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AF8C8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117B1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361F7C">
        <w:rPr>
          <w:rFonts w:ascii="Angsana New" w:hAnsi="Angsana New" w:hint="cs"/>
          <w:b/>
          <w:bCs/>
          <w:sz w:val="32"/>
          <w:szCs w:val="32"/>
          <w:cs/>
        </w:rPr>
        <w:t>คัมเวล คอร์ปอเรชั่น</w:t>
      </w:r>
      <w:r w:rsidRPr="00117B1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822A5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3502E7">
        <w:rPr>
          <w:rFonts w:ascii="Angsana New" w:hAnsi="Angsana New"/>
          <w:b/>
          <w:bCs/>
          <w:sz w:val="32"/>
          <w:szCs w:val="32"/>
        </w:rPr>
        <w:t xml:space="preserve"> </w:t>
      </w:r>
      <w:r w:rsidR="003502E7" w:rsidRPr="0049424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306FE48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5332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E55B9BE" w14:textId="77777777"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เดือน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มีนาคม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720702">
        <w:rPr>
          <w:rFonts w:ascii="Angsana New" w:hAnsi="Angsana New"/>
          <w:b/>
          <w:bCs/>
          <w:sz w:val="32"/>
          <w:szCs w:val="32"/>
          <w:lang w:val="en-US"/>
        </w:rPr>
        <w:t>3</w:t>
      </w:r>
    </w:p>
    <w:p w14:paraId="79C38098" w14:textId="77777777"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5C293E8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354FBB4C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4ED123AE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4852B895" w14:textId="77777777" w:rsidR="007172E2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95E48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CC2609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>
        <w:rPr>
          <w:rFonts w:ascii="Angsana New" w:hAnsi="Angsana New" w:hint="cs"/>
          <w:sz w:val="30"/>
          <w:szCs w:val="30"/>
          <w:cs/>
        </w:rPr>
        <w:t>(</w:t>
      </w:r>
      <w:r w:rsidR="007172E2" w:rsidRPr="00795E48">
        <w:rPr>
          <w:rFonts w:ascii="Angsana New" w:hAnsi="Angsana New"/>
          <w:sz w:val="30"/>
          <w:szCs w:val="30"/>
        </w:rPr>
        <w:t>“</w:t>
      </w:r>
      <w:r w:rsidR="007172E2" w:rsidRPr="00795E48">
        <w:rPr>
          <w:rFonts w:ascii="Angsana New" w:hAnsi="Angsana New"/>
          <w:sz w:val="30"/>
          <w:szCs w:val="30"/>
          <w:cs/>
        </w:rPr>
        <w:t>บริษัท</w:t>
      </w:r>
      <w:r w:rsidR="00117B13">
        <w:rPr>
          <w:rFonts w:ascii="Angsana New" w:hAnsi="Angsana New" w:hint="cs"/>
          <w:sz w:val="30"/>
          <w:szCs w:val="30"/>
          <w:cs/>
        </w:rPr>
        <w:t>ฯ</w:t>
      </w:r>
      <w:r w:rsidR="007172E2" w:rsidRPr="00795E48">
        <w:rPr>
          <w:rFonts w:ascii="Angsana New" w:hAnsi="Angsana New"/>
          <w:sz w:val="30"/>
          <w:szCs w:val="30"/>
        </w:rPr>
        <w:t>”</w:t>
      </w:r>
      <w:r w:rsidR="00117B13">
        <w:rPr>
          <w:rFonts w:ascii="Angsana New" w:hAnsi="Angsana New" w:hint="cs"/>
          <w:sz w:val="30"/>
          <w:szCs w:val="30"/>
          <w:cs/>
        </w:rPr>
        <w:t>)</w:t>
      </w:r>
      <w:r w:rsidR="00EC1120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795E48">
        <w:rPr>
          <w:rFonts w:ascii="Angsana New" w:hAnsi="Angsana New"/>
          <w:sz w:val="30"/>
          <w:szCs w:val="30"/>
          <w:cs/>
        </w:rPr>
        <w:t>เป็นนิต</w:t>
      </w:r>
      <w:r w:rsidR="00242B1F" w:rsidRPr="00795E48">
        <w:rPr>
          <w:rFonts w:ascii="Angsana New" w:hAnsi="Angsana New"/>
          <w:sz w:val="30"/>
          <w:szCs w:val="30"/>
          <w:cs/>
        </w:rPr>
        <w:t>ิบุคคลที่</w:t>
      </w:r>
      <w:r w:rsidR="00662A3E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795E48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>
        <w:rPr>
          <w:rFonts w:ascii="Angsana New" w:hAnsi="Angsana New"/>
          <w:sz w:val="30"/>
          <w:szCs w:val="30"/>
        </w:rPr>
        <w:t xml:space="preserve"> </w:t>
      </w:r>
      <w:r w:rsidR="00662A3E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>
        <w:rPr>
          <w:rFonts w:ascii="Angsana New" w:hAnsi="Angsana New"/>
          <w:sz w:val="30"/>
          <w:szCs w:val="30"/>
          <w:lang w:val="en-US"/>
        </w:rPr>
        <w:t>2542</w:t>
      </w:r>
      <w:r w:rsidR="007172E2" w:rsidRPr="00795E48">
        <w:rPr>
          <w:rFonts w:ascii="Angsana New" w:hAnsi="Angsana New"/>
          <w:sz w:val="30"/>
          <w:szCs w:val="30"/>
          <w:cs/>
        </w:rPr>
        <w:t xml:space="preserve"> และ</w:t>
      </w:r>
      <w:r w:rsidR="00BE498E" w:rsidRPr="00795E48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795E48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>
        <w:rPr>
          <w:rFonts w:ascii="Angsana New" w:hAnsi="Angsana New" w:hint="cs"/>
          <w:sz w:val="30"/>
          <w:szCs w:val="30"/>
          <w:cs/>
        </w:rPr>
        <w:t xml:space="preserve">  </w:t>
      </w:r>
      <w:r w:rsidR="00117B13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14:paraId="287FF4F6" w14:textId="77777777" w:rsidR="007172E2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17B13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117B13">
        <w:rPr>
          <w:rFonts w:ascii="Angsana New" w:hAnsi="Angsana New"/>
          <w:sz w:val="30"/>
          <w:szCs w:val="30"/>
        </w:rPr>
        <w:t xml:space="preserve">26/2 </w:t>
      </w:r>
      <w:r w:rsidRPr="00117B13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117B13">
        <w:rPr>
          <w:rFonts w:ascii="Angsana New" w:hAnsi="Angsana New"/>
          <w:sz w:val="30"/>
          <w:szCs w:val="30"/>
        </w:rPr>
        <w:t xml:space="preserve">10 </w:t>
      </w:r>
      <w:r w:rsidRPr="00117B13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4FE54A1F" w14:textId="77777777" w:rsidR="008D1D6A" w:rsidRPr="00256204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บริษัท</w:t>
      </w:r>
      <w:r w:rsidR="00256204">
        <w:rPr>
          <w:rFonts w:ascii="Angsana New" w:hAnsi="Angsana New" w:hint="cs"/>
          <w:sz w:val="30"/>
          <w:szCs w:val="30"/>
          <w:cs/>
        </w:rPr>
        <w:t xml:space="preserve">ฯ </w:t>
      </w:r>
      <w:r w:rsidRPr="00256204">
        <w:rPr>
          <w:rFonts w:ascii="Angsana New" w:hAnsi="Angsana New"/>
          <w:sz w:val="30"/>
          <w:szCs w:val="30"/>
          <w:cs/>
        </w:rPr>
        <w:t>ได้</w:t>
      </w:r>
      <w:r w:rsidR="00256204" w:rsidRPr="00256204">
        <w:rPr>
          <w:rFonts w:ascii="Angsana New" w:hAnsi="Angsana New" w:hint="cs"/>
          <w:sz w:val="30"/>
          <w:szCs w:val="30"/>
          <w:cs/>
        </w:rPr>
        <w:t>แป</w:t>
      </w:r>
      <w:r w:rsidR="00CC2609">
        <w:rPr>
          <w:rFonts w:ascii="Angsana New" w:hAnsi="Angsana New" w:hint="cs"/>
          <w:sz w:val="30"/>
          <w:szCs w:val="30"/>
          <w:cs/>
        </w:rPr>
        <w:t>ร</w:t>
      </w:r>
      <w:r w:rsidR="00256204" w:rsidRPr="00256204">
        <w:rPr>
          <w:rFonts w:ascii="Angsana New" w:hAnsi="Angsana New" w:hint="cs"/>
          <w:sz w:val="30"/>
          <w:szCs w:val="30"/>
          <w:cs/>
        </w:rPr>
        <w:t>สภาพ</w:t>
      </w:r>
      <w:r w:rsidRPr="00256204">
        <w:rPr>
          <w:rFonts w:ascii="Angsana New" w:hAnsi="Angsana New"/>
          <w:sz w:val="30"/>
          <w:szCs w:val="30"/>
          <w:cs/>
        </w:rPr>
        <w:t>จาก</w:t>
      </w:r>
      <w:r w:rsidR="00256204" w:rsidRPr="00256204">
        <w:rPr>
          <w:rFonts w:ascii="Angsana New" w:hAnsi="Angsana New"/>
          <w:sz w:val="30"/>
          <w:szCs w:val="30"/>
          <w:cs/>
        </w:rPr>
        <w:t>บริษัทจ</w:t>
      </w:r>
      <w:r w:rsidR="00256204" w:rsidRPr="00256204">
        <w:rPr>
          <w:rFonts w:ascii="Angsana New" w:hAnsi="Angsana New" w:hint="cs"/>
          <w:sz w:val="30"/>
          <w:szCs w:val="30"/>
          <w:cs/>
        </w:rPr>
        <w:t>ำ</w:t>
      </w:r>
      <w:r w:rsidR="00256204" w:rsidRPr="00256204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>จำกัด</w:t>
      </w:r>
      <w:r w:rsidR="00256204" w:rsidRPr="00256204">
        <w:rPr>
          <w:rFonts w:ascii="Angsana New" w:hAnsi="Angsana New"/>
          <w:sz w:val="30"/>
          <w:szCs w:val="30"/>
        </w:rPr>
        <w:t xml:space="preserve">” </w:t>
      </w:r>
      <w:r w:rsidR="00256204" w:rsidRPr="00256204">
        <w:rPr>
          <w:rFonts w:ascii="Angsana New" w:hAnsi="Angsana New"/>
          <w:sz w:val="30"/>
          <w:szCs w:val="30"/>
          <w:cs/>
        </w:rPr>
        <w:t>เป็น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256204">
        <w:rPr>
          <w:rFonts w:ascii="Angsana New" w:hAnsi="Angsana New"/>
          <w:sz w:val="30"/>
          <w:szCs w:val="30"/>
        </w:rPr>
        <w:t>(</w:t>
      </w:r>
      <w:r w:rsidR="00256204" w:rsidRPr="00256204">
        <w:rPr>
          <w:rFonts w:ascii="Angsana New" w:hAnsi="Angsana New"/>
          <w:sz w:val="30"/>
          <w:szCs w:val="30"/>
          <w:cs/>
        </w:rPr>
        <w:t>มหาชน</w:t>
      </w:r>
      <w:r w:rsidR="00256204" w:rsidRPr="00256204">
        <w:rPr>
          <w:rFonts w:ascii="Angsana New" w:hAnsi="Angsana New"/>
          <w:sz w:val="30"/>
          <w:szCs w:val="30"/>
        </w:rPr>
        <w:t xml:space="preserve">)” </w:t>
      </w:r>
      <w:r w:rsidR="00256204" w:rsidRPr="00256204">
        <w:rPr>
          <w:rFonts w:ascii="Angsana New" w:hAnsi="Angsana New"/>
          <w:sz w:val="30"/>
          <w:szCs w:val="30"/>
          <w:cs/>
        </w:rPr>
        <w:t>กับ</w:t>
      </w:r>
      <w:r w:rsidR="00CC2609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256204">
        <w:rPr>
          <w:rFonts w:ascii="Angsana New" w:hAnsi="Angsana New"/>
          <w:sz w:val="30"/>
          <w:szCs w:val="30"/>
          <w:cs/>
        </w:rPr>
        <w:t>กระทรวงพาณิชย์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256204">
        <w:rPr>
          <w:rFonts w:ascii="Angsana New" w:hAnsi="Angsana New"/>
          <w:sz w:val="30"/>
          <w:szCs w:val="30"/>
        </w:rPr>
        <w:t xml:space="preserve">14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256204">
        <w:rPr>
          <w:rFonts w:ascii="Angsana New" w:hAnsi="Angsana New"/>
          <w:sz w:val="30"/>
          <w:szCs w:val="30"/>
        </w:rPr>
        <w:t>2562</w:t>
      </w:r>
    </w:p>
    <w:p w14:paraId="2A596F6A" w14:textId="77777777" w:rsidR="0029555F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95E48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4413FB6A" w14:textId="77777777" w:rsidR="00117B13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04FB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C104FB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C104F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720702">
        <w:rPr>
          <w:rFonts w:ascii="Angsana New" w:hAnsi="Angsana New"/>
          <w:sz w:val="30"/>
          <w:szCs w:val="30"/>
        </w:rPr>
        <w:t>54.39</w:t>
      </w:r>
      <w:r w:rsidRPr="00C104FB">
        <w:rPr>
          <w:rFonts w:ascii="Angsana New" w:hAnsi="Angsana New"/>
          <w:sz w:val="30"/>
          <w:szCs w:val="30"/>
          <w:cs/>
        </w:rPr>
        <w:t xml:space="preserve">) </w:t>
      </w:r>
    </w:p>
    <w:p w14:paraId="4DA0FD67" w14:textId="77777777" w:rsidR="00851FDF" w:rsidRDefault="00851FDF" w:rsidP="00851FDF">
      <w:pPr>
        <w:spacing w:line="240" w:lineRule="atLeast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  <w:r w:rsidRPr="00851FDF">
        <w:rPr>
          <w:rFonts w:ascii="Angsana New" w:hAnsi="Angsana New"/>
          <w:b/>
          <w:bCs/>
          <w:sz w:val="30"/>
          <w:szCs w:val="30"/>
          <w:cs/>
        </w:rPr>
        <w:t>การแพร่ระบาดของโรคติดเชื้อไวรัสโคโรนา 2019</w:t>
      </w:r>
    </w:p>
    <w:p w14:paraId="342647D6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51FDF">
        <w:rPr>
          <w:rFonts w:ascii="Angsana New" w:hAnsi="Angsana New"/>
          <w:sz w:val="30"/>
          <w:szCs w:val="30"/>
          <w:cs/>
        </w:rPr>
        <w:t>สถานการณ์การแพร่ระบาดของโรคติดเชื้อไวรัสโคโรนา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2557CB">
        <w:rPr>
          <w:rFonts w:ascii="Angsana New" w:hAnsi="Angsana New"/>
          <w:sz w:val="30"/>
          <w:szCs w:val="30"/>
        </w:rPr>
        <w:t xml:space="preserve"> </w:t>
      </w:r>
      <w:r w:rsidRPr="00851FDF">
        <w:rPr>
          <w:rFonts w:ascii="Angsana New" w:hAnsi="Angsana New"/>
          <w:sz w:val="30"/>
          <w:szCs w:val="30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3B9EBA67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361DD34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700149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FEE2EDB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F88393D" w14:textId="77777777" w:rsidR="00851FDF" w:rsidRP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78089D0B" w14:textId="77777777" w:rsidR="004A5132" w:rsidRPr="00317361" w:rsidRDefault="00662A3E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="00094443"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7D7D9E90" w14:textId="77777777" w:rsidR="00822A5E" w:rsidRPr="00822A5E" w:rsidRDefault="00822A5E" w:rsidP="00E13752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5738E5FC" w14:textId="77777777" w:rsidR="00094443" w:rsidRPr="00822A5E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</w:t>
      </w:r>
      <w:r w:rsidR="00662A3E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094443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>
        <w:rPr>
          <w:rFonts w:ascii="Angsana New" w:hAnsi="Angsana New"/>
          <w:sz w:val="30"/>
          <w:szCs w:val="30"/>
        </w:rPr>
        <w:t>34</w:t>
      </w:r>
      <w:r w:rsidRPr="0009444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 พ.ศ. </w:t>
      </w:r>
      <w:r w:rsidR="00BA3A3C">
        <w:rPr>
          <w:rFonts w:ascii="Angsana New" w:hAnsi="Angsana New"/>
          <w:sz w:val="30"/>
          <w:szCs w:val="30"/>
        </w:rPr>
        <w:t>2547</w:t>
      </w:r>
      <w:r w:rsidRPr="00094443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</w:t>
      </w:r>
      <w:r>
        <w:rPr>
          <w:rFonts w:ascii="Angsana New" w:hAnsi="Angsana New"/>
          <w:sz w:val="30"/>
          <w:szCs w:val="30"/>
          <w:cs/>
        </w:rPr>
        <w:t xml:space="preserve">รัพย์และตลาดหลักทรัพย์ พ.ศ. </w:t>
      </w:r>
      <w:r w:rsidRPr="00822A5E">
        <w:rPr>
          <w:rFonts w:ascii="Angsana New" w:hAnsi="Angsana New"/>
          <w:sz w:val="30"/>
          <w:szCs w:val="30"/>
        </w:rPr>
        <w:t>2535</w:t>
      </w:r>
      <w:r w:rsidR="00C7442D" w:rsidRPr="00822A5E">
        <w:rPr>
          <w:rFonts w:ascii="Angsana New" w:hAnsi="Angsana New" w:hint="cs"/>
          <w:sz w:val="30"/>
          <w:szCs w:val="30"/>
          <w:cs/>
        </w:rPr>
        <w:t xml:space="preserve"> </w:t>
      </w:r>
      <w:r w:rsidR="00A96515">
        <w:rPr>
          <w:rFonts w:ascii="Angsana New" w:hAnsi="Angsana New" w:hint="cs"/>
          <w:sz w:val="30"/>
          <w:szCs w:val="30"/>
          <w:cs/>
        </w:rPr>
        <w:t>โดยบริษัทฯ เลือกนำเสนองบการเงินระหว่างกาลแบบย่อ</w:t>
      </w:r>
    </w:p>
    <w:p w14:paraId="3CDBCF23" w14:textId="77777777"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Pr="00094443">
        <w:rPr>
          <w:rFonts w:ascii="Angsana New" w:hAnsi="Angsana New"/>
          <w:sz w:val="30"/>
          <w:szCs w:val="30"/>
          <w:cs/>
        </w:rPr>
        <w:t>อย่างไรก็ตามงบแสดงฐานะการเงิน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14:paraId="57A63C58" w14:textId="77777777" w:rsidR="00A96515" w:rsidRPr="00B0205E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DA369A">
        <w:rPr>
          <w:rFonts w:ascii="Angsana New" w:hAnsi="Angsana New"/>
          <w:sz w:val="30"/>
          <w:szCs w:val="30"/>
          <w:cs/>
        </w:rPr>
        <w:br/>
      </w:r>
      <w:r w:rsidRPr="00DA369A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14:paraId="1F65D283" w14:textId="77777777" w:rsidR="00822A5E" w:rsidRPr="00DA369A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DA369A">
        <w:rPr>
          <w:rFonts w:ascii="Angsana New" w:hAnsi="Angsana New" w:hint="cs"/>
          <w:b/>
          <w:bCs/>
          <w:sz w:val="30"/>
          <w:szCs w:val="30"/>
          <w:cs/>
        </w:rPr>
        <w:t>ข.</w:t>
      </w:r>
      <w:r w:rsidRPr="00DA369A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2049BD90" w14:textId="77777777" w:rsidR="00D47C8E" w:rsidRPr="00E153FB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DA369A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DA369A">
        <w:rPr>
          <w:rFonts w:ascii="Angsana New" w:hAnsi="Angsana New"/>
          <w:sz w:val="30"/>
          <w:szCs w:val="30"/>
          <w:cs/>
        </w:rPr>
        <w:t xml:space="preserve"> จำกัด</w:t>
      </w:r>
      <w:r w:rsidRPr="00DA369A">
        <w:rPr>
          <w:rFonts w:ascii="Angsana New" w:hAnsi="Angsana New"/>
          <w:sz w:val="30"/>
          <w:szCs w:val="30"/>
        </w:rPr>
        <w:t xml:space="preserve"> </w:t>
      </w:r>
      <w:r w:rsidRPr="00DA369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A369A">
        <w:rPr>
          <w:rFonts w:ascii="Angsana New" w:hAnsi="Angsana New"/>
          <w:sz w:val="30"/>
          <w:szCs w:val="30"/>
          <w:cs/>
        </w:rPr>
        <w:t>และบริษัทย่อย (ซึ่งต่อไปนี้</w:t>
      </w:r>
      <w:r w:rsidR="00DA369A" w:rsidRPr="00DA369A">
        <w:rPr>
          <w:rFonts w:ascii="Angsana New" w:hAnsi="Angsana New" w:hint="cs"/>
          <w:sz w:val="30"/>
          <w:szCs w:val="30"/>
          <w:cs/>
        </w:rPr>
        <w:t>รวม</w:t>
      </w:r>
      <w:r w:rsidRPr="00DA369A">
        <w:rPr>
          <w:rFonts w:ascii="Angsana New" w:hAnsi="Angsana New"/>
          <w:sz w:val="30"/>
          <w:szCs w:val="30"/>
          <w:cs/>
        </w:rPr>
        <w:t>เรียกว่า “</w:t>
      </w:r>
      <w:r w:rsidR="00DA369A" w:rsidRPr="00DA369A">
        <w:rPr>
          <w:rFonts w:ascii="Angsana New" w:hAnsi="Angsana New" w:hint="cs"/>
          <w:sz w:val="30"/>
          <w:szCs w:val="30"/>
          <w:cs/>
        </w:rPr>
        <w:t>กลุ่ม</w:t>
      </w:r>
      <w:r w:rsidRPr="00DA369A">
        <w:rPr>
          <w:rFonts w:ascii="Angsana New" w:hAnsi="Angsana New"/>
          <w:sz w:val="30"/>
          <w:szCs w:val="30"/>
          <w:cs/>
        </w:rPr>
        <w:t>บริษัท</w:t>
      </w:r>
      <w:r w:rsidR="00DA369A" w:rsidRPr="00DA369A">
        <w:rPr>
          <w:rFonts w:ascii="Angsana New" w:hAnsi="Angsana New" w:hint="cs"/>
          <w:sz w:val="30"/>
          <w:szCs w:val="30"/>
          <w:cs/>
        </w:rPr>
        <w:t>ฯ</w:t>
      </w:r>
      <w:r w:rsidRPr="00DA369A">
        <w:rPr>
          <w:rFonts w:ascii="Angsana New" w:hAnsi="Angsana New"/>
          <w:sz w:val="30"/>
          <w:szCs w:val="30"/>
          <w:cs/>
        </w:rPr>
        <w:t>”) โดย</w:t>
      </w:r>
      <w:r w:rsidRPr="00822A5E">
        <w:rPr>
          <w:rFonts w:ascii="Angsana New" w:hAnsi="Angsana New"/>
          <w:sz w:val="30"/>
          <w:szCs w:val="30"/>
          <w:cs/>
        </w:rPr>
        <w:t>ใช้หลักเกณฑ์เดียวกับงบการเงินรวมสำหรับปีสิ้นสุดวันที่</w:t>
      </w:r>
      <w:r w:rsidR="00DA369A">
        <w:rPr>
          <w:rFonts w:ascii="Angsana New" w:hAnsi="Angsana New"/>
          <w:sz w:val="30"/>
          <w:szCs w:val="30"/>
          <w:cs/>
        </w:rPr>
        <w:br/>
      </w:r>
      <w:r w:rsidRPr="00822A5E">
        <w:rPr>
          <w:rFonts w:ascii="Angsana New" w:hAnsi="Angsana New"/>
          <w:sz w:val="30"/>
          <w:szCs w:val="30"/>
        </w:rPr>
        <w:t xml:space="preserve">31 </w:t>
      </w:r>
      <w:r w:rsidRPr="00822A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2A5E">
        <w:rPr>
          <w:rFonts w:ascii="Angsana New" w:hAnsi="Angsana New"/>
          <w:sz w:val="30"/>
          <w:szCs w:val="30"/>
        </w:rPr>
        <w:t>256</w:t>
      </w:r>
      <w:r w:rsidR="00F55334">
        <w:rPr>
          <w:rFonts w:ascii="Angsana New" w:hAnsi="Angsana New" w:hint="cs"/>
          <w:sz w:val="30"/>
          <w:szCs w:val="30"/>
          <w:cs/>
        </w:rPr>
        <w:t>2</w:t>
      </w:r>
      <w:r w:rsidRPr="00822A5E">
        <w:rPr>
          <w:rFonts w:ascii="Angsana New" w:hAnsi="Angsana New"/>
          <w:sz w:val="30"/>
          <w:szCs w:val="30"/>
        </w:rPr>
        <w:t xml:space="preserve"> </w:t>
      </w:r>
      <w:r w:rsidRPr="00822A5E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822A5E">
        <w:rPr>
          <w:rFonts w:ascii="Angsana New" w:hAnsi="Angsana New" w:hint="cs"/>
          <w:sz w:val="30"/>
          <w:szCs w:val="30"/>
          <w:cs/>
        </w:rPr>
        <w:t>ปัจจุบั</w:t>
      </w:r>
      <w:r w:rsidR="00DA369A">
        <w:rPr>
          <w:rFonts w:ascii="Angsana New" w:hAnsi="Angsana New" w:hint="cs"/>
          <w:sz w:val="30"/>
          <w:szCs w:val="30"/>
          <w:cs/>
        </w:rPr>
        <w:t>น</w:t>
      </w:r>
    </w:p>
    <w:p w14:paraId="47FA0C36" w14:textId="77777777" w:rsidR="000D13CC" w:rsidRPr="001F4BCF" w:rsidRDefault="000D13CC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F4BC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5EB357B8" w14:textId="77777777" w:rsidR="000D13CC" w:rsidRPr="00260FD7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1F4BCF">
        <w:rPr>
          <w:rFonts w:ascii="Angsana New" w:hAnsi="Angsana New" w:hint="cs"/>
          <w:b/>
          <w:bCs/>
          <w:sz w:val="30"/>
          <w:szCs w:val="30"/>
          <w:cs/>
        </w:rPr>
        <w:t>ใหม่</w:t>
      </w:r>
      <w:r w:rsidR="00C7442D">
        <w:rPr>
          <w:rFonts w:ascii="Angsana New" w:hAnsi="Angsana New"/>
          <w:b/>
          <w:bCs/>
          <w:sz w:val="30"/>
          <w:szCs w:val="30"/>
          <w:cs/>
        </w:rPr>
        <w:t>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14:paraId="21392176" w14:textId="77777777" w:rsidR="000D13CC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>ในระหว่างงวด</w:t>
      </w:r>
      <w:r w:rsidRPr="00957BAF">
        <w:rPr>
          <w:rFonts w:ascii="Angsana New" w:hAnsi="Angsana New" w:hint="cs"/>
          <w:sz w:val="30"/>
          <w:szCs w:val="30"/>
          <w:cs/>
        </w:rPr>
        <w:t xml:space="preserve"> </w:t>
      </w:r>
      <w:r w:rsidR="001F4BCF">
        <w:rPr>
          <w:rFonts w:ascii="Angsana New" w:hAnsi="Angsana New" w:hint="cs"/>
          <w:sz w:val="30"/>
          <w:szCs w:val="30"/>
          <w:cs/>
        </w:rPr>
        <w:t>กลุ่ม</w:t>
      </w:r>
      <w:r w:rsidRPr="00957BAF">
        <w:rPr>
          <w:rFonts w:ascii="Angsana New" w:hAnsi="Angsana New"/>
          <w:sz w:val="30"/>
          <w:szCs w:val="30"/>
          <w:cs/>
        </w:rPr>
        <w:t>บริษัท</w:t>
      </w:r>
      <w:r w:rsidRPr="00957BAF">
        <w:rPr>
          <w:rFonts w:ascii="Angsana New" w:hAnsi="Angsana New" w:hint="cs"/>
          <w:sz w:val="30"/>
          <w:szCs w:val="30"/>
          <w:cs/>
        </w:rPr>
        <w:t>ฯ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F4BCF" w:rsidRPr="001F4BCF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(ปรับปรุง2562)และฉบับใหม่จำนวนหลายฉบับซึ่งมีผลบังคับใช้สำหรับงบการเงินที่มีรอบระยะเวลาบัญชีที่เริ่มในหรือหลังวันที่ 1 มกราคม 2563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08379F">
        <w:rPr>
          <w:rFonts w:ascii="Angsana New" w:hAnsi="Angsana New" w:hint="cs"/>
          <w:sz w:val="30"/>
          <w:szCs w:val="30"/>
          <w:cs/>
        </w:rPr>
        <w:t>กลุ่ม</w:t>
      </w:r>
      <w:r w:rsidR="001F4BCF" w:rsidRPr="001F4BCF">
        <w:rPr>
          <w:rFonts w:ascii="Angsana New" w:hAnsi="Angsana New"/>
          <w:sz w:val="30"/>
          <w:szCs w:val="30"/>
          <w:cs/>
        </w:rPr>
        <w:t>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27C569C2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B7712AA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213DFC6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F7C6481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2287DD5" w14:textId="77777777" w:rsidR="00822A5E" w:rsidRPr="00822A5E" w:rsidRDefault="00822A5E" w:rsidP="00E13752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6704479" w14:textId="77777777" w:rsidR="00822A5E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="001F4BCF" w:rsidRPr="001F4BC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BFFA59A" w14:textId="77777777" w:rsidR="00851FDF" w:rsidRPr="00957BAF" w:rsidRDefault="00851FDF" w:rsidP="00851FDF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1F4BC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14:paraId="4981085F" w14:textId="77777777" w:rsidR="00851FDF" w:rsidRDefault="00851FDF" w:rsidP="00851FDF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F4BCF">
        <w:rPr>
          <w:rFonts w:ascii="Angsana New" w:hAnsi="Angsana New"/>
          <w:sz w:val="30"/>
          <w:szCs w:val="30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</w:t>
      </w:r>
    </w:p>
    <w:tbl>
      <w:tblPr>
        <w:tblW w:w="9288" w:type="dxa"/>
        <w:tblInd w:w="918" w:type="dxa"/>
        <w:tblLook w:val="01E0" w:firstRow="1" w:lastRow="1" w:firstColumn="1" w:lastColumn="1" w:noHBand="0" w:noVBand="0"/>
      </w:tblPr>
      <w:tblGrid>
        <w:gridCol w:w="2880"/>
        <w:gridCol w:w="6408"/>
      </w:tblGrid>
      <w:tr w:rsidR="00851FDF" w:rsidRPr="006B6C36" w14:paraId="68222EBF" w14:textId="77777777" w:rsidTr="00851FDF">
        <w:tc>
          <w:tcPr>
            <w:tcW w:w="9288" w:type="dxa"/>
            <w:gridSpan w:val="2"/>
          </w:tcPr>
          <w:p w14:paraId="762AEF10" w14:textId="77777777" w:rsidR="00851FDF" w:rsidRPr="00044D48" w:rsidRDefault="00851FDF" w:rsidP="00851FDF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851FDF" w:rsidRPr="006B6C36" w14:paraId="626560AE" w14:textId="77777777" w:rsidTr="00851FDF">
        <w:tc>
          <w:tcPr>
            <w:tcW w:w="2880" w:type="dxa"/>
          </w:tcPr>
          <w:p w14:paraId="026851FF" w14:textId="77777777" w:rsidR="00851FDF" w:rsidRPr="001F4BCF" w:rsidRDefault="00851FDF" w:rsidP="00851FDF">
            <w:pPr>
              <w:tabs>
                <w:tab w:val="left" w:pos="401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</w:p>
        </w:tc>
        <w:tc>
          <w:tcPr>
            <w:tcW w:w="6408" w:type="dxa"/>
          </w:tcPr>
          <w:p w14:paraId="771E59BB" w14:textId="77777777" w:rsidR="00851FDF" w:rsidRPr="006B6C36" w:rsidRDefault="00851FDF" w:rsidP="00851FDF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51FDF" w:rsidRPr="006B6C36" w14:paraId="65B486B8" w14:textId="77777777" w:rsidTr="00851FDF">
        <w:tc>
          <w:tcPr>
            <w:tcW w:w="2880" w:type="dxa"/>
          </w:tcPr>
          <w:p w14:paraId="663AECD1" w14:textId="77777777" w:rsidR="00851FDF" w:rsidRPr="006B6C36" w:rsidRDefault="00851FDF" w:rsidP="00851FDF">
            <w:pPr>
              <w:tabs>
                <w:tab w:val="left" w:pos="293"/>
                <w:tab w:val="left" w:pos="540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</w:t>
            </w:r>
          </w:p>
        </w:tc>
        <w:tc>
          <w:tcPr>
            <w:tcW w:w="6408" w:type="dxa"/>
          </w:tcPr>
          <w:p w14:paraId="7D9C068F" w14:textId="77777777" w:rsidR="00851FDF" w:rsidRPr="006B6C36" w:rsidRDefault="00851FDF" w:rsidP="00851FDF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851FDF" w:rsidRPr="006B6C36" w14:paraId="33DC9043" w14:textId="77777777" w:rsidTr="00851FDF">
        <w:tc>
          <w:tcPr>
            <w:tcW w:w="2880" w:type="dxa"/>
          </w:tcPr>
          <w:p w14:paraId="59A13AE7" w14:textId="77777777" w:rsidR="00851FDF" w:rsidRPr="00044D48" w:rsidRDefault="00851FDF" w:rsidP="00851FDF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6408" w:type="dxa"/>
          </w:tcPr>
          <w:p w14:paraId="195D85A3" w14:textId="77777777" w:rsidR="00851FDF" w:rsidRPr="00044D48" w:rsidRDefault="00851FDF" w:rsidP="00851FDF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851FDF" w:rsidRPr="006B6C36" w14:paraId="54D08EC9" w14:textId="77777777" w:rsidTr="00851FDF">
        <w:tc>
          <w:tcPr>
            <w:tcW w:w="2880" w:type="dxa"/>
          </w:tcPr>
          <w:p w14:paraId="2F973036" w14:textId="77777777" w:rsidR="00851FDF" w:rsidRPr="006B6C36" w:rsidRDefault="00851FDF" w:rsidP="00851FDF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>ฉบับที่ 32</w:t>
            </w:r>
          </w:p>
        </w:tc>
        <w:tc>
          <w:tcPr>
            <w:tcW w:w="6408" w:type="dxa"/>
          </w:tcPr>
          <w:p w14:paraId="5621413C" w14:textId="77777777" w:rsidR="00851FDF" w:rsidRPr="006B6C36" w:rsidRDefault="00851FDF" w:rsidP="00851FDF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51FDF" w:rsidRPr="006B6C36" w14:paraId="5E37D3B2" w14:textId="77777777" w:rsidTr="00851FDF">
        <w:tc>
          <w:tcPr>
            <w:tcW w:w="9288" w:type="dxa"/>
            <w:gridSpan w:val="2"/>
          </w:tcPr>
          <w:p w14:paraId="600295C0" w14:textId="77777777" w:rsidR="00851FDF" w:rsidRPr="00044D48" w:rsidRDefault="00851FDF" w:rsidP="00851FDF">
            <w:pPr>
              <w:tabs>
                <w:tab w:val="left" w:pos="960"/>
              </w:tabs>
              <w:spacing w:line="440" w:lineRule="exact"/>
              <w:ind w:left="43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51FDF" w:rsidRPr="006B6C36" w14:paraId="5532DA41" w14:textId="77777777" w:rsidTr="00851FDF">
        <w:tc>
          <w:tcPr>
            <w:tcW w:w="2880" w:type="dxa"/>
          </w:tcPr>
          <w:p w14:paraId="1EC1318D" w14:textId="77777777" w:rsidR="00851FDF" w:rsidRPr="006B6C36" w:rsidRDefault="00851FDF" w:rsidP="00851FDF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>ฉบับที่ 16</w:t>
            </w:r>
          </w:p>
        </w:tc>
        <w:tc>
          <w:tcPr>
            <w:tcW w:w="6408" w:type="dxa"/>
          </w:tcPr>
          <w:p w14:paraId="7496B88C" w14:textId="77777777" w:rsidR="00851FDF" w:rsidRPr="006B6C36" w:rsidRDefault="00851FDF" w:rsidP="00851FDF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51FDF" w:rsidRPr="006B6C36" w14:paraId="16245846" w14:textId="77777777" w:rsidTr="00851FDF">
        <w:tc>
          <w:tcPr>
            <w:tcW w:w="2880" w:type="dxa"/>
          </w:tcPr>
          <w:p w14:paraId="1AEBD226" w14:textId="77777777" w:rsidR="00851FDF" w:rsidRPr="006B6C36" w:rsidRDefault="00851FDF" w:rsidP="00851FDF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19</w:t>
            </w:r>
          </w:p>
        </w:tc>
        <w:tc>
          <w:tcPr>
            <w:tcW w:w="6408" w:type="dxa"/>
          </w:tcPr>
          <w:p w14:paraId="63E9A9CF" w14:textId="77777777" w:rsidR="00851FDF" w:rsidRPr="006B6C36" w:rsidRDefault="00851FDF" w:rsidP="00851FDF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4BCF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B5B2264" w14:textId="77777777" w:rsidR="00822A5E" w:rsidRPr="00957BAF" w:rsidRDefault="00E710B8" w:rsidP="00851FDF">
      <w:pPr>
        <w:spacing w:before="12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710B8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   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 ลักษณะของกระแสเงินสดตามสัญญาและแผนธุรกิจของกิจการ (</w:t>
      </w:r>
      <w:r w:rsidRPr="00E710B8">
        <w:rPr>
          <w:rFonts w:ascii="Angsana New" w:hAnsi="Angsana New"/>
          <w:sz w:val="30"/>
          <w:szCs w:val="30"/>
        </w:rPr>
        <w:t xml:space="preserve">Business Model) </w:t>
      </w:r>
      <w:r w:rsidRPr="00E710B8">
        <w:rPr>
          <w:rFonts w:ascii="Angsana New" w:hAnsi="Angsana New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2430934" w14:textId="77777777" w:rsidR="00822A5E" w:rsidRDefault="00E710B8" w:rsidP="00E710B8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710B8">
        <w:rPr>
          <w:rFonts w:ascii="Angsana New" w:hAnsi="Angsana New"/>
          <w:sz w:val="30"/>
          <w:szCs w:val="30"/>
          <w:cs/>
        </w:rPr>
        <w:t>การนำมาตรฐานกลุ่มนี้มาถือปฏิบัติมีผลกระทบต่องบการเงินของ</w:t>
      </w:r>
      <w:r w:rsidR="0008379F">
        <w:rPr>
          <w:rFonts w:ascii="Angsana New" w:hAnsi="Angsana New" w:hint="cs"/>
          <w:sz w:val="30"/>
          <w:szCs w:val="30"/>
          <w:cs/>
        </w:rPr>
        <w:t>กลุ่ม</w:t>
      </w:r>
      <w:r w:rsidRPr="00E710B8">
        <w:rPr>
          <w:rFonts w:ascii="Angsana New" w:hAnsi="Angsana New"/>
          <w:sz w:val="30"/>
          <w:szCs w:val="30"/>
          <w:cs/>
        </w:rPr>
        <w:t>บริษัทฯ จากรายการดังต่อไปนี้</w:t>
      </w:r>
    </w:p>
    <w:p w14:paraId="20C4F68B" w14:textId="77777777" w:rsidR="00647265" w:rsidRDefault="00647265" w:rsidP="00E710B8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710B8">
        <w:rPr>
          <w:rFonts w:ascii="Angsana New" w:hAnsi="Angsana New"/>
          <w:sz w:val="30"/>
          <w:szCs w:val="30"/>
        </w:rPr>
        <w:t>-</w:t>
      </w:r>
      <w:r w:rsidRPr="00E710B8">
        <w:rPr>
          <w:rFonts w:ascii="Angsana New" w:hAnsi="Angsana New"/>
          <w:sz w:val="30"/>
          <w:szCs w:val="30"/>
        </w:rPr>
        <w:tab/>
      </w:r>
      <w:r w:rsidRPr="00647265">
        <w:rPr>
          <w:rFonts w:ascii="Angsana New" w:hAnsi="Angsana New"/>
          <w:sz w:val="30"/>
          <w:szCs w:val="30"/>
          <w:cs/>
        </w:rPr>
        <w:t>การจัดประเภทและวัดมูลค่าของเงินลงทุนในหลักทรัพย์เผื่อขาย - กลุ่มบริษัทมีเงินลงทุนในหลักทรัพย์เผื่อขายประเภทหน่วยลงทุนในกองทุนเปิดตราสารทุน 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 เป็นสินทรัพย์ทางการเงินที่วัดมูลค่ายุติธรรมผ่านกำไรหรือขาดทุน</w:t>
      </w:r>
      <w:r>
        <w:rPr>
          <w:rFonts w:ascii="Angsana New" w:hAnsi="Angsana New" w:hint="cs"/>
          <w:sz w:val="30"/>
          <w:szCs w:val="30"/>
          <w:cs/>
        </w:rPr>
        <w:t>เบ็ดเสร็จอื่น</w:t>
      </w:r>
      <w:r w:rsidRPr="00647265">
        <w:rPr>
          <w:rFonts w:ascii="Angsana New" w:hAnsi="Angsana New"/>
          <w:sz w:val="30"/>
          <w:szCs w:val="30"/>
          <w:cs/>
        </w:rPr>
        <w:t xml:space="preserve"> ผลจากการจัดประเภทดังกล่าว</w:t>
      </w:r>
      <w:r w:rsidR="006676F7">
        <w:rPr>
          <w:rFonts w:ascii="Angsana New" w:hAnsi="Angsana New" w:hint="cs"/>
          <w:sz w:val="30"/>
          <w:szCs w:val="30"/>
          <w:cs/>
        </w:rPr>
        <w:t>ไม่มีผลกระทบต่อกำไรขาดทุน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33067E" w14:textId="187B4F13" w:rsidR="00E710B8" w:rsidRPr="003D17B3" w:rsidRDefault="00E710B8" w:rsidP="00E710B8">
      <w:pPr>
        <w:spacing w:line="240" w:lineRule="atLeast"/>
        <w:ind w:left="900"/>
        <w:jc w:val="thaiDistribute"/>
        <w:rPr>
          <w:rFonts w:ascii="Angsana New" w:hAnsi="Angsana New" w:hint="cs"/>
          <w:sz w:val="30"/>
          <w:szCs w:val="30"/>
          <w:cs/>
          <w:lang w:val="en-US"/>
        </w:rPr>
      </w:pPr>
      <w:r w:rsidRPr="00E710B8">
        <w:rPr>
          <w:rFonts w:ascii="Angsana New" w:hAnsi="Angsana New"/>
          <w:sz w:val="30"/>
          <w:szCs w:val="30"/>
        </w:rPr>
        <w:t>-</w:t>
      </w:r>
      <w:r w:rsidRPr="00E710B8">
        <w:rPr>
          <w:rFonts w:ascii="Angsana New" w:hAnsi="Angsana New"/>
          <w:sz w:val="30"/>
          <w:szCs w:val="30"/>
        </w:rPr>
        <w:tab/>
      </w:r>
      <w:r w:rsidRPr="00E710B8">
        <w:rPr>
          <w:rFonts w:ascii="Angsana New" w:hAnsi="Angsana New"/>
          <w:sz w:val="30"/>
          <w:szCs w:val="30"/>
          <w:cs/>
        </w:rPr>
        <w:t xml:space="preserve">การรับรู้รายการผลขาดทุนด้านเครดิต </w:t>
      </w:r>
      <w:r w:rsidR="003869F1">
        <w:rPr>
          <w:rFonts w:ascii="Angsana New" w:hAnsi="Angsana New" w:hint="cs"/>
          <w:sz w:val="30"/>
          <w:szCs w:val="30"/>
          <w:cs/>
        </w:rPr>
        <w:t>กลุ่ม</w:t>
      </w:r>
      <w:r w:rsidRPr="00E710B8">
        <w:rPr>
          <w:rFonts w:ascii="Angsana New" w:hAnsi="Angsana New"/>
          <w:sz w:val="30"/>
          <w:szCs w:val="30"/>
          <w:cs/>
        </w:rPr>
        <w:t xml:space="preserve">บริษัทฯ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BF2495">
        <w:rPr>
          <w:rFonts w:ascii="Angsana New" w:hAnsi="Angsana New" w:hint="cs"/>
          <w:sz w:val="30"/>
          <w:szCs w:val="30"/>
          <w:cs/>
        </w:rPr>
        <w:t>กลุ่ม</w:t>
      </w:r>
      <w:r w:rsidRPr="00E710B8">
        <w:rPr>
          <w:rFonts w:ascii="Angsana New" w:hAnsi="Angsana New"/>
          <w:sz w:val="30"/>
          <w:szCs w:val="30"/>
          <w:cs/>
        </w:rPr>
        <w:t>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</w:t>
      </w:r>
      <w:r w:rsidR="003869F1">
        <w:rPr>
          <w:rFonts w:ascii="Angsana New" w:hAnsi="Angsana New" w:hint="cs"/>
          <w:sz w:val="30"/>
          <w:szCs w:val="30"/>
          <w:cs/>
        </w:rPr>
        <w:t>กลุ่ม</w:t>
      </w:r>
      <w:r w:rsidRPr="00E710B8">
        <w:rPr>
          <w:rFonts w:ascii="Angsana New" w:hAnsi="Angsana New"/>
          <w:sz w:val="30"/>
          <w:szCs w:val="30"/>
          <w:cs/>
        </w:rPr>
        <w:t xml:space="preserve">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E710B8">
        <w:rPr>
          <w:rFonts w:ascii="Angsana New" w:hAnsi="Angsana New"/>
          <w:sz w:val="30"/>
          <w:szCs w:val="30"/>
        </w:rPr>
        <w:t>1</w:t>
      </w:r>
      <w:r w:rsidRPr="00E710B8">
        <w:rPr>
          <w:rFonts w:ascii="Angsana New" w:hAnsi="Angsana New"/>
          <w:sz w:val="30"/>
          <w:szCs w:val="30"/>
          <w:cs/>
        </w:rPr>
        <w:t xml:space="preserve"> มกราคม </w:t>
      </w:r>
      <w:r w:rsidRPr="00E710B8">
        <w:rPr>
          <w:rFonts w:ascii="Angsana New" w:hAnsi="Angsana New"/>
          <w:sz w:val="30"/>
          <w:szCs w:val="30"/>
        </w:rPr>
        <w:t>2563</w:t>
      </w:r>
      <w:r w:rsidR="003D17B3">
        <w:rPr>
          <w:rFonts w:ascii="Angsana New" w:hAnsi="Angsana New" w:hint="cs"/>
          <w:sz w:val="30"/>
          <w:szCs w:val="30"/>
          <w:cs/>
        </w:rPr>
        <w:t xml:space="preserve"> จึงบันทึกเป็นค่าใช้จ่ายในไตรมาสที่ </w:t>
      </w:r>
      <w:r w:rsidR="003D17B3">
        <w:rPr>
          <w:rFonts w:ascii="Angsana New" w:hAnsi="Angsana New"/>
          <w:sz w:val="30"/>
          <w:szCs w:val="30"/>
          <w:lang w:val="en-US"/>
        </w:rPr>
        <w:t xml:space="preserve">1/2563 </w:t>
      </w:r>
      <w:r w:rsidR="003D17B3">
        <w:rPr>
          <w:rFonts w:ascii="Angsana New" w:hAnsi="Angsana New" w:hint="cs"/>
          <w:sz w:val="30"/>
          <w:szCs w:val="30"/>
          <w:cs/>
          <w:lang w:val="en-US"/>
        </w:rPr>
        <w:t>ทั้งจำนวน</w:t>
      </w:r>
    </w:p>
    <w:p w14:paraId="238CDB01" w14:textId="77777777" w:rsidR="00851FDF" w:rsidRDefault="00851FDF" w:rsidP="00E710B8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DBA76EC" w14:textId="77777777" w:rsidR="00851FDF" w:rsidRDefault="00851FDF" w:rsidP="00E710B8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5713977" w14:textId="77777777" w:rsidR="00851FDF" w:rsidRDefault="00851FDF" w:rsidP="00E710B8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3B65C48" w14:textId="77777777" w:rsidR="00851FDF" w:rsidRDefault="00851FDF" w:rsidP="00E710B8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5FEE5AA" w14:textId="77777777" w:rsidR="003869F1" w:rsidRPr="00822A5E" w:rsidRDefault="003869F1" w:rsidP="00E13752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EBD6461" w14:textId="77777777" w:rsidR="003869F1" w:rsidRPr="00260FD7" w:rsidRDefault="003869F1" w:rsidP="003869F1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1F4BC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2C0AADD" w14:textId="77777777" w:rsidR="00851FDF" w:rsidRPr="00851FDF" w:rsidRDefault="00851FDF" w:rsidP="00851FDF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851FD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ฉบับที่ 16 เรื่อง สัญญาเช่า</w:t>
      </w:r>
    </w:p>
    <w:p w14:paraId="1467C105" w14:textId="77777777" w:rsidR="00851FDF" w:rsidRPr="00851FDF" w:rsidRDefault="00851FDF" w:rsidP="005D1210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51FDF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 16 ใช้แทนมาตรฐานการบัญชี ฉบับที่ 17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14:paraId="6B64A366" w14:textId="77777777" w:rsidR="00851FDF" w:rsidRPr="005D1210" w:rsidRDefault="00851FDF" w:rsidP="005D1210">
      <w:pPr>
        <w:spacing w:before="12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51FDF">
        <w:rPr>
          <w:rFonts w:ascii="Angsana New" w:hAnsi="Angsana New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 ฉบับที่ 17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EDD5DF1" w14:textId="77777777" w:rsidR="00851FDF" w:rsidRPr="00851FDF" w:rsidRDefault="00851FDF" w:rsidP="00851FDF">
      <w:pPr>
        <w:spacing w:before="12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851FDF">
        <w:rPr>
          <w:rFonts w:ascii="Angsana New" w:hAnsi="Angsana New"/>
          <w:sz w:val="30"/>
          <w:szCs w:val="30"/>
          <w:cs/>
        </w:rPr>
        <w:t>บริษัทฯ 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1 มกราคม 2563 และไม่ปรับย้อนหลังงบการเงินปีก่อนที่แสดงเปรียบเทียบ</w:t>
      </w:r>
    </w:p>
    <w:p w14:paraId="5D69B0F4" w14:textId="77777777" w:rsidR="00851FDF" w:rsidRDefault="00851FDF" w:rsidP="00851FDF">
      <w:pPr>
        <w:spacing w:before="120"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851FDF">
        <w:rPr>
          <w:rFonts w:ascii="Angsana New" w:hAnsi="Angsana New"/>
          <w:sz w:val="30"/>
          <w:szCs w:val="30"/>
          <w:cs/>
        </w:rPr>
        <w:t>ผลสะสมของเปลี่ยนแปลงนโยบายการบัญชีแสดงอยู่ในหมายเหตุประกอบงบการเงินระหว่างกาลข้อ 5</w:t>
      </w:r>
    </w:p>
    <w:p w14:paraId="3AB668A4" w14:textId="77777777" w:rsidR="000D13CC" w:rsidRPr="00260FD7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3869F1">
        <w:rPr>
          <w:rFonts w:ascii="Angsana New" w:hAnsi="Angsana New"/>
          <w:b/>
          <w:bCs/>
          <w:sz w:val="30"/>
          <w:szCs w:val="30"/>
          <w:cs/>
        </w:rPr>
        <w:t>ข.</w:t>
      </w:r>
      <w:r w:rsidRPr="003869F1">
        <w:rPr>
          <w:rFonts w:ascii="Angsana New" w:hAnsi="Angsana New"/>
          <w:b/>
          <w:bCs/>
          <w:sz w:val="30"/>
          <w:szCs w:val="30"/>
        </w:rPr>
        <w:tab/>
      </w:r>
      <w:r w:rsidR="003869F1" w:rsidRPr="003869F1">
        <w:rPr>
          <w:rFonts w:ascii="Angsana New" w:hAnsi="Angsana New"/>
          <w:b/>
          <w:bCs/>
          <w:sz w:val="30"/>
          <w:szCs w:val="30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</w:t>
      </w:r>
      <w:r w:rsidR="003869F1" w:rsidRPr="003869F1">
        <w:rPr>
          <w:rFonts w:ascii="Angsana New" w:hAnsi="Angsana New"/>
          <w:b/>
          <w:bCs/>
          <w:sz w:val="30"/>
          <w:szCs w:val="30"/>
        </w:rPr>
        <w:t>COVID-</w:t>
      </w:r>
      <w:r w:rsidR="003869F1" w:rsidRPr="003869F1">
        <w:rPr>
          <w:rFonts w:ascii="Angsana New" w:hAnsi="Angsana New"/>
          <w:b/>
          <w:bCs/>
          <w:sz w:val="30"/>
          <w:szCs w:val="30"/>
          <w:cs/>
        </w:rPr>
        <w:t>19)</w:t>
      </w:r>
    </w:p>
    <w:p w14:paraId="02D939EB" w14:textId="77777777" w:rsidR="00822A5E" w:rsidRDefault="00B020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</w:t>
      </w:r>
      <w:r w:rsidRPr="00B0205E">
        <w:rPr>
          <w:rFonts w:ascii="Angsana New" w:hAnsi="Angsana New"/>
          <w:sz w:val="30"/>
          <w:szCs w:val="30"/>
        </w:rPr>
        <w:t>COVID-</w:t>
      </w:r>
      <w:r w:rsidRPr="00B0205E">
        <w:rPr>
          <w:rFonts w:ascii="Angsana New" w:hAnsi="Angsana New"/>
          <w:sz w:val="30"/>
          <w:szCs w:val="30"/>
          <w:cs/>
        </w:rPr>
        <w:t>19)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28F93C8" w14:textId="77777777" w:rsidR="00B0205E" w:rsidRDefault="00B020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0205E">
        <w:rPr>
          <w:rFonts w:ascii="Angsana New" w:hAnsi="Angsana New"/>
          <w:sz w:val="30"/>
          <w:szCs w:val="30"/>
        </w:rPr>
        <w:t xml:space="preserve">22 </w:t>
      </w:r>
      <w:r w:rsidRPr="00B0205E">
        <w:rPr>
          <w:rFonts w:ascii="Angsana New" w:hAnsi="Angsana New"/>
          <w:sz w:val="30"/>
          <w:szCs w:val="30"/>
          <w:cs/>
        </w:rPr>
        <w:t xml:space="preserve">เมษายน </w:t>
      </w:r>
      <w:r w:rsidRPr="00B0205E">
        <w:rPr>
          <w:rFonts w:ascii="Angsana New" w:hAnsi="Angsana New"/>
          <w:sz w:val="30"/>
          <w:szCs w:val="30"/>
        </w:rPr>
        <w:t xml:space="preserve">2563 </w:t>
      </w:r>
      <w:r w:rsidRPr="00B0205E">
        <w:rPr>
          <w:rFonts w:ascii="Angsana New" w:hAnsi="Angsana New"/>
          <w:sz w:val="30"/>
          <w:szCs w:val="30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B0205E">
        <w:rPr>
          <w:rFonts w:ascii="Angsana New" w:hAnsi="Angsana New"/>
          <w:sz w:val="30"/>
          <w:szCs w:val="30"/>
        </w:rPr>
        <w:t xml:space="preserve">1 </w:t>
      </w:r>
      <w:r w:rsidRPr="00B0205E">
        <w:rPr>
          <w:rFonts w:ascii="Angsana New" w:hAnsi="Angsana New"/>
          <w:sz w:val="30"/>
          <w:szCs w:val="30"/>
          <w:cs/>
        </w:rPr>
        <w:t xml:space="preserve">มกราคม </w:t>
      </w:r>
      <w:r w:rsidRPr="00B0205E">
        <w:rPr>
          <w:rFonts w:ascii="Angsana New" w:hAnsi="Angsana New"/>
          <w:sz w:val="30"/>
          <w:szCs w:val="30"/>
        </w:rPr>
        <w:t xml:space="preserve">2563 </w:t>
      </w:r>
      <w:r w:rsidRPr="00B0205E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B0205E">
        <w:rPr>
          <w:rFonts w:ascii="Angsana New" w:hAnsi="Angsana New"/>
          <w:sz w:val="30"/>
          <w:szCs w:val="30"/>
        </w:rPr>
        <w:t xml:space="preserve">31 </w:t>
      </w:r>
      <w:r w:rsidRPr="00B020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0205E">
        <w:rPr>
          <w:rFonts w:ascii="Angsana New" w:hAnsi="Angsana New"/>
          <w:sz w:val="30"/>
          <w:szCs w:val="30"/>
        </w:rPr>
        <w:t>2563</w:t>
      </w:r>
    </w:p>
    <w:p w14:paraId="39254E54" w14:textId="77777777" w:rsidR="00B0205E" w:rsidRPr="00B0205E" w:rsidRDefault="00B0205E" w:rsidP="00B020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73AC1DB" w14:textId="77777777" w:rsidR="00B0205E" w:rsidRDefault="00B0205E" w:rsidP="00B020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</w:rPr>
        <w:t>-</w:t>
      </w:r>
      <w:r w:rsidRPr="00B0205E">
        <w:rPr>
          <w:rFonts w:ascii="Angsana New" w:hAnsi="Angsana New"/>
          <w:sz w:val="30"/>
          <w:szCs w:val="30"/>
        </w:rPr>
        <w:tab/>
      </w:r>
      <w:r w:rsidRPr="00B0205E">
        <w:rPr>
          <w:rFonts w:ascii="Angsana New" w:hAnsi="Angsana New"/>
          <w:sz w:val="30"/>
          <w:szCs w:val="30"/>
          <w:cs/>
        </w:rPr>
        <w:t xml:space="preserve">เลือกที่จะไม่นำสถานการณ์ </w:t>
      </w:r>
      <w:r w:rsidRPr="00B0205E">
        <w:rPr>
          <w:rFonts w:ascii="Angsana New" w:hAnsi="Angsana New"/>
          <w:sz w:val="30"/>
          <w:szCs w:val="30"/>
        </w:rPr>
        <w:t>COVID-19</w:t>
      </w:r>
      <w:r w:rsidRPr="00B0205E">
        <w:rPr>
          <w:rFonts w:ascii="Angsana New" w:hAnsi="Angsana New"/>
          <w:sz w:val="30"/>
          <w:szCs w:val="30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B0205E">
        <w:rPr>
          <w:rFonts w:ascii="Angsana New" w:hAnsi="Angsana New"/>
          <w:sz w:val="30"/>
          <w:szCs w:val="30"/>
        </w:rPr>
        <w:t>36</w:t>
      </w:r>
      <w:r w:rsidRPr="00B0205E">
        <w:rPr>
          <w:rFonts w:ascii="Angsana New" w:hAnsi="Angsana New"/>
          <w:sz w:val="30"/>
          <w:szCs w:val="30"/>
          <w:cs/>
        </w:rPr>
        <w:t xml:space="preserve"> เรื่อง การด้อยค่าของสินทรัพย์</w:t>
      </w:r>
    </w:p>
    <w:p w14:paraId="542BEA7D" w14:textId="77777777" w:rsidR="00B0205E" w:rsidRDefault="00851FDF" w:rsidP="00B020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51FDF">
        <w:rPr>
          <w:rFonts w:ascii="Angsana New" w:hAnsi="Angsana New"/>
          <w:sz w:val="30"/>
          <w:szCs w:val="30"/>
          <w:cs/>
        </w:rPr>
        <w:t>-</w:t>
      </w:r>
      <w:r w:rsidRPr="00851FDF">
        <w:rPr>
          <w:rFonts w:ascii="Angsana New" w:hAnsi="Angsana New"/>
          <w:sz w:val="30"/>
          <w:szCs w:val="30"/>
          <w:cs/>
        </w:rPr>
        <w:tab/>
        <w:t>เลือกที่จะไม่ต้องนำข้อมูลที่มีการคาดการณ์ไปในอนาคต (</w:t>
      </w:r>
      <w:r w:rsidRPr="00851FDF">
        <w:rPr>
          <w:rFonts w:ascii="Angsana New" w:hAnsi="Angsana New"/>
          <w:sz w:val="30"/>
          <w:szCs w:val="30"/>
        </w:rPr>
        <w:t xml:space="preserve">Forward-looking information) </w:t>
      </w:r>
      <w:r w:rsidRPr="00851FDF">
        <w:rPr>
          <w:rFonts w:ascii="Angsana New" w:hAnsi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3CFA7E2" w14:textId="77777777" w:rsidR="00B0205E" w:rsidRDefault="00B0205E" w:rsidP="00B020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0686736" w14:textId="77777777" w:rsidR="00B0205E" w:rsidRDefault="00B0205E" w:rsidP="00B020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04C61DB" w14:textId="77777777" w:rsidR="006E17AF" w:rsidRPr="00B0205E" w:rsidRDefault="00B0205E" w:rsidP="00E13752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0D52BCDE" w14:textId="77777777" w:rsidR="000E6F6C" w:rsidRDefault="00B0205E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2562 ยกเว้นการเปลี่ยนแปลงนโยบายการบัญชีเรื่องเครื่องมือทางการเงินและสัญญาเช่า</w:t>
      </w:r>
    </w:p>
    <w:p w14:paraId="3A244DDE" w14:textId="77777777" w:rsidR="00B0205E" w:rsidRPr="00B0205E" w:rsidRDefault="00B0205E" w:rsidP="00E13752">
      <w:pPr>
        <w:pStyle w:val="ListParagraph"/>
        <w:numPr>
          <w:ilvl w:val="0"/>
          <w:numId w:val="18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DCC0EDD" w14:textId="77777777" w:rsidR="00953FA2" w:rsidRDefault="00953FA2" w:rsidP="00B0205E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b/>
          <w:bCs/>
          <w:sz w:val="30"/>
          <w:szCs w:val="30"/>
        </w:rPr>
      </w:pPr>
      <w:r w:rsidRPr="00953FA2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3862FAF1" w14:textId="77777777" w:rsidR="00515D62" w:rsidRDefault="00515D62" w:rsidP="00953FA2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515D62">
        <w:rPr>
          <w:rFonts w:ascii="Angsana New" w:hAnsi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4841D467" w14:textId="77777777" w:rsidR="00953FA2" w:rsidRDefault="00953FA2" w:rsidP="00515D62">
      <w:pPr>
        <w:spacing w:before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3FA2">
        <w:rPr>
          <w:rFonts w:ascii="Angsana New" w:hAnsi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Pr="00953FA2">
        <w:rPr>
          <w:rFonts w:ascii="Angsana New" w:hAnsi="Angsana New" w:hint="cs"/>
          <w:sz w:val="30"/>
          <w:szCs w:val="30"/>
          <w:cs/>
        </w:rPr>
        <w:t>เบ็ดเสร็จ</w:t>
      </w:r>
      <w:r w:rsidR="0008379F">
        <w:rPr>
          <w:rFonts w:ascii="Angsana New" w:hAnsi="Angsana New" w:hint="cs"/>
          <w:sz w:val="30"/>
          <w:szCs w:val="30"/>
          <w:cs/>
        </w:rPr>
        <w:t>อื่น</w:t>
      </w:r>
    </w:p>
    <w:p w14:paraId="207E5FFE" w14:textId="77777777" w:rsidR="00515D62" w:rsidRDefault="00515D62" w:rsidP="00515D62">
      <w:pPr>
        <w:spacing w:before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515D62">
        <w:rPr>
          <w:rFonts w:ascii="Angsana New" w:hAnsi="Angsana New"/>
          <w:sz w:val="30"/>
          <w:szCs w:val="30"/>
          <w:cs/>
        </w:rPr>
        <w:t>หนี้สินทางการเงิน รายการและวัดมูลค่าด้วยวิธีราคาทุนตัดจำหน่าย</w:t>
      </w:r>
    </w:p>
    <w:p w14:paraId="2B354E52" w14:textId="77777777" w:rsidR="00B0205E" w:rsidRPr="00B0205E" w:rsidRDefault="00B0205E" w:rsidP="00953FA2">
      <w:pPr>
        <w:pStyle w:val="ListParagraph"/>
        <w:tabs>
          <w:tab w:val="left" w:pos="540"/>
        </w:tabs>
        <w:spacing w:before="240"/>
        <w:ind w:left="90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370A585C" w14:textId="77777777" w:rsidR="00E9316B" w:rsidRDefault="00B0205E" w:rsidP="00B0205E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2ECA095" w14:textId="77777777" w:rsidR="00E9316B" w:rsidRDefault="00B0205E" w:rsidP="00E13752">
      <w:pPr>
        <w:pStyle w:val="ListParagraph"/>
        <w:numPr>
          <w:ilvl w:val="0"/>
          <w:numId w:val="18"/>
        </w:numPr>
        <w:tabs>
          <w:tab w:val="left" w:pos="540"/>
        </w:tabs>
        <w:spacing w:before="240"/>
        <w:outlineLvl w:val="0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6AD941D4" w14:textId="77777777" w:rsidR="00B0205E" w:rsidRPr="00B0205E" w:rsidRDefault="00B0205E" w:rsidP="00B0205E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2BBF49B8" w14:textId="77777777" w:rsidR="00B0205E" w:rsidRPr="00B0205E" w:rsidRDefault="00B0205E" w:rsidP="00B0205E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47BDA4E" w14:textId="77777777" w:rsidR="00B0205E" w:rsidRDefault="00B0205E" w:rsidP="00001DCA">
      <w:pPr>
        <w:spacing w:before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E72C098" w14:textId="77777777" w:rsidR="00515D62" w:rsidRPr="00B0205E" w:rsidRDefault="00515D62" w:rsidP="00001DCA">
      <w:pPr>
        <w:spacing w:before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3537464" w14:textId="77777777" w:rsidR="00953FA2" w:rsidRPr="00B0205E" w:rsidRDefault="00953FA2" w:rsidP="00B0205E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3A4ECD5" w14:textId="77777777" w:rsidR="00953FA2" w:rsidRPr="00953FA2" w:rsidRDefault="00953FA2" w:rsidP="00E13752">
      <w:pPr>
        <w:numPr>
          <w:ilvl w:val="0"/>
          <w:numId w:val="3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29"/>
          <w:szCs w:val="29"/>
        </w:rPr>
      </w:pPr>
      <w:r w:rsidRPr="00953FA2">
        <w:rPr>
          <w:rFonts w:ascii="Angsana New" w:hAnsi="Angsana New"/>
          <w:b/>
          <w:bCs/>
          <w:sz w:val="29"/>
          <w:szCs w:val="29"/>
          <w:cs/>
        </w:rPr>
        <w:lastRenderedPageBreak/>
        <w:t>นโยบายการบัญชีที่สำคัญ</w:t>
      </w:r>
      <w:r w:rsidRPr="00953FA2">
        <w:rPr>
          <w:rFonts w:ascii="Angsana New" w:hAnsi="Angsana New" w:hint="cs"/>
          <w:b/>
          <w:bCs/>
          <w:sz w:val="29"/>
          <w:szCs w:val="29"/>
          <w:cs/>
        </w:rPr>
        <w:t xml:space="preserve"> (ต่อ)</w:t>
      </w:r>
    </w:p>
    <w:p w14:paraId="691E6C50" w14:textId="77777777" w:rsidR="00953FA2" w:rsidRDefault="00953FA2" w:rsidP="00E13752">
      <w:pPr>
        <w:pStyle w:val="ListParagraph"/>
        <w:numPr>
          <w:ilvl w:val="0"/>
          <w:numId w:val="33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F2E1719" w14:textId="77777777" w:rsidR="00515D62" w:rsidRPr="00B0205E" w:rsidRDefault="00515D62" w:rsidP="00515D62">
      <w:pPr>
        <w:pStyle w:val="ListParagraph"/>
        <w:tabs>
          <w:tab w:val="left" w:pos="540"/>
        </w:tabs>
        <w:spacing w:before="240"/>
        <w:ind w:left="900"/>
        <w:outlineLvl w:val="0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3638F259" w14:textId="77777777" w:rsidR="00515D62" w:rsidRDefault="00515D62" w:rsidP="00515D62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1B6191F" w14:textId="77777777" w:rsidR="00953FA2" w:rsidRPr="00B0205E" w:rsidRDefault="00953FA2" w:rsidP="00515D62">
      <w:pPr>
        <w:pStyle w:val="ListParagraph"/>
        <w:tabs>
          <w:tab w:val="left" w:pos="540"/>
        </w:tabs>
        <w:spacing w:before="240"/>
        <w:ind w:left="900"/>
        <w:outlineLvl w:val="0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1EE9D79" w14:textId="77777777" w:rsidR="00953FA2" w:rsidRDefault="00953FA2" w:rsidP="00953FA2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0205E">
        <w:rPr>
          <w:rFonts w:ascii="Angsana New" w:hAnsi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B0205E">
        <w:rPr>
          <w:rFonts w:ascii="Angsana New" w:hAnsi="Angsana New"/>
          <w:sz w:val="30"/>
          <w:szCs w:val="30"/>
        </w:rPr>
        <w:t xml:space="preserve">12 </w:t>
      </w:r>
      <w:r w:rsidRPr="00B0205E">
        <w:rPr>
          <w:rFonts w:ascii="Angsana New" w:hAnsi="Angsana New"/>
          <w:sz w:val="30"/>
          <w:szCs w:val="30"/>
          <w:cs/>
        </w:rPr>
        <w:t>เดือนหรือน้อยกว่านับตั้งแต่วันที่สัญญาเช่าเริ่ม                    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A1BCAF4" w14:textId="77777777" w:rsidR="00B0205E" w:rsidRPr="00F048BF" w:rsidRDefault="00E153FB" w:rsidP="00E13752">
      <w:pPr>
        <w:numPr>
          <w:ilvl w:val="0"/>
          <w:numId w:val="34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29"/>
          <w:szCs w:val="29"/>
        </w:rPr>
      </w:pPr>
      <w:r w:rsidRPr="00F048BF">
        <w:rPr>
          <w:rFonts w:ascii="Angsana New" w:hAnsi="Angsana New"/>
          <w:b/>
          <w:bCs/>
          <w:sz w:val="29"/>
          <w:szCs w:val="29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745BB9F" w14:textId="77777777" w:rsidR="00E153FB" w:rsidRDefault="007E31A1" w:rsidP="00E153FB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DA369A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ตามที่กล่าวในหมายเหตุประกอบงบการเงินรวมระหว่างกาลข้อ </w:t>
      </w:r>
      <w:r w:rsidRPr="00DA369A">
        <w:rPr>
          <w:rFonts w:ascii="Angsana New" w:hAnsi="Angsana New"/>
          <w:sz w:val="30"/>
          <w:szCs w:val="30"/>
        </w:rPr>
        <w:t>3</w:t>
      </w:r>
      <w:r w:rsidRPr="00DA369A">
        <w:rPr>
          <w:rFonts w:ascii="Angsana New" w:hAnsi="Angsana New"/>
          <w:sz w:val="30"/>
          <w:szCs w:val="30"/>
          <w:cs/>
        </w:rPr>
        <w:t xml:space="preserve"> กลุ่มบริษัทได้นำ</w:t>
      </w:r>
      <w:r w:rsidR="00953FA2" w:rsidRPr="00953FA2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 และ</w:t>
      </w:r>
      <w:r w:rsidRPr="00DA369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16 เรื่อง สัญญาเช่า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1 มกราคม 2563 และไม่ปรับย้อนหลังงบการเงินงวดก่อนที่แสดงเปรียบเทียบ </w:t>
      </w:r>
    </w:p>
    <w:p w14:paraId="293BB075" w14:textId="77777777" w:rsidR="00A31F91" w:rsidRPr="00DA369A" w:rsidRDefault="00A31F91" w:rsidP="00A31F9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bookmarkStart w:id="0" w:name="_Hlk39592037"/>
      <w:r w:rsidRPr="00DA369A">
        <w:rPr>
          <w:rFonts w:ascii="Angsana New" w:hAnsi="Angsana New"/>
          <w:sz w:val="30"/>
          <w:szCs w:val="30"/>
          <w:cs/>
        </w:rPr>
        <w:t>ผลกระทบต่อกำไรสะสมต้นงวดปี 2563 จากการเปลี่ยนแปลงนโยบายการบัญชีเนื่องจากการนำมาตรฐานนี้มาถือปฏิบัติ แสดงได้ดังนี้</w:t>
      </w:r>
      <w:bookmarkEnd w:id="0"/>
    </w:p>
    <w:tbl>
      <w:tblPr>
        <w:tblW w:w="859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839"/>
        <w:gridCol w:w="1440"/>
        <w:gridCol w:w="1440"/>
        <w:gridCol w:w="1440"/>
        <w:gridCol w:w="1440"/>
      </w:tblGrid>
      <w:tr w:rsidR="00953FA2" w:rsidRPr="00953FA2" w14:paraId="24FDBC71" w14:textId="77777777" w:rsidTr="006A370F">
        <w:trPr>
          <w:tblHeader/>
        </w:trPr>
        <w:tc>
          <w:tcPr>
            <w:tcW w:w="2839" w:type="dxa"/>
          </w:tcPr>
          <w:p w14:paraId="71ED4F58" w14:textId="77777777" w:rsidR="00953FA2" w:rsidRPr="00953FA2" w:rsidRDefault="00953FA2" w:rsidP="009D7EF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809D0D0" w14:textId="77777777" w:rsidR="00953FA2" w:rsidRPr="00953FA2" w:rsidRDefault="00953FA2" w:rsidP="009D7EF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9CA07D" w14:textId="77777777" w:rsidR="00953FA2" w:rsidRPr="00953FA2" w:rsidRDefault="00953FA2" w:rsidP="009D7EF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C5CEF2" w14:textId="77777777" w:rsidR="00953FA2" w:rsidRPr="00953FA2" w:rsidRDefault="00953FA2" w:rsidP="009D7EF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29A11DB7" w14:textId="77777777" w:rsidR="00953FA2" w:rsidRPr="00953FA2" w:rsidRDefault="00953FA2" w:rsidP="009D7EF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953FA2">
              <w:rPr>
                <w:rFonts w:ascii="Angsana New" w:hAnsi="Angsana New"/>
                <w:sz w:val="24"/>
                <w:szCs w:val="24"/>
              </w:rPr>
              <w:t>: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บาท</w:t>
            </w:r>
            <w:r w:rsidRPr="00953F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53FA2" w:rsidRPr="00953FA2" w14:paraId="5291651B" w14:textId="77777777" w:rsidTr="00506168">
        <w:trPr>
          <w:tblHeader/>
        </w:trPr>
        <w:tc>
          <w:tcPr>
            <w:tcW w:w="2839" w:type="dxa"/>
          </w:tcPr>
          <w:p w14:paraId="3532EF0D" w14:textId="77777777" w:rsidR="00953FA2" w:rsidRPr="00953FA2" w:rsidRDefault="00953FA2" w:rsidP="009D7EF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</w:tcPr>
          <w:p w14:paraId="7E09A1CE" w14:textId="77777777" w:rsidR="00953FA2" w:rsidRPr="00953FA2" w:rsidRDefault="00953FA2" w:rsidP="009D7EF4">
            <w:pPr>
              <w:tabs>
                <w:tab w:val="left" w:pos="1132"/>
                <w:tab w:val="right" w:pos="8427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53FA2" w:rsidRPr="00953FA2" w14:paraId="5BA15312" w14:textId="77777777" w:rsidTr="00953FA2">
        <w:trPr>
          <w:tblHeader/>
        </w:trPr>
        <w:tc>
          <w:tcPr>
            <w:tcW w:w="2839" w:type="dxa"/>
          </w:tcPr>
          <w:p w14:paraId="2EE08DA8" w14:textId="77777777" w:rsidR="00953FA2" w:rsidRPr="00953FA2" w:rsidRDefault="00953FA2" w:rsidP="00953FA2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A73F7E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63BC054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D4E4496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EAA01D0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31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53FA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40" w:type="dxa"/>
          </w:tcPr>
          <w:p w14:paraId="3B1461CD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 </w:t>
            </w:r>
            <w:r w:rsidRPr="00953FA2">
              <w:rPr>
                <w:rFonts w:ascii="Angsana New" w:hAnsi="Angsana New"/>
                <w:sz w:val="24"/>
                <w:szCs w:val="24"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  <w:r w:rsidRPr="00953FA2">
              <w:rPr>
                <w:rFonts w:ascii="Angsana New" w:hAnsi="Angsana New"/>
                <w:sz w:val="24"/>
                <w:szCs w:val="24"/>
              </w:rPr>
              <w:t>)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ตามมาตรฐานการรายงานทางการเงิน ฉบับที่</w:t>
            </w:r>
            <w:r>
              <w:rPr>
                <w:rFonts w:ascii="Angsana New" w:hAnsi="Angsana New"/>
                <w:sz w:val="24"/>
                <w:szCs w:val="24"/>
              </w:rPr>
              <w:t xml:space="preserve"> 9</w:t>
            </w:r>
          </w:p>
        </w:tc>
        <w:tc>
          <w:tcPr>
            <w:tcW w:w="1440" w:type="dxa"/>
            <w:hideMark/>
          </w:tcPr>
          <w:p w14:paraId="17F8DC21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 </w:t>
            </w:r>
            <w:r w:rsidRPr="00953FA2">
              <w:rPr>
                <w:rFonts w:ascii="Angsana New" w:hAnsi="Angsana New"/>
                <w:sz w:val="24"/>
                <w:szCs w:val="24"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  <w:r w:rsidRPr="00953FA2">
              <w:rPr>
                <w:rFonts w:ascii="Angsana New" w:hAnsi="Angsana New"/>
                <w:sz w:val="24"/>
                <w:szCs w:val="24"/>
              </w:rPr>
              <w:t>)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ตามมาตรฐานการรายงานทางการเงิน ฉบับที่</w:t>
            </w:r>
            <w:r w:rsidRPr="00953FA2">
              <w:rPr>
                <w:rFonts w:ascii="Angsana New" w:hAnsi="Angsana New"/>
                <w:sz w:val="24"/>
                <w:szCs w:val="24"/>
              </w:rPr>
              <w:t xml:space="preserve"> 16</w:t>
            </w:r>
          </w:p>
        </w:tc>
        <w:tc>
          <w:tcPr>
            <w:tcW w:w="1440" w:type="dxa"/>
            <w:hideMark/>
          </w:tcPr>
          <w:p w14:paraId="41218B9F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F61DFD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2E95AD7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D4E9B1C" w14:textId="77777777" w:rsidR="00953FA2" w:rsidRPr="00953FA2" w:rsidRDefault="00953FA2" w:rsidP="00953FA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1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53FA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953FA2" w:rsidRPr="00953FA2" w14:paraId="41210772" w14:textId="77777777" w:rsidTr="00953FA2">
        <w:tc>
          <w:tcPr>
            <w:tcW w:w="2839" w:type="dxa"/>
            <w:hideMark/>
          </w:tcPr>
          <w:p w14:paraId="56FCB879" w14:textId="77777777" w:rsidR="00953FA2" w:rsidRPr="00953FA2" w:rsidRDefault="00953FA2" w:rsidP="00953FA2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383DD91E" w14:textId="77777777" w:rsidR="00953FA2" w:rsidRPr="00953FA2" w:rsidRDefault="00953FA2" w:rsidP="00953FA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7BF219A" w14:textId="77777777" w:rsidR="00953FA2" w:rsidRPr="00953FA2" w:rsidRDefault="00953FA2" w:rsidP="00953FA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78D249" w14:textId="77777777" w:rsidR="00953FA2" w:rsidRPr="00953FA2" w:rsidRDefault="00953FA2" w:rsidP="00953FA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27FCFB" w14:textId="77777777" w:rsidR="00953FA2" w:rsidRPr="00953FA2" w:rsidRDefault="00953FA2" w:rsidP="00953FA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1552" w:rsidRPr="00953FA2" w14:paraId="126D3CB0" w14:textId="77777777" w:rsidTr="002557CB">
        <w:tc>
          <w:tcPr>
            <w:tcW w:w="2839" w:type="dxa"/>
          </w:tcPr>
          <w:p w14:paraId="2B276739" w14:textId="77777777" w:rsidR="00181552" w:rsidRPr="00953FA2" w:rsidRDefault="00181552" w:rsidP="002557CB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21AFC223" w14:textId="77777777" w:rsidR="00181552" w:rsidRPr="00953FA2" w:rsidRDefault="00181552" w:rsidP="002557C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EB776AE" w14:textId="77777777" w:rsidR="00181552" w:rsidRPr="00953FA2" w:rsidRDefault="00181552" w:rsidP="002557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F50D35F" w14:textId="77777777" w:rsidR="00181552" w:rsidRPr="00953FA2" w:rsidRDefault="00181552" w:rsidP="002557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C99531" w14:textId="77777777" w:rsidR="00181552" w:rsidRPr="00953FA2" w:rsidRDefault="00181552" w:rsidP="002557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3FA2" w:rsidRPr="00953FA2" w14:paraId="0C196D02" w14:textId="77777777" w:rsidTr="00953FA2">
        <w:tc>
          <w:tcPr>
            <w:tcW w:w="2839" w:type="dxa"/>
            <w:hideMark/>
          </w:tcPr>
          <w:p w14:paraId="03BDF525" w14:textId="77777777" w:rsidR="00953FA2" w:rsidRPr="00953FA2" w:rsidRDefault="00953FA2" w:rsidP="00953FA2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F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953F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440" w:type="dxa"/>
          </w:tcPr>
          <w:p w14:paraId="297251AD" w14:textId="77777777" w:rsidR="00953FA2" w:rsidRPr="00953FA2" w:rsidRDefault="00953FA2" w:rsidP="00953FA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B42D65" w14:textId="77777777" w:rsidR="00953FA2" w:rsidRPr="00953FA2" w:rsidRDefault="00953FA2" w:rsidP="00953FA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83E437A" w14:textId="77777777" w:rsidR="00953FA2" w:rsidRPr="00953FA2" w:rsidRDefault="00953FA2" w:rsidP="00953FA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AF533F" w14:textId="77777777" w:rsidR="00953FA2" w:rsidRPr="00953FA2" w:rsidRDefault="00953FA2" w:rsidP="00953FA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3FA2" w:rsidRPr="00953FA2" w14:paraId="78836391" w14:textId="77777777" w:rsidTr="00953FA2">
        <w:tc>
          <w:tcPr>
            <w:tcW w:w="2839" w:type="dxa"/>
          </w:tcPr>
          <w:p w14:paraId="4677A664" w14:textId="77777777" w:rsidR="00953FA2" w:rsidRPr="00953FA2" w:rsidRDefault="00953FA2" w:rsidP="00953FA2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14:paraId="77371ACC" w14:textId="77777777" w:rsidR="00953FA2" w:rsidRPr="00953FA2" w:rsidRDefault="00D66CF9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106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</w:rPr>
              <w:t>605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</w:rPr>
              <w:t>887.76</w:t>
            </w:r>
          </w:p>
        </w:tc>
        <w:tc>
          <w:tcPr>
            <w:tcW w:w="1440" w:type="dxa"/>
          </w:tcPr>
          <w:p w14:paraId="180C0776" w14:textId="77777777" w:rsidR="00953FA2" w:rsidRPr="00953FA2" w:rsidRDefault="00D66CF9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53FA2" w:rsidRPr="00A45CCE">
              <w:rPr>
                <w:rFonts w:ascii="Angsana New" w:hAnsi="Angsana New"/>
                <w:sz w:val="24"/>
                <w:szCs w:val="24"/>
              </w:rPr>
              <w:t>106,605,887.76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2086FD61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B33EF6" w14:textId="77777777" w:rsidR="00953FA2" w:rsidRPr="00953FA2" w:rsidRDefault="00D66CF9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3FA2" w:rsidRPr="00953FA2" w14:paraId="136F7BC8" w14:textId="77777777" w:rsidTr="00953FA2">
        <w:tc>
          <w:tcPr>
            <w:tcW w:w="2839" w:type="dxa"/>
          </w:tcPr>
          <w:p w14:paraId="638FA9C9" w14:textId="77777777" w:rsidR="00953FA2" w:rsidRPr="00953FA2" w:rsidRDefault="00953FA2" w:rsidP="0008379F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ไม่หมุนเวีย</w:t>
            </w:r>
            <w:r w:rsidR="0008379F">
              <w:rPr>
                <w:rFonts w:ascii="Angsana New" w:hAnsi="Angsana New" w:hint="cs"/>
                <w:sz w:val="24"/>
                <w:szCs w:val="24"/>
                <w:cs/>
              </w:rPr>
              <w:t>นอื่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น</w:t>
            </w:r>
          </w:p>
        </w:tc>
        <w:tc>
          <w:tcPr>
            <w:tcW w:w="1440" w:type="dxa"/>
          </w:tcPr>
          <w:p w14:paraId="19716474" w14:textId="77777777" w:rsidR="00953FA2" w:rsidRPr="00953FA2" w:rsidRDefault="00D66CF9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E278737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A45CCE">
              <w:rPr>
                <w:rFonts w:ascii="Angsana New" w:hAnsi="Angsana New"/>
                <w:sz w:val="24"/>
                <w:szCs w:val="24"/>
              </w:rPr>
              <w:t>106,605,887.76</w:t>
            </w:r>
          </w:p>
        </w:tc>
        <w:tc>
          <w:tcPr>
            <w:tcW w:w="1440" w:type="dxa"/>
          </w:tcPr>
          <w:p w14:paraId="3D7B10FD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54782BE" w14:textId="77777777" w:rsidR="00953FA2" w:rsidRPr="00953FA2" w:rsidRDefault="00D66CF9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106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</w:rPr>
              <w:t>605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</w:rPr>
              <w:t>887.76</w:t>
            </w:r>
          </w:p>
        </w:tc>
      </w:tr>
      <w:tr w:rsidR="00953FA2" w:rsidRPr="00953FA2" w14:paraId="6081369C" w14:textId="77777777" w:rsidTr="00953FA2">
        <w:tc>
          <w:tcPr>
            <w:tcW w:w="2839" w:type="dxa"/>
          </w:tcPr>
          <w:p w14:paraId="36EC6972" w14:textId="77777777" w:rsidR="00953FA2" w:rsidRPr="00953FA2" w:rsidRDefault="00953FA2" w:rsidP="00953FA2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6960053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165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286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864.39</w:t>
            </w:r>
          </w:p>
        </w:tc>
        <w:tc>
          <w:tcPr>
            <w:tcW w:w="1440" w:type="dxa"/>
          </w:tcPr>
          <w:p w14:paraId="639735AF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AF369FE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444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835.51</w:t>
            </w:r>
            <w:r w:rsidRPr="00953FA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273612F0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162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842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028.88</w:t>
            </w:r>
          </w:p>
        </w:tc>
      </w:tr>
      <w:tr w:rsidR="00953FA2" w:rsidRPr="00953FA2" w14:paraId="67A8D0DC" w14:textId="77777777" w:rsidTr="00953FA2">
        <w:tc>
          <w:tcPr>
            <w:tcW w:w="2839" w:type="dxa"/>
            <w:hideMark/>
          </w:tcPr>
          <w:p w14:paraId="5818EC11" w14:textId="77777777" w:rsidR="00953FA2" w:rsidRPr="00953FA2" w:rsidRDefault="00953FA2" w:rsidP="00953FA2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4F252982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B63831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969314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187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151.24</w:t>
            </w:r>
          </w:p>
        </w:tc>
        <w:tc>
          <w:tcPr>
            <w:tcW w:w="1440" w:type="dxa"/>
            <w:shd w:val="clear" w:color="auto" w:fill="auto"/>
          </w:tcPr>
          <w:p w14:paraId="679559F4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187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151.24</w:t>
            </w:r>
          </w:p>
        </w:tc>
      </w:tr>
      <w:tr w:rsidR="00953FA2" w:rsidRPr="00953FA2" w14:paraId="74094763" w14:textId="77777777" w:rsidTr="00953FA2">
        <w:tc>
          <w:tcPr>
            <w:tcW w:w="2839" w:type="dxa"/>
          </w:tcPr>
          <w:p w14:paraId="5261855A" w14:textId="77777777" w:rsidR="00953FA2" w:rsidRPr="00953FA2" w:rsidRDefault="00953FA2" w:rsidP="00953FA2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245AA16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373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410.11</w:t>
            </w:r>
          </w:p>
        </w:tc>
        <w:tc>
          <w:tcPr>
            <w:tcW w:w="1440" w:type="dxa"/>
          </w:tcPr>
          <w:p w14:paraId="459AC00B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C64CB9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391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366.42</w:t>
            </w:r>
          </w:p>
        </w:tc>
        <w:tc>
          <w:tcPr>
            <w:tcW w:w="1440" w:type="dxa"/>
            <w:shd w:val="clear" w:color="auto" w:fill="auto"/>
          </w:tcPr>
          <w:p w14:paraId="3E7A472C" w14:textId="77777777" w:rsidR="00953FA2" w:rsidRPr="00953FA2" w:rsidRDefault="00953FA2" w:rsidP="00953FA2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7,764,776.53</w:t>
            </w:r>
            <w:r w:rsidRPr="00953FA2">
              <w:rPr>
                <w:rFonts w:cs="Times New Roman" w:hint="cs"/>
                <w:sz w:val="24"/>
                <w:szCs w:val="24"/>
                <w:cs/>
              </w:rPr>
              <w:t>‬</w:t>
            </w:r>
          </w:p>
        </w:tc>
      </w:tr>
    </w:tbl>
    <w:p w14:paraId="23048A17" w14:textId="77777777" w:rsidR="00515D62" w:rsidRDefault="00515D62" w:rsidP="00515D62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9"/>
          <w:szCs w:val="29"/>
        </w:rPr>
      </w:pPr>
    </w:p>
    <w:p w14:paraId="00326834" w14:textId="77777777" w:rsidR="00515D62" w:rsidRDefault="00515D62" w:rsidP="00515D62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9"/>
          <w:szCs w:val="29"/>
        </w:rPr>
      </w:pPr>
    </w:p>
    <w:p w14:paraId="28D4502F" w14:textId="77777777" w:rsidR="00515D62" w:rsidRDefault="00515D62" w:rsidP="00515D62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9"/>
          <w:szCs w:val="29"/>
        </w:rPr>
      </w:pPr>
    </w:p>
    <w:p w14:paraId="7414E4E1" w14:textId="77777777" w:rsidR="00515D62" w:rsidRDefault="00515D62" w:rsidP="00515D62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9"/>
          <w:szCs w:val="29"/>
        </w:rPr>
      </w:pPr>
    </w:p>
    <w:p w14:paraId="609D70BD" w14:textId="77777777" w:rsidR="00F048BF" w:rsidRDefault="00F048BF" w:rsidP="00E13752">
      <w:pPr>
        <w:numPr>
          <w:ilvl w:val="0"/>
          <w:numId w:val="19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29"/>
          <w:szCs w:val="29"/>
        </w:rPr>
      </w:pPr>
      <w:r w:rsidRPr="00F048BF">
        <w:rPr>
          <w:rFonts w:ascii="Angsana New" w:hAnsi="Angsana New"/>
          <w:b/>
          <w:bCs/>
          <w:sz w:val="29"/>
          <w:szCs w:val="29"/>
          <w:cs/>
        </w:rPr>
        <w:lastRenderedPageBreak/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>
        <w:rPr>
          <w:rFonts w:ascii="Angsana New" w:hAnsi="Angsana New" w:hint="cs"/>
          <w:b/>
          <w:bCs/>
          <w:sz w:val="29"/>
          <w:szCs w:val="29"/>
          <w:cs/>
        </w:rPr>
        <w:t>(ต่อ)</w:t>
      </w:r>
    </w:p>
    <w:p w14:paraId="12FAFD2C" w14:textId="77777777" w:rsidR="00B725A3" w:rsidRDefault="00B725A3" w:rsidP="00B725A3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9"/>
          <w:szCs w:val="29"/>
        </w:rPr>
      </w:pPr>
    </w:p>
    <w:tbl>
      <w:tblPr>
        <w:tblW w:w="859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839"/>
        <w:gridCol w:w="1440"/>
        <w:gridCol w:w="1440"/>
        <w:gridCol w:w="1440"/>
        <w:gridCol w:w="1440"/>
      </w:tblGrid>
      <w:tr w:rsidR="00515D62" w:rsidRPr="00953FA2" w14:paraId="0751D418" w14:textId="77777777" w:rsidTr="00236253">
        <w:tc>
          <w:tcPr>
            <w:tcW w:w="2839" w:type="dxa"/>
          </w:tcPr>
          <w:p w14:paraId="41CF33C9" w14:textId="77777777" w:rsidR="00515D62" w:rsidRPr="00515D62" w:rsidRDefault="00515D62" w:rsidP="00236253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50285B4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D02282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7C8A015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B20AB6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953FA2">
              <w:rPr>
                <w:rFonts w:ascii="Angsana New" w:hAnsi="Angsana New"/>
                <w:sz w:val="24"/>
                <w:szCs w:val="24"/>
              </w:rPr>
              <w:t>: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บาท</w:t>
            </w:r>
            <w:r w:rsidRPr="00953F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15D62" w:rsidRPr="00953FA2" w14:paraId="51603E74" w14:textId="77777777" w:rsidTr="00236253">
        <w:trPr>
          <w:tblHeader/>
        </w:trPr>
        <w:tc>
          <w:tcPr>
            <w:tcW w:w="2839" w:type="dxa"/>
          </w:tcPr>
          <w:p w14:paraId="69424660" w14:textId="77777777" w:rsidR="00515D62" w:rsidRPr="00953FA2" w:rsidRDefault="00515D62" w:rsidP="00236253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</w:tcPr>
          <w:p w14:paraId="2E92D0C7" w14:textId="77777777" w:rsidR="00515D62" w:rsidRPr="00953FA2" w:rsidRDefault="00515D62" w:rsidP="00236253">
            <w:pPr>
              <w:tabs>
                <w:tab w:val="left" w:pos="1132"/>
                <w:tab w:val="right" w:pos="8427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15D62" w:rsidRPr="00953FA2" w14:paraId="2C024786" w14:textId="77777777" w:rsidTr="00236253">
        <w:trPr>
          <w:tblHeader/>
        </w:trPr>
        <w:tc>
          <w:tcPr>
            <w:tcW w:w="2839" w:type="dxa"/>
          </w:tcPr>
          <w:p w14:paraId="7448D203" w14:textId="77777777" w:rsidR="00515D62" w:rsidRPr="00953FA2" w:rsidRDefault="00515D62" w:rsidP="00236253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ADB02E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A4CAE8D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D128E5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1AB295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31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53FA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40" w:type="dxa"/>
          </w:tcPr>
          <w:p w14:paraId="0C41CC5C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 </w:t>
            </w:r>
            <w:r w:rsidRPr="00953FA2">
              <w:rPr>
                <w:rFonts w:ascii="Angsana New" w:hAnsi="Angsana New"/>
                <w:sz w:val="24"/>
                <w:szCs w:val="24"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  <w:r w:rsidRPr="00953FA2">
              <w:rPr>
                <w:rFonts w:ascii="Angsana New" w:hAnsi="Angsana New"/>
                <w:sz w:val="24"/>
                <w:szCs w:val="24"/>
              </w:rPr>
              <w:t>)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ตามมาตรฐานการรายงานทางการเงิน ฉบับที่</w:t>
            </w:r>
            <w:r>
              <w:rPr>
                <w:rFonts w:ascii="Angsana New" w:hAnsi="Angsana New"/>
                <w:sz w:val="24"/>
                <w:szCs w:val="24"/>
              </w:rPr>
              <w:t xml:space="preserve"> 9</w:t>
            </w:r>
          </w:p>
        </w:tc>
        <w:tc>
          <w:tcPr>
            <w:tcW w:w="1440" w:type="dxa"/>
            <w:hideMark/>
          </w:tcPr>
          <w:p w14:paraId="53498ACF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 </w:t>
            </w:r>
            <w:r w:rsidRPr="00953FA2">
              <w:rPr>
                <w:rFonts w:ascii="Angsana New" w:hAnsi="Angsana New"/>
                <w:sz w:val="24"/>
                <w:szCs w:val="24"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  <w:r w:rsidRPr="00953FA2">
              <w:rPr>
                <w:rFonts w:ascii="Angsana New" w:hAnsi="Angsana New"/>
                <w:sz w:val="24"/>
                <w:szCs w:val="24"/>
              </w:rPr>
              <w:t>)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ตามมาตรฐานการรายงานทางการเงิน ฉบับที่</w:t>
            </w:r>
            <w:r w:rsidRPr="00953FA2">
              <w:rPr>
                <w:rFonts w:ascii="Angsana New" w:hAnsi="Angsana New"/>
                <w:sz w:val="24"/>
                <w:szCs w:val="24"/>
              </w:rPr>
              <w:t xml:space="preserve"> 16</w:t>
            </w:r>
          </w:p>
        </w:tc>
        <w:tc>
          <w:tcPr>
            <w:tcW w:w="1440" w:type="dxa"/>
            <w:hideMark/>
          </w:tcPr>
          <w:p w14:paraId="475F198A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63A404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79801F9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908319" w14:textId="77777777" w:rsidR="00515D62" w:rsidRPr="00953FA2" w:rsidRDefault="00515D62" w:rsidP="002362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1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53FA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15D62" w:rsidRPr="00953FA2" w14:paraId="3E830D2A" w14:textId="77777777" w:rsidTr="00236253">
        <w:tc>
          <w:tcPr>
            <w:tcW w:w="2839" w:type="dxa"/>
          </w:tcPr>
          <w:p w14:paraId="6E7EB9D1" w14:textId="77777777" w:rsidR="00515D62" w:rsidRPr="00181552" w:rsidRDefault="00515D62" w:rsidP="00236253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155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shd w:val="clear" w:color="auto" w:fill="auto"/>
          </w:tcPr>
          <w:p w14:paraId="0EAB7479" w14:textId="77777777" w:rsidR="00515D62" w:rsidRPr="00B725A3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2A00F03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6CC3C0" w14:textId="77777777" w:rsidR="00515D62" w:rsidRPr="00B725A3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49E788A" w14:textId="77777777" w:rsidR="00515D62" w:rsidRPr="00B725A3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15D62" w:rsidRPr="00953FA2" w14:paraId="2BA010CB" w14:textId="77777777" w:rsidTr="00236253">
        <w:tc>
          <w:tcPr>
            <w:tcW w:w="2839" w:type="dxa"/>
            <w:hideMark/>
          </w:tcPr>
          <w:p w14:paraId="449CE597" w14:textId="77777777" w:rsidR="00515D62" w:rsidRPr="00953FA2" w:rsidRDefault="00515D62" w:rsidP="00236253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953F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14:paraId="5220A9D2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A1FC092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F2B6E5E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035D103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15D62" w:rsidRPr="00953FA2" w14:paraId="70DE1E1F" w14:textId="77777777" w:rsidTr="00236253">
        <w:tc>
          <w:tcPr>
            <w:tcW w:w="2839" w:type="dxa"/>
            <w:hideMark/>
          </w:tcPr>
          <w:p w14:paraId="36B11823" w14:textId="77777777" w:rsidR="00515D62" w:rsidRPr="00953FA2" w:rsidRDefault="00515D62" w:rsidP="00236253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42F7B727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343A351A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742,455.43</w:t>
            </w:r>
          </w:p>
        </w:tc>
        <w:tc>
          <w:tcPr>
            <w:tcW w:w="1440" w:type="dxa"/>
          </w:tcPr>
          <w:p w14:paraId="3813E96F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EEF09A2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63518289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534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085.49</w:t>
            </w:r>
          </w:p>
        </w:tc>
        <w:tc>
          <w:tcPr>
            <w:tcW w:w="1440" w:type="dxa"/>
            <w:shd w:val="clear" w:color="auto" w:fill="auto"/>
          </w:tcPr>
          <w:p w14:paraId="4909B72F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14C551C1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276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540.92</w:t>
            </w:r>
          </w:p>
        </w:tc>
      </w:tr>
      <w:tr w:rsidR="00515D62" w:rsidRPr="00953FA2" w14:paraId="7B2A7701" w14:textId="77777777" w:rsidTr="00236253">
        <w:tc>
          <w:tcPr>
            <w:tcW w:w="2839" w:type="dxa"/>
          </w:tcPr>
          <w:p w14:paraId="14367045" w14:textId="77777777" w:rsidR="00515D62" w:rsidRPr="00953FA2" w:rsidRDefault="00515D62" w:rsidP="00236253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077DB4DA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8FC1FE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2123352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F47A8FA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5D62" w:rsidRPr="00953FA2" w14:paraId="1540D6AD" w14:textId="77777777" w:rsidTr="00236253">
        <w:tc>
          <w:tcPr>
            <w:tcW w:w="2839" w:type="dxa"/>
            <w:hideMark/>
          </w:tcPr>
          <w:p w14:paraId="272448B1" w14:textId="77777777" w:rsidR="00515D62" w:rsidRPr="00953FA2" w:rsidRDefault="00515D62" w:rsidP="00236253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605745C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137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515.27</w:t>
            </w:r>
          </w:p>
        </w:tc>
        <w:tc>
          <w:tcPr>
            <w:tcW w:w="1440" w:type="dxa"/>
          </w:tcPr>
          <w:p w14:paraId="0A4DC0E5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EDD201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939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136.4</w:t>
            </w:r>
            <w:r w:rsidRPr="00953FA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59E4EC6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076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651.</w:t>
            </w:r>
            <w:r w:rsidRPr="00953FA2">
              <w:rPr>
                <w:rFonts w:ascii="Angsana New" w:hAnsi="Angsana New"/>
                <w:sz w:val="24"/>
                <w:szCs w:val="24"/>
              </w:rPr>
              <w:t>70</w:t>
            </w:r>
          </w:p>
        </w:tc>
      </w:tr>
      <w:tr w:rsidR="00515D62" w:rsidRPr="00953FA2" w14:paraId="5B241DF2" w14:textId="77777777" w:rsidTr="00236253">
        <w:tc>
          <w:tcPr>
            <w:tcW w:w="2839" w:type="dxa"/>
            <w:hideMark/>
          </w:tcPr>
          <w:p w14:paraId="73786F08" w14:textId="77777777" w:rsidR="00515D62" w:rsidRPr="00953FA2" w:rsidRDefault="00515D62" w:rsidP="00236253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440" w:type="dxa"/>
            <w:shd w:val="clear" w:color="auto" w:fill="auto"/>
          </w:tcPr>
          <w:p w14:paraId="6E486AFB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B3D20BB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31DA863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3D19A95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15D62" w:rsidRPr="00953FA2" w14:paraId="2CFB634C" w14:textId="77777777" w:rsidTr="00236253">
        <w:tc>
          <w:tcPr>
            <w:tcW w:w="2839" w:type="dxa"/>
            <w:hideMark/>
          </w:tcPr>
          <w:p w14:paraId="139DA243" w14:textId="77777777" w:rsidR="00515D62" w:rsidRPr="00953FA2" w:rsidRDefault="00515D62" w:rsidP="00236253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14:paraId="2166938C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175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813</w:t>
            </w:r>
            <w:r w:rsidRPr="00953FA2"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003.76</w:t>
            </w:r>
          </w:p>
        </w:tc>
        <w:tc>
          <w:tcPr>
            <w:tcW w:w="1440" w:type="dxa"/>
          </w:tcPr>
          <w:p w14:paraId="773725F7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9B87935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(1,339,539.77)</w:t>
            </w:r>
          </w:p>
        </w:tc>
        <w:tc>
          <w:tcPr>
            <w:tcW w:w="1440" w:type="dxa"/>
            <w:shd w:val="clear" w:color="auto" w:fill="auto"/>
          </w:tcPr>
          <w:p w14:paraId="550E9F20" w14:textId="77777777" w:rsidR="00515D62" w:rsidRPr="00953FA2" w:rsidRDefault="00515D62" w:rsidP="0023625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174,473,463.99</w:t>
            </w:r>
            <w:r w:rsidRPr="00953FA2">
              <w:rPr>
                <w:rFonts w:cs="Times New Roman" w:hint="cs"/>
                <w:sz w:val="24"/>
                <w:szCs w:val="24"/>
                <w:cs/>
              </w:rPr>
              <w:t>‬</w:t>
            </w:r>
          </w:p>
        </w:tc>
      </w:tr>
    </w:tbl>
    <w:p w14:paraId="431D17D3" w14:textId="77777777" w:rsidR="00515D62" w:rsidRDefault="00515D62" w:rsidP="00B725A3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9"/>
          <w:szCs w:val="29"/>
        </w:rPr>
      </w:pPr>
    </w:p>
    <w:tbl>
      <w:tblPr>
        <w:tblW w:w="859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839"/>
        <w:gridCol w:w="1440"/>
        <w:gridCol w:w="1440"/>
        <w:gridCol w:w="1440"/>
        <w:gridCol w:w="1440"/>
      </w:tblGrid>
      <w:tr w:rsidR="00B725A3" w:rsidRPr="00953FA2" w14:paraId="0B9FB042" w14:textId="77777777" w:rsidTr="006A370F">
        <w:trPr>
          <w:tblHeader/>
        </w:trPr>
        <w:tc>
          <w:tcPr>
            <w:tcW w:w="2839" w:type="dxa"/>
          </w:tcPr>
          <w:p w14:paraId="4E27E2DA" w14:textId="77777777" w:rsidR="00B725A3" w:rsidRPr="00953FA2" w:rsidRDefault="00B725A3" w:rsidP="00506168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369FEE" w14:textId="77777777" w:rsidR="00B725A3" w:rsidRPr="00953FA2" w:rsidRDefault="00B725A3" w:rsidP="00506168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A26C64" w14:textId="77777777" w:rsidR="00B725A3" w:rsidRPr="00953FA2" w:rsidRDefault="00B725A3" w:rsidP="00506168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2506C7" w14:textId="77777777" w:rsidR="00B725A3" w:rsidRPr="00953FA2" w:rsidRDefault="00B725A3" w:rsidP="00506168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4281E0F3" w14:textId="77777777" w:rsidR="00B725A3" w:rsidRPr="00953FA2" w:rsidRDefault="00B725A3" w:rsidP="00506168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953FA2">
              <w:rPr>
                <w:rFonts w:ascii="Angsana New" w:hAnsi="Angsana New"/>
                <w:sz w:val="24"/>
                <w:szCs w:val="24"/>
              </w:rPr>
              <w:t>: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บาท</w:t>
            </w:r>
            <w:r w:rsidRPr="00953F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725A3" w:rsidRPr="00953FA2" w14:paraId="0B87A10A" w14:textId="77777777" w:rsidTr="00506168">
        <w:trPr>
          <w:tblHeader/>
        </w:trPr>
        <w:tc>
          <w:tcPr>
            <w:tcW w:w="2839" w:type="dxa"/>
          </w:tcPr>
          <w:p w14:paraId="08398FA0" w14:textId="77777777" w:rsidR="00B725A3" w:rsidRPr="00953FA2" w:rsidRDefault="00B725A3" w:rsidP="00506168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</w:tcPr>
          <w:p w14:paraId="234790B8" w14:textId="77777777" w:rsidR="00B725A3" w:rsidRPr="00953FA2" w:rsidRDefault="00B725A3" w:rsidP="00506168">
            <w:pPr>
              <w:tabs>
                <w:tab w:val="left" w:pos="1132"/>
                <w:tab w:val="right" w:pos="8427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B725A3" w:rsidRPr="00953FA2" w14:paraId="4AD71AD8" w14:textId="77777777" w:rsidTr="00506168">
        <w:trPr>
          <w:tblHeader/>
        </w:trPr>
        <w:tc>
          <w:tcPr>
            <w:tcW w:w="2839" w:type="dxa"/>
          </w:tcPr>
          <w:p w14:paraId="6D39A6F7" w14:textId="77777777" w:rsidR="00B725A3" w:rsidRPr="00953FA2" w:rsidRDefault="00B725A3" w:rsidP="00506168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C7439F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27A0833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995368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21B68B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31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53FA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40" w:type="dxa"/>
          </w:tcPr>
          <w:p w14:paraId="2764AC6B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 </w:t>
            </w:r>
            <w:r w:rsidRPr="00953FA2">
              <w:rPr>
                <w:rFonts w:ascii="Angsana New" w:hAnsi="Angsana New"/>
                <w:sz w:val="24"/>
                <w:szCs w:val="24"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  <w:r w:rsidRPr="00953FA2">
              <w:rPr>
                <w:rFonts w:ascii="Angsana New" w:hAnsi="Angsana New"/>
                <w:sz w:val="24"/>
                <w:szCs w:val="24"/>
              </w:rPr>
              <w:t>)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ตามมาตรฐานการรายงานทางการเงิน ฉบับที่</w:t>
            </w:r>
            <w:r>
              <w:rPr>
                <w:rFonts w:ascii="Angsana New" w:hAnsi="Angsana New"/>
                <w:sz w:val="24"/>
                <w:szCs w:val="24"/>
              </w:rPr>
              <w:t xml:space="preserve"> 9</w:t>
            </w:r>
          </w:p>
        </w:tc>
        <w:tc>
          <w:tcPr>
            <w:tcW w:w="1440" w:type="dxa"/>
            <w:hideMark/>
          </w:tcPr>
          <w:p w14:paraId="5C374801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 </w:t>
            </w:r>
            <w:r w:rsidRPr="00953FA2">
              <w:rPr>
                <w:rFonts w:ascii="Angsana New" w:hAnsi="Angsana New"/>
                <w:sz w:val="24"/>
                <w:szCs w:val="24"/>
              </w:rPr>
              <w:t>(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  <w:r w:rsidRPr="00953FA2">
              <w:rPr>
                <w:rFonts w:ascii="Angsana New" w:hAnsi="Angsana New"/>
                <w:sz w:val="24"/>
                <w:szCs w:val="24"/>
              </w:rPr>
              <w:t>)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ตามมาตรฐานการรายงานทางการเงิน ฉบับที่</w:t>
            </w:r>
            <w:r w:rsidRPr="00953FA2">
              <w:rPr>
                <w:rFonts w:ascii="Angsana New" w:hAnsi="Angsana New"/>
                <w:sz w:val="24"/>
                <w:szCs w:val="24"/>
              </w:rPr>
              <w:t xml:space="preserve"> 16</w:t>
            </w:r>
          </w:p>
        </w:tc>
        <w:tc>
          <w:tcPr>
            <w:tcW w:w="1440" w:type="dxa"/>
            <w:hideMark/>
          </w:tcPr>
          <w:p w14:paraId="4FD244F9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0ACF2E7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EF57B8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A04F27B" w14:textId="77777777" w:rsidR="00B725A3" w:rsidRPr="00953FA2" w:rsidRDefault="00B725A3" w:rsidP="0050616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1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53FA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B725A3" w:rsidRPr="00953FA2" w14:paraId="6DE4A685" w14:textId="77777777" w:rsidTr="00506168">
        <w:tc>
          <w:tcPr>
            <w:tcW w:w="2839" w:type="dxa"/>
            <w:hideMark/>
          </w:tcPr>
          <w:p w14:paraId="392DB938" w14:textId="77777777" w:rsidR="00B725A3" w:rsidRPr="00953FA2" w:rsidRDefault="00B725A3" w:rsidP="00506168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2A2770A3" w14:textId="77777777" w:rsidR="00B725A3" w:rsidRPr="00953FA2" w:rsidRDefault="00B725A3" w:rsidP="00506168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618E825" w14:textId="77777777" w:rsidR="00B725A3" w:rsidRPr="00953FA2" w:rsidRDefault="00B725A3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8E9F7E" w14:textId="77777777" w:rsidR="00B725A3" w:rsidRPr="00953FA2" w:rsidRDefault="00B725A3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898CA0" w14:textId="77777777" w:rsidR="00B725A3" w:rsidRPr="00953FA2" w:rsidRDefault="00B725A3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1552" w:rsidRPr="00953FA2" w14:paraId="6489A41B" w14:textId="77777777" w:rsidTr="00506168">
        <w:tc>
          <w:tcPr>
            <w:tcW w:w="2839" w:type="dxa"/>
          </w:tcPr>
          <w:p w14:paraId="77D538B2" w14:textId="77777777" w:rsidR="00181552" w:rsidRPr="00953FA2" w:rsidRDefault="00181552" w:rsidP="00506168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49ECF295" w14:textId="77777777" w:rsidR="00181552" w:rsidRPr="00953FA2" w:rsidRDefault="00181552" w:rsidP="00506168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22329F4" w14:textId="77777777" w:rsidR="00181552" w:rsidRPr="00953FA2" w:rsidRDefault="00181552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0D37BA" w14:textId="77777777" w:rsidR="00181552" w:rsidRPr="00953FA2" w:rsidRDefault="00181552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1FBC5B" w14:textId="77777777" w:rsidR="00181552" w:rsidRPr="00953FA2" w:rsidRDefault="00181552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5A3" w:rsidRPr="00953FA2" w14:paraId="0733FADF" w14:textId="77777777" w:rsidTr="00506168">
        <w:tc>
          <w:tcPr>
            <w:tcW w:w="2839" w:type="dxa"/>
            <w:hideMark/>
          </w:tcPr>
          <w:p w14:paraId="0F6990BB" w14:textId="77777777" w:rsidR="00B725A3" w:rsidRPr="00953FA2" w:rsidRDefault="00B725A3" w:rsidP="00506168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F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953F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440" w:type="dxa"/>
          </w:tcPr>
          <w:p w14:paraId="5FE1FF24" w14:textId="77777777" w:rsidR="00B725A3" w:rsidRPr="00953FA2" w:rsidRDefault="00B725A3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060488" w14:textId="77777777" w:rsidR="00B725A3" w:rsidRPr="00953FA2" w:rsidRDefault="00B725A3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E8CA4C" w14:textId="77777777" w:rsidR="00B725A3" w:rsidRPr="00953FA2" w:rsidRDefault="00B725A3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A586DF" w14:textId="77777777" w:rsidR="00B725A3" w:rsidRPr="00953FA2" w:rsidRDefault="00B725A3" w:rsidP="0050616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6CF9" w:rsidRPr="00953FA2" w14:paraId="6A25300F" w14:textId="77777777" w:rsidTr="00506168">
        <w:tc>
          <w:tcPr>
            <w:tcW w:w="2839" w:type="dxa"/>
          </w:tcPr>
          <w:p w14:paraId="702BF907" w14:textId="77777777" w:rsidR="00D66CF9" w:rsidRPr="00953FA2" w:rsidRDefault="00D66CF9" w:rsidP="00D66CF9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14:paraId="61FD6E56" w14:textId="77777777" w:rsidR="00D66CF9" w:rsidRPr="00953FA2" w:rsidRDefault="00D66CF9" w:rsidP="00D66CF9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106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</w:rPr>
              <w:t>605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</w:rPr>
              <w:t>887.76</w:t>
            </w:r>
          </w:p>
        </w:tc>
        <w:tc>
          <w:tcPr>
            <w:tcW w:w="1440" w:type="dxa"/>
          </w:tcPr>
          <w:p w14:paraId="527ECF8E" w14:textId="77777777" w:rsidR="00D66CF9" w:rsidRPr="00953FA2" w:rsidRDefault="00D66CF9" w:rsidP="00D66CF9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A45CCE">
              <w:rPr>
                <w:rFonts w:ascii="Angsana New" w:hAnsi="Angsana New"/>
                <w:sz w:val="24"/>
                <w:szCs w:val="24"/>
              </w:rPr>
              <w:t>106,605,887.76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5ED4D28" w14:textId="77777777" w:rsidR="00D66CF9" w:rsidRPr="00953FA2" w:rsidRDefault="00D66CF9" w:rsidP="00D66CF9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BB5D7D0" w14:textId="77777777" w:rsidR="00D66CF9" w:rsidRPr="00953FA2" w:rsidRDefault="00D66CF9" w:rsidP="00D66CF9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66CF9" w:rsidRPr="00953FA2" w14:paraId="193AC297" w14:textId="77777777" w:rsidTr="00506168">
        <w:tc>
          <w:tcPr>
            <w:tcW w:w="2839" w:type="dxa"/>
          </w:tcPr>
          <w:p w14:paraId="2FB1A610" w14:textId="77777777" w:rsidR="00D66CF9" w:rsidRPr="00953FA2" w:rsidRDefault="00D66CF9" w:rsidP="00D66CF9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</w:t>
            </w:r>
            <w:r w:rsidRPr="00953FA2">
              <w:rPr>
                <w:rFonts w:ascii="Angsana New" w:hAnsi="Angsana New"/>
                <w:sz w:val="24"/>
                <w:szCs w:val="24"/>
                <w:cs/>
              </w:rPr>
              <w:t>ไม่หมุนเวียน</w:t>
            </w:r>
            <w:r w:rsidR="0008379F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40" w:type="dxa"/>
          </w:tcPr>
          <w:p w14:paraId="4D3C7BE5" w14:textId="77777777" w:rsidR="00D66CF9" w:rsidRPr="00953FA2" w:rsidRDefault="00D66CF9" w:rsidP="00D66CF9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469CFFE" w14:textId="77777777" w:rsidR="00D66CF9" w:rsidRPr="00953FA2" w:rsidRDefault="00D66CF9" w:rsidP="00D66CF9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A45CCE">
              <w:rPr>
                <w:rFonts w:ascii="Angsana New" w:hAnsi="Angsana New"/>
                <w:sz w:val="24"/>
                <w:szCs w:val="24"/>
              </w:rPr>
              <w:t>106,605,887.76</w:t>
            </w:r>
          </w:p>
        </w:tc>
        <w:tc>
          <w:tcPr>
            <w:tcW w:w="1440" w:type="dxa"/>
          </w:tcPr>
          <w:p w14:paraId="0A5D07E9" w14:textId="77777777" w:rsidR="00D66CF9" w:rsidRPr="00953FA2" w:rsidRDefault="00D66CF9" w:rsidP="00D66CF9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0537CF" w14:textId="77777777" w:rsidR="00D66CF9" w:rsidRPr="00953FA2" w:rsidRDefault="00D66CF9" w:rsidP="00D66CF9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</w:rPr>
              <w:t>106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</w:rPr>
              <w:t>605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53FA2">
              <w:rPr>
                <w:rFonts w:ascii="Angsana New" w:hAnsi="Angsana New"/>
                <w:sz w:val="24"/>
                <w:szCs w:val="24"/>
              </w:rPr>
              <w:t>887.76</w:t>
            </w:r>
          </w:p>
        </w:tc>
      </w:tr>
      <w:tr w:rsidR="00B725A3" w:rsidRPr="00953FA2" w14:paraId="3693429F" w14:textId="77777777" w:rsidTr="00506168">
        <w:tc>
          <w:tcPr>
            <w:tcW w:w="2839" w:type="dxa"/>
          </w:tcPr>
          <w:p w14:paraId="7E47CBC8" w14:textId="77777777" w:rsidR="00B725A3" w:rsidRPr="00953FA2" w:rsidRDefault="00B725A3" w:rsidP="00B725A3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361A8F3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161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813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817.11</w:t>
            </w:r>
          </w:p>
        </w:tc>
        <w:tc>
          <w:tcPr>
            <w:tcW w:w="1440" w:type="dxa"/>
          </w:tcPr>
          <w:p w14:paraId="749B3E54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2B3045F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444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835.51)</w:t>
            </w:r>
          </w:p>
        </w:tc>
        <w:tc>
          <w:tcPr>
            <w:tcW w:w="1440" w:type="dxa"/>
          </w:tcPr>
          <w:p w14:paraId="28BB5AB3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159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368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981.60</w:t>
            </w:r>
          </w:p>
        </w:tc>
      </w:tr>
      <w:tr w:rsidR="00B725A3" w:rsidRPr="00953FA2" w14:paraId="7FB4EDF8" w14:textId="77777777" w:rsidTr="00506168">
        <w:tc>
          <w:tcPr>
            <w:tcW w:w="2839" w:type="dxa"/>
            <w:hideMark/>
          </w:tcPr>
          <w:p w14:paraId="4A6FA414" w14:textId="77777777" w:rsidR="00B725A3" w:rsidRPr="00953FA2" w:rsidRDefault="00B725A3" w:rsidP="00B725A3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37F676B2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53465EE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371814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945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985.35</w:t>
            </w:r>
          </w:p>
        </w:tc>
        <w:tc>
          <w:tcPr>
            <w:tcW w:w="1440" w:type="dxa"/>
            <w:shd w:val="clear" w:color="auto" w:fill="auto"/>
          </w:tcPr>
          <w:p w14:paraId="4AA38F15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945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985.35</w:t>
            </w:r>
          </w:p>
        </w:tc>
      </w:tr>
      <w:tr w:rsidR="00B725A3" w:rsidRPr="00953FA2" w14:paraId="763CDB6F" w14:textId="77777777" w:rsidTr="00506168">
        <w:tc>
          <w:tcPr>
            <w:tcW w:w="2839" w:type="dxa"/>
          </w:tcPr>
          <w:p w14:paraId="5B1A3F06" w14:textId="77777777" w:rsidR="00B725A3" w:rsidRPr="00953FA2" w:rsidRDefault="00B725A3" w:rsidP="00B725A3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18F0B3CE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165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328.18</w:t>
            </w:r>
          </w:p>
        </w:tc>
        <w:tc>
          <w:tcPr>
            <w:tcW w:w="1440" w:type="dxa"/>
          </w:tcPr>
          <w:p w14:paraId="652EAB84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76E44F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383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554.7</w:t>
            </w:r>
            <w:r w:rsidRPr="00B725A3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4E21801E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548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882.9</w:t>
            </w:r>
            <w:r w:rsidRPr="00B725A3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</w:tr>
      <w:tr w:rsidR="00181552" w:rsidRPr="00953FA2" w14:paraId="16C84AC9" w14:textId="77777777" w:rsidTr="00506168">
        <w:tc>
          <w:tcPr>
            <w:tcW w:w="2839" w:type="dxa"/>
          </w:tcPr>
          <w:p w14:paraId="17BB17AE" w14:textId="77777777" w:rsidR="00181552" w:rsidRPr="00181552" w:rsidRDefault="00181552" w:rsidP="00B725A3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155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shd w:val="clear" w:color="auto" w:fill="auto"/>
          </w:tcPr>
          <w:p w14:paraId="7F88267B" w14:textId="77777777" w:rsidR="00181552" w:rsidRPr="00B725A3" w:rsidRDefault="00181552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5392656" w14:textId="77777777" w:rsidR="00181552" w:rsidRPr="00953FA2" w:rsidRDefault="00181552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806937" w14:textId="77777777" w:rsidR="00181552" w:rsidRPr="00B725A3" w:rsidRDefault="00181552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5130C3" w14:textId="77777777" w:rsidR="00181552" w:rsidRPr="00B725A3" w:rsidRDefault="00181552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25A3" w:rsidRPr="00953FA2" w14:paraId="31833804" w14:textId="77777777" w:rsidTr="00506168">
        <w:tc>
          <w:tcPr>
            <w:tcW w:w="2839" w:type="dxa"/>
            <w:hideMark/>
          </w:tcPr>
          <w:p w14:paraId="1CE9BF5D" w14:textId="77777777" w:rsidR="00B725A3" w:rsidRPr="00953FA2" w:rsidRDefault="00B725A3" w:rsidP="00506168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953F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14:paraId="4E5F0B0E" w14:textId="77777777" w:rsidR="00B725A3" w:rsidRPr="00953FA2" w:rsidRDefault="00B725A3" w:rsidP="00506168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F3801BC" w14:textId="77777777" w:rsidR="00B725A3" w:rsidRPr="00953FA2" w:rsidRDefault="00B725A3" w:rsidP="00506168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2A7677C" w14:textId="77777777" w:rsidR="00B725A3" w:rsidRPr="00953FA2" w:rsidRDefault="00B725A3" w:rsidP="00506168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B39BFE3" w14:textId="77777777" w:rsidR="00B725A3" w:rsidRPr="00953FA2" w:rsidRDefault="00B725A3" w:rsidP="00506168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25A3" w:rsidRPr="00953FA2" w14:paraId="125E7CD0" w14:textId="77777777" w:rsidTr="00506168">
        <w:tc>
          <w:tcPr>
            <w:tcW w:w="2839" w:type="dxa"/>
            <w:hideMark/>
          </w:tcPr>
          <w:p w14:paraId="1208AF0C" w14:textId="77777777" w:rsidR="00B725A3" w:rsidRPr="00953FA2" w:rsidRDefault="00B725A3" w:rsidP="00B725A3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72301EAC" w14:textId="77777777" w:rsidR="00B725A3" w:rsidRPr="00B725A3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3B1598FB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742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455.43</w:t>
            </w:r>
          </w:p>
        </w:tc>
        <w:tc>
          <w:tcPr>
            <w:tcW w:w="1440" w:type="dxa"/>
          </w:tcPr>
          <w:p w14:paraId="469AAF9F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75049D1" w14:textId="77777777" w:rsidR="00B725A3" w:rsidRPr="00B725A3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1E2CB5B6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264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413.2</w:t>
            </w:r>
            <w:r w:rsidRPr="00B725A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443D857" w14:textId="77777777" w:rsidR="00B725A3" w:rsidRPr="00B725A3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29CF578D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006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868.6</w:t>
            </w:r>
            <w:r w:rsidRPr="00B725A3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725A3" w:rsidRPr="00953FA2" w14:paraId="00FBBBC3" w14:textId="77777777" w:rsidTr="00506168">
        <w:tc>
          <w:tcPr>
            <w:tcW w:w="2839" w:type="dxa"/>
          </w:tcPr>
          <w:p w14:paraId="4DE70111" w14:textId="77777777" w:rsidR="00B725A3" w:rsidRPr="00953FA2" w:rsidRDefault="00B725A3" w:rsidP="00B725A3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53FA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3220CA49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FD1595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E31BE69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5628E59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5A3" w:rsidRPr="00953FA2" w14:paraId="7EA0BC18" w14:textId="77777777" w:rsidTr="00506168">
        <w:tc>
          <w:tcPr>
            <w:tcW w:w="2839" w:type="dxa"/>
            <w:hideMark/>
          </w:tcPr>
          <w:p w14:paraId="545EC9A2" w14:textId="77777777" w:rsidR="00B725A3" w:rsidRPr="00953FA2" w:rsidRDefault="00B725A3" w:rsidP="00B725A3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36A229E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137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515.27</w:t>
            </w:r>
          </w:p>
        </w:tc>
        <w:tc>
          <w:tcPr>
            <w:tcW w:w="1440" w:type="dxa"/>
          </w:tcPr>
          <w:p w14:paraId="29BEF9BE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7FA88B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154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510.2</w:t>
            </w:r>
            <w:r w:rsidRPr="00B725A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271B104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26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292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025.</w:t>
            </w:r>
            <w:r w:rsidRPr="00B725A3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B725A3" w:rsidRPr="00953FA2" w14:paraId="74BDB5DC" w14:textId="77777777" w:rsidTr="00506168">
        <w:tc>
          <w:tcPr>
            <w:tcW w:w="2839" w:type="dxa"/>
            <w:hideMark/>
          </w:tcPr>
          <w:p w14:paraId="775CD628" w14:textId="77777777" w:rsidR="00B725A3" w:rsidRPr="00953FA2" w:rsidRDefault="00B725A3" w:rsidP="00B725A3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953F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440" w:type="dxa"/>
            <w:shd w:val="clear" w:color="auto" w:fill="auto"/>
          </w:tcPr>
          <w:p w14:paraId="3F90BD09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EB0C987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F300FEA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1DF75FA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25A3" w:rsidRPr="00953FA2" w14:paraId="79529EB9" w14:textId="77777777" w:rsidTr="00506168">
        <w:tc>
          <w:tcPr>
            <w:tcW w:w="2839" w:type="dxa"/>
            <w:hideMark/>
          </w:tcPr>
          <w:p w14:paraId="2CF6A20D" w14:textId="77777777" w:rsidR="00B725A3" w:rsidRPr="00953FA2" w:rsidRDefault="00B725A3" w:rsidP="00B725A3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FA2">
              <w:rPr>
                <w:rFonts w:ascii="Angsana New" w:hAnsi="Angsana New"/>
                <w:sz w:val="24"/>
                <w:szCs w:val="24"/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14:paraId="0CB39123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181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037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612.36</w:t>
            </w:r>
          </w:p>
        </w:tc>
        <w:tc>
          <w:tcPr>
            <w:tcW w:w="1440" w:type="dxa"/>
          </w:tcPr>
          <w:p w14:paraId="5FD398F8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3A05735" w14:textId="77777777" w:rsidR="00B725A3" w:rsidRPr="00953FA2" w:rsidRDefault="00B725A3" w:rsidP="00B725A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</w:rPr>
            </w:pPr>
            <w:r w:rsidRPr="00B725A3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534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218.</w:t>
            </w:r>
            <w:r w:rsidRPr="00B725A3">
              <w:rPr>
                <w:rFonts w:ascii="Angsana New" w:hAnsi="Angsana New" w:hint="cs"/>
                <w:sz w:val="24"/>
                <w:szCs w:val="24"/>
                <w:cs/>
              </w:rPr>
              <w:t>90)</w:t>
            </w:r>
          </w:p>
        </w:tc>
        <w:tc>
          <w:tcPr>
            <w:tcW w:w="1440" w:type="dxa"/>
            <w:shd w:val="clear" w:color="auto" w:fill="auto"/>
          </w:tcPr>
          <w:p w14:paraId="493E626C" w14:textId="77777777" w:rsidR="00B725A3" w:rsidRPr="00953FA2" w:rsidRDefault="00B725A3" w:rsidP="0008379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725A3">
              <w:rPr>
                <w:rFonts w:ascii="Angsana New" w:hAnsi="Angsana New"/>
                <w:sz w:val="24"/>
                <w:szCs w:val="24"/>
                <w:cs/>
              </w:rPr>
              <w:t>179</w:t>
            </w:r>
            <w:r w:rsidR="0008379F"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503</w:t>
            </w:r>
            <w:r w:rsidRPr="00B725A3">
              <w:rPr>
                <w:rFonts w:ascii="Angsana New" w:hAnsi="Angsana New"/>
                <w:sz w:val="24"/>
                <w:szCs w:val="24"/>
              </w:rPr>
              <w:t>,</w:t>
            </w:r>
            <w:r w:rsidRPr="00B725A3">
              <w:rPr>
                <w:rFonts w:ascii="Angsana New" w:hAnsi="Angsana New"/>
                <w:sz w:val="24"/>
                <w:szCs w:val="24"/>
                <w:cs/>
              </w:rPr>
              <w:t>393.4</w:t>
            </w:r>
            <w:r w:rsidRPr="00B725A3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</w:tr>
    </w:tbl>
    <w:p w14:paraId="71A02913" w14:textId="77777777" w:rsidR="00B725A3" w:rsidRDefault="00B725A3" w:rsidP="00B725A3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29"/>
          <w:szCs w:val="29"/>
        </w:rPr>
      </w:pPr>
    </w:p>
    <w:p w14:paraId="2854A023" w14:textId="77777777" w:rsidR="006B1B6A" w:rsidRDefault="006B1B6A" w:rsidP="00777914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1901749" w14:textId="77777777" w:rsidR="00F048BF" w:rsidRPr="00F048BF" w:rsidRDefault="00F048BF" w:rsidP="00E13752">
      <w:pPr>
        <w:numPr>
          <w:ilvl w:val="0"/>
          <w:numId w:val="20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29"/>
          <w:szCs w:val="29"/>
        </w:rPr>
      </w:pPr>
      <w:r w:rsidRPr="00F048BF">
        <w:rPr>
          <w:rFonts w:ascii="Angsana New" w:hAnsi="Angsana New"/>
          <w:b/>
          <w:bCs/>
          <w:sz w:val="29"/>
          <w:szCs w:val="29"/>
          <w:cs/>
        </w:rPr>
        <w:lastRenderedPageBreak/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>
        <w:rPr>
          <w:rFonts w:ascii="Angsana New" w:hAnsi="Angsana New" w:hint="cs"/>
          <w:b/>
          <w:bCs/>
          <w:sz w:val="29"/>
          <w:szCs w:val="29"/>
          <w:cs/>
        </w:rPr>
        <w:t>(ต่อ)</w:t>
      </w:r>
    </w:p>
    <w:p w14:paraId="1FDA2AAE" w14:textId="77777777" w:rsidR="00A242B8" w:rsidRPr="00DA6C3E" w:rsidRDefault="00A242B8" w:rsidP="00DA6C3E">
      <w:pPr>
        <w:pStyle w:val="ListParagraph"/>
        <w:numPr>
          <w:ilvl w:val="0"/>
          <w:numId w:val="36"/>
        </w:numPr>
        <w:ind w:hanging="698"/>
        <w:rPr>
          <w:rFonts w:ascii="Angsana New" w:hAnsi="Angsana New"/>
          <w:b/>
          <w:bCs/>
          <w:sz w:val="30"/>
          <w:szCs w:val="30"/>
          <w:u w:val="single"/>
        </w:rPr>
      </w:pPr>
      <w:bookmarkStart w:id="1" w:name="_Hlk39592295"/>
      <w:bookmarkStart w:id="2" w:name="_Hlk39592251"/>
      <w:r w:rsidRPr="00DA6C3E">
        <w:rPr>
          <w:rFonts w:ascii="Angsana New" w:hAnsi="Angsana New"/>
          <w:b/>
          <w:bCs/>
          <w:sz w:val="30"/>
          <w:szCs w:val="30"/>
          <w:u w:val="single"/>
          <w:cs/>
        </w:rPr>
        <w:t>เครื่องมือทางการเงิน</w:t>
      </w:r>
    </w:p>
    <w:p w14:paraId="0FA422EA" w14:textId="77777777" w:rsidR="00A242B8" w:rsidRDefault="00A242B8" w:rsidP="00DA6C3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A242B8">
        <w:rPr>
          <w:rFonts w:ascii="Angsana New" w:hAnsi="Angsana New"/>
          <w:sz w:val="30"/>
          <w:szCs w:val="30"/>
          <w:cs/>
        </w:rPr>
        <w:t>ณ วันที่ 1 มกราคม 2563 การจัดประเภทและวัดมูลค่าของสินทรัพย์ทางการเงินตามที่กำหนดในมาตรฐานการรายงานทางการเงิน ฉบับที่ 9 และมูลค่าตามหลักการบัญชีเดิม แสดงได้ดังนี้</w:t>
      </w:r>
    </w:p>
    <w:tbl>
      <w:tblPr>
        <w:tblStyle w:val="TableGrid5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242B8" w:rsidRPr="00A242B8" w14:paraId="36908E02" w14:textId="77777777" w:rsidTr="00A242B8">
        <w:trPr>
          <w:trHeight w:val="374"/>
          <w:tblHeader/>
        </w:trPr>
        <w:tc>
          <w:tcPr>
            <w:tcW w:w="3240" w:type="dxa"/>
          </w:tcPr>
          <w:p w14:paraId="26DC2C59" w14:textId="77777777" w:rsidR="00A242B8" w:rsidRPr="00A242B8" w:rsidRDefault="00A242B8" w:rsidP="00A242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bookmarkStart w:id="3" w:name="_Hlk39925410"/>
          </w:p>
        </w:tc>
        <w:tc>
          <w:tcPr>
            <w:tcW w:w="5760" w:type="dxa"/>
            <w:gridSpan w:val="4"/>
          </w:tcPr>
          <w:p w14:paraId="679E14CB" w14:textId="77777777" w:rsidR="00A242B8" w:rsidRPr="00A242B8" w:rsidRDefault="00A242B8" w:rsidP="00A242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A242B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A242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242B8" w:rsidRPr="00A242B8" w14:paraId="03B5977F" w14:textId="77777777" w:rsidTr="00A242B8">
        <w:trPr>
          <w:trHeight w:val="374"/>
          <w:tblHeader/>
        </w:trPr>
        <w:tc>
          <w:tcPr>
            <w:tcW w:w="3240" w:type="dxa"/>
          </w:tcPr>
          <w:p w14:paraId="62A4A988" w14:textId="77777777" w:rsidR="00A242B8" w:rsidRPr="00A242B8" w:rsidRDefault="00A242B8" w:rsidP="00A242B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4"/>
          </w:tcPr>
          <w:p w14:paraId="6208B932" w14:textId="77777777" w:rsidR="00A242B8" w:rsidRP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A242B8" w:rsidRPr="00A242B8" w14:paraId="4F96D1D5" w14:textId="77777777" w:rsidTr="00A242B8">
        <w:trPr>
          <w:trHeight w:val="374"/>
          <w:tblHeader/>
        </w:trPr>
        <w:tc>
          <w:tcPr>
            <w:tcW w:w="3240" w:type="dxa"/>
          </w:tcPr>
          <w:p w14:paraId="68819EED" w14:textId="77777777" w:rsidR="00A242B8" w:rsidRPr="00A242B8" w:rsidRDefault="00A242B8" w:rsidP="00A242B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AE85A" w14:textId="77777777" w:rsidR="00A242B8" w:rsidRP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42B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มูลค่าตามหลักการบัญชีเดิม</w:t>
            </w:r>
          </w:p>
        </w:tc>
        <w:tc>
          <w:tcPr>
            <w:tcW w:w="4320" w:type="dxa"/>
            <w:gridSpan w:val="3"/>
            <w:vAlign w:val="bottom"/>
          </w:tcPr>
          <w:p w14:paraId="5070A102" w14:textId="77777777" w:rsid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การจัดประเภทและวัดมูลค่า</w:t>
            </w:r>
          </w:p>
          <w:p w14:paraId="0BDD9B2D" w14:textId="77777777" w:rsidR="00A242B8" w:rsidRP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A242B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A242B8" w:rsidRPr="00A242B8" w14:paraId="633CAFFC" w14:textId="77777777" w:rsidTr="00A242B8">
        <w:trPr>
          <w:trHeight w:val="720"/>
          <w:tblHeader/>
        </w:trPr>
        <w:tc>
          <w:tcPr>
            <w:tcW w:w="3240" w:type="dxa"/>
          </w:tcPr>
          <w:p w14:paraId="67FCB2F7" w14:textId="77777777" w:rsidR="00A242B8" w:rsidRPr="00A242B8" w:rsidRDefault="00A242B8" w:rsidP="00A242B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A9EB8" w14:textId="77777777" w:rsidR="00A242B8" w:rsidRPr="00A242B8" w:rsidRDefault="00A242B8" w:rsidP="00A242B8">
            <w:pP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957F5BF" w14:textId="77777777" w:rsidR="00A242B8" w:rsidRP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="00F131B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6E7B98B8" w14:textId="77777777" w:rsidR="00A242B8" w:rsidRPr="00A242B8" w:rsidRDefault="00A242B8" w:rsidP="00A242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</w:tcPr>
          <w:p w14:paraId="169EC01C" w14:textId="77777777" w:rsidR="00A242B8" w:rsidRP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242B8" w:rsidRPr="00A242B8" w14:paraId="53C3AAC5" w14:textId="77777777" w:rsidTr="00A242B8">
        <w:trPr>
          <w:trHeight w:val="374"/>
        </w:trPr>
        <w:tc>
          <w:tcPr>
            <w:tcW w:w="3240" w:type="dxa"/>
          </w:tcPr>
          <w:p w14:paraId="2A385122" w14:textId="77777777" w:rsidR="00A242B8" w:rsidRPr="00F131B9" w:rsidRDefault="00A242B8" w:rsidP="00A242B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D8D3F1F" w14:textId="77777777" w:rsidR="00A242B8" w:rsidRPr="00A242B8" w:rsidRDefault="00A242B8" w:rsidP="00A242B8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40" w:type="dxa"/>
          </w:tcPr>
          <w:p w14:paraId="3EBB63D3" w14:textId="77777777" w:rsidR="00A242B8" w:rsidRPr="00A242B8" w:rsidRDefault="00A242B8" w:rsidP="00A242B8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</w:tcPr>
          <w:p w14:paraId="35F16E25" w14:textId="77777777" w:rsidR="00A242B8" w:rsidRPr="00A242B8" w:rsidRDefault="00A242B8" w:rsidP="00A242B8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</w:tcPr>
          <w:p w14:paraId="0A1B48C7" w14:textId="77777777" w:rsidR="00A242B8" w:rsidRPr="00A242B8" w:rsidRDefault="00A242B8" w:rsidP="00A242B8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131B9" w:rsidRPr="00A242B8" w14:paraId="5F3A0A4E" w14:textId="77777777" w:rsidTr="00F131B9">
        <w:trPr>
          <w:trHeight w:val="374"/>
        </w:trPr>
        <w:tc>
          <w:tcPr>
            <w:tcW w:w="3240" w:type="dxa"/>
            <w:vAlign w:val="bottom"/>
          </w:tcPr>
          <w:p w14:paraId="147B356A" w14:textId="77777777" w:rsidR="00F131B9" w:rsidRPr="00F131B9" w:rsidRDefault="00F131B9" w:rsidP="00F131B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CE1EC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36,836,543.01</w:t>
            </w:r>
          </w:p>
        </w:tc>
        <w:tc>
          <w:tcPr>
            <w:tcW w:w="1440" w:type="dxa"/>
            <w:vAlign w:val="bottom"/>
          </w:tcPr>
          <w:p w14:paraId="4A340056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7FDC8C5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36,836,543.01</w:t>
            </w:r>
          </w:p>
        </w:tc>
        <w:tc>
          <w:tcPr>
            <w:tcW w:w="1440" w:type="dxa"/>
            <w:vAlign w:val="bottom"/>
          </w:tcPr>
          <w:p w14:paraId="6E0C0C20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36,836,543.01</w:t>
            </w:r>
          </w:p>
        </w:tc>
      </w:tr>
      <w:tr w:rsidR="00F131B9" w:rsidRPr="00A242B8" w14:paraId="3477B200" w14:textId="77777777" w:rsidTr="00F131B9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50AA34B7" w14:textId="77777777" w:rsidR="00F131B9" w:rsidRPr="00F131B9" w:rsidRDefault="00F131B9" w:rsidP="00F131B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53D47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97,266,342.62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C9CBE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5F798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97,266,342.62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86281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97,266,342.62</w:t>
            </w:r>
          </w:p>
        </w:tc>
      </w:tr>
      <w:tr w:rsidR="00F131B9" w:rsidRPr="00A242B8" w14:paraId="2D25136E" w14:textId="77777777" w:rsidTr="00F131B9">
        <w:trPr>
          <w:trHeight w:val="374"/>
        </w:trPr>
        <w:tc>
          <w:tcPr>
            <w:tcW w:w="3240" w:type="dxa"/>
            <w:vAlign w:val="bottom"/>
          </w:tcPr>
          <w:p w14:paraId="6EF47A3F" w14:textId="77777777" w:rsidR="00F131B9" w:rsidRPr="00F131B9" w:rsidRDefault="00F131B9" w:rsidP="00F131B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2B155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659D9D3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0066C97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18096C7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131B9" w:rsidRPr="00A242B8" w14:paraId="533B5333" w14:textId="77777777" w:rsidTr="00F131B9">
        <w:trPr>
          <w:trHeight w:val="374"/>
        </w:trPr>
        <w:tc>
          <w:tcPr>
            <w:tcW w:w="3240" w:type="dxa"/>
            <w:vAlign w:val="bottom"/>
          </w:tcPr>
          <w:p w14:paraId="02673337" w14:textId="77777777" w:rsidR="00F131B9" w:rsidRPr="00F131B9" w:rsidRDefault="00F131B9" w:rsidP="00F131B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2466B3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1,012,773.17</w:t>
            </w:r>
          </w:p>
        </w:tc>
        <w:tc>
          <w:tcPr>
            <w:tcW w:w="1440" w:type="dxa"/>
            <w:vAlign w:val="bottom"/>
          </w:tcPr>
          <w:p w14:paraId="2B84B0D4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C8090A8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1,012,773.17</w:t>
            </w:r>
          </w:p>
        </w:tc>
        <w:tc>
          <w:tcPr>
            <w:tcW w:w="1440" w:type="dxa"/>
            <w:vAlign w:val="bottom"/>
          </w:tcPr>
          <w:p w14:paraId="0B3A3621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1,012,773.17</w:t>
            </w:r>
          </w:p>
        </w:tc>
      </w:tr>
      <w:tr w:rsidR="00F131B9" w:rsidRPr="00A242B8" w14:paraId="4B45EF4D" w14:textId="77777777" w:rsidTr="00F131B9">
        <w:trPr>
          <w:trHeight w:val="374"/>
        </w:trPr>
        <w:tc>
          <w:tcPr>
            <w:tcW w:w="3240" w:type="dxa"/>
            <w:vAlign w:val="bottom"/>
          </w:tcPr>
          <w:p w14:paraId="25F3A2BF" w14:textId="77777777" w:rsidR="00F131B9" w:rsidRPr="00F131B9" w:rsidRDefault="00F131B9" w:rsidP="00F131B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73D5A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106,605,887.76</w:t>
            </w:r>
          </w:p>
        </w:tc>
        <w:tc>
          <w:tcPr>
            <w:tcW w:w="1440" w:type="dxa"/>
            <w:vAlign w:val="bottom"/>
          </w:tcPr>
          <w:p w14:paraId="26B94F82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106,605,887.76</w:t>
            </w:r>
          </w:p>
        </w:tc>
        <w:tc>
          <w:tcPr>
            <w:tcW w:w="1440" w:type="dxa"/>
            <w:vAlign w:val="bottom"/>
          </w:tcPr>
          <w:p w14:paraId="2E2BEF57" w14:textId="77777777" w:rsidR="00F131B9" w:rsidRPr="00F131B9" w:rsidRDefault="00F131B9" w:rsidP="005B7F5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689B086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106,605,887.76</w:t>
            </w:r>
          </w:p>
        </w:tc>
      </w:tr>
      <w:tr w:rsidR="00F131B9" w:rsidRPr="00A242B8" w14:paraId="13B5D5B5" w14:textId="77777777" w:rsidTr="00F131B9">
        <w:trPr>
          <w:trHeight w:val="374"/>
        </w:trPr>
        <w:tc>
          <w:tcPr>
            <w:tcW w:w="3240" w:type="dxa"/>
          </w:tcPr>
          <w:p w14:paraId="54FA4905" w14:textId="77777777" w:rsidR="00F131B9" w:rsidRPr="00F131B9" w:rsidRDefault="00F131B9" w:rsidP="00F131B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D01BCF" w14:textId="77777777" w:rsidR="00F131B9" w:rsidRPr="00F131B9" w:rsidRDefault="00F131B9" w:rsidP="005B7F5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546.56</w:t>
            </w:r>
          </w:p>
        </w:tc>
        <w:tc>
          <w:tcPr>
            <w:tcW w:w="1440" w:type="dxa"/>
            <w:vAlign w:val="bottom"/>
          </w:tcPr>
          <w:p w14:paraId="6AC7A99D" w14:textId="77777777" w:rsidR="00F131B9" w:rsidRPr="00F131B9" w:rsidRDefault="00F131B9" w:rsidP="005B7F5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106,605,887.76</w:t>
            </w:r>
          </w:p>
        </w:tc>
        <w:tc>
          <w:tcPr>
            <w:tcW w:w="1440" w:type="dxa"/>
            <w:vAlign w:val="bottom"/>
          </w:tcPr>
          <w:p w14:paraId="08C2EEF0" w14:textId="77777777" w:rsidR="00F131B9" w:rsidRPr="00F131B9" w:rsidRDefault="00F131B9" w:rsidP="005B7F5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135,115,658.80</w:t>
            </w:r>
          </w:p>
        </w:tc>
        <w:tc>
          <w:tcPr>
            <w:tcW w:w="1440" w:type="dxa"/>
            <w:vAlign w:val="bottom"/>
          </w:tcPr>
          <w:p w14:paraId="39552D40" w14:textId="77777777" w:rsidR="00F131B9" w:rsidRPr="00F131B9" w:rsidRDefault="00F131B9" w:rsidP="005B7F5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546.56</w:t>
            </w:r>
          </w:p>
        </w:tc>
      </w:tr>
    </w:tbl>
    <w:p w14:paraId="41D431FB" w14:textId="77777777" w:rsidR="00A242B8" w:rsidRDefault="00A242B8" w:rsidP="005B7E9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5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242B8" w:rsidRPr="00A242B8" w14:paraId="55CFF2AB" w14:textId="77777777" w:rsidTr="00A242B8">
        <w:trPr>
          <w:trHeight w:val="374"/>
          <w:tblHeader/>
        </w:trPr>
        <w:tc>
          <w:tcPr>
            <w:tcW w:w="3240" w:type="dxa"/>
          </w:tcPr>
          <w:p w14:paraId="048E50FD" w14:textId="77777777" w:rsidR="00A242B8" w:rsidRPr="00A242B8" w:rsidRDefault="00A242B8" w:rsidP="00A242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4"/>
          </w:tcPr>
          <w:p w14:paraId="62C5B57A" w14:textId="77777777" w:rsidR="00A242B8" w:rsidRPr="00A242B8" w:rsidRDefault="00A242B8" w:rsidP="00A242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A242B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A242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242B8" w:rsidRPr="00A242B8" w14:paraId="3E348D60" w14:textId="77777777" w:rsidTr="00A242B8">
        <w:trPr>
          <w:trHeight w:val="374"/>
          <w:tblHeader/>
        </w:trPr>
        <w:tc>
          <w:tcPr>
            <w:tcW w:w="3240" w:type="dxa"/>
          </w:tcPr>
          <w:p w14:paraId="259D72CC" w14:textId="77777777" w:rsidR="00A242B8" w:rsidRPr="00A242B8" w:rsidRDefault="00A242B8" w:rsidP="00A242B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4"/>
          </w:tcPr>
          <w:p w14:paraId="2449CC6F" w14:textId="77777777" w:rsidR="00A242B8" w:rsidRP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A242B8" w:rsidRPr="00A242B8" w14:paraId="7289D592" w14:textId="77777777" w:rsidTr="00A242B8">
        <w:trPr>
          <w:trHeight w:val="374"/>
          <w:tblHeader/>
        </w:trPr>
        <w:tc>
          <w:tcPr>
            <w:tcW w:w="3240" w:type="dxa"/>
          </w:tcPr>
          <w:p w14:paraId="0120678F" w14:textId="77777777" w:rsidR="00A242B8" w:rsidRPr="00A242B8" w:rsidRDefault="00A242B8" w:rsidP="00A242B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317798" w14:textId="77777777" w:rsidR="00A242B8" w:rsidRP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42B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มูลค่าตามหลักการบัญชีเดิม</w:t>
            </w:r>
          </w:p>
        </w:tc>
        <w:tc>
          <w:tcPr>
            <w:tcW w:w="4320" w:type="dxa"/>
            <w:gridSpan w:val="3"/>
            <w:vAlign w:val="bottom"/>
          </w:tcPr>
          <w:p w14:paraId="2BC5E73A" w14:textId="77777777" w:rsid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การจัดประเภทและวัดมูลค่า</w:t>
            </w:r>
          </w:p>
          <w:p w14:paraId="62445550" w14:textId="77777777" w:rsidR="00A242B8" w:rsidRP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A242B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A242B8" w:rsidRPr="00A242B8" w14:paraId="510F99B5" w14:textId="77777777" w:rsidTr="00A242B8">
        <w:trPr>
          <w:trHeight w:val="720"/>
          <w:tblHeader/>
        </w:trPr>
        <w:tc>
          <w:tcPr>
            <w:tcW w:w="3240" w:type="dxa"/>
          </w:tcPr>
          <w:p w14:paraId="2CD33761" w14:textId="77777777" w:rsidR="00A242B8" w:rsidRPr="00A242B8" w:rsidRDefault="00A242B8" w:rsidP="00A242B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04919" w14:textId="77777777" w:rsidR="00A242B8" w:rsidRPr="00A242B8" w:rsidRDefault="00A242B8" w:rsidP="00A242B8">
            <w:pP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C011B26" w14:textId="77777777" w:rsidR="00A242B8" w:rsidRPr="00A242B8" w:rsidRDefault="00492A96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417B5D31" w14:textId="77777777" w:rsidR="00A242B8" w:rsidRPr="00A242B8" w:rsidRDefault="00A242B8" w:rsidP="00A242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</w:tcPr>
          <w:p w14:paraId="34B2F938" w14:textId="77777777" w:rsidR="00A242B8" w:rsidRPr="00A242B8" w:rsidRDefault="00A242B8" w:rsidP="00A242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2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131B9" w:rsidRPr="00A242B8" w14:paraId="6BCD8351" w14:textId="77777777" w:rsidTr="00A242B8">
        <w:trPr>
          <w:trHeight w:val="374"/>
        </w:trPr>
        <w:tc>
          <w:tcPr>
            <w:tcW w:w="3240" w:type="dxa"/>
          </w:tcPr>
          <w:p w14:paraId="5E888FB7" w14:textId="77777777" w:rsidR="00F131B9" w:rsidRPr="00A242B8" w:rsidRDefault="00F131B9" w:rsidP="00F131B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7FE4CF4" w14:textId="77777777" w:rsidR="00F131B9" w:rsidRPr="00A242B8" w:rsidRDefault="00F131B9" w:rsidP="00F131B9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40" w:type="dxa"/>
          </w:tcPr>
          <w:p w14:paraId="31DAEE94" w14:textId="77777777" w:rsidR="00F131B9" w:rsidRPr="00A242B8" w:rsidRDefault="00F131B9" w:rsidP="00F131B9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</w:tcPr>
          <w:p w14:paraId="36FF779C" w14:textId="77777777" w:rsidR="00F131B9" w:rsidRPr="00A242B8" w:rsidRDefault="00F131B9" w:rsidP="00F131B9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</w:tcPr>
          <w:p w14:paraId="019C7F55" w14:textId="77777777" w:rsidR="00F131B9" w:rsidRPr="00A242B8" w:rsidRDefault="00F131B9" w:rsidP="00F131B9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131B9" w:rsidRPr="00A242B8" w14:paraId="665049E7" w14:textId="77777777" w:rsidTr="00F131B9">
        <w:trPr>
          <w:trHeight w:val="374"/>
        </w:trPr>
        <w:tc>
          <w:tcPr>
            <w:tcW w:w="3240" w:type="dxa"/>
            <w:vAlign w:val="bottom"/>
          </w:tcPr>
          <w:p w14:paraId="4633B768" w14:textId="77777777" w:rsidR="00F131B9" w:rsidRPr="00A242B8" w:rsidRDefault="00F131B9" w:rsidP="00F131B9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FF543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32,088,636.80</w:t>
            </w:r>
          </w:p>
        </w:tc>
        <w:tc>
          <w:tcPr>
            <w:tcW w:w="1440" w:type="dxa"/>
            <w:vAlign w:val="bottom"/>
          </w:tcPr>
          <w:p w14:paraId="0440D513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63AE330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32,088,636.80</w:t>
            </w:r>
          </w:p>
        </w:tc>
        <w:tc>
          <w:tcPr>
            <w:tcW w:w="1440" w:type="dxa"/>
            <w:vAlign w:val="bottom"/>
          </w:tcPr>
          <w:p w14:paraId="5C2A857F" w14:textId="77777777" w:rsidR="00F131B9" w:rsidRPr="00A242B8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32,088,636.80</w:t>
            </w:r>
          </w:p>
        </w:tc>
      </w:tr>
      <w:tr w:rsidR="00F131B9" w:rsidRPr="00A242B8" w14:paraId="25C2D1ED" w14:textId="77777777" w:rsidTr="00F131B9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31300AEB" w14:textId="77777777" w:rsidR="00F131B9" w:rsidRPr="00A242B8" w:rsidRDefault="00F131B9" w:rsidP="00F131B9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FB7B5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95,232,486.18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76888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1F1B7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95,232,486.18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2B7D3" w14:textId="77777777" w:rsidR="00F131B9" w:rsidRPr="00A242B8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95,232,486.18</w:t>
            </w:r>
          </w:p>
        </w:tc>
      </w:tr>
      <w:tr w:rsidR="00F131B9" w:rsidRPr="00A242B8" w14:paraId="45D8EA5A" w14:textId="77777777" w:rsidTr="00F131B9">
        <w:trPr>
          <w:trHeight w:val="374"/>
        </w:trPr>
        <w:tc>
          <w:tcPr>
            <w:tcW w:w="3240" w:type="dxa"/>
            <w:vAlign w:val="bottom"/>
          </w:tcPr>
          <w:p w14:paraId="3DFC3462" w14:textId="77777777" w:rsidR="00F131B9" w:rsidRPr="00A242B8" w:rsidRDefault="00F131B9" w:rsidP="00F131B9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271CA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8,000,000.00</w:t>
            </w:r>
          </w:p>
        </w:tc>
        <w:tc>
          <w:tcPr>
            <w:tcW w:w="1440" w:type="dxa"/>
            <w:vAlign w:val="bottom"/>
          </w:tcPr>
          <w:p w14:paraId="34841239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9BBE541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8,000,000.00</w:t>
            </w:r>
          </w:p>
        </w:tc>
        <w:tc>
          <w:tcPr>
            <w:tcW w:w="1440" w:type="dxa"/>
            <w:vAlign w:val="bottom"/>
          </w:tcPr>
          <w:p w14:paraId="4856D291" w14:textId="77777777" w:rsidR="00F131B9" w:rsidRPr="00A242B8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8,000,000.00</w:t>
            </w:r>
          </w:p>
        </w:tc>
      </w:tr>
      <w:tr w:rsidR="00F131B9" w:rsidRPr="00A242B8" w14:paraId="50BB6F79" w14:textId="77777777" w:rsidTr="00F131B9">
        <w:trPr>
          <w:trHeight w:val="374"/>
        </w:trPr>
        <w:tc>
          <w:tcPr>
            <w:tcW w:w="3240" w:type="dxa"/>
            <w:vAlign w:val="bottom"/>
          </w:tcPr>
          <w:p w14:paraId="2DA36B31" w14:textId="77777777" w:rsidR="00F131B9" w:rsidRPr="00A242B8" w:rsidRDefault="00F131B9" w:rsidP="00F131B9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4113D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1,012,773.17</w:t>
            </w:r>
          </w:p>
        </w:tc>
        <w:tc>
          <w:tcPr>
            <w:tcW w:w="1440" w:type="dxa"/>
            <w:vAlign w:val="bottom"/>
          </w:tcPr>
          <w:p w14:paraId="41263437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1AE00E9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1,012,773.17</w:t>
            </w:r>
          </w:p>
        </w:tc>
        <w:tc>
          <w:tcPr>
            <w:tcW w:w="1440" w:type="dxa"/>
            <w:vAlign w:val="bottom"/>
          </w:tcPr>
          <w:p w14:paraId="3B65F02B" w14:textId="77777777" w:rsidR="00F131B9" w:rsidRPr="00A242B8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1,012,773.17</w:t>
            </w:r>
          </w:p>
        </w:tc>
      </w:tr>
      <w:tr w:rsidR="00F131B9" w:rsidRPr="00A242B8" w14:paraId="21C7DE0F" w14:textId="77777777" w:rsidTr="00F131B9">
        <w:trPr>
          <w:trHeight w:val="374"/>
        </w:trPr>
        <w:tc>
          <w:tcPr>
            <w:tcW w:w="3240" w:type="dxa"/>
            <w:vAlign w:val="bottom"/>
          </w:tcPr>
          <w:p w14:paraId="41B0443B" w14:textId="77777777" w:rsidR="00F131B9" w:rsidRPr="00A242B8" w:rsidRDefault="00F131B9" w:rsidP="00F131B9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66C05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106,605,887.76</w:t>
            </w:r>
          </w:p>
        </w:tc>
        <w:tc>
          <w:tcPr>
            <w:tcW w:w="1440" w:type="dxa"/>
            <w:vAlign w:val="bottom"/>
          </w:tcPr>
          <w:p w14:paraId="1CDAB477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106,605,887.76</w:t>
            </w:r>
          </w:p>
        </w:tc>
        <w:tc>
          <w:tcPr>
            <w:tcW w:w="1440" w:type="dxa"/>
            <w:vAlign w:val="bottom"/>
          </w:tcPr>
          <w:p w14:paraId="0D49F8FF" w14:textId="77777777" w:rsidR="00F131B9" w:rsidRPr="00F131B9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9E21837" w14:textId="77777777" w:rsidR="00F131B9" w:rsidRPr="00A242B8" w:rsidRDefault="00F131B9" w:rsidP="005B7F5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106,605,887.76</w:t>
            </w:r>
          </w:p>
        </w:tc>
      </w:tr>
      <w:tr w:rsidR="00F131B9" w:rsidRPr="00A242B8" w14:paraId="7AB19119" w14:textId="77777777" w:rsidTr="00F131B9">
        <w:trPr>
          <w:trHeight w:val="374"/>
        </w:trPr>
        <w:tc>
          <w:tcPr>
            <w:tcW w:w="3240" w:type="dxa"/>
          </w:tcPr>
          <w:p w14:paraId="0B9EA464" w14:textId="77777777" w:rsidR="00F131B9" w:rsidRPr="00A242B8" w:rsidRDefault="00F131B9" w:rsidP="00F131B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  <w:r w:rsidRPr="00F13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559FB" w14:textId="77777777" w:rsidR="00F131B9" w:rsidRPr="00A242B8" w:rsidRDefault="00F131B9" w:rsidP="005B7F5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783.91</w:t>
            </w:r>
          </w:p>
        </w:tc>
        <w:tc>
          <w:tcPr>
            <w:tcW w:w="1440" w:type="dxa"/>
            <w:vAlign w:val="bottom"/>
          </w:tcPr>
          <w:p w14:paraId="2E29E13B" w14:textId="77777777" w:rsidR="00F131B9" w:rsidRPr="00A242B8" w:rsidRDefault="00F131B9" w:rsidP="005B7F5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106,605,887.76</w:t>
            </w:r>
          </w:p>
        </w:tc>
        <w:tc>
          <w:tcPr>
            <w:tcW w:w="1440" w:type="dxa"/>
            <w:vAlign w:val="bottom"/>
          </w:tcPr>
          <w:p w14:paraId="17B24F41" w14:textId="77777777" w:rsidR="00F131B9" w:rsidRPr="00A242B8" w:rsidRDefault="00F131B9" w:rsidP="005B7F5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896.15</w:t>
            </w:r>
          </w:p>
        </w:tc>
        <w:tc>
          <w:tcPr>
            <w:tcW w:w="1440" w:type="dxa"/>
            <w:vAlign w:val="bottom"/>
          </w:tcPr>
          <w:p w14:paraId="2E973AA5" w14:textId="77777777" w:rsidR="00F131B9" w:rsidRPr="00A242B8" w:rsidRDefault="00F131B9" w:rsidP="005B7F5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131B9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1B9">
              <w:rPr>
                <w:rFonts w:asciiTheme="majorBidi" w:hAnsiTheme="majorBidi" w:cstheme="majorBidi"/>
                <w:sz w:val="24"/>
                <w:szCs w:val="24"/>
              </w:rPr>
              <w:t>783.91</w:t>
            </w:r>
          </w:p>
        </w:tc>
      </w:tr>
    </w:tbl>
    <w:bookmarkEnd w:id="3"/>
    <w:p w14:paraId="09185F07" w14:textId="77777777" w:rsidR="00A242B8" w:rsidRDefault="00A242B8" w:rsidP="00DA6C3E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A242B8">
        <w:rPr>
          <w:rFonts w:ascii="Angsana New" w:hAnsi="Angsana New"/>
          <w:sz w:val="30"/>
          <w:szCs w:val="30"/>
          <w:cs/>
        </w:rPr>
        <w:t>ณ วันที่ 1 มกราคม 2563 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702353C" w14:textId="77777777" w:rsidR="00F131B9" w:rsidRDefault="00F131B9" w:rsidP="00DA6C3E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AC10048" w14:textId="77777777" w:rsidR="00DA6C3E" w:rsidRPr="00F048BF" w:rsidRDefault="00DA6C3E" w:rsidP="00DA6C3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29"/>
          <w:szCs w:val="29"/>
        </w:rPr>
      </w:pPr>
      <w:r w:rsidRPr="00F048BF">
        <w:rPr>
          <w:rFonts w:ascii="Angsana New" w:hAnsi="Angsana New"/>
          <w:b/>
          <w:bCs/>
          <w:sz w:val="29"/>
          <w:szCs w:val="29"/>
          <w:cs/>
        </w:rPr>
        <w:lastRenderedPageBreak/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>
        <w:rPr>
          <w:rFonts w:ascii="Angsana New" w:hAnsi="Angsana New" w:hint="cs"/>
          <w:b/>
          <w:bCs/>
          <w:sz w:val="29"/>
          <w:szCs w:val="29"/>
          <w:cs/>
        </w:rPr>
        <w:t>(ต่อ)</w:t>
      </w:r>
    </w:p>
    <w:p w14:paraId="5934C0EB" w14:textId="77777777" w:rsidR="00A242B8" w:rsidRPr="00A242B8" w:rsidRDefault="00A242B8" w:rsidP="00DA6C3E">
      <w:pPr>
        <w:pStyle w:val="ListParagraph"/>
        <w:numPr>
          <w:ilvl w:val="0"/>
          <w:numId w:val="36"/>
        </w:numPr>
        <w:ind w:hanging="698"/>
        <w:rPr>
          <w:rFonts w:ascii="Angsana New" w:hAnsi="Angsana New"/>
          <w:b/>
          <w:bCs/>
          <w:sz w:val="30"/>
          <w:szCs w:val="30"/>
          <w:u w:val="single"/>
        </w:rPr>
      </w:pPr>
      <w:r w:rsidRPr="00A242B8">
        <w:rPr>
          <w:rFonts w:ascii="Angsana New" w:hAnsi="Angsana New"/>
          <w:b/>
          <w:bCs/>
          <w:sz w:val="30"/>
          <w:szCs w:val="30"/>
          <w:u w:val="single"/>
          <w:cs/>
        </w:rPr>
        <w:t>สัญญาเช่า</w:t>
      </w:r>
    </w:p>
    <w:p w14:paraId="57D9CD76" w14:textId="77777777" w:rsidR="00E153FB" w:rsidRPr="00E153FB" w:rsidRDefault="005B7E9E" w:rsidP="00DA6C3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5B7E9E">
        <w:rPr>
          <w:rFonts w:ascii="Angsana New" w:hAnsi="Angsana New"/>
          <w:sz w:val="30"/>
          <w:szCs w:val="30"/>
          <w:cs/>
        </w:rPr>
        <w:t xml:space="preserve">การนำมาตรฐานการรายงานทางการเงิน ฉบับที่ </w:t>
      </w:r>
      <w:r w:rsidRPr="005B7E9E">
        <w:rPr>
          <w:rFonts w:ascii="Angsana New" w:hAnsi="Angsana New"/>
          <w:sz w:val="30"/>
          <w:szCs w:val="30"/>
        </w:rPr>
        <w:t xml:space="preserve">16 </w:t>
      </w:r>
      <w:r w:rsidRPr="005B7E9E">
        <w:rPr>
          <w:rFonts w:ascii="Angsana New" w:hAnsi="Angsana New"/>
          <w:sz w:val="30"/>
          <w:szCs w:val="30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5B7E9E">
        <w:rPr>
          <w:rFonts w:ascii="Angsana New" w:hAnsi="Angsana New"/>
          <w:sz w:val="30"/>
          <w:szCs w:val="30"/>
        </w:rPr>
        <w:t xml:space="preserve">1 </w:t>
      </w:r>
      <w:r w:rsidRPr="005B7E9E">
        <w:rPr>
          <w:rFonts w:ascii="Angsana New" w:hAnsi="Angsana New"/>
          <w:sz w:val="30"/>
          <w:szCs w:val="30"/>
          <w:cs/>
        </w:rPr>
        <w:t xml:space="preserve">มกราคม </w:t>
      </w:r>
      <w:r w:rsidRPr="005B7E9E">
        <w:rPr>
          <w:rFonts w:ascii="Angsana New" w:hAnsi="Angsana New"/>
          <w:sz w:val="30"/>
          <w:szCs w:val="30"/>
        </w:rPr>
        <w:t xml:space="preserve">2563 </w:t>
      </w:r>
      <w:r w:rsidRPr="005B7E9E">
        <w:rPr>
          <w:rFonts w:ascii="Angsana New" w:hAnsi="Angsana New"/>
          <w:sz w:val="30"/>
          <w:szCs w:val="30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5B7E9E">
        <w:rPr>
          <w:rFonts w:ascii="Angsana New" w:hAnsi="Angsana New"/>
          <w:sz w:val="30"/>
          <w:szCs w:val="30"/>
        </w:rPr>
        <w:t xml:space="preserve">16 </w:t>
      </w:r>
      <w:r w:rsidRPr="005B7E9E">
        <w:rPr>
          <w:rFonts w:ascii="Angsana New" w:hAnsi="Angsana New"/>
          <w:sz w:val="30"/>
          <w:szCs w:val="30"/>
          <w:cs/>
        </w:rPr>
        <w:t>มาถือปฏิบัติครั้งแรก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แสดงได้ดังนี้</w:t>
      </w:r>
      <w:bookmarkEnd w:id="1"/>
    </w:p>
    <w:tbl>
      <w:tblPr>
        <w:tblW w:w="9209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220"/>
        <w:gridCol w:w="1872"/>
        <w:gridCol w:w="245"/>
        <w:gridCol w:w="1872"/>
      </w:tblGrid>
      <w:tr w:rsidR="00DA6C3E" w:rsidRPr="00DA6C3E" w14:paraId="6C613AAC" w14:textId="77777777" w:rsidTr="00DA6C3E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C1CC1" w14:textId="77777777" w:rsidR="00DA6C3E" w:rsidRPr="00DA6C3E" w:rsidRDefault="00DA6C3E" w:rsidP="009D7EF4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Hlk39592371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D7FFBD" w14:textId="77777777" w:rsidR="00DA6C3E" w:rsidRPr="00DA6C3E" w:rsidRDefault="00DA6C3E" w:rsidP="009D7EF4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0B7AD785" w14:textId="77777777" w:rsidR="00DA6C3E" w:rsidRPr="00DA6C3E" w:rsidRDefault="00DA6C3E" w:rsidP="009D7EF4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AAC557" w14:textId="77777777" w:rsidR="00DA6C3E" w:rsidRPr="00DA6C3E" w:rsidRDefault="00DA6C3E" w:rsidP="009D7EF4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บาท)</w:t>
            </w:r>
          </w:p>
        </w:tc>
      </w:tr>
      <w:tr w:rsidR="00DA6C3E" w:rsidRPr="00DA6C3E" w14:paraId="451D2801" w14:textId="77777777" w:rsidTr="00DA6C3E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914CECC" w14:textId="77777777" w:rsidR="00DA6C3E" w:rsidRPr="00DA6C3E" w:rsidRDefault="00DA6C3E" w:rsidP="009D7EF4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E4E51AF" w14:textId="77777777" w:rsidR="00DA6C3E" w:rsidRPr="00DA6C3E" w:rsidRDefault="00DA6C3E" w:rsidP="009D7EF4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DA07DCA" w14:textId="77777777" w:rsidR="00DA6C3E" w:rsidRPr="00DA6C3E" w:rsidRDefault="00DA6C3E" w:rsidP="009D7EF4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10698B6" w14:textId="77777777" w:rsidR="00DA6C3E" w:rsidRPr="00DA6C3E" w:rsidRDefault="00DA6C3E" w:rsidP="009D7EF4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Cs w:val="26"/>
                <w:cs/>
              </w:rPr>
              <w:t>งบการเงินเฉพาะกิจการ</w:t>
            </w:r>
          </w:p>
        </w:tc>
      </w:tr>
      <w:tr w:rsidR="00DA6C3E" w:rsidRPr="00DA6C3E" w14:paraId="63FD0AB2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0A947673" w14:textId="77777777" w:rsidR="00DA6C3E" w:rsidRPr="00DA6C3E" w:rsidRDefault="00DA6C3E" w:rsidP="00631C8B">
            <w:pPr>
              <w:spacing w:line="240" w:lineRule="auto"/>
              <w:ind w:left="124" w:hanging="124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ภาระผูกพันเกี่ยวกับสัญญาเช่าดำเนินงาน ณ วันที่ 31 ธันวาคม 2562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C90C336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DA6C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312</w:t>
            </w:r>
            <w:r w:rsidRPr="00DA6C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589DD99D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AB24490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  <w:r w:rsidRPr="00DA6C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050</w:t>
            </w:r>
            <w:r w:rsidRPr="00DA6C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DA6C3E" w:rsidRPr="00DA6C3E" w14:paraId="6C43698B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904C51" w14:textId="77777777" w:rsidR="00DA6C3E" w:rsidRPr="00DA6C3E" w:rsidRDefault="00DA6C3E" w:rsidP="00631C8B">
            <w:pPr>
              <w:spacing w:line="240" w:lineRule="auto"/>
              <w:ind w:left="124" w:hanging="1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ปรับปรุงด้วย:</w:t>
            </w:r>
          </w:p>
        </w:tc>
        <w:tc>
          <w:tcPr>
            <w:tcW w:w="1872" w:type="dxa"/>
            <w:shd w:val="clear" w:color="auto" w:fill="auto"/>
          </w:tcPr>
          <w:p w14:paraId="23CCB0B8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7EA44EE4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0738F0C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C3E" w:rsidRPr="00DA6C3E" w14:paraId="5C3CADD7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34DD73" w14:textId="77777777" w:rsidR="00DA6C3E" w:rsidRPr="00DA6C3E" w:rsidRDefault="00DA6C3E" w:rsidP="00B725A3">
            <w:pPr>
              <w:spacing w:line="360" w:lineRule="exact"/>
              <w:ind w:left="224" w:right="-3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872" w:type="dxa"/>
            <w:shd w:val="clear" w:color="auto" w:fill="auto"/>
          </w:tcPr>
          <w:p w14:paraId="142075FF" w14:textId="77777777" w:rsidR="00DA6C3E" w:rsidRPr="00DA6C3E" w:rsidRDefault="00DA6C3E" w:rsidP="00592EB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(262</w:t>
            </w:r>
            <w:r w:rsidRPr="00DA6C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000.00)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3C5B7CCC" w14:textId="77777777" w:rsidR="00DA6C3E" w:rsidRPr="00DA6C3E" w:rsidRDefault="00DA6C3E" w:rsidP="00592EB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CCF6AB0" w14:textId="77777777" w:rsidR="00DA6C3E" w:rsidRPr="00DA6C3E" w:rsidRDefault="00DA6C3E" w:rsidP="00592EBD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A6C3E" w:rsidRPr="00DA6C3E" w14:paraId="69771360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E5EB06" w14:textId="77777777" w:rsidR="00DA6C3E" w:rsidRPr="00DA6C3E" w:rsidRDefault="00DB1E68" w:rsidP="00B725A3">
            <w:pPr>
              <w:spacing w:line="360" w:lineRule="exact"/>
              <w:ind w:left="224" w:right="-3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1E6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872" w:type="dxa"/>
            <w:shd w:val="clear" w:color="auto" w:fill="auto"/>
          </w:tcPr>
          <w:p w14:paraId="7575F774" w14:textId="77777777" w:rsidR="00DA6C3E" w:rsidRPr="00DA6C3E" w:rsidRDefault="00DA6C3E" w:rsidP="00592EB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DA6C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740</w:t>
            </w:r>
            <w:r w:rsidRPr="00DA6C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49A318C6" w14:textId="77777777" w:rsidR="00DA6C3E" w:rsidRPr="00DA6C3E" w:rsidRDefault="00DA6C3E" w:rsidP="00592EB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0FA32AF" w14:textId="77777777" w:rsidR="00DA6C3E" w:rsidRPr="00DA6C3E" w:rsidRDefault="00DA6C3E" w:rsidP="00592EB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DA6C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740</w:t>
            </w:r>
            <w:r w:rsidRPr="00DA6C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DA6C3E" w:rsidRPr="00DA6C3E" w14:paraId="11CD09A1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2F45BC" w14:textId="77777777" w:rsidR="00DA6C3E" w:rsidRPr="00DA6C3E" w:rsidRDefault="00DA6C3E" w:rsidP="00B725A3">
            <w:pPr>
              <w:spacing w:line="360" w:lineRule="exact"/>
              <w:ind w:left="224" w:right="-3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92FA70" w14:textId="77777777" w:rsidR="00DA6C3E" w:rsidRPr="00DA6C3E" w:rsidRDefault="00DA6C3E" w:rsidP="0045340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(5,316,778.08)</w:t>
            </w:r>
          </w:p>
        </w:tc>
        <w:tc>
          <w:tcPr>
            <w:tcW w:w="245" w:type="dxa"/>
            <w:shd w:val="clear" w:color="auto" w:fill="auto"/>
          </w:tcPr>
          <w:p w14:paraId="699E7CEB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02B223C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(6,371,076.54)</w:t>
            </w:r>
          </w:p>
        </w:tc>
      </w:tr>
      <w:tr w:rsidR="00DA6C3E" w:rsidRPr="00DA6C3E" w14:paraId="5AD54CE0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F710F4" w14:textId="77777777" w:rsidR="00DA6C3E" w:rsidRPr="00DA6C3E" w:rsidRDefault="00DA6C3E" w:rsidP="001220AA">
            <w:pPr>
              <w:spacing w:line="360" w:lineRule="exact"/>
              <w:ind w:left="223" w:right="-36" w:hanging="22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16 </w:t>
            </w: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E52099B" w14:textId="77777777" w:rsidR="00DA6C3E" w:rsidRPr="00DA6C3E" w:rsidRDefault="00DA6C3E" w:rsidP="0045340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476EB6" w14:textId="77777777" w:rsidR="00DA6C3E" w:rsidRPr="00DA6C3E" w:rsidRDefault="00DA6C3E" w:rsidP="0045340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22,473,221.92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4B6F125C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202FE1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0D9D07D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2007BB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30,418,923.46</w:t>
            </w:r>
          </w:p>
        </w:tc>
      </w:tr>
      <w:tr w:rsidR="00DA6C3E" w:rsidRPr="00DA6C3E" w14:paraId="308AEEA4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F31334" w14:textId="77777777" w:rsidR="00DA6C3E" w:rsidRPr="00DA6C3E" w:rsidRDefault="00DA6C3E" w:rsidP="001220AA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หนี้สินสัญญาเช่าการเงิน ณ วันที่ 31 ธันวาคม 2562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F3485F5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1,879,970.70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7D04008F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6781F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1,879,970.70</w:t>
            </w:r>
          </w:p>
        </w:tc>
      </w:tr>
      <w:tr w:rsidR="00DA6C3E" w:rsidRPr="00DA6C3E" w14:paraId="090E4E9A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F1D7F4" w14:textId="77777777" w:rsidR="00DA6C3E" w:rsidRPr="00DA6C3E" w:rsidRDefault="00DA6C3E" w:rsidP="001220AA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68554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24,353,192.62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4065D19D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2755AB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32,298,894.16</w:t>
            </w:r>
          </w:p>
        </w:tc>
      </w:tr>
      <w:tr w:rsidR="00DA6C3E" w:rsidRPr="00DA6C3E" w14:paraId="2D8FF0DC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EA1662" w14:textId="77777777" w:rsidR="00DA6C3E" w:rsidRPr="00DA6C3E" w:rsidRDefault="00DA6C3E" w:rsidP="001220AA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3695611" w14:textId="77777777" w:rsidR="00DA6C3E" w:rsidRPr="00DA6C3E" w:rsidRDefault="00DA6C3E" w:rsidP="001220AA">
            <w:pPr>
              <w:spacing w:line="36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6C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1B1780F3" w14:textId="77777777" w:rsidR="00DA6C3E" w:rsidRPr="00DA6C3E" w:rsidRDefault="00DA6C3E" w:rsidP="003563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6FBABBA6" w14:textId="77777777" w:rsidR="00DA6C3E" w:rsidRPr="00DA6C3E" w:rsidRDefault="00DA6C3E" w:rsidP="003563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BDB32F" w14:textId="77777777" w:rsidR="00DA6C3E" w:rsidRPr="00DA6C3E" w:rsidRDefault="00DA6C3E" w:rsidP="003563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6C3E" w:rsidRPr="00DA6C3E" w14:paraId="2A42748A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617F926" w14:textId="77777777" w:rsidR="00DA6C3E" w:rsidRPr="00DA6C3E" w:rsidRDefault="00DA6C3E" w:rsidP="00356338">
            <w:pPr>
              <w:spacing w:line="240" w:lineRule="auto"/>
              <w:ind w:left="408" w:hanging="1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หนี้สินสัญญาเช่าหมุนเวียน</w:t>
            </w:r>
          </w:p>
        </w:tc>
        <w:tc>
          <w:tcPr>
            <w:tcW w:w="1872" w:type="dxa"/>
            <w:shd w:val="clear" w:color="auto" w:fill="auto"/>
          </w:tcPr>
          <w:p w14:paraId="60BDD662" w14:textId="77777777" w:rsidR="00DA6C3E" w:rsidRPr="00DA6C3E" w:rsidRDefault="00DA6C3E" w:rsidP="003563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4,276,540.92</w:t>
            </w:r>
          </w:p>
        </w:tc>
        <w:tc>
          <w:tcPr>
            <w:tcW w:w="245" w:type="dxa"/>
            <w:shd w:val="clear" w:color="auto" w:fill="auto"/>
          </w:tcPr>
          <w:p w14:paraId="6DD6548D" w14:textId="77777777" w:rsidR="00DA6C3E" w:rsidRPr="00DA6C3E" w:rsidRDefault="00DA6C3E" w:rsidP="003563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52769517" w14:textId="77777777" w:rsidR="00DA6C3E" w:rsidRPr="00DA6C3E" w:rsidRDefault="00DA6C3E" w:rsidP="003563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6,006,868.66</w:t>
            </w:r>
          </w:p>
        </w:tc>
      </w:tr>
      <w:tr w:rsidR="00DA6C3E" w:rsidRPr="00DA6C3E" w14:paraId="662D611F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7D9C29" w14:textId="77777777" w:rsidR="00DA6C3E" w:rsidRPr="00DA6C3E" w:rsidRDefault="00DA6C3E" w:rsidP="00356338">
            <w:pPr>
              <w:spacing w:line="240" w:lineRule="auto"/>
              <w:ind w:left="408" w:hanging="1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หนี้สินสัญญาเช่าไม่หมุนเวียน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7DCBC6B" w14:textId="77777777" w:rsidR="00DA6C3E" w:rsidRPr="00DA6C3E" w:rsidRDefault="00DA6C3E" w:rsidP="003563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20,076,651.70</w:t>
            </w:r>
          </w:p>
        </w:tc>
        <w:tc>
          <w:tcPr>
            <w:tcW w:w="245" w:type="dxa"/>
            <w:shd w:val="clear" w:color="auto" w:fill="auto"/>
          </w:tcPr>
          <w:p w14:paraId="2A352173" w14:textId="77777777" w:rsidR="00DA6C3E" w:rsidRPr="00DA6C3E" w:rsidRDefault="00DA6C3E" w:rsidP="003563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104AE" w14:textId="77777777" w:rsidR="00DA6C3E" w:rsidRPr="00DA6C3E" w:rsidRDefault="00DA6C3E" w:rsidP="003563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26,292,025.50</w:t>
            </w:r>
          </w:p>
        </w:tc>
      </w:tr>
      <w:tr w:rsidR="00DA6C3E" w:rsidRPr="00DA6C3E" w14:paraId="316D70BB" w14:textId="77777777" w:rsidTr="00DA6C3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F3E143" w14:textId="77777777" w:rsidR="00DA6C3E" w:rsidRPr="00DA6C3E" w:rsidRDefault="00DA6C3E" w:rsidP="00631C8B">
            <w:pPr>
              <w:spacing w:line="240" w:lineRule="auto"/>
              <w:ind w:left="408" w:hanging="1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5C2F9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24,353,192.62</w:t>
            </w:r>
          </w:p>
        </w:tc>
        <w:tc>
          <w:tcPr>
            <w:tcW w:w="245" w:type="dxa"/>
            <w:shd w:val="clear" w:color="auto" w:fill="auto"/>
          </w:tcPr>
          <w:p w14:paraId="65E59934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335C6C" w14:textId="77777777" w:rsidR="00DA6C3E" w:rsidRPr="00DA6C3E" w:rsidRDefault="00DA6C3E" w:rsidP="009D7E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3E">
              <w:rPr>
                <w:rFonts w:asciiTheme="majorBidi" w:hAnsiTheme="majorBidi" w:cstheme="majorBidi"/>
                <w:sz w:val="26"/>
                <w:szCs w:val="26"/>
              </w:rPr>
              <w:t>32,298,894.16</w:t>
            </w:r>
          </w:p>
        </w:tc>
      </w:tr>
    </w:tbl>
    <w:bookmarkEnd w:id="2"/>
    <w:bookmarkEnd w:id="4"/>
    <w:p w14:paraId="4E8A7313" w14:textId="77777777" w:rsidR="00AA19E0" w:rsidRDefault="00AA19E0" w:rsidP="00DA6C3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9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236"/>
        <w:gridCol w:w="1418"/>
        <w:gridCol w:w="283"/>
        <w:gridCol w:w="1418"/>
        <w:gridCol w:w="236"/>
        <w:gridCol w:w="1465"/>
      </w:tblGrid>
      <w:tr w:rsidR="003A66D8" w:rsidRPr="00494247" w14:paraId="4BCB22B1" w14:textId="77777777" w:rsidTr="003A66D8">
        <w:tc>
          <w:tcPr>
            <w:tcW w:w="3492" w:type="dxa"/>
          </w:tcPr>
          <w:p w14:paraId="306D8222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263135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ABCCE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6A231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D13E18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3047C130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5E47CC06" w14:textId="77777777" w:rsidTr="003A66D8">
        <w:tc>
          <w:tcPr>
            <w:tcW w:w="3492" w:type="dxa"/>
          </w:tcPr>
          <w:p w14:paraId="4AFEC019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14:paraId="2A1C4E82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AFC9963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67951B5E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A66D8" w:rsidRPr="00494247" w14:paraId="7790C8EE" w14:textId="77777777" w:rsidTr="003A66D8">
        <w:tc>
          <w:tcPr>
            <w:tcW w:w="3492" w:type="dxa"/>
          </w:tcPr>
          <w:p w14:paraId="036AEB15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7C9437F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20702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2F21D3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316875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20702">
              <w:rPr>
                <w:color w:val="000000"/>
                <w:szCs w:val="26"/>
              </w:rPr>
              <w:t>2</w:t>
            </w:r>
          </w:p>
        </w:tc>
        <w:tc>
          <w:tcPr>
            <w:tcW w:w="283" w:type="dxa"/>
          </w:tcPr>
          <w:p w14:paraId="18810AF3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8DD9D4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20702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EA73C8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5A688A5C" w14:textId="77777777" w:rsidR="003A66D8" w:rsidRPr="003A66D8" w:rsidRDefault="003502E7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31</w:t>
            </w:r>
            <w:r w:rsidR="003A66D8">
              <w:rPr>
                <w:color w:val="000000"/>
                <w:szCs w:val="26"/>
              </w:rPr>
              <w:t xml:space="preserve"> </w:t>
            </w:r>
            <w:r w:rsidR="003A66D8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20702">
              <w:rPr>
                <w:color w:val="000000"/>
                <w:szCs w:val="26"/>
              </w:rPr>
              <w:t>2</w:t>
            </w:r>
          </w:p>
        </w:tc>
      </w:tr>
      <w:tr w:rsidR="007C4E27" w:rsidRPr="00494247" w14:paraId="0436FE5B" w14:textId="77777777" w:rsidTr="002B0287">
        <w:trPr>
          <w:trHeight w:val="203"/>
        </w:trPr>
        <w:tc>
          <w:tcPr>
            <w:tcW w:w="3492" w:type="dxa"/>
            <w:vAlign w:val="center"/>
          </w:tcPr>
          <w:p w14:paraId="087946AE" w14:textId="77777777" w:rsidR="007C4E27" w:rsidRPr="00494247" w:rsidRDefault="007C4E27" w:rsidP="007C4E2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992A33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235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vAlign w:val="bottom"/>
          </w:tcPr>
          <w:p w14:paraId="21F4A7B8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1D2F25E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4A07">
              <w:rPr>
                <w:rFonts w:ascii="Angsana New" w:hAnsi="Angsana New"/>
                <w:color w:val="000000"/>
                <w:sz w:val="30"/>
                <w:szCs w:val="30"/>
              </w:rPr>
              <w:t xml:space="preserve"> 235,000.00 </w:t>
            </w:r>
          </w:p>
        </w:tc>
        <w:tc>
          <w:tcPr>
            <w:tcW w:w="283" w:type="dxa"/>
          </w:tcPr>
          <w:p w14:paraId="54A8E6A6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55AB9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E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200,000.00 </w:t>
            </w:r>
          </w:p>
        </w:tc>
        <w:tc>
          <w:tcPr>
            <w:tcW w:w="236" w:type="dxa"/>
            <w:vAlign w:val="bottom"/>
          </w:tcPr>
          <w:p w14:paraId="5896650A" w14:textId="77777777" w:rsidR="007C4E27" w:rsidRPr="00494247" w:rsidRDefault="007C4E27" w:rsidP="007C4E2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CAF17F6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20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200,000.00 </w:t>
            </w:r>
          </w:p>
        </w:tc>
      </w:tr>
      <w:tr w:rsidR="007C4E27" w:rsidRPr="00494247" w14:paraId="0E520693" w14:textId="77777777" w:rsidTr="002B0287">
        <w:trPr>
          <w:trHeight w:val="203"/>
        </w:trPr>
        <w:tc>
          <w:tcPr>
            <w:tcW w:w="3492" w:type="dxa"/>
          </w:tcPr>
          <w:p w14:paraId="4CC88F32" w14:textId="77777777" w:rsidR="007C4E27" w:rsidRPr="00494247" w:rsidRDefault="007C4E27" w:rsidP="007C4E2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</w:tcPr>
          <w:p w14:paraId="452A5C76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54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650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826.56</w:t>
            </w:r>
          </w:p>
        </w:tc>
        <w:tc>
          <w:tcPr>
            <w:tcW w:w="236" w:type="dxa"/>
            <w:vAlign w:val="bottom"/>
          </w:tcPr>
          <w:p w14:paraId="0529F8E8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63E8E2F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2529">
              <w:rPr>
                <w:rFonts w:ascii="Angsana New" w:hAnsi="Angsana New"/>
                <w:color w:val="000000"/>
                <w:sz w:val="30"/>
                <w:szCs w:val="30"/>
              </w:rPr>
              <w:t>34,729,751.91</w:t>
            </w:r>
          </w:p>
        </w:tc>
        <w:tc>
          <w:tcPr>
            <w:tcW w:w="283" w:type="dxa"/>
          </w:tcPr>
          <w:p w14:paraId="18E179DE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0CF67E" w14:textId="77777777" w:rsidR="007C4E27" w:rsidRPr="00494247" w:rsidRDefault="007C4E27" w:rsidP="007C4E2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E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51,151,895.31 </w:t>
            </w:r>
          </w:p>
        </w:tc>
        <w:tc>
          <w:tcPr>
            <w:tcW w:w="236" w:type="dxa"/>
            <w:vAlign w:val="bottom"/>
          </w:tcPr>
          <w:p w14:paraId="15590622" w14:textId="77777777" w:rsidR="007C4E27" w:rsidRPr="00494247" w:rsidRDefault="007C4E27" w:rsidP="007C4E2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34D0F56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20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30,018,541.67</w:t>
            </w:r>
          </w:p>
        </w:tc>
      </w:tr>
      <w:tr w:rsidR="007C4E27" w:rsidRPr="00494247" w14:paraId="27DF87B5" w14:textId="77777777" w:rsidTr="002B0287">
        <w:trPr>
          <w:trHeight w:val="203"/>
        </w:trPr>
        <w:tc>
          <w:tcPr>
            <w:tcW w:w="3492" w:type="dxa"/>
          </w:tcPr>
          <w:p w14:paraId="7BD2EEF2" w14:textId="77777777" w:rsidR="007C4E27" w:rsidRPr="00494247" w:rsidRDefault="007C4E27" w:rsidP="007C4E2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</w:tcPr>
          <w:p w14:paraId="6625A6EF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863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129.70</w:t>
            </w:r>
          </w:p>
        </w:tc>
        <w:tc>
          <w:tcPr>
            <w:tcW w:w="236" w:type="dxa"/>
            <w:vAlign w:val="bottom"/>
          </w:tcPr>
          <w:p w14:paraId="4D8203C1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FD6D04B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4A07">
              <w:rPr>
                <w:rFonts w:ascii="Angsana New" w:hAnsi="Angsana New"/>
                <w:color w:val="000000"/>
                <w:sz w:val="30"/>
                <w:szCs w:val="30"/>
              </w:rPr>
              <w:t xml:space="preserve"> 1,841,379.70 </w:t>
            </w:r>
          </w:p>
        </w:tc>
        <w:tc>
          <w:tcPr>
            <w:tcW w:w="283" w:type="dxa"/>
          </w:tcPr>
          <w:p w14:paraId="3F01842B" w14:textId="77777777" w:rsidR="007C4E27" w:rsidRPr="0049424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3844EE" w14:textId="77777777" w:rsidR="007C4E27" w:rsidRPr="007C4E27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E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1,861,433.73 </w:t>
            </w:r>
          </w:p>
        </w:tc>
        <w:tc>
          <w:tcPr>
            <w:tcW w:w="236" w:type="dxa"/>
            <w:vAlign w:val="bottom"/>
          </w:tcPr>
          <w:p w14:paraId="61B93A19" w14:textId="77777777" w:rsidR="007C4E27" w:rsidRPr="00494247" w:rsidRDefault="007C4E27" w:rsidP="007C4E2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9F6B08B" w14:textId="77777777" w:rsidR="007C4E27" w:rsidRPr="00720702" w:rsidRDefault="007C4E27" w:rsidP="007C4E2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20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1,839,683.73 </w:t>
            </w:r>
          </w:p>
        </w:tc>
      </w:tr>
      <w:tr w:rsidR="00720702" w:rsidRPr="00494247" w14:paraId="32BC49C7" w14:textId="77777777" w:rsidTr="00720702">
        <w:trPr>
          <w:trHeight w:val="181"/>
        </w:trPr>
        <w:tc>
          <w:tcPr>
            <w:tcW w:w="3492" w:type="dxa"/>
          </w:tcPr>
          <w:p w14:paraId="456601F8" w14:textId="77777777" w:rsidR="00720702" w:rsidRPr="00494247" w:rsidRDefault="00720702" w:rsidP="00720702">
            <w:pPr>
              <w:spacing w:line="240" w:lineRule="auto"/>
              <w:ind w:left="124" w:hanging="12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เงินฝากธนาคารประเภทเงินฝากประจำ 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66716A" w14:textId="77777777" w:rsidR="00720702" w:rsidRPr="00494247" w:rsidRDefault="007C4E27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</w:rPr>
              <w:t>487.29</w:t>
            </w:r>
          </w:p>
        </w:tc>
        <w:tc>
          <w:tcPr>
            <w:tcW w:w="236" w:type="dxa"/>
            <w:vAlign w:val="bottom"/>
          </w:tcPr>
          <w:p w14:paraId="7619E60B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9B1B9F" w14:textId="77777777" w:rsidR="00720702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7F84B2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4A07">
              <w:rPr>
                <w:rFonts w:ascii="Angsana New" w:hAnsi="Angsana New"/>
                <w:color w:val="000000"/>
                <w:sz w:val="30"/>
                <w:szCs w:val="30"/>
              </w:rPr>
              <w:t xml:space="preserve"> 30,411.40 </w:t>
            </w:r>
          </w:p>
        </w:tc>
        <w:tc>
          <w:tcPr>
            <w:tcW w:w="283" w:type="dxa"/>
          </w:tcPr>
          <w:p w14:paraId="361263A7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A85BFFA" w14:textId="77777777" w:rsidR="00720702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7822D081" w14:textId="77777777" w:rsidR="007C4E27" w:rsidRPr="00494247" w:rsidRDefault="007C4E27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30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E2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487.29</w:t>
            </w:r>
          </w:p>
        </w:tc>
        <w:tc>
          <w:tcPr>
            <w:tcW w:w="236" w:type="dxa"/>
            <w:vAlign w:val="bottom"/>
          </w:tcPr>
          <w:p w14:paraId="6AA5DA46" w14:textId="77777777" w:rsidR="00720702" w:rsidRPr="00494247" w:rsidRDefault="00720702" w:rsidP="0072070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7B3A18B" w14:textId="77777777" w:rsidR="00720702" w:rsidRPr="00720702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20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  <w:p w14:paraId="414943D6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20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30,411.40 </w:t>
            </w:r>
          </w:p>
        </w:tc>
      </w:tr>
      <w:tr w:rsidR="00720702" w:rsidRPr="00494247" w14:paraId="1AD7AC53" w14:textId="77777777" w:rsidTr="00720702">
        <w:trPr>
          <w:trHeight w:val="149"/>
        </w:trPr>
        <w:tc>
          <w:tcPr>
            <w:tcW w:w="3492" w:type="dxa"/>
          </w:tcPr>
          <w:p w14:paraId="7C671362" w14:textId="77777777" w:rsidR="00720702" w:rsidRPr="00494247" w:rsidRDefault="00720702" w:rsidP="007207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5F8A5E" w14:textId="77777777" w:rsidR="00720702" w:rsidRPr="001220AA" w:rsidRDefault="007C4E27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22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56</w:t>
            </w:r>
            <w:r w:rsidRPr="001220A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22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779</w:t>
            </w:r>
            <w:r w:rsidRPr="001220A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22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443.55</w:t>
            </w:r>
          </w:p>
        </w:tc>
        <w:tc>
          <w:tcPr>
            <w:tcW w:w="236" w:type="dxa"/>
            <w:vAlign w:val="bottom"/>
          </w:tcPr>
          <w:p w14:paraId="014C040E" w14:textId="77777777" w:rsidR="00720702" w:rsidRPr="00FB7C83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C4440A3" w14:textId="77777777" w:rsidR="00720702" w:rsidRPr="00FB7C83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25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36,836,543.01</w:t>
            </w:r>
          </w:p>
        </w:tc>
        <w:tc>
          <w:tcPr>
            <w:tcW w:w="283" w:type="dxa"/>
          </w:tcPr>
          <w:p w14:paraId="417085DB" w14:textId="77777777" w:rsidR="00720702" w:rsidRPr="00FB7C83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C034B" w14:textId="77777777" w:rsidR="00720702" w:rsidRPr="00FB7C83" w:rsidRDefault="007C4E27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E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53</w:t>
            </w:r>
            <w:r w:rsidRPr="007C4E2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E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243</w:t>
            </w:r>
            <w:r w:rsidRPr="007C4E2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E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816.33</w:t>
            </w:r>
          </w:p>
        </w:tc>
        <w:tc>
          <w:tcPr>
            <w:tcW w:w="236" w:type="dxa"/>
            <w:vAlign w:val="bottom"/>
          </w:tcPr>
          <w:p w14:paraId="71A71AD3" w14:textId="77777777" w:rsidR="00720702" w:rsidRPr="00FB7C83" w:rsidRDefault="00720702" w:rsidP="0072070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32BD14E7" w14:textId="77777777" w:rsidR="00720702" w:rsidRPr="00720702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207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32,088,636.80</w:t>
            </w:r>
          </w:p>
        </w:tc>
      </w:tr>
    </w:tbl>
    <w:p w14:paraId="5EFAADCA" w14:textId="77777777" w:rsidR="004A59CA" w:rsidRDefault="004A59CA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51E9FCB7" w14:textId="77777777" w:rsidR="003A66D8" w:rsidRDefault="003A66D8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1890EC9F" w14:textId="77777777" w:rsidR="00DA6C3E" w:rsidRDefault="00DA6C3E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0AD25812" w14:textId="77777777" w:rsidR="00DA6C3E" w:rsidRDefault="00DA6C3E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428968E1" w14:textId="77777777" w:rsidR="003132B9" w:rsidRDefault="00E97697" w:rsidP="00DA6C3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0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284"/>
        <w:gridCol w:w="1418"/>
        <w:gridCol w:w="284"/>
        <w:gridCol w:w="1417"/>
        <w:gridCol w:w="236"/>
        <w:gridCol w:w="1469"/>
        <w:gridCol w:w="6"/>
      </w:tblGrid>
      <w:tr w:rsidR="003A66D8" w:rsidRPr="00494247" w14:paraId="5D191195" w14:textId="77777777" w:rsidTr="003A66D8">
        <w:tc>
          <w:tcPr>
            <w:tcW w:w="3492" w:type="dxa"/>
          </w:tcPr>
          <w:p w14:paraId="2C895E60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CF64C2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D49F13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AE7A878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36D424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8" w:type="dxa"/>
            <w:gridSpan w:val="4"/>
          </w:tcPr>
          <w:p w14:paraId="06754D0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03B395DE" w14:textId="77777777" w:rsidTr="003A66D8">
        <w:trPr>
          <w:gridAfter w:val="1"/>
          <w:wAfter w:w="6" w:type="dxa"/>
        </w:trPr>
        <w:tc>
          <w:tcPr>
            <w:tcW w:w="3492" w:type="dxa"/>
          </w:tcPr>
          <w:p w14:paraId="25C46DA1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7BAE6D8F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DAE105E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3"/>
            <w:tcBorders>
              <w:bottom w:val="single" w:sz="4" w:space="0" w:color="auto"/>
            </w:tcBorders>
          </w:tcPr>
          <w:p w14:paraId="49B6C515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6D8" w:rsidRPr="00494247" w14:paraId="778CA17F" w14:textId="77777777" w:rsidTr="003A66D8">
        <w:trPr>
          <w:gridAfter w:val="1"/>
          <w:wAfter w:w="6" w:type="dxa"/>
        </w:trPr>
        <w:tc>
          <w:tcPr>
            <w:tcW w:w="3492" w:type="dxa"/>
          </w:tcPr>
          <w:p w14:paraId="1B8913F5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CF5B38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20702">
              <w:rPr>
                <w:szCs w:val="2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EB5C8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4A1B3C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20702">
              <w:rPr>
                <w:color w:val="000000"/>
                <w:szCs w:val="26"/>
              </w:rPr>
              <w:t>2</w:t>
            </w:r>
          </w:p>
        </w:tc>
        <w:tc>
          <w:tcPr>
            <w:tcW w:w="284" w:type="dxa"/>
          </w:tcPr>
          <w:p w14:paraId="2F03A55D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9EBAF16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20702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A8B1B7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5FB68156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20702">
              <w:rPr>
                <w:color w:val="000000"/>
                <w:szCs w:val="26"/>
              </w:rPr>
              <w:t>2</w:t>
            </w:r>
          </w:p>
        </w:tc>
      </w:tr>
      <w:tr w:rsidR="003A66D8" w:rsidRPr="00494247" w14:paraId="0DF8C8EC" w14:textId="77777777" w:rsidTr="003A66D8">
        <w:trPr>
          <w:gridAfter w:val="1"/>
          <w:wAfter w:w="6" w:type="dxa"/>
          <w:trHeight w:val="203"/>
        </w:trPr>
        <w:tc>
          <w:tcPr>
            <w:tcW w:w="3492" w:type="dxa"/>
          </w:tcPr>
          <w:p w14:paraId="691C7C7F" w14:textId="77777777" w:rsidR="003A66D8" w:rsidRPr="00494247" w:rsidRDefault="003A66D8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E0FB9E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2189F4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FB64044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CC3663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F4AF4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2FB6E6C" w14:textId="77777777"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2C801C5" w14:textId="77777777" w:rsidR="003A66D8" w:rsidRPr="00494247" w:rsidRDefault="003A66D8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7CEE" w:rsidRPr="00494247" w14:paraId="72495A29" w14:textId="77777777" w:rsidTr="00687762">
        <w:trPr>
          <w:gridAfter w:val="1"/>
          <w:wAfter w:w="6" w:type="dxa"/>
          <w:trHeight w:val="203"/>
        </w:trPr>
        <w:tc>
          <w:tcPr>
            <w:tcW w:w="3492" w:type="dxa"/>
          </w:tcPr>
          <w:p w14:paraId="1C40BDDC" w14:textId="77777777" w:rsidR="00577CEE" w:rsidRPr="00494247" w:rsidRDefault="00577CEE" w:rsidP="00577CE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7AC05644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13,956.55 </w:t>
            </w:r>
          </w:p>
        </w:tc>
        <w:tc>
          <w:tcPr>
            <w:tcW w:w="284" w:type="dxa"/>
            <w:vAlign w:val="bottom"/>
          </w:tcPr>
          <w:p w14:paraId="3FBA7B7E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20764C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8674689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D09B23D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514,930.85 </w:t>
            </w:r>
          </w:p>
        </w:tc>
        <w:tc>
          <w:tcPr>
            <w:tcW w:w="236" w:type="dxa"/>
            <w:vAlign w:val="bottom"/>
          </w:tcPr>
          <w:p w14:paraId="1807980B" w14:textId="77777777" w:rsidR="00577CEE" w:rsidRPr="00494247" w:rsidRDefault="00577CEE" w:rsidP="00577C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76609537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262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100.03</w:t>
            </w:r>
          </w:p>
        </w:tc>
      </w:tr>
      <w:tr w:rsidR="00577CEE" w:rsidRPr="00494247" w14:paraId="38E61BF9" w14:textId="77777777" w:rsidTr="00687762">
        <w:trPr>
          <w:gridAfter w:val="1"/>
          <w:wAfter w:w="6" w:type="dxa"/>
          <w:trHeight w:val="203"/>
        </w:trPr>
        <w:tc>
          <w:tcPr>
            <w:tcW w:w="3492" w:type="dxa"/>
          </w:tcPr>
          <w:p w14:paraId="0314C86A" w14:textId="77777777" w:rsidR="00577CEE" w:rsidRPr="00494247" w:rsidRDefault="00577CEE" w:rsidP="00577CE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17" w:type="dxa"/>
          </w:tcPr>
          <w:p w14:paraId="4F59452D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101,890,465.20 </w:t>
            </w:r>
          </w:p>
        </w:tc>
        <w:tc>
          <w:tcPr>
            <w:tcW w:w="284" w:type="dxa"/>
            <w:vAlign w:val="bottom"/>
          </w:tcPr>
          <w:p w14:paraId="2EBFB1CF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B15103E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90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381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231.19</w:t>
            </w:r>
          </w:p>
        </w:tc>
        <w:tc>
          <w:tcPr>
            <w:tcW w:w="284" w:type="dxa"/>
          </w:tcPr>
          <w:p w14:paraId="421CDD49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8620D4A" w14:textId="77777777" w:rsidR="00577CEE" w:rsidRPr="0068086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101,890,465.20 </w:t>
            </w:r>
          </w:p>
        </w:tc>
        <w:tc>
          <w:tcPr>
            <w:tcW w:w="236" w:type="dxa"/>
            <w:vAlign w:val="center"/>
          </w:tcPr>
          <w:p w14:paraId="14A4AC92" w14:textId="77777777" w:rsidR="00577CEE" w:rsidRPr="00494247" w:rsidRDefault="00577CEE" w:rsidP="00577C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0C7D2AF8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90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381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231.19</w:t>
            </w:r>
          </w:p>
        </w:tc>
      </w:tr>
      <w:tr w:rsidR="00577CEE" w:rsidRPr="00494247" w14:paraId="426BAC15" w14:textId="77777777" w:rsidTr="00687762">
        <w:trPr>
          <w:gridAfter w:val="1"/>
          <w:wAfter w:w="6" w:type="dxa"/>
          <w:trHeight w:val="203"/>
        </w:trPr>
        <w:tc>
          <w:tcPr>
            <w:tcW w:w="3492" w:type="dxa"/>
          </w:tcPr>
          <w:p w14:paraId="6ECBFBEA" w14:textId="77777777" w:rsidR="00577CEE" w:rsidRPr="00494247" w:rsidRDefault="00577CEE" w:rsidP="00577CE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8C45C2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>(2,329,602.04)</w:t>
            </w:r>
          </w:p>
        </w:tc>
        <w:tc>
          <w:tcPr>
            <w:tcW w:w="284" w:type="dxa"/>
            <w:vAlign w:val="bottom"/>
          </w:tcPr>
          <w:p w14:paraId="7A5CDFCA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02510D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(1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757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212.39)</w:t>
            </w:r>
          </w:p>
        </w:tc>
        <w:tc>
          <w:tcPr>
            <w:tcW w:w="284" w:type="dxa"/>
          </w:tcPr>
          <w:p w14:paraId="6BEC458C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235064A" w14:textId="77777777" w:rsidR="00577CEE" w:rsidRPr="0068086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(2,329,602.04)</w:t>
            </w:r>
          </w:p>
        </w:tc>
        <w:tc>
          <w:tcPr>
            <w:tcW w:w="236" w:type="dxa"/>
            <w:vAlign w:val="center"/>
          </w:tcPr>
          <w:p w14:paraId="273F3D98" w14:textId="77777777" w:rsidR="00577CEE" w:rsidRPr="00494247" w:rsidRDefault="00577CEE" w:rsidP="00577C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ABB99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(1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757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212.39)</w:t>
            </w:r>
          </w:p>
        </w:tc>
      </w:tr>
      <w:tr w:rsidR="00577CEE" w:rsidRPr="00494247" w14:paraId="76CF252B" w14:textId="77777777" w:rsidTr="00687762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14:paraId="37B570C1" w14:textId="77777777" w:rsidR="00577CEE" w:rsidRPr="00494247" w:rsidRDefault="00577CEE" w:rsidP="00577CE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B36EC2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99,574,819.71 </w:t>
            </w:r>
          </w:p>
        </w:tc>
        <w:tc>
          <w:tcPr>
            <w:tcW w:w="284" w:type="dxa"/>
          </w:tcPr>
          <w:p w14:paraId="6CACEFBA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7597F3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624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018.80</w:t>
            </w:r>
          </w:p>
        </w:tc>
        <w:tc>
          <w:tcPr>
            <w:tcW w:w="284" w:type="dxa"/>
          </w:tcPr>
          <w:p w14:paraId="575315F9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EE35A" w14:textId="77777777" w:rsidR="00577CEE" w:rsidRPr="0068086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100,075,794.01 </w:t>
            </w:r>
          </w:p>
        </w:tc>
        <w:tc>
          <w:tcPr>
            <w:tcW w:w="236" w:type="dxa"/>
            <w:vAlign w:val="center"/>
          </w:tcPr>
          <w:p w14:paraId="03E4AAC6" w14:textId="77777777" w:rsidR="00577CEE" w:rsidRPr="00494247" w:rsidRDefault="00577CEE" w:rsidP="00577C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0E72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886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118.83</w:t>
            </w:r>
          </w:p>
        </w:tc>
      </w:tr>
      <w:tr w:rsidR="00720702" w:rsidRPr="00494247" w14:paraId="3D52BC8D" w14:textId="77777777" w:rsidTr="003A66D8">
        <w:trPr>
          <w:gridAfter w:val="1"/>
          <w:wAfter w:w="6" w:type="dxa"/>
          <w:trHeight w:val="149"/>
        </w:trPr>
        <w:tc>
          <w:tcPr>
            <w:tcW w:w="3492" w:type="dxa"/>
          </w:tcPr>
          <w:p w14:paraId="03D1E945" w14:textId="77777777" w:rsidR="00720702" w:rsidRPr="00494247" w:rsidRDefault="00720702" w:rsidP="0072070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EEBF47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02CDE03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4DDD0D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A260BE5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337AB" w14:textId="77777777" w:rsidR="00720702" w:rsidRPr="0068086E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09B6F1E" w14:textId="77777777" w:rsidR="00720702" w:rsidRPr="00494247" w:rsidRDefault="00720702" w:rsidP="00720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56029D20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77CEE" w:rsidRPr="00494247" w14:paraId="20D54AB0" w14:textId="77777777" w:rsidTr="00720702">
        <w:trPr>
          <w:gridAfter w:val="1"/>
          <w:wAfter w:w="6" w:type="dxa"/>
          <w:trHeight w:val="149"/>
        </w:trPr>
        <w:tc>
          <w:tcPr>
            <w:tcW w:w="3492" w:type="dxa"/>
          </w:tcPr>
          <w:p w14:paraId="2A184497" w14:textId="77777777" w:rsidR="00577CEE" w:rsidRPr="00494247" w:rsidRDefault="00577CEE" w:rsidP="00577CE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0C26C2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8,432,074.32 </w:t>
            </w:r>
          </w:p>
        </w:tc>
        <w:tc>
          <w:tcPr>
            <w:tcW w:w="284" w:type="dxa"/>
          </w:tcPr>
          <w:p w14:paraId="6D37820B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584C83A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 xml:space="preserve">7,285,090.17 </w:t>
            </w:r>
          </w:p>
        </w:tc>
        <w:tc>
          <w:tcPr>
            <w:tcW w:w="284" w:type="dxa"/>
          </w:tcPr>
          <w:p w14:paraId="52020D4B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C4E73D" w14:textId="77777777" w:rsidR="00577CEE" w:rsidRPr="00577CE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6,726,096.68 </w:t>
            </w:r>
          </w:p>
        </w:tc>
        <w:tc>
          <w:tcPr>
            <w:tcW w:w="236" w:type="dxa"/>
            <w:vAlign w:val="center"/>
          </w:tcPr>
          <w:p w14:paraId="23E7E5B4" w14:textId="77777777" w:rsidR="00577CEE" w:rsidRPr="00494247" w:rsidRDefault="00577CEE" w:rsidP="00577C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263FC5E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 xml:space="preserve">3,711,979.85 </w:t>
            </w:r>
          </w:p>
        </w:tc>
      </w:tr>
      <w:tr w:rsidR="00577CEE" w:rsidRPr="00494247" w14:paraId="16BB66CA" w14:textId="77777777" w:rsidTr="00720702">
        <w:trPr>
          <w:gridAfter w:val="1"/>
          <w:wAfter w:w="6" w:type="dxa"/>
          <w:trHeight w:val="149"/>
        </w:trPr>
        <w:tc>
          <w:tcPr>
            <w:tcW w:w="3492" w:type="dxa"/>
          </w:tcPr>
          <w:p w14:paraId="319EFFAE" w14:textId="77777777" w:rsidR="00577CEE" w:rsidRPr="00494247" w:rsidRDefault="00577CEE" w:rsidP="00577CE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2070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ภาษีเงินได้นิติบุคลจ่ายล่วงหน้า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C38376" w14:textId="77777777" w:rsidR="00577CEE" w:rsidRPr="0068086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2,255,176.65 </w:t>
            </w:r>
          </w:p>
        </w:tc>
        <w:tc>
          <w:tcPr>
            <w:tcW w:w="284" w:type="dxa"/>
          </w:tcPr>
          <w:p w14:paraId="56972A1F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037C274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 xml:space="preserve">2,255,176.65 </w:t>
            </w:r>
          </w:p>
        </w:tc>
        <w:tc>
          <w:tcPr>
            <w:tcW w:w="284" w:type="dxa"/>
          </w:tcPr>
          <w:p w14:paraId="762B91C9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84CE53" w14:textId="77777777" w:rsidR="00577CEE" w:rsidRPr="00577CE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2,030,845.41 </w:t>
            </w:r>
          </w:p>
        </w:tc>
        <w:tc>
          <w:tcPr>
            <w:tcW w:w="236" w:type="dxa"/>
            <w:vAlign w:val="center"/>
          </w:tcPr>
          <w:p w14:paraId="01EC0339" w14:textId="77777777" w:rsidR="00577CEE" w:rsidRPr="00494247" w:rsidRDefault="00577CEE" w:rsidP="00577C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5644569B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 xml:space="preserve">2,030,845.41 </w:t>
            </w:r>
          </w:p>
        </w:tc>
      </w:tr>
      <w:tr w:rsidR="009356DB" w:rsidRPr="00494247" w14:paraId="464F6D2C" w14:textId="77777777" w:rsidTr="00DB1E68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14:paraId="2E6322E2" w14:textId="77777777" w:rsidR="009356DB" w:rsidRPr="009356DB" w:rsidRDefault="009356DB" w:rsidP="009356DB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56D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356D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  <w:r w:rsidRPr="009356DB">
              <w:rPr>
                <w:rFonts w:ascii="Angsana New" w:hAnsi="Angsana New"/>
                <w:sz w:val="30"/>
                <w:szCs w:val="30"/>
              </w:rPr>
              <w:t>-</w:t>
            </w:r>
            <w:r w:rsidRPr="009356D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E073A" w14:textId="77777777" w:rsidR="009356DB" w:rsidRPr="00494247" w:rsidRDefault="009356DB" w:rsidP="009356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>1,564,053.72</w:t>
            </w:r>
          </w:p>
        </w:tc>
        <w:tc>
          <w:tcPr>
            <w:tcW w:w="284" w:type="dxa"/>
          </w:tcPr>
          <w:p w14:paraId="62A80EB7" w14:textId="77777777" w:rsidR="009356DB" w:rsidRPr="00494247" w:rsidRDefault="009356DB" w:rsidP="009356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44969BB" w14:textId="77777777" w:rsidR="009356DB" w:rsidRPr="00494247" w:rsidRDefault="009356DB" w:rsidP="009356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F6A104F" w14:textId="77777777" w:rsidR="009356DB" w:rsidRPr="00494247" w:rsidRDefault="009356DB" w:rsidP="009356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009DAF" w14:textId="77777777" w:rsidR="009356DB" w:rsidRPr="00577CEE" w:rsidRDefault="009356DB" w:rsidP="009356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>1,683,397.99</w:t>
            </w:r>
          </w:p>
        </w:tc>
        <w:tc>
          <w:tcPr>
            <w:tcW w:w="236" w:type="dxa"/>
            <w:vAlign w:val="center"/>
          </w:tcPr>
          <w:p w14:paraId="59AE2D7F" w14:textId="77777777" w:rsidR="009356DB" w:rsidRPr="00494247" w:rsidRDefault="009356DB" w:rsidP="009356D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A1442B2" w14:textId="77777777" w:rsidR="009356DB" w:rsidRPr="00494247" w:rsidRDefault="009356DB" w:rsidP="009356D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77CEE" w:rsidRPr="00494247" w14:paraId="7D1F736F" w14:textId="77777777" w:rsidTr="004E769B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14:paraId="701C07E6" w14:textId="77777777" w:rsidR="00577CEE" w:rsidRPr="00494247" w:rsidRDefault="00577CEE" w:rsidP="00577CE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67F75D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1,680,538.62 </w:t>
            </w:r>
          </w:p>
        </w:tc>
        <w:tc>
          <w:tcPr>
            <w:tcW w:w="284" w:type="dxa"/>
            <w:shd w:val="clear" w:color="auto" w:fill="auto"/>
          </w:tcPr>
          <w:p w14:paraId="7589B1E1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79F1C2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 xml:space="preserve">903,649.35 </w:t>
            </w:r>
          </w:p>
        </w:tc>
        <w:tc>
          <w:tcPr>
            <w:tcW w:w="284" w:type="dxa"/>
            <w:shd w:val="clear" w:color="auto" w:fill="auto"/>
          </w:tcPr>
          <w:p w14:paraId="673C8467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B056F6" w14:textId="77777777" w:rsidR="00577CEE" w:rsidRPr="00577CE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1,508,688.71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04D24A" w14:textId="77777777" w:rsidR="00577CEE" w:rsidRPr="00494247" w:rsidRDefault="00577CEE" w:rsidP="00577C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4B044031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 xml:space="preserve">760,484.89 </w:t>
            </w:r>
          </w:p>
        </w:tc>
      </w:tr>
      <w:tr w:rsidR="00577CEE" w:rsidRPr="00494247" w14:paraId="56C9B90A" w14:textId="77777777" w:rsidTr="00720702">
        <w:trPr>
          <w:gridAfter w:val="1"/>
          <w:wAfter w:w="6" w:type="dxa"/>
          <w:trHeight w:val="149"/>
        </w:trPr>
        <w:tc>
          <w:tcPr>
            <w:tcW w:w="3492" w:type="dxa"/>
          </w:tcPr>
          <w:p w14:paraId="3A9C6F26" w14:textId="77777777" w:rsidR="00577CEE" w:rsidRPr="00494247" w:rsidRDefault="00577CEE" w:rsidP="00577CE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0C82B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>(1,801,592.35)</w:t>
            </w:r>
          </w:p>
        </w:tc>
        <w:tc>
          <w:tcPr>
            <w:tcW w:w="284" w:type="dxa"/>
          </w:tcPr>
          <w:p w14:paraId="01EBD86A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FDA163A" w14:textId="77777777" w:rsidR="00577CEE" w:rsidRPr="006F5D9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>(1,801,592.35)</w:t>
            </w:r>
          </w:p>
        </w:tc>
        <w:tc>
          <w:tcPr>
            <w:tcW w:w="284" w:type="dxa"/>
          </w:tcPr>
          <w:p w14:paraId="7C937FFE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22AB6" w14:textId="77777777" w:rsidR="00577CEE" w:rsidRPr="00577CE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36" w:type="dxa"/>
            <w:vAlign w:val="center"/>
          </w:tcPr>
          <w:p w14:paraId="054D5047" w14:textId="77777777" w:rsidR="00577CEE" w:rsidRPr="00494247" w:rsidRDefault="00577CEE" w:rsidP="00577C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020D6433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</w:tr>
      <w:tr w:rsidR="00577CEE" w:rsidRPr="00494247" w14:paraId="5100937B" w14:textId="77777777" w:rsidTr="00720702">
        <w:trPr>
          <w:gridAfter w:val="1"/>
          <w:wAfter w:w="6" w:type="dxa"/>
          <w:trHeight w:val="149"/>
        </w:trPr>
        <w:tc>
          <w:tcPr>
            <w:tcW w:w="3492" w:type="dxa"/>
          </w:tcPr>
          <w:p w14:paraId="13CC9D8A" w14:textId="77777777" w:rsidR="00577CEE" w:rsidRPr="00494247" w:rsidRDefault="00577CEE" w:rsidP="00577CE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466A4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12,130,250.96 </w:t>
            </w:r>
          </w:p>
        </w:tc>
        <w:tc>
          <w:tcPr>
            <w:tcW w:w="284" w:type="dxa"/>
          </w:tcPr>
          <w:p w14:paraId="28A25B33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18126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 xml:space="preserve">8,642,323.82 </w:t>
            </w:r>
          </w:p>
        </w:tc>
        <w:tc>
          <w:tcPr>
            <w:tcW w:w="284" w:type="dxa"/>
          </w:tcPr>
          <w:p w14:paraId="241495E7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78593" w14:textId="77777777" w:rsidR="00577CEE" w:rsidRPr="00577CEE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7CEE">
              <w:rPr>
                <w:rFonts w:ascii="Angsana New" w:hAnsi="Angsana New"/>
                <w:color w:val="000000"/>
                <w:sz w:val="30"/>
                <w:szCs w:val="30"/>
              </w:rPr>
              <w:t xml:space="preserve">11,792,085.99 </w:t>
            </w:r>
          </w:p>
        </w:tc>
        <w:tc>
          <w:tcPr>
            <w:tcW w:w="236" w:type="dxa"/>
            <w:vAlign w:val="center"/>
          </w:tcPr>
          <w:p w14:paraId="355C3D42" w14:textId="77777777" w:rsidR="00577CEE" w:rsidRPr="00494247" w:rsidRDefault="00577CEE" w:rsidP="00577C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6D330" w14:textId="77777777" w:rsidR="00577CEE" w:rsidRPr="0049424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07F5">
              <w:rPr>
                <w:rFonts w:ascii="Angsana New" w:hAnsi="Angsana New"/>
                <w:color w:val="000000"/>
                <w:sz w:val="30"/>
                <w:szCs w:val="30"/>
              </w:rPr>
              <w:t xml:space="preserve">6,346,367.35 </w:t>
            </w:r>
          </w:p>
        </w:tc>
      </w:tr>
      <w:tr w:rsidR="00577CEE" w:rsidRPr="00494247" w14:paraId="44079227" w14:textId="77777777" w:rsidTr="00720702">
        <w:trPr>
          <w:gridAfter w:val="1"/>
          <w:wAfter w:w="6" w:type="dxa"/>
          <w:trHeight w:val="149"/>
        </w:trPr>
        <w:tc>
          <w:tcPr>
            <w:tcW w:w="3492" w:type="dxa"/>
            <w:vAlign w:val="center"/>
          </w:tcPr>
          <w:p w14:paraId="1E26B49F" w14:textId="77777777" w:rsidR="00577CEE" w:rsidRPr="009E4803" w:rsidRDefault="00577CEE" w:rsidP="00577C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9E4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BF08F" w14:textId="77777777" w:rsidR="00577CEE" w:rsidRPr="007C4E2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E2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111,705,070.67 </w:t>
            </w:r>
          </w:p>
        </w:tc>
        <w:tc>
          <w:tcPr>
            <w:tcW w:w="284" w:type="dxa"/>
            <w:vAlign w:val="bottom"/>
          </w:tcPr>
          <w:p w14:paraId="6F786BA6" w14:textId="77777777" w:rsidR="00577CEE" w:rsidRPr="00FB7C83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6A701" w14:textId="77777777" w:rsidR="00577CEE" w:rsidRPr="00FB7C83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97,266,342.62 </w:t>
            </w:r>
          </w:p>
        </w:tc>
        <w:tc>
          <w:tcPr>
            <w:tcW w:w="284" w:type="dxa"/>
            <w:vAlign w:val="bottom"/>
          </w:tcPr>
          <w:p w14:paraId="5501BA30" w14:textId="77777777" w:rsidR="00577CEE" w:rsidRPr="00FB7C83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0A1C6" w14:textId="77777777" w:rsidR="00577CEE" w:rsidRPr="007C4E27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E2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111,867,880.00 </w:t>
            </w:r>
          </w:p>
        </w:tc>
        <w:tc>
          <w:tcPr>
            <w:tcW w:w="236" w:type="dxa"/>
            <w:vAlign w:val="bottom"/>
          </w:tcPr>
          <w:p w14:paraId="365AF6B5" w14:textId="77777777" w:rsidR="00577CEE" w:rsidRPr="00FB7C83" w:rsidRDefault="00577CEE" w:rsidP="00577C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7460F" w14:textId="77777777" w:rsidR="00577CEE" w:rsidRPr="00FB7C83" w:rsidRDefault="00577CEE" w:rsidP="00577CE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907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95,232,486.18 </w:t>
            </w:r>
          </w:p>
        </w:tc>
      </w:tr>
    </w:tbl>
    <w:p w14:paraId="717EC0CD" w14:textId="77777777" w:rsidR="00E41B43" w:rsidRPr="00E41B43" w:rsidRDefault="00E41B43" w:rsidP="00E41B43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6B76220" w14:textId="77777777" w:rsidR="0076023E" w:rsidRPr="00533250" w:rsidRDefault="0076023E" w:rsidP="00E41B43">
      <w:pPr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533250">
        <w:rPr>
          <w:rFonts w:ascii="Angsana New" w:hAnsi="Angsana New"/>
          <w:sz w:val="30"/>
          <w:szCs w:val="30"/>
          <w:cs/>
        </w:rPr>
        <w:t>ก</w:t>
      </w:r>
      <w:r w:rsidR="00E97697" w:rsidRPr="0053325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3325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3C1D98" w14:textId="77777777" w:rsidR="00E41B43" w:rsidRDefault="00E41B43" w:rsidP="00E41B4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42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1"/>
        <w:gridCol w:w="1417"/>
        <w:gridCol w:w="283"/>
        <w:gridCol w:w="1418"/>
        <w:gridCol w:w="283"/>
        <w:gridCol w:w="1418"/>
        <w:gridCol w:w="236"/>
        <w:gridCol w:w="1465"/>
      </w:tblGrid>
      <w:tr w:rsidR="003A66D8" w:rsidRPr="00494247" w14:paraId="657D5B63" w14:textId="77777777" w:rsidTr="003A66D8">
        <w:tc>
          <w:tcPr>
            <w:tcW w:w="2901" w:type="dxa"/>
            <w:shd w:val="clear" w:color="auto" w:fill="auto"/>
          </w:tcPr>
          <w:p w14:paraId="7148445B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7345B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46D55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1739D02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B5B424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70B3F04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4AE7B213" w14:textId="77777777" w:rsidTr="003A66D8">
        <w:tc>
          <w:tcPr>
            <w:tcW w:w="2901" w:type="dxa"/>
            <w:shd w:val="clear" w:color="auto" w:fill="auto"/>
          </w:tcPr>
          <w:p w14:paraId="1527C420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319BCD54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120D0D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92406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6D8" w:rsidRPr="00494247" w14:paraId="78A042A9" w14:textId="77777777" w:rsidTr="003A66D8">
        <w:tc>
          <w:tcPr>
            <w:tcW w:w="2901" w:type="dxa"/>
            <w:shd w:val="clear" w:color="auto" w:fill="auto"/>
          </w:tcPr>
          <w:p w14:paraId="35A77013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3835554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20702">
              <w:rPr>
                <w:szCs w:val="2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6D5BD9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694FB3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20702">
              <w:rPr>
                <w:color w:val="000000"/>
                <w:szCs w:val="26"/>
              </w:rPr>
              <w:t>2</w:t>
            </w:r>
          </w:p>
        </w:tc>
        <w:tc>
          <w:tcPr>
            <w:tcW w:w="283" w:type="dxa"/>
          </w:tcPr>
          <w:p w14:paraId="392364E3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230A8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20702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9716ED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68885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20702">
              <w:rPr>
                <w:color w:val="000000"/>
                <w:szCs w:val="26"/>
              </w:rPr>
              <w:t>2</w:t>
            </w:r>
          </w:p>
        </w:tc>
      </w:tr>
      <w:tr w:rsidR="005B2396" w:rsidRPr="00494247" w14:paraId="1B0DF873" w14:textId="77777777" w:rsidTr="0068086E">
        <w:trPr>
          <w:trHeight w:val="203"/>
        </w:trPr>
        <w:tc>
          <w:tcPr>
            <w:tcW w:w="2901" w:type="dxa"/>
            <w:shd w:val="clear" w:color="auto" w:fill="auto"/>
          </w:tcPr>
          <w:p w14:paraId="372A4043" w14:textId="77777777" w:rsidR="005B2396" w:rsidRPr="00494247" w:rsidRDefault="005B2396" w:rsidP="005B239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00F59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51,192,461.77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89AE57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AF1ED63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831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062.94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2CC821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679AC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51,350,666.42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7693AC" w14:textId="77777777" w:rsidR="005B2396" w:rsidRPr="00494247" w:rsidRDefault="005B2396" w:rsidP="005B239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60C25AC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37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020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275.52</w:t>
            </w:r>
          </w:p>
        </w:tc>
      </w:tr>
      <w:tr w:rsidR="005B2396" w:rsidRPr="00494247" w14:paraId="101263A1" w14:textId="77777777" w:rsidTr="0068086E">
        <w:trPr>
          <w:trHeight w:val="203"/>
        </w:trPr>
        <w:tc>
          <w:tcPr>
            <w:tcW w:w="2901" w:type="dxa"/>
            <w:shd w:val="clear" w:color="auto" w:fill="auto"/>
          </w:tcPr>
          <w:p w14:paraId="020119C4" w14:textId="77777777" w:rsidR="005B2396" w:rsidRPr="00494247" w:rsidRDefault="005B2396" w:rsidP="005B239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461A57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6D66E8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311A107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65B8613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335C65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6C7231" w14:textId="77777777" w:rsidR="005B2396" w:rsidRPr="00494247" w:rsidRDefault="005B2396" w:rsidP="005B239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465CA65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2396" w:rsidRPr="00494247" w14:paraId="33718D69" w14:textId="77777777" w:rsidTr="00720702">
        <w:trPr>
          <w:trHeight w:val="203"/>
        </w:trPr>
        <w:tc>
          <w:tcPr>
            <w:tcW w:w="2901" w:type="dxa"/>
            <w:shd w:val="clear" w:color="auto" w:fill="auto"/>
          </w:tcPr>
          <w:p w14:paraId="2C84D049" w14:textId="77777777" w:rsidR="005B2396" w:rsidRPr="00494247" w:rsidRDefault="005B2396" w:rsidP="005B239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74E37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43,403,403.38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C0A20C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B1568D2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42,488,413.96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631E8D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97CE07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43,746,173.03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C7D555" w14:textId="77777777" w:rsidR="005B2396" w:rsidRPr="00494247" w:rsidRDefault="005B2396" w:rsidP="005B239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7500235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42,561,301.41 </w:t>
            </w:r>
          </w:p>
        </w:tc>
      </w:tr>
      <w:tr w:rsidR="005B2396" w:rsidRPr="00494247" w14:paraId="21E83A2B" w14:textId="77777777" w:rsidTr="00720702">
        <w:trPr>
          <w:trHeight w:val="203"/>
        </w:trPr>
        <w:tc>
          <w:tcPr>
            <w:tcW w:w="2901" w:type="dxa"/>
            <w:shd w:val="clear" w:color="auto" w:fill="auto"/>
          </w:tcPr>
          <w:p w14:paraId="264ACD0A" w14:textId="77777777" w:rsidR="005B2396" w:rsidRPr="00494247" w:rsidRDefault="005B2396" w:rsidP="005B239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8AE95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2,954,497.71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83E5B93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B4C0141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9,274,541.90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D8CED6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83D8BD" w14:textId="77777777" w:rsidR="005B2396" w:rsidRPr="0068086E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2,954,497.71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1E7AD8" w14:textId="77777777" w:rsidR="005B2396" w:rsidRPr="00494247" w:rsidRDefault="005B2396" w:rsidP="005B239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E5B5C14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9,274,541.90 </w:t>
            </w:r>
          </w:p>
        </w:tc>
      </w:tr>
      <w:tr w:rsidR="005B2396" w:rsidRPr="00494247" w14:paraId="01A43D32" w14:textId="77777777" w:rsidTr="00720702">
        <w:trPr>
          <w:trHeight w:val="149"/>
        </w:trPr>
        <w:tc>
          <w:tcPr>
            <w:tcW w:w="2901" w:type="dxa"/>
            <w:shd w:val="clear" w:color="auto" w:fill="auto"/>
          </w:tcPr>
          <w:p w14:paraId="650C415C" w14:textId="77777777" w:rsidR="005B2396" w:rsidRPr="00494247" w:rsidRDefault="005B2396" w:rsidP="005B239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345A0A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2,702,682.33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6EEF86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E7C2DE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79,060.08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2B9AA9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D92154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2,702,682.33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E08ED9" w14:textId="77777777" w:rsidR="005B2396" w:rsidRPr="00494247" w:rsidRDefault="005B2396" w:rsidP="005B239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1D4F413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79,060.08 </w:t>
            </w:r>
          </w:p>
        </w:tc>
      </w:tr>
      <w:tr w:rsidR="005B2396" w:rsidRPr="00494247" w14:paraId="0991274C" w14:textId="77777777" w:rsidTr="00720702">
        <w:trPr>
          <w:trHeight w:val="149"/>
        </w:trPr>
        <w:tc>
          <w:tcPr>
            <w:tcW w:w="2901" w:type="dxa"/>
            <w:shd w:val="clear" w:color="auto" w:fill="auto"/>
          </w:tcPr>
          <w:p w14:paraId="14CC54CC" w14:textId="77777777" w:rsidR="005B2396" w:rsidRPr="00494247" w:rsidRDefault="005B2396" w:rsidP="005B239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DE156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1,651,376.56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1A93AB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9FED3F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1,708,152.31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5D79D4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A217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1,651,376.56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B231BC" w14:textId="77777777" w:rsidR="005B2396" w:rsidRPr="00494247" w:rsidRDefault="005B2396" w:rsidP="005B239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492AC9EB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1,708,152.31 </w:t>
            </w:r>
          </w:p>
        </w:tc>
      </w:tr>
      <w:tr w:rsidR="005B2396" w:rsidRPr="00494247" w14:paraId="11BA5971" w14:textId="77777777" w:rsidTr="00720702">
        <w:trPr>
          <w:trHeight w:val="149"/>
        </w:trPr>
        <w:tc>
          <w:tcPr>
            <w:tcW w:w="2901" w:type="dxa"/>
            <w:shd w:val="clear" w:color="auto" w:fill="auto"/>
          </w:tcPr>
          <w:p w14:paraId="209D49CE" w14:textId="77777777" w:rsidR="005B2396" w:rsidRPr="00494247" w:rsidRDefault="005B2396" w:rsidP="005B239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52A58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101,904,421.75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D648E3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B6FAEB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90,381,231.19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EC4C3AB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336BD" w14:textId="77777777" w:rsidR="005B2396" w:rsidRPr="0068086E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102,405,396.05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A7AC4F" w14:textId="77777777" w:rsidR="005B2396" w:rsidRPr="00494247" w:rsidRDefault="005B2396" w:rsidP="005B239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289F64A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90,643,331.22 </w:t>
            </w:r>
          </w:p>
        </w:tc>
      </w:tr>
      <w:tr w:rsidR="005B2396" w:rsidRPr="00494247" w14:paraId="1A4ED4FF" w14:textId="77777777" w:rsidTr="0068086E">
        <w:trPr>
          <w:trHeight w:val="149"/>
        </w:trPr>
        <w:tc>
          <w:tcPr>
            <w:tcW w:w="2901" w:type="dxa"/>
            <w:shd w:val="clear" w:color="auto" w:fill="auto"/>
          </w:tcPr>
          <w:p w14:paraId="3505EE63" w14:textId="77777777" w:rsidR="005B2396" w:rsidRPr="00494247" w:rsidRDefault="005B2396" w:rsidP="005B239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7177E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>(2,329,602.04)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6D1A36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E935080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(1,757,212.39)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8411E6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AF5E66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>(2,329,602.04)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C55196" w14:textId="77777777" w:rsidR="005B2396" w:rsidRPr="00494247" w:rsidRDefault="005B2396" w:rsidP="005B239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7D7BBDD" w14:textId="77777777" w:rsidR="005B2396" w:rsidRPr="00494247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>(1,757,212.39)</w:t>
            </w:r>
          </w:p>
        </w:tc>
      </w:tr>
      <w:tr w:rsidR="005B2396" w:rsidRPr="00494247" w14:paraId="4EBF4E24" w14:textId="77777777" w:rsidTr="0068086E">
        <w:trPr>
          <w:trHeight w:val="149"/>
        </w:trPr>
        <w:tc>
          <w:tcPr>
            <w:tcW w:w="2901" w:type="dxa"/>
            <w:shd w:val="clear" w:color="auto" w:fill="auto"/>
          </w:tcPr>
          <w:p w14:paraId="5D4DE798" w14:textId="77777777" w:rsidR="005B2396" w:rsidRPr="00926A2B" w:rsidRDefault="005B2396" w:rsidP="005B239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A2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A8B76" w14:textId="77777777" w:rsidR="005B2396" w:rsidRPr="00926A2B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99,574,819.71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84EE27" w14:textId="77777777" w:rsidR="005B2396" w:rsidRPr="00926A2B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14888" w14:textId="77777777" w:rsidR="005B2396" w:rsidRPr="00926A2B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88,624,018.80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382E45" w14:textId="77777777" w:rsidR="005B2396" w:rsidRPr="00926A2B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3F4FF" w14:textId="77777777" w:rsidR="005B2396" w:rsidRPr="00926A2B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396">
              <w:rPr>
                <w:rFonts w:ascii="Angsana New" w:hAnsi="Angsana New"/>
                <w:color w:val="000000"/>
                <w:sz w:val="30"/>
                <w:szCs w:val="30"/>
              </w:rPr>
              <w:t xml:space="preserve">100,075,794.01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EA8BB8" w14:textId="77777777" w:rsidR="005B2396" w:rsidRPr="00926A2B" w:rsidRDefault="005B2396" w:rsidP="005B239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C459" w14:textId="77777777" w:rsidR="005B2396" w:rsidRPr="00926A2B" w:rsidRDefault="005B2396" w:rsidP="005B23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</w:rPr>
              <w:t xml:space="preserve">88,886,118.83 </w:t>
            </w:r>
          </w:p>
        </w:tc>
      </w:tr>
    </w:tbl>
    <w:p w14:paraId="1C25A3AE" w14:textId="77777777" w:rsidR="003A66D8" w:rsidRPr="00E41B43" w:rsidRDefault="003A66D8" w:rsidP="00E41B4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6B051390" w14:textId="77777777" w:rsidR="00DA6C3E" w:rsidRDefault="00DA6C3E" w:rsidP="00DA6C3E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CCC74D9" w14:textId="77777777" w:rsidR="009356DB" w:rsidRDefault="009356DB" w:rsidP="00DA6C3E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AAB744A" w14:textId="77777777" w:rsidR="004A5132" w:rsidRPr="00AC69F6" w:rsidRDefault="004A5132" w:rsidP="00DA6C3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  <w:r w:rsidR="00AD6A01" w:rsidRPr="00AC69F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4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814369" w:rsidRPr="00494247" w14:paraId="47806FDA" w14:textId="77777777" w:rsidTr="00296CD8">
        <w:tc>
          <w:tcPr>
            <w:tcW w:w="2835" w:type="dxa"/>
          </w:tcPr>
          <w:p w14:paraId="6E98EAFC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7BB6E9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5021A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CE8A38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9959F7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261D277B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494247" w14:paraId="139E98BA" w14:textId="77777777" w:rsidTr="0068086E">
        <w:trPr>
          <w:gridAfter w:val="1"/>
          <w:wAfter w:w="10" w:type="dxa"/>
        </w:trPr>
        <w:tc>
          <w:tcPr>
            <w:tcW w:w="2835" w:type="dxa"/>
          </w:tcPr>
          <w:p w14:paraId="254FD3B1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0278EA72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3C6D347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14:paraId="2DA45005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369" w:rsidRPr="00494247" w14:paraId="46213FA2" w14:textId="77777777" w:rsidTr="0068086E">
        <w:tc>
          <w:tcPr>
            <w:tcW w:w="2835" w:type="dxa"/>
          </w:tcPr>
          <w:p w14:paraId="4655C0EE" w14:textId="77777777" w:rsidR="00814369" w:rsidRPr="00494247" w:rsidRDefault="00814369" w:rsidP="0081436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2D74E7D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296CD8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EAFE0E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A214775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296CD8">
              <w:rPr>
                <w:color w:val="000000"/>
                <w:szCs w:val="26"/>
              </w:rPr>
              <w:t>2</w:t>
            </w:r>
          </w:p>
        </w:tc>
        <w:tc>
          <w:tcPr>
            <w:tcW w:w="284" w:type="dxa"/>
          </w:tcPr>
          <w:p w14:paraId="19BF54C2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5C23569D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296CD8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BEB175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AA8F9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296CD8">
              <w:rPr>
                <w:color w:val="000000"/>
                <w:szCs w:val="26"/>
              </w:rPr>
              <w:t>2</w:t>
            </w:r>
          </w:p>
        </w:tc>
      </w:tr>
      <w:tr w:rsidR="00613CA0" w:rsidRPr="00494247" w14:paraId="7AF26668" w14:textId="77777777" w:rsidTr="00687762">
        <w:trPr>
          <w:trHeight w:val="203"/>
        </w:trPr>
        <w:tc>
          <w:tcPr>
            <w:tcW w:w="2835" w:type="dxa"/>
          </w:tcPr>
          <w:p w14:paraId="04930857" w14:textId="77777777" w:rsidR="00613CA0" w:rsidRPr="00494247" w:rsidRDefault="00613CA0" w:rsidP="00613C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3A6F5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76,469,404.32 </w:t>
            </w:r>
          </w:p>
        </w:tc>
        <w:tc>
          <w:tcPr>
            <w:tcW w:w="236" w:type="dxa"/>
          </w:tcPr>
          <w:p w14:paraId="6218C511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4D02A0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74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055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552.18</w:t>
            </w:r>
          </w:p>
        </w:tc>
        <w:tc>
          <w:tcPr>
            <w:tcW w:w="284" w:type="dxa"/>
          </w:tcPr>
          <w:p w14:paraId="046AB215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0C3E9025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</w:rPr>
              <w:t xml:space="preserve">68,763,763.91 </w:t>
            </w:r>
          </w:p>
        </w:tc>
        <w:tc>
          <w:tcPr>
            <w:tcW w:w="236" w:type="dxa"/>
            <w:vAlign w:val="center"/>
          </w:tcPr>
          <w:p w14:paraId="572C9DFA" w14:textId="77777777" w:rsidR="00613CA0" w:rsidRPr="00494247" w:rsidRDefault="00613CA0" w:rsidP="00613C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65B5650C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68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541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640.35</w:t>
            </w:r>
          </w:p>
        </w:tc>
      </w:tr>
      <w:tr w:rsidR="00613CA0" w:rsidRPr="00494247" w14:paraId="5EF22994" w14:textId="77777777" w:rsidTr="00687762">
        <w:trPr>
          <w:trHeight w:val="203"/>
        </w:trPr>
        <w:tc>
          <w:tcPr>
            <w:tcW w:w="2835" w:type="dxa"/>
          </w:tcPr>
          <w:p w14:paraId="404F96F2" w14:textId="77777777" w:rsidR="00613CA0" w:rsidRPr="00613CA0" w:rsidRDefault="00613CA0" w:rsidP="00613C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5EA2CC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1,438,185.78 </w:t>
            </w:r>
          </w:p>
        </w:tc>
        <w:tc>
          <w:tcPr>
            <w:tcW w:w="236" w:type="dxa"/>
          </w:tcPr>
          <w:p w14:paraId="719840A0" w14:textId="77777777" w:rsidR="00613CA0" w:rsidRPr="00613CA0" w:rsidRDefault="00613CA0" w:rsidP="00613C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14:paraId="78F43621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13C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BCD8181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shd w:val="clear" w:color="auto" w:fill="auto"/>
          </w:tcPr>
          <w:p w14:paraId="25EE12E6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</w:rPr>
              <w:t xml:space="preserve">1,438,185.78 </w:t>
            </w:r>
          </w:p>
        </w:tc>
        <w:tc>
          <w:tcPr>
            <w:tcW w:w="236" w:type="dxa"/>
            <w:vAlign w:val="center"/>
          </w:tcPr>
          <w:p w14:paraId="3957BDA6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gridSpan w:val="2"/>
          </w:tcPr>
          <w:p w14:paraId="761356B4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13C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13CA0" w:rsidRPr="00494247" w14:paraId="175F5CFF" w14:textId="77777777" w:rsidTr="00687762">
        <w:trPr>
          <w:trHeight w:val="203"/>
        </w:trPr>
        <w:tc>
          <w:tcPr>
            <w:tcW w:w="2835" w:type="dxa"/>
          </w:tcPr>
          <w:p w14:paraId="0B320C14" w14:textId="77777777" w:rsidR="00613CA0" w:rsidRPr="00494247" w:rsidRDefault="00613CA0" w:rsidP="00613C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0611AB" w14:textId="77777777" w:rsidR="00613CA0" w:rsidRPr="0068086E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26,506,268.74 </w:t>
            </w:r>
          </w:p>
        </w:tc>
        <w:tc>
          <w:tcPr>
            <w:tcW w:w="236" w:type="dxa"/>
            <w:shd w:val="clear" w:color="auto" w:fill="auto"/>
          </w:tcPr>
          <w:p w14:paraId="75E07BA6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FF487CA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D5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72,500,348.28</w:t>
            </w:r>
          </w:p>
        </w:tc>
        <w:tc>
          <w:tcPr>
            <w:tcW w:w="284" w:type="dxa"/>
          </w:tcPr>
          <w:p w14:paraId="230A2D39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58759934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</w:rPr>
              <w:t xml:space="preserve">27,356,809.33 </w:t>
            </w:r>
          </w:p>
        </w:tc>
        <w:tc>
          <w:tcPr>
            <w:tcW w:w="236" w:type="dxa"/>
            <w:vAlign w:val="center"/>
          </w:tcPr>
          <w:p w14:paraId="32835441" w14:textId="77777777" w:rsidR="00613CA0" w:rsidRPr="00494247" w:rsidRDefault="00613CA0" w:rsidP="00613C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73441ED2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73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368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878.62</w:t>
            </w:r>
          </w:p>
        </w:tc>
      </w:tr>
      <w:tr w:rsidR="00613CA0" w:rsidRPr="00494247" w14:paraId="474B7765" w14:textId="77777777" w:rsidTr="00687762">
        <w:trPr>
          <w:trHeight w:val="203"/>
        </w:trPr>
        <w:tc>
          <w:tcPr>
            <w:tcW w:w="2835" w:type="dxa"/>
          </w:tcPr>
          <w:p w14:paraId="407F5C1B" w14:textId="77777777" w:rsidR="00613CA0" w:rsidRPr="00494247" w:rsidRDefault="00613CA0" w:rsidP="00613C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FD5DDC" w14:textId="77777777" w:rsidR="00613CA0" w:rsidRPr="0068086E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76,715,558.75 </w:t>
            </w:r>
          </w:p>
        </w:tc>
        <w:tc>
          <w:tcPr>
            <w:tcW w:w="236" w:type="dxa"/>
            <w:shd w:val="clear" w:color="auto" w:fill="auto"/>
          </w:tcPr>
          <w:p w14:paraId="4306A9E6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1B0A276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33,042,227.33 </w:t>
            </w:r>
          </w:p>
        </w:tc>
        <w:tc>
          <w:tcPr>
            <w:tcW w:w="284" w:type="dxa"/>
          </w:tcPr>
          <w:p w14:paraId="205574C4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096D4C43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</w:rPr>
              <w:t xml:space="preserve">75,507,883.55 </w:t>
            </w:r>
          </w:p>
        </w:tc>
        <w:tc>
          <w:tcPr>
            <w:tcW w:w="236" w:type="dxa"/>
            <w:vAlign w:val="center"/>
          </w:tcPr>
          <w:p w14:paraId="41135DA3" w14:textId="77777777" w:rsidR="00613CA0" w:rsidRPr="00494247" w:rsidRDefault="00613CA0" w:rsidP="00613C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1EFC1201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706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144.55</w:t>
            </w:r>
          </w:p>
        </w:tc>
      </w:tr>
      <w:tr w:rsidR="00613CA0" w:rsidRPr="00494247" w14:paraId="4C5CEED5" w14:textId="77777777" w:rsidTr="00687762">
        <w:trPr>
          <w:trHeight w:val="181"/>
        </w:trPr>
        <w:tc>
          <w:tcPr>
            <w:tcW w:w="2835" w:type="dxa"/>
          </w:tcPr>
          <w:p w14:paraId="35303F06" w14:textId="77777777" w:rsidR="00613CA0" w:rsidRPr="00494247" w:rsidRDefault="00613CA0" w:rsidP="00613C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งานระหว่างติดตั้ง-โครงการ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EEA126" w14:textId="77777777" w:rsidR="00613CA0" w:rsidRPr="0068086E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2,192,386.69 </w:t>
            </w:r>
          </w:p>
        </w:tc>
        <w:tc>
          <w:tcPr>
            <w:tcW w:w="236" w:type="dxa"/>
            <w:shd w:val="clear" w:color="auto" w:fill="auto"/>
          </w:tcPr>
          <w:p w14:paraId="5BA8EBB8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A67E588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997,968.59 </w:t>
            </w:r>
          </w:p>
        </w:tc>
        <w:tc>
          <w:tcPr>
            <w:tcW w:w="284" w:type="dxa"/>
          </w:tcPr>
          <w:p w14:paraId="7EDD7DA0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122960A2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</w:rPr>
              <w:t xml:space="preserve">2,192,386.69 </w:t>
            </w:r>
          </w:p>
        </w:tc>
        <w:tc>
          <w:tcPr>
            <w:tcW w:w="236" w:type="dxa"/>
            <w:vAlign w:val="center"/>
          </w:tcPr>
          <w:p w14:paraId="586CE3EB" w14:textId="77777777" w:rsidR="00613CA0" w:rsidRPr="00494247" w:rsidRDefault="00613CA0" w:rsidP="00613C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647089A2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997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19F2">
              <w:rPr>
                <w:rFonts w:ascii="Angsana New" w:hAnsi="Angsana New"/>
                <w:color w:val="000000"/>
                <w:sz w:val="30"/>
                <w:szCs w:val="30"/>
                <w:cs/>
              </w:rPr>
              <w:t>968.59</w:t>
            </w:r>
          </w:p>
        </w:tc>
      </w:tr>
      <w:tr w:rsidR="00613CA0" w:rsidRPr="00494247" w14:paraId="42F6061A" w14:textId="77777777" w:rsidTr="00687762">
        <w:trPr>
          <w:trHeight w:val="181"/>
        </w:trPr>
        <w:tc>
          <w:tcPr>
            <w:tcW w:w="2835" w:type="dxa"/>
          </w:tcPr>
          <w:p w14:paraId="24433932" w14:textId="77777777" w:rsidR="00613CA0" w:rsidRPr="00494247" w:rsidRDefault="00613CA0" w:rsidP="00613C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1F60882" w14:textId="77777777" w:rsidR="00613CA0" w:rsidRPr="0068086E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183,321,804.28 </w:t>
            </w:r>
          </w:p>
        </w:tc>
        <w:tc>
          <w:tcPr>
            <w:tcW w:w="236" w:type="dxa"/>
          </w:tcPr>
          <w:p w14:paraId="16B138CC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7DCAE39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D5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180,596,096.38</w:t>
            </w:r>
          </w:p>
        </w:tc>
        <w:tc>
          <w:tcPr>
            <w:tcW w:w="284" w:type="dxa"/>
          </w:tcPr>
          <w:p w14:paraId="58147874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245DD960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</w:rPr>
              <w:t xml:space="preserve">175,259,029.26 </w:t>
            </w:r>
          </w:p>
        </w:tc>
        <w:tc>
          <w:tcPr>
            <w:tcW w:w="236" w:type="dxa"/>
            <w:vAlign w:val="center"/>
          </w:tcPr>
          <w:p w14:paraId="3F690C8B" w14:textId="77777777" w:rsidR="00613CA0" w:rsidRPr="00494247" w:rsidRDefault="00613CA0" w:rsidP="00613C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3C131414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</w:rPr>
              <w:t xml:space="preserve">174,614,632.11 </w:t>
            </w:r>
          </w:p>
        </w:tc>
      </w:tr>
      <w:tr w:rsidR="00613CA0" w:rsidRPr="00494247" w14:paraId="0E8EDD38" w14:textId="77777777" w:rsidTr="00687762">
        <w:trPr>
          <w:trHeight w:val="181"/>
        </w:trPr>
        <w:tc>
          <w:tcPr>
            <w:tcW w:w="2835" w:type="dxa"/>
          </w:tcPr>
          <w:p w14:paraId="7354EE2E" w14:textId="77777777" w:rsidR="00613CA0" w:rsidRPr="00494247" w:rsidRDefault="00613CA0" w:rsidP="00613C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4259A4" w14:textId="77777777" w:rsidR="00613CA0" w:rsidRPr="0068086E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(22,152,598.67)</w:t>
            </w:r>
          </w:p>
        </w:tc>
        <w:tc>
          <w:tcPr>
            <w:tcW w:w="236" w:type="dxa"/>
          </w:tcPr>
          <w:p w14:paraId="3875B707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FB6834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(24,320,567.11)</w:t>
            </w:r>
          </w:p>
        </w:tc>
        <w:tc>
          <w:tcPr>
            <w:tcW w:w="284" w:type="dxa"/>
          </w:tcPr>
          <w:p w14:paraId="45D95281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3D3F00DF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</w:rPr>
              <w:t>(21,226,264.01)</w:t>
            </w:r>
          </w:p>
        </w:tc>
        <w:tc>
          <w:tcPr>
            <w:tcW w:w="236" w:type="dxa"/>
            <w:vAlign w:val="center"/>
          </w:tcPr>
          <w:p w14:paraId="351134F8" w14:textId="77777777" w:rsidR="00613CA0" w:rsidRPr="00494247" w:rsidRDefault="00613CA0" w:rsidP="00613C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7029CC48" w14:textId="77777777" w:rsidR="00613CA0" w:rsidRPr="00494247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19F2">
              <w:rPr>
                <w:rFonts w:ascii="Angsana New" w:hAnsi="Angsana New"/>
                <w:color w:val="000000"/>
                <w:sz w:val="30"/>
                <w:szCs w:val="30"/>
              </w:rPr>
              <w:t>(23,394,232.45)</w:t>
            </w:r>
          </w:p>
        </w:tc>
      </w:tr>
      <w:tr w:rsidR="00613CA0" w:rsidRPr="00494247" w14:paraId="4E893399" w14:textId="77777777" w:rsidTr="00687762">
        <w:trPr>
          <w:trHeight w:val="149"/>
        </w:trPr>
        <w:tc>
          <w:tcPr>
            <w:tcW w:w="2835" w:type="dxa"/>
          </w:tcPr>
          <w:p w14:paraId="19C978F3" w14:textId="77777777" w:rsidR="00613CA0" w:rsidRPr="00494247" w:rsidRDefault="00613CA0" w:rsidP="00613CA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1C051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161,169,205.61 </w:t>
            </w:r>
          </w:p>
        </w:tc>
        <w:tc>
          <w:tcPr>
            <w:tcW w:w="236" w:type="dxa"/>
          </w:tcPr>
          <w:p w14:paraId="4CABCC8D" w14:textId="77777777" w:rsidR="00613CA0" w:rsidRPr="00FB7C83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5D310FD" w14:textId="77777777" w:rsidR="00613CA0" w:rsidRPr="00FB7C83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D0D5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156,275,529.27</w:t>
            </w:r>
          </w:p>
        </w:tc>
        <w:tc>
          <w:tcPr>
            <w:tcW w:w="284" w:type="dxa"/>
          </w:tcPr>
          <w:p w14:paraId="3D3FBCF6" w14:textId="77777777" w:rsidR="00613CA0" w:rsidRPr="00FB7C83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0F75E" w14:textId="77777777" w:rsidR="00613CA0" w:rsidRPr="00613CA0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13C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154,032,765.25 </w:t>
            </w:r>
          </w:p>
        </w:tc>
        <w:tc>
          <w:tcPr>
            <w:tcW w:w="236" w:type="dxa"/>
            <w:vAlign w:val="center"/>
          </w:tcPr>
          <w:p w14:paraId="445EAE5C" w14:textId="77777777" w:rsidR="00613CA0" w:rsidRPr="00FB7C83" w:rsidRDefault="00613CA0" w:rsidP="00613C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53D7C2" w14:textId="77777777" w:rsidR="00613CA0" w:rsidRPr="00FB7C83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907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151,220,399.66 </w:t>
            </w:r>
          </w:p>
        </w:tc>
      </w:tr>
    </w:tbl>
    <w:p w14:paraId="008D53D2" w14:textId="77777777" w:rsidR="00AC69F6" w:rsidRDefault="00AC69F6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8D54D98" w14:textId="77777777" w:rsidR="00296CD8" w:rsidRPr="00DB1E68" w:rsidRDefault="00296CD8" w:rsidP="00DA6C3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B1E68">
        <w:rPr>
          <w:rFonts w:ascii="Angsana New" w:hAnsi="Angsana New" w:hint="cs"/>
          <w:b/>
          <w:bCs/>
          <w:sz w:val="30"/>
          <w:szCs w:val="30"/>
          <w:cs/>
        </w:rPr>
        <w:t>เงินลงทุนเผื่อขาย</w:t>
      </w:r>
      <w:r w:rsidRPr="00DB1E6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4523B" w:rsidRPr="00DB1E68">
        <w:rPr>
          <w:rFonts w:ascii="Angsana New" w:hAnsi="Angsana New"/>
          <w:b/>
          <w:bCs/>
          <w:sz w:val="30"/>
          <w:szCs w:val="30"/>
          <w:lang w:val="en-US"/>
        </w:rPr>
        <w:t xml:space="preserve">/ </w:t>
      </w:r>
      <w:r w:rsidR="00C4523B" w:rsidRPr="00DB1E68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296CD8" w:rsidRPr="00494247" w14:paraId="66253E84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3A0EA3CD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5EAEBDC5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B327A6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04F987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56B02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15472A0F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14:paraId="19E37471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3DDC2937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22605F6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BF862F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198B8E6C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296CD8" w:rsidRPr="003A66D8" w14:paraId="243DCE99" w14:textId="77777777" w:rsidTr="00FF4A18">
        <w:tc>
          <w:tcPr>
            <w:tcW w:w="3060" w:type="dxa"/>
          </w:tcPr>
          <w:p w14:paraId="45F6D729" w14:textId="77777777" w:rsidR="00296CD8" w:rsidRPr="00494247" w:rsidRDefault="00296CD8" w:rsidP="00296C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9A91E02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57F0EB99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508B2140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048777D5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5C0CE937" w14:textId="77777777" w:rsidR="00296CD8" w:rsidRPr="00A74434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5BBDB7" w14:textId="77777777" w:rsidR="00296CD8" w:rsidRPr="00A74434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A1469" w14:textId="77777777" w:rsidR="00296CD8" w:rsidRPr="00A74434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2562</w:t>
            </w:r>
          </w:p>
        </w:tc>
      </w:tr>
      <w:tr w:rsidR="00DB1E68" w:rsidRPr="003A66D8" w14:paraId="75E04A94" w14:textId="77777777" w:rsidTr="00236253">
        <w:tc>
          <w:tcPr>
            <w:tcW w:w="5940" w:type="dxa"/>
            <w:gridSpan w:val="4"/>
          </w:tcPr>
          <w:p w14:paraId="722B7DE0" w14:textId="77777777" w:rsidR="00DB1E68" w:rsidRDefault="00DB1E68" w:rsidP="00DB1E68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Cs w:val="26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เงินลงทุนเผื่อ</w:t>
            </w:r>
            <w:r w:rsidRPr="00DB1E68">
              <w:rPr>
                <w:color w:val="000000"/>
                <w:sz w:val="30"/>
                <w:szCs w:val="30"/>
                <w:cs/>
              </w:rPr>
              <w:t>ขาย / 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0988E05B" w14:textId="77777777" w:rsidR="00DB1E68" w:rsidRPr="003A66D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313BEC6" w14:textId="77777777" w:rsidR="00DB1E68" w:rsidRPr="00023E09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078AA938" w14:textId="77777777" w:rsidR="00DB1E68" w:rsidRPr="003A66D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6D8A8369" w14:textId="77777777" w:rsidR="00DB1E6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296CD8" w:rsidRPr="00494247" w14:paraId="5D5264EC" w14:textId="77777777" w:rsidTr="00FF4A18">
        <w:trPr>
          <w:trHeight w:val="203"/>
        </w:trPr>
        <w:tc>
          <w:tcPr>
            <w:tcW w:w="3060" w:type="dxa"/>
          </w:tcPr>
          <w:p w14:paraId="3899FE49" w14:textId="77777777" w:rsidR="00296CD8" w:rsidRPr="00494247" w:rsidRDefault="00296CD8" w:rsidP="00E13752">
            <w:pPr>
              <w:pStyle w:val="MacroText"/>
              <w:numPr>
                <w:ilvl w:val="0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shd w:val="clear" w:color="auto" w:fill="auto"/>
          </w:tcPr>
          <w:p w14:paraId="06BD0D5E" w14:textId="77777777" w:rsidR="00296CD8" w:rsidRPr="00494247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B67045" w14:textId="77777777" w:rsidR="00296CD8" w:rsidRPr="00494247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AFDC57A" w14:textId="77777777" w:rsidR="00296CD8" w:rsidRPr="00494247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8DE549" w14:textId="77777777" w:rsidR="00296CD8" w:rsidRPr="00494247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2070D" w14:textId="77777777" w:rsidR="00296CD8" w:rsidRPr="007A6708" w:rsidRDefault="000F6C5B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6C5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107</w:t>
            </w:r>
            <w:r w:rsidRPr="000F6C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F6C5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203</w:t>
            </w:r>
            <w:r w:rsidRPr="000F6C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F6C5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076.75</w:t>
            </w:r>
          </w:p>
        </w:tc>
        <w:tc>
          <w:tcPr>
            <w:tcW w:w="236" w:type="dxa"/>
            <w:vAlign w:val="center"/>
          </w:tcPr>
          <w:p w14:paraId="1CF535FF" w14:textId="77777777" w:rsidR="00296CD8" w:rsidRPr="00494247" w:rsidRDefault="00296CD8" w:rsidP="00296C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06253AEE" w14:textId="77777777" w:rsidR="00296CD8" w:rsidRPr="00494247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106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605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2424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887.76</w:t>
            </w:r>
          </w:p>
        </w:tc>
      </w:tr>
      <w:tr w:rsidR="00296CD8" w:rsidRPr="00E0072E" w14:paraId="4DF1F2D9" w14:textId="77777777" w:rsidTr="00FF4A18">
        <w:trPr>
          <w:trHeight w:val="203"/>
        </w:trPr>
        <w:tc>
          <w:tcPr>
            <w:tcW w:w="3060" w:type="dxa"/>
          </w:tcPr>
          <w:p w14:paraId="3CF68EDF" w14:textId="77777777" w:rsidR="00296CD8" w:rsidRPr="00E0072E" w:rsidRDefault="00296CD8" w:rsidP="00296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7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59D3D262" w14:textId="77777777" w:rsidR="00296CD8" w:rsidRPr="00E0072E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E3ADD7B" w14:textId="77777777" w:rsidR="00296CD8" w:rsidRPr="00E0072E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34F9665" w14:textId="77777777" w:rsidR="00296CD8" w:rsidRPr="00E0072E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496AF2" w14:textId="77777777" w:rsidR="00296CD8" w:rsidRPr="00E0072E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89FF9" w14:textId="77777777" w:rsidR="00296CD8" w:rsidRPr="00E0072E" w:rsidRDefault="000F6C5B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6C5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107</w:t>
            </w:r>
            <w:r w:rsidRPr="000F6C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F6C5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203</w:t>
            </w:r>
            <w:r w:rsidRPr="000F6C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F6C5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076.75</w:t>
            </w:r>
          </w:p>
        </w:tc>
        <w:tc>
          <w:tcPr>
            <w:tcW w:w="236" w:type="dxa"/>
            <w:vAlign w:val="center"/>
          </w:tcPr>
          <w:p w14:paraId="403E2066" w14:textId="77777777" w:rsidR="00296CD8" w:rsidRPr="00E0072E" w:rsidRDefault="00296CD8" w:rsidP="00296C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6DB628" w14:textId="77777777" w:rsidR="00296CD8" w:rsidRPr="00E0072E" w:rsidRDefault="00296CD8" w:rsidP="00296C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42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106</w:t>
            </w:r>
            <w:r w:rsidRPr="005242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605</w:t>
            </w:r>
            <w:r w:rsidRPr="005242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242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887.76</w:t>
            </w:r>
          </w:p>
        </w:tc>
      </w:tr>
    </w:tbl>
    <w:p w14:paraId="55FE5243" w14:textId="77777777" w:rsidR="00296CD8" w:rsidRDefault="00296CD8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0D55A9">
        <w:rPr>
          <w:rFonts w:ascii="Angsana New" w:hAnsi="Angsana New"/>
          <w:sz w:val="30"/>
          <w:szCs w:val="30"/>
          <w:cs/>
          <w:lang w:val="en-US"/>
        </w:rPr>
        <w:t>การวิเคราะห์เงินลงทุนเผื่อขาย</w:t>
      </w:r>
      <w:r w:rsidR="00DB1E68">
        <w:rPr>
          <w:rFonts w:ascii="Angsana New" w:hAnsi="Angsana New"/>
          <w:sz w:val="30"/>
          <w:szCs w:val="30"/>
          <w:lang w:val="en-US"/>
        </w:rPr>
        <w:t xml:space="preserve"> </w:t>
      </w:r>
      <w:r w:rsidR="00DB1E68" w:rsidRPr="00DB1E68">
        <w:rPr>
          <w:rFonts w:ascii="Angsana New" w:hAnsi="Angsana New"/>
          <w:color w:val="000000"/>
          <w:sz w:val="30"/>
          <w:szCs w:val="30"/>
          <w:cs/>
        </w:rPr>
        <w:t>/ สินทรัพย์ทางการเงินไม่หมุนเวียนอื่น</w:t>
      </w:r>
      <w:r w:rsidR="00DB1E68">
        <w:rPr>
          <w:rFonts w:ascii="Angsana New" w:hAnsi="Angsana New"/>
          <w:color w:val="000000"/>
          <w:sz w:val="30"/>
          <w:szCs w:val="30"/>
        </w:rPr>
        <w:t xml:space="preserve"> </w:t>
      </w:r>
      <w:r w:rsidRPr="000D55A9">
        <w:rPr>
          <w:rFonts w:ascii="Angsana New" w:hAnsi="Angsana New"/>
          <w:sz w:val="30"/>
          <w:szCs w:val="30"/>
          <w:cs/>
          <w:lang w:val="en-US"/>
        </w:rPr>
        <w:t>แสดงดังนี้</w:t>
      </w:r>
    </w:p>
    <w:tbl>
      <w:tblPr>
        <w:tblW w:w="98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296CD8" w:rsidRPr="00494247" w14:paraId="4A0FBB62" w14:textId="77777777" w:rsidTr="00FF4A18">
        <w:tc>
          <w:tcPr>
            <w:tcW w:w="3060" w:type="dxa"/>
          </w:tcPr>
          <w:p w14:paraId="18A6AF9B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AB89ED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D720EA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016865B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B2D0043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086FF4D1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14:paraId="10443347" w14:textId="77777777" w:rsidTr="00FF4A18">
        <w:trPr>
          <w:gridAfter w:val="1"/>
          <w:wAfter w:w="10" w:type="dxa"/>
        </w:trPr>
        <w:tc>
          <w:tcPr>
            <w:tcW w:w="3060" w:type="dxa"/>
          </w:tcPr>
          <w:p w14:paraId="5894870D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7" w:type="dxa"/>
            <w:gridSpan w:val="7"/>
            <w:tcBorders>
              <w:bottom w:val="single" w:sz="4" w:space="0" w:color="auto"/>
            </w:tcBorders>
          </w:tcPr>
          <w:p w14:paraId="550DDF81" w14:textId="77777777" w:rsidR="00296CD8" w:rsidRPr="00E94C7F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CD8" w:rsidRPr="003A66D8" w14:paraId="6DB9A5AE" w14:textId="77777777" w:rsidTr="00FF4A18">
        <w:tc>
          <w:tcPr>
            <w:tcW w:w="3060" w:type="dxa"/>
          </w:tcPr>
          <w:p w14:paraId="236FF559" w14:textId="77777777"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2426E9" w14:textId="77777777" w:rsidR="00296CD8" w:rsidRPr="00E94C7F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96CD8">
              <w:rPr>
                <w:sz w:val="30"/>
                <w:szCs w:val="30"/>
              </w:rPr>
              <w:t xml:space="preserve">31 </w:t>
            </w:r>
            <w:r w:rsidRPr="00296CD8">
              <w:rPr>
                <w:sz w:val="30"/>
                <w:szCs w:val="30"/>
                <w:cs/>
              </w:rPr>
              <w:t xml:space="preserve">มีนาคม </w:t>
            </w:r>
            <w:r w:rsidRPr="00296CD8">
              <w:rPr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1AF56860" w14:textId="77777777" w:rsidR="00296CD8" w:rsidRPr="00E94C7F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B1F966" w14:textId="77777777" w:rsidR="00296CD8" w:rsidRPr="00E94C7F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96CD8">
              <w:rPr>
                <w:sz w:val="30"/>
                <w:szCs w:val="30"/>
              </w:rPr>
              <w:t xml:space="preserve">31 </w:t>
            </w:r>
            <w:r w:rsidRPr="00296CD8">
              <w:rPr>
                <w:sz w:val="30"/>
                <w:szCs w:val="30"/>
                <w:cs/>
              </w:rPr>
              <w:t xml:space="preserve">ธันวาคม </w:t>
            </w:r>
            <w:r w:rsidRPr="00296CD8">
              <w:rPr>
                <w:sz w:val="30"/>
                <w:szCs w:val="30"/>
              </w:rPr>
              <w:t>2562</w:t>
            </w:r>
          </w:p>
        </w:tc>
      </w:tr>
      <w:tr w:rsidR="00296CD8" w:rsidRPr="003A66D8" w14:paraId="3F9EC8D0" w14:textId="77777777" w:rsidTr="00FF4A18">
        <w:tc>
          <w:tcPr>
            <w:tcW w:w="3060" w:type="dxa"/>
          </w:tcPr>
          <w:p w14:paraId="0615E612" w14:textId="77777777"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127FCB6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168020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83E1354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14:paraId="30787733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1881B8C5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9A1DDB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82E8F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296CD8" w:rsidRPr="003A66D8" w14:paraId="569B5C10" w14:textId="77777777" w:rsidTr="00FF4A18">
        <w:tc>
          <w:tcPr>
            <w:tcW w:w="3060" w:type="dxa"/>
          </w:tcPr>
          <w:p w14:paraId="498ABB7D" w14:textId="77777777"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4781C6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544A8130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94AFCBB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84" w:type="dxa"/>
          </w:tcPr>
          <w:p w14:paraId="5CCE7A28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783143C5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1501C458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7FD62D78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613CA0" w:rsidRPr="003A66D8" w14:paraId="63EF107E" w14:textId="77777777" w:rsidTr="004A0055">
        <w:tc>
          <w:tcPr>
            <w:tcW w:w="3060" w:type="dxa"/>
          </w:tcPr>
          <w:p w14:paraId="2127BB3D" w14:textId="77777777" w:rsidR="00613CA0" w:rsidRPr="00494247" w:rsidRDefault="004A0055" w:rsidP="00613CA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shd w:val="clear" w:color="auto" w:fill="auto"/>
          </w:tcPr>
          <w:p w14:paraId="0C46DC72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E94C7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106,000,000.00</w:t>
            </w:r>
          </w:p>
        </w:tc>
        <w:tc>
          <w:tcPr>
            <w:tcW w:w="236" w:type="dxa"/>
            <w:shd w:val="clear" w:color="auto" w:fill="auto"/>
          </w:tcPr>
          <w:p w14:paraId="1583A741" w14:textId="77777777" w:rsidR="00613CA0" w:rsidRPr="00E94C7F" w:rsidRDefault="00613CA0" w:rsidP="00613CA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6B43809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106</w:t>
            </w: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13CA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13CA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14:paraId="7AD69FC9" w14:textId="77777777" w:rsidR="00613CA0" w:rsidRPr="00E94C7F" w:rsidRDefault="00613CA0" w:rsidP="00613CA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16BCDF3A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E94C7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106,000,000.00</w:t>
            </w:r>
          </w:p>
        </w:tc>
        <w:tc>
          <w:tcPr>
            <w:tcW w:w="236" w:type="dxa"/>
          </w:tcPr>
          <w:p w14:paraId="66CC7BA0" w14:textId="77777777" w:rsidR="00613CA0" w:rsidRPr="00E94C7F" w:rsidRDefault="00613CA0" w:rsidP="00613CA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4DAF94DF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4C7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106,000,000.00</w:t>
            </w:r>
          </w:p>
        </w:tc>
      </w:tr>
      <w:tr w:rsidR="00613CA0" w:rsidRPr="00494247" w14:paraId="3F889B1D" w14:textId="77777777" w:rsidTr="004A0055">
        <w:trPr>
          <w:trHeight w:val="203"/>
        </w:trPr>
        <w:tc>
          <w:tcPr>
            <w:tcW w:w="3060" w:type="dxa"/>
          </w:tcPr>
          <w:p w14:paraId="655897AD" w14:textId="77777777" w:rsidR="00613CA0" w:rsidRPr="00494247" w:rsidRDefault="00613CA0" w:rsidP="00613C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94C7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การเปลี่ยนแปลงมูลค่ายุติธรรม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BFA2E3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D8AC8A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F600E4F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13CA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203</w:t>
            </w:r>
            <w:r w:rsidRPr="00613C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13CA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076.75</w:t>
            </w:r>
          </w:p>
        </w:tc>
        <w:tc>
          <w:tcPr>
            <w:tcW w:w="284" w:type="dxa"/>
          </w:tcPr>
          <w:p w14:paraId="2311E749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00E2954B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861373" w14:textId="77777777" w:rsidR="00613CA0" w:rsidRPr="00E94C7F" w:rsidRDefault="00613CA0" w:rsidP="00613C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25A4D4E8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057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605</w:t>
            </w:r>
            <w:r w:rsidRPr="0091057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1057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887.76</w:t>
            </w:r>
          </w:p>
        </w:tc>
      </w:tr>
      <w:tr w:rsidR="00613CA0" w:rsidRPr="00E0072E" w14:paraId="66FB8CC3" w14:textId="77777777" w:rsidTr="004A0055">
        <w:trPr>
          <w:trHeight w:val="203"/>
        </w:trPr>
        <w:tc>
          <w:tcPr>
            <w:tcW w:w="3060" w:type="dxa"/>
          </w:tcPr>
          <w:p w14:paraId="76B38D06" w14:textId="77777777" w:rsidR="00613CA0" w:rsidRPr="00E0072E" w:rsidRDefault="00613CA0" w:rsidP="00613C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60D79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106</w:t>
            </w: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</w:tcPr>
          <w:p w14:paraId="71AFC32E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AEF2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13C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107</w:t>
            </w:r>
            <w:r w:rsidRPr="00613C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13C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203</w:t>
            </w:r>
            <w:r w:rsidRPr="00613C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13C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076.75</w:t>
            </w:r>
          </w:p>
        </w:tc>
        <w:tc>
          <w:tcPr>
            <w:tcW w:w="284" w:type="dxa"/>
          </w:tcPr>
          <w:p w14:paraId="66478833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10A55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106</w:t>
            </w: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94C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36" w:type="dxa"/>
          </w:tcPr>
          <w:p w14:paraId="173637BF" w14:textId="77777777" w:rsidR="00613CA0" w:rsidRPr="00E94C7F" w:rsidRDefault="00613CA0" w:rsidP="00613C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055E33" w14:textId="77777777" w:rsidR="00613CA0" w:rsidRPr="00E94C7F" w:rsidRDefault="00613CA0" w:rsidP="00613C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057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106</w:t>
            </w:r>
            <w:r w:rsidRPr="0091057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91057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605</w:t>
            </w:r>
            <w:r w:rsidRPr="0091057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91057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887.76</w:t>
            </w:r>
          </w:p>
        </w:tc>
      </w:tr>
    </w:tbl>
    <w:p w14:paraId="5B54048E" w14:textId="77777777" w:rsidR="00613CA0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</w:p>
    <w:p w14:paraId="413FB51F" w14:textId="77777777" w:rsidR="00613CA0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/>
      </w:r>
    </w:p>
    <w:p w14:paraId="44143191" w14:textId="77777777" w:rsidR="00A50A1A" w:rsidRPr="004D480D" w:rsidRDefault="00A50A1A" w:rsidP="0068086E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  <w:sectPr w:rsidR="00A50A1A" w:rsidRPr="004D480D" w:rsidSect="00702663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55BE5035" w14:textId="77777777" w:rsidR="0068086E" w:rsidRDefault="0068086E" w:rsidP="004A0055">
      <w:pPr>
        <w:numPr>
          <w:ilvl w:val="0"/>
          <w:numId w:val="35"/>
        </w:numPr>
        <w:tabs>
          <w:tab w:val="left" w:pos="142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Style w:val="TableGrid"/>
        <w:tblW w:w="1325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728"/>
        <w:gridCol w:w="1728"/>
        <w:gridCol w:w="1728"/>
        <w:gridCol w:w="1728"/>
        <w:gridCol w:w="1728"/>
        <w:gridCol w:w="1728"/>
      </w:tblGrid>
      <w:tr w:rsidR="0068086E" w:rsidRPr="0068086E" w14:paraId="076408EF" w14:textId="77777777" w:rsidTr="0008379F">
        <w:tc>
          <w:tcPr>
            <w:tcW w:w="2885" w:type="dxa"/>
          </w:tcPr>
          <w:p w14:paraId="0117D481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A4004C6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503E457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14:paraId="115BBCBB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68086E" w14:paraId="585182C3" w14:textId="77777777" w:rsidTr="0008379F">
        <w:tc>
          <w:tcPr>
            <w:tcW w:w="2885" w:type="dxa"/>
          </w:tcPr>
          <w:p w14:paraId="23B778BD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509FC22D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912" w:type="dxa"/>
            <w:gridSpan w:val="4"/>
          </w:tcPr>
          <w:p w14:paraId="1BE9182F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68086E" w14:paraId="6DC8DB4A" w14:textId="77777777" w:rsidTr="0008379F">
        <w:tc>
          <w:tcPr>
            <w:tcW w:w="2885" w:type="dxa"/>
          </w:tcPr>
          <w:p w14:paraId="4A125BD0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3D5926C2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14:paraId="2030C568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456" w:type="dxa"/>
            <w:gridSpan w:val="2"/>
          </w:tcPr>
          <w:p w14:paraId="0A11F3F6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68086E" w:rsidRPr="0068086E" w14:paraId="40B30A7A" w14:textId="77777777" w:rsidTr="0008379F">
        <w:tc>
          <w:tcPr>
            <w:tcW w:w="2885" w:type="dxa"/>
          </w:tcPr>
          <w:p w14:paraId="4D918531" w14:textId="77777777" w:rsidR="0068086E" w:rsidRPr="0068086E" w:rsidRDefault="0068086E" w:rsidP="0008379F">
            <w:pPr>
              <w:tabs>
                <w:tab w:val="left" w:pos="513"/>
                <w:tab w:val="decimal" w:pos="7920"/>
              </w:tabs>
              <w:spacing w:line="240" w:lineRule="atLeast"/>
              <w:ind w:firstLine="2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2AF8470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56BC1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28" w:type="dxa"/>
          </w:tcPr>
          <w:p w14:paraId="02789C26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56BC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728" w:type="dxa"/>
          </w:tcPr>
          <w:p w14:paraId="680B2103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56BC1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28" w:type="dxa"/>
          </w:tcPr>
          <w:p w14:paraId="0DFE6DAD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56BC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728" w:type="dxa"/>
          </w:tcPr>
          <w:p w14:paraId="74C23A72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56BC1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28" w:type="dxa"/>
          </w:tcPr>
          <w:p w14:paraId="5A4914E2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56BC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68086E" w:rsidRPr="0068086E" w14:paraId="5F5DC227" w14:textId="77777777" w:rsidTr="0008379F">
        <w:tc>
          <w:tcPr>
            <w:tcW w:w="2885" w:type="dxa"/>
            <w:vAlign w:val="center"/>
          </w:tcPr>
          <w:p w14:paraId="2FA5C52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 จำกัด</w:t>
            </w:r>
          </w:p>
        </w:tc>
        <w:tc>
          <w:tcPr>
            <w:tcW w:w="1728" w:type="dxa"/>
          </w:tcPr>
          <w:p w14:paraId="058888E4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61F836A4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0A552B0A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371,708,430.90</w:t>
            </w:r>
          </w:p>
        </w:tc>
        <w:tc>
          <w:tcPr>
            <w:tcW w:w="1728" w:type="dxa"/>
          </w:tcPr>
          <w:p w14:paraId="0060E2F9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371,708,430.90</w:t>
            </w:r>
          </w:p>
        </w:tc>
        <w:tc>
          <w:tcPr>
            <w:tcW w:w="1728" w:type="dxa"/>
          </w:tcPr>
          <w:p w14:paraId="1FF010BF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57BF424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68086E" w14:paraId="571CFE29" w14:textId="77777777" w:rsidTr="0008379F">
        <w:tc>
          <w:tcPr>
            <w:tcW w:w="2885" w:type="dxa"/>
            <w:vAlign w:val="center"/>
          </w:tcPr>
          <w:p w14:paraId="2AEE4CC1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14:paraId="130341E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7F0356A9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3E209040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102,148,413.90</w:t>
            </w:r>
          </w:p>
        </w:tc>
        <w:tc>
          <w:tcPr>
            <w:tcW w:w="1728" w:type="dxa"/>
          </w:tcPr>
          <w:p w14:paraId="024AAEA9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102,148,413.90</w:t>
            </w:r>
          </w:p>
        </w:tc>
        <w:tc>
          <w:tcPr>
            <w:tcW w:w="1728" w:type="dxa"/>
          </w:tcPr>
          <w:p w14:paraId="061B40D8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5E9361D5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68086E" w14:paraId="0F22C332" w14:textId="77777777" w:rsidTr="0008379F">
        <w:tc>
          <w:tcPr>
            <w:tcW w:w="2885" w:type="dxa"/>
          </w:tcPr>
          <w:p w14:paraId="0E4F5AFE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5626B90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BC52A0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5E97F7E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473,856,844.80</w:t>
            </w:r>
          </w:p>
        </w:tc>
        <w:tc>
          <w:tcPr>
            <w:tcW w:w="1728" w:type="dxa"/>
          </w:tcPr>
          <w:p w14:paraId="79CCECD8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473,856,844.80</w:t>
            </w:r>
          </w:p>
        </w:tc>
        <w:tc>
          <w:tcPr>
            <w:tcW w:w="1728" w:type="dxa"/>
          </w:tcPr>
          <w:p w14:paraId="45A7262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386ED65F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086E" w:rsidRPr="0068086E" w14:paraId="4AEF88B1" w14:textId="77777777" w:rsidTr="0008379F">
        <w:tc>
          <w:tcPr>
            <w:tcW w:w="2885" w:type="dxa"/>
          </w:tcPr>
          <w:p w14:paraId="43A70FFC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ผลต่างจา</w:t>
            </w:r>
            <w:r w:rsidR="00083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การปรับโครงสร้าง</w:t>
            </w:r>
          </w:p>
        </w:tc>
        <w:tc>
          <w:tcPr>
            <w:tcW w:w="1728" w:type="dxa"/>
          </w:tcPr>
          <w:p w14:paraId="7B1D009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2ABF2ED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39933AC0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044.8</w:t>
            </w: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0)</w:t>
            </w:r>
          </w:p>
        </w:tc>
        <w:tc>
          <w:tcPr>
            <w:tcW w:w="1728" w:type="dxa"/>
          </w:tcPr>
          <w:p w14:paraId="6041AA9E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044.8</w:t>
            </w:r>
            <w:r w:rsidR="00B50931"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</w:tcPr>
          <w:p w14:paraId="523B6B8E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4C99FF9A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68086E" w14:paraId="168E78AC" w14:textId="77777777" w:rsidTr="0008379F">
        <w:tc>
          <w:tcPr>
            <w:tcW w:w="2885" w:type="dxa"/>
          </w:tcPr>
          <w:p w14:paraId="625BCEA8" w14:textId="77777777" w:rsidR="0068086E" w:rsidRPr="00FB7C83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7713F37F" w14:textId="77777777" w:rsidR="0068086E" w:rsidRPr="00FB7C83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537141A0" w14:textId="77777777" w:rsidR="0068086E" w:rsidRPr="00FB7C83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3AEF85F2" w14:textId="77777777" w:rsidR="0068086E" w:rsidRPr="00FB7C83" w:rsidRDefault="00B50931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18,193,800.00</w:t>
            </w:r>
          </w:p>
        </w:tc>
        <w:tc>
          <w:tcPr>
            <w:tcW w:w="1728" w:type="dxa"/>
          </w:tcPr>
          <w:p w14:paraId="11F26132" w14:textId="77777777" w:rsidR="0068086E" w:rsidRPr="00FB7C83" w:rsidRDefault="00B50931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18,193,800.00</w:t>
            </w:r>
          </w:p>
        </w:tc>
        <w:tc>
          <w:tcPr>
            <w:tcW w:w="1728" w:type="dxa"/>
          </w:tcPr>
          <w:p w14:paraId="1A876B32" w14:textId="77777777" w:rsidR="0068086E" w:rsidRPr="00FB7C83" w:rsidRDefault="0068086E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58282133" w14:textId="77777777" w:rsidR="0068086E" w:rsidRPr="00FB7C83" w:rsidRDefault="0068086E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72B81B79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C02EB9E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715CD36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A6E6F07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9A63449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830BF11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11ED441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6C19CB9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CA6609C" w14:textId="77777777" w:rsidR="00B03B3F" w:rsidRDefault="00B03B3F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5D5472C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2181842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1677B6F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9F73AE6" w14:textId="77777777" w:rsidR="00250FDF" w:rsidRDefault="00250FDF" w:rsidP="004A0055">
      <w:pPr>
        <w:numPr>
          <w:ilvl w:val="0"/>
          <w:numId w:val="35"/>
        </w:numPr>
        <w:tabs>
          <w:tab w:val="left" w:pos="142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C9B60C5" w14:textId="77777777" w:rsidR="00FB3CF9" w:rsidRPr="00FB3CF9" w:rsidRDefault="00FB3CF9" w:rsidP="004A0055">
      <w:pPr>
        <w:tabs>
          <w:tab w:val="left" w:pos="720"/>
          <w:tab w:val="decimal" w:pos="7920"/>
        </w:tabs>
        <w:spacing w:line="240" w:lineRule="atLeast"/>
        <w:ind w:left="1238" w:hanging="518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FB3CF9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>
        <w:rPr>
          <w:rFonts w:ascii="Angsana New" w:hAnsi="Angsana New" w:hint="cs"/>
          <w:sz w:val="30"/>
          <w:szCs w:val="30"/>
          <w:cs/>
        </w:rPr>
        <w:t xml:space="preserve">งวด </w:t>
      </w:r>
      <w:r w:rsidR="00F2176B">
        <w:rPr>
          <w:rFonts w:ascii="Angsana New" w:hAnsi="Angsana New"/>
          <w:sz w:val="30"/>
          <w:szCs w:val="30"/>
          <w:lang w:val="en-US"/>
        </w:rPr>
        <w:t xml:space="preserve">3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FB3CF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31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B3CF9">
        <w:rPr>
          <w:rFonts w:ascii="Angsana New" w:hAnsi="Angsana New"/>
          <w:sz w:val="30"/>
          <w:szCs w:val="30"/>
          <w:lang w:val="en-US"/>
        </w:rPr>
        <w:t>256</w:t>
      </w:r>
      <w:r w:rsidR="00F56BC1">
        <w:rPr>
          <w:rFonts w:ascii="Angsana New" w:hAnsi="Angsana New"/>
          <w:sz w:val="30"/>
          <w:szCs w:val="30"/>
          <w:lang w:val="en-US"/>
        </w:rPr>
        <w:t>3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6FDC4FE3" w14:textId="77777777" w:rsidR="00FF71BC" w:rsidRPr="002B1C95" w:rsidRDefault="000A1E0A" w:rsidP="004A0055">
      <w:pPr>
        <w:spacing w:line="360" w:lineRule="exact"/>
        <w:ind w:right="46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387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080"/>
        <w:gridCol w:w="236"/>
        <w:gridCol w:w="1181"/>
        <w:gridCol w:w="236"/>
        <w:gridCol w:w="1211"/>
        <w:gridCol w:w="236"/>
        <w:gridCol w:w="1256"/>
        <w:gridCol w:w="13"/>
      </w:tblGrid>
      <w:tr w:rsidR="00C01770" w:rsidRPr="00C352DB" w14:paraId="7D99EF13" w14:textId="77777777" w:rsidTr="004A0055">
        <w:trPr>
          <w:gridAfter w:val="1"/>
          <w:wAfter w:w="13" w:type="dxa"/>
          <w:tblHeader/>
        </w:trPr>
        <w:tc>
          <w:tcPr>
            <w:tcW w:w="2552" w:type="dxa"/>
            <w:shd w:val="clear" w:color="auto" w:fill="auto"/>
          </w:tcPr>
          <w:p w14:paraId="71F1AE13" w14:textId="77777777" w:rsidR="00C01770" w:rsidRPr="00A06631" w:rsidRDefault="00C01770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FAFFD6C" w14:textId="77777777" w:rsidR="00C01770" w:rsidRPr="00A06631" w:rsidRDefault="00C01770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4A0055" w:rsidRPr="00C352DB" w14:paraId="2C1A797F" w14:textId="77777777" w:rsidTr="004A0055">
        <w:trPr>
          <w:tblHeader/>
        </w:trPr>
        <w:tc>
          <w:tcPr>
            <w:tcW w:w="2552" w:type="dxa"/>
            <w:shd w:val="clear" w:color="auto" w:fill="auto"/>
          </w:tcPr>
          <w:p w14:paraId="157599C0" w14:textId="77777777" w:rsidR="004A0055" w:rsidRPr="00A06631" w:rsidRDefault="004A0055" w:rsidP="00C0177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B981950" w14:textId="77777777" w:rsidR="004A0055" w:rsidRPr="00A06631" w:rsidRDefault="004A0055" w:rsidP="00C0177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5100599" w14:textId="77777777" w:rsidR="004A0055" w:rsidRPr="00A06631" w:rsidRDefault="004A0055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02B3C23C" w14:textId="77777777" w:rsidR="004A0055" w:rsidRPr="00A06631" w:rsidRDefault="004A0055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52F30D1" w14:textId="77777777" w:rsidR="004A0055" w:rsidRPr="00A06631" w:rsidRDefault="004A0055" w:rsidP="00C0177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E70A489" w14:textId="77777777" w:rsidR="004A0055" w:rsidRPr="00A06631" w:rsidRDefault="004A0055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0264E7C0" w14:textId="77777777" w:rsidR="004A0055" w:rsidRPr="00A06631" w:rsidRDefault="004A0055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41B6B44" w14:textId="77777777" w:rsidR="004A0055" w:rsidRPr="00A06631" w:rsidRDefault="004A0055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AEF0A96" w14:textId="77777777" w:rsidR="004A0055" w:rsidRPr="00A06631" w:rsidRDefault="004A0055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1F760937" w14:textId="77777777" w:rsidR="004A0055" w:rsidRPr="00A06631" w:rsidRDefault="004A0055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E4C4BF7" w14:textId="77777777" w:rsidR="004A0055" w:rsidRPr="00A06631" w:rsidRDefault="004A0055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0AF310" w14:textId="77777777" w:rsidR="004A0055" w:rsidRPr="00A06631" w:rsidRDefault="004A0055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1B665B" w14:textId="77777777" w:rsidR="004A0055" w:rsidRPr="00A06631" w:rsidRDefault="004A0055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39329E14" w14:textId="77777777" w:rsidR="004A0055" w:rsidRPr="00A06631" w:rsidRDefault="004A0055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5E74A1E" w14:textId="77777777" w:rsidR="004A0055" w:rsidRPr="00A06631" w:rsidRDefault="004A0055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5134D77" w14:textId="77777777" w:rsidR="004A0055" w:rsidRPr="00A06631" w:rsidRDefault="004A0055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08FD601" w14:textId="77777777" w:rsidR="004A0055" w:rsidRPr="00A06631" w:rsidRDefault="004A0055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9119CF0" w14:textId="77777777" w:rsidR="0008379F" w:rsidRDefault="004A0055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23BE5BFD" w14:textId="77777777" w:rsidR="004A0055" w:rsidRPr="00A06631" w:rsidRDefault="0008379F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8DBABBF" w14:textId="77777777" w:rsidR="004A0055" w:rsidRPr="00A06631" w:rsidRDefault="004A0055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58B4BC" w14:textId="77777777" w:rsidR="004A0055" w:rsidRPr="00A06631" w:rsidRDefault="004A0055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A0055" w:rsidRPr="00C352DB" w14:paraId="7DE52657" w14:textId="77777777" w:rsidTr="004A0055">
        <w:trPr>
          <w:tblHeader/>
        </w:trPr>
        <w:tc>
          <w:tcPr>
            <w:tcW w:w="2552" w:type="dxa"/>
            <w:shd w:val="clear" w:color="auto" w:fill="auto"/>
          </w:tcPr>
          <w:p w14:paraId="0EB3D7E1" w14:textId="77777777" w:rsidR="004A0055" w:rsidRPr="00A06631" w:rsidRDefault="004A0055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46D84F1" w14:textId="77777777" w:rsidR="004A0055" w:rsidRPr="00A06631" w:rsidRDefault="004A0055" w:rsidP="00DD1A1B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1891DFDB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F4580EB" w14:textId="77777777" w:rsidR="004A0055" w:rsidRPr="00A06631" w:rsidRDefault="004A0055" w:rsidP="00DD1A1B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186F7F3B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0870B555" w14:textId="77777777" w:rsidR="004A0055" w:rsidRPr="00A06631" w:rsidRDefault="004A0055" w:rsidP="00DD1A1B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66E92883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19C410FE" w14:textId="77777777" w:rsidR="004A0055" w:rsidRPr="00A06631" w:rsidRDefault="004A0055" w:rsidP="000D6961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11CCAD3A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1E5273" w14:textId="77777777" w:rsidR="004A0055" w:rsidRPr="00A06631" w:rsidRDefault="004A0055" w:rsidP="00DD1A1B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4A4DF173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B34A35E" w14:textId="77777777" w:rsidR="004A0055" w:rsidRPr="00A06631" w:rsidRDefault="004A0055" w:rsidP="00DD1A1B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1D6C17C8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56D903D6" w14:textId="77777777" w:rsidR="004A0055" w:rsidRPr="00A06631" w:rsidRDefault="004A0055" w:rsidP="00DD1A1B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5E74FAB6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30D61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4A0055" w:rsidRPr="00C352DB" w14:paraId="1008E47C" w14:textId="77777777" w:rsidTr="004A0055">
        <w:tc>
          <w:tcPr>
            <w:tcW w:w="2552" w:type="dxa"/>
          </w:tcPr>
          <w:p w14:paraId="5AFCCB38" w14:textId="77777777" w:rsidR="004A0055" w:rsidRPr="00A06631" w:rsidRDefault="004A0055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F0D07AD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1EC33A5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7D85F277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B3C1E9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922B2BB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132F746C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E920776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335047E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FA52AF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3542AF2F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A476CF9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012C7091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0E71191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5B99A591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3071925E" w14:textId="77777777" w:rsidR="004A0055" w:rsidRPr="00A06631" w:rsidRDefault="004A0055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4A0055" w:rsidRPr="00C352DB" w14:paraId="6697EFF2" w14:textId="77777777" w:rsidTr="004A0055">
        <w:tc>
          <w:tcPr>
            <w:tcW w:w="2552" w:type="dxa"/>
          </w:tcPr>
          <w:p w14:paraId="403235B3" w14:textId="77777777" w:rsidR="004A0055" w:rsidRPr="00133C16" w:rsidRDefault="004A0055" w:rsidP="00101C21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142E6E5" w14:textId="77777777" w:rsidR="004A0055" w:rsidRPr="00A7589B" w:rsidRDefault="004A0055" w:rsidP="00101C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41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568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A0DB59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C0BBE58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78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263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634.65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922E14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7FE95A1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105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737.69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BEE53B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26CD48F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23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318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718.95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2360C5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4431D8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638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753.36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901DC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9093F51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340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309.81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F03EE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AD6A4E5" w14:textId="77777777" w:rsidR="004A0055" w:rsidRPr="00A7589B" w:rsidRDefault="004A0055" w:rsidP="00101C2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051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221.93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809A2A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BA72735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165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286</w:t>
            </w:r>
            <w:r w:rsidRPr="00F56B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6BC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864.39</w:t>
            </w:r>
          </w:p>
        </w:tc>
      </w:tr>
      <w:tr w:rsidR="004A0055" w:rsidRPr="00C352DB" w14:paraId="7281D606" w14:textId="77777777" w:rsidTr="004A0055">
        <w:tc>
          <w:tcPr>
            <w:tcW w:w="2552" w:type="dxa"/>
          </w:tcPr>
          <w:p w14:paraId="6DDD12FE" w14:textId="77777777" w:rsidR="004A0055" w:rsidRDefault="004A0055" w:rsidP="00E85B3C">
            <w:pPr>
              <w:spacing w:line="240" w:lineRule="auto"/>
              <w:ind w:left="262" w:hanging="2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โอนออกไปเป็นสินทรัพย์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สิทธิการใช้ </w:t>
            </w:r>
            <w:r w:rsidRPr="000D7E1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0D7E1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5</w:t>
            </w:r>
            <w:r w:rsidRPr="000D7E1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2E92AF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E1984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 w:bidi="ar-S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5E5C3E7" w14:textId="77777777" w:rsidR="004A0055" w:rsidRPr="00A7589B" w:rsidRDefault="004A0055" w:rsidP="00E85B3C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 w:bidi="ar-SA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9964F0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9C213F2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3ECB3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1C7B4D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2FE82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DA8A48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7C9D1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0632B7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>(2,444,835.51)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D45D83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6144BED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174B4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9D6DA4E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>(2,444,835.51)</w:t>
            </w:r>
          </w:p>
        </w:tc>
      </w:tr>
      <w:tr w:rsidR="004A0055" w:rsidRPr="00C352DB" w14:paraId="44A98989" w14:textId="77777777" w:rsidTr="004A0055">
        <w:tc>
          <w:tcPr>
            <w:tcW w:w="2552" w:type="dxa"/>
          </w:tcPr>
          <w:p w14:paraId="79FC8F66" w14:textId="77777777" w:rsidR="004A0055" w:rsidRPr="000D2641" w:rsidRDefault="004A0055" w:rsidP="00E85B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16398F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B0662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0209281" w14:textId="77777777" w:rsidR="004A0055" w:rsidRPr="00A7589B" w:rsidRDefault="004A0055" w:rsidP="00E85B3C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11B7A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BA81580" w14:textId="77777777" w:rsidR="004A0055" w:rsidRPr="00A7589B" w:rsidRDefault="004A0055" w:rsidP="00E85B3C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4DB33C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1E1AF34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509,251.88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B56C0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BDD11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526,815.00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C9C6F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47A1E32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55622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8261477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189,720.43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C0952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52E84CD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1,225,787.31 </w:t>
            </w:r>
          </w:p>
        </w:tc>
      </w:tr>
      <w:tr w:rsidR="004A0055" w:rsidRPr="00C352DB" w14:paraId="23A3C37F" w14:textId="77777777" w:rsidTr="004A0055">
        <w:tc>
          <w:tcPr>
            <w:tcW w:w="2552" w:type="dxa"/>
            <w:shd w:val="clear" w:color="auto" w:fill="auto"/>
          </w:tcPr>
          <w:p w14:paraId="370E172D" w14:textId="77777777" w:rsidR="004A0055" w:rsidRPr="00A06631" w:rsidRDefault="004A0055" w:rsidP="00E85B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29BDAFC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CD3E2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2C952E0" w14:textId="77777777" w:rsidR="004A0055" w:rsidRPr="00A7589B" w:rsidRDefault="004A0055" w:rsidP="00E85B3C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7D4A0C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18E6CC6" w14:textId="77777777" w:rsidR="004A0055" w:rsidRPr="00A7589B" w:rsidRDefault="004A0055" w:rsidP="00E85B3C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74,026.43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FCD88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DACBFF0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685,621.27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4C1262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A1C47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CBD877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03C0CB1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BFDCBB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D83EA7F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>(797,439.19)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7C7A7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3433060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(37,791.49)</w:t>
            </w:r>
          </w:p>
        </w:tc>
      </w:tr>
      <w:tr w:rsidR="004A0055" w:rsidRPr="00C352DB" w14:paraId="75AF2CA8" w14:textId="77777777" w:rsidTr="004A0055">
        <w:tc>
          <w:tcPr>
            <w:tcW w:w="2552" w:type="dxa"/>
            <w:shd w:val="clear" w:color="auto" w:fill="auto"/>
          </w:tcPr>
          <w:p w14:paraId="5C8F92D6" w14:textId="77777777" w:rsidR="004A0055" w:rsidRPr="00200B43" w:rsidRDefault="004A0055" w:rsidP="0068776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0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B010253" w14:textId="77777777" w:rsidR="004A0055" w:rsidRPr="00200B43" w:rsidRDefault="004A0055" w:rsidP="006877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00B43"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2D0D1" w14:textId="77777777" w:rsidR="004A0055" w:rsidRPr="00200B43" w:rsidRDefault="004A0055" w:rsidP="006877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CD1B147" w14:textId="77777777" w:rsidR="004A0055" w:rsidRPr="00200B43" w:rsidRDefault="004A0055" w:rsidP="00687762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00B4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AB1FB" w14:textId="77777777" w:rsidR="004A0055" w:rsidRPr="00200B43" w:rsidRDefault="004A0055" w:rsidP="006877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ADAC512" w14:textId="77777777" w:rsidR="004A0055" w:rsidRPr="00200B43" w:rsidRDefault="004A0055" w:rsidP="00687762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00B4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72A0B" w14:textId="77777777" w:rsidR="004A0055" w:rsidRPr="00200B43" w:rsidRDefault="004A0055" w:rsidP="006877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4A4AE0F" w14:textId="77777777" w:rsidR="004A0055" w:rsidRPr="00200B43" w:rsidRDefault="004A0055" w:rsidP="006877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00B43"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6228F" w14:textId="77777777" w:rsidR="004A0055" w:rsidRPr="00200B43" w:rsidRDefault="004A0055" w:rsidP="006877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5888C3" w14:textId="77777777" w:rsidR="004A0055" w:rsidRPr="00200B43" w:rsidRDefault="004A0055" w:rsidP="006877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00B43"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37F40" w14:textId="77777777" w:rsidR="004A0055" w:rsidRPr="00200B43" w:rsidRDefault="004A0055" w:rsidP="006877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B58EFF" w14:textId="77777777" w:rsidR="004A0055" w:rsidRPr="00200B43" w:rsidRDefault="004A0055" w:rsidP="006877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00B43"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B90D2" w14:textId="77777777" w:rsidR="004A0055" w:rsidRPr="00200B43" w:rsidRDefault="004A0055" w:rsidP="006877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C2FAD5E" w14:textId="77777777" w:rsidR="004A0055" w:rsidRPr="00200B43" w:rsidRDefault="004A0055" w:rsidP="006877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00B43"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1ACA43" w14:textId="77777777" w:rsidR="004A0055" w:rsidRPr="00200B43" w:rsidRDefault="004A0055" w:rsidP="006877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ACE4163" w14:textId="77777777" w:rsidR="004A0055" w:rsidRPr="00200B43" w:rsidRDefault="004A0055" w:rsidP="006877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00B43">
              <w:rPr>
                <w:rFonts w:ascii="Angsana New" w:eastAsia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</w:tr>
      <w:tr w:rsidR="004A0055" w:rsidRPr="00C352DB" w14:paraId="122D16E2" w14:textId="77777777" w:rsidTr="004A0055">
        <w:tc>
          <w:tcPr>
            <w:tcW w:w="2552" w:type="dxa"/>
            <w:shd w:val="clear" w:color="auto" w:fill="auto"/>
          </w:tcPr>
          <w:p w14:paraId="5C5123FD" w14:textId="77777777" w:rsidR="004A0055" w:rsidRPr="00A06631" w:rsidRDefault="004A0055" w:rsidP="00E85B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FDE7D99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852483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FD66578" w14:textId="77777777" w:rsidR="004A0055" w:rsidRPr="00A7589B" w:rsidRDefault="004A0055" w:rsidP="00E85B3C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F890E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C39BD78" w14:textId="77777777" w:rsidR="004A0055" w:rsidRPr="00A7589B" w:rsidRDefault="004A0055" w:rsidP="00E85B3C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68732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1D8ADE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(314,654.55)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52A4F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14F35D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(23.00)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C90861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536A06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73A87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92D186C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0EB6BC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985196C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(314,677.55)</w:t>
            </w:r>
          </w:p>
        </w:tc>
      </w:tr>
      <w:tr w:rsidR="004A0055" w:rsidRPr="00C352DB" w14:paraId="5FEF0FAF" w14:textId="77777777" w:rsidTr="004A0055">
        <w:tc>
          <w:tcPr>
            <w:tcW w:w="2552" w:type="dxa"/>
          </w:tcPr>
          <w:p w14:paraId="66D39CFD" w14:textId="77777777" w:rsidR="004A0055" w:rsidRDefault="004A0055" w:rsidP="00E85B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A7B49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89681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2BDC9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>(943,440.89)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7A993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15946" w14:textId="77777777" w:rsidR="004A0055" w:rsidRPr="001072A9" w:rsidRDefault="004A0055" w:rsidP="00E85B3C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>(360,241.83)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AA96C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69A8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(1,564,924.61)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C0834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3993E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(550,468.47)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1ABE02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2E70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(166,930.57)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1A651C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5EEFD" w14:textId="77777777" w:rsidR="004A0055" w:rsidRPr="00A7589B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CE37A6" w14:textId="77777777" w:rsidR="004A0055" w:rsidRPr="00A7589B" w:rsidRDefault="004A0055" w:rsidP="00E85B3C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9D00B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(3,586,006.37)</w:t>
            </w:r>
          </w:p>
        </w:tc>
      </w:tr>
      <w:tr w:rsidR="004A0055" w:rsidRPr="00C352DB" w14:paraId="101BB869" w14:textId="77777777" w:rsidTr="004A0055">
        <w:tc>
          <w:tcPr>
            <w:tcW w:w="2552" w:type="dxa"/>
          </w:tcPr>
          <w:p w14:paraId="713996AC" w14:textId="77777777" w:rsidR="004A0055" w:rsidRPr="00133C16" w:rsidRDefault="004A0055" w:rsidP="00E85B3C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6261E" w14:textId="77777777" w:rsidR="004A0055" w:rsidRPr="00FB7C83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41,568,488.00 </w:t>
            </w:r>
          </w:p>
        </w:tc>
        <w:tc>
          <w:tcPr>
            <w:tcW w:w="236" w:type="dxa"/>
            <w:vAlign w:val="bottom"/>
          </w:tcPr>
          <w:p w14:paraId="09011A74" w14:textId="77777777" w:rsidR="004A0055" w:rsidRPr="00FB7C83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60878C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77,320,193.76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CAA33" w14:textId="77777777" w:rsidR="004A0055" w:rsidRPr="00FB7C83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A440A" w14:textId="77777777" w:rsidR="004A0055" w:rsidRPr="001072A9" w:rsidRDefault="004A0055" w:rsidP="00E85B3C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11,819,522.29 </w:t>
            </w:r>
          </w:p>
        </w:tc>
        <w:tc>
          <w:tcPr>
            <w:tcW w:w="236" w:type="dxa"/>
            <w:vAlign w:val="bottom"/>
          </w:tcPr>
          <w:p w14:paraId="1FF1017C" w14:textId="77777777" w:rsidR="004A0055" w:rsidRPr="00FB7C83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2C151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22,634,012.94 </w:t>
            </w:r>
          </w:p>
        </w:tc>
        <w:tc>
          <w:tcPr>
            <w:tcW w:w="236" w:type="dxa"/>
            <w:vAlign w:val="bottom"/>
          </w:tcPr>
          <w:p w14:paraId="5F4F475F" w14:textId="77777777" w:rsidR="004A0055" w:rsidRPr="00FB7C83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1E698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4,615,076.89 </w:t>
            </w:r>
          </w:p>
        </w:tc>
        <w:tc>
          <w:tcPr>
            <w:tcW w:w="236" w:type="dxa"/>
            <w:vAlign w:val="bottom"/>
          </w:tcPr>
          <w:p w14:paraId="4FA84250" w14:textId="77777777" w:rsidR="004A0055" w:rsidRPr="00FB7C83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4E2E3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1,728,543.73 </w:t>
            </w:r>
          </w:p>
        </w:tc>
        <w:tc>
          <w:tcPr>
            <w:tcW w:w="236" w:type="dxa"/>
            <w:vAlign w:val="bottom"/>
          </w:tcPr>
          <w:p w14:paraId="2780E08E" w14:textId="77777777" w:rsidR="004A0055" w:rsidRPr="00FB7C83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6302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443,503.17 </w:t>
            </w:r>
          </w:p>
        </w:tc>
        <w:tc>
          <w:tcPr>
            <w:tcW w:w="236" w:type="dxa"/>
            <w:vAlign w:val="bottom"/>
          </w:tcPr>
          <w:p w14:paraId="4C69F8C6" w14:textId="77777777" w:rsidR="004A0055" w:rsidRPr="00FB7C83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9B4D9" w14:textId="77777777" w:rsidR="004A0055" w:rsidRPr="001072A9" w:rsidRDefault="004A0055" w:rsidP="00E85B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72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160,129,340.78 </w:t>
            </w:r>
          </w:p>
        </w:tc>
      </w:tr>
      <w:tr w:rsidR="00E85B3C" w:rsidRPr="00C352DB" w14:paraId="31BE2F92" w14:textId="77777777" w:rsidTr="004A0055">
        <w:trPr>
          <w:gridAfter w:val="1"/>
          <w:wAfter w:w="13" w:type="dxa"/>
        </w:trPr>
        <w:tc>
          <w:tcPr>
            <w:tcW w:w="13860" w:type="dxa"/>
            <w:gridSpan w:val="16"/>
          </w:tcPr>
          <w:p w14:paraId="127E43E1" w14:textId="77777777" w:rsidR="00E85B3C" w:rsidRDefault="00E85B3C" w:rsidP="00E85B3C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10FEB6E7" w14:textId="77777777" w:rsidR="00E85B3C" w:rsidRPr="00750E19" w:rsidRDefault="00E85B3C" w:rsidP="00E85B3C">
            <w:pPr>
              <w:spacing w:line="240" w:lineRule="auto"/>
              <w:ind w:left="602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มีนาคม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223938">
              <w:rPr>
                <w:rFonts w:ascii="Angsana New" w:hAnsi="Angsana New"/>
                <w:spacing w:val="-2"/>
                <w:sz w:val="30"/>
                <w:szCs w:val="30"/>
              </w:rPr>
              <w:t>40.31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34.90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16BB7D2F" w14:textId="77777777" w:rsidR="00E85B3C" w:rsidRPr="00EE6EC8" w:rsidRDefault="00E85B3C" w:rsidP="00E85B3C">
            <w:pPr>
              <w:spacing w:line="240" w:lineRule="auto"/>
              <w:ind w:left="602" w:hanging="477"/>
              <w:rPr>
                <w:rFonts w:ascii="Angsana New" w:hAnsi="Angsana New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2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ไปจดจำนองค้ำประกันเงินกู้จากสถาบันก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ารเงิน ตามหมายเหตุ </w:t>
            </w:r>
            <w:r w:rsidR="008A5058">
              <w:rPr>
                <w:rFonts w:ascii="Angsana New" w:hAnsi="Angsana New"/>
                <w:spacing w:val="-2"/>
                <w:sz w:val="30"/>
                <w:szCs w:val="30"/>
              </w:rPr>
              <w:t>17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="00EE6EC8">
              <w:rPr>
                <w:rFonts w:ascii="Angsana New" w:hAnsi="Angsana New"/>
                <w:spacing w:val="-2"/>
                <w:sz w:val="30"/>
                <w:szCs w:val="30"/>
              </w:rPr>
              <w:t>28</w:t>
            </w:r>
          </w:p>
        </w:tc>
      </w:tr>
    </w:tbl>
    <w:p w14:paraId="6833B00E" w14:textId="77777777" w:rsid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21F5F5E2" w14:textId="77777777" w:rsidR="00E675AD" w:rsidRDefault="00E675AD" w:rsidP="00E13752">
      <w:pPr>
        <w:numPr>
          <w:ilvl w:val="0"/>
          <w:numId w:val="26"/>
        </w:numPr>
        <w:tabs>
          <w:tab w:val="left" w:pos="142"/>
          <w:tab w:val="decimal" w:pos="7920"/>
        </w:tabs>
        <w:spacing w:line="240" w:lineRule="atLeast"/>
        <w:ind w:hanging="1170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3E6AF0C" w14:textId="77777777" w:rsidR="00750E19" w:rsidRPr="002B1C95" w:rsidRDefault="00750E19" w:rsidP="004A0055">
      <w:pPr>
        <w:spacing w:line="360" w:lineRule="exact"/>
        <w:ind w:right="-4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387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080"/>
        <w:gridCol w:w="236"/>
        <w:gridCol w:w="1181"/>
        <w:gridCol w:w="236"/>
        <w:gridCol w:w="1211"/>
        <w:gridCol w:w="236"/>
        <w:gridCol w:w="1252"/>
        <w:gridCol w:w="17"/>
      </w:tblGrid>
      <w:tr w:rsidR="00C01770" w:rsidRPr="00C352DB" w14:paraId="617A855B" w14:textId="77777777" w:rsidTr="004A0055">
        <w:trPr>
          <w:gridAfter w:val="1"/>
          <w:wAfter w:w="17" w:type="dxa"/>
          <w:tblHeader/>
        </w:trPr>
        <w:tc>
          <w:tcPr>
            <w:tcW w:w="2552" w:type="dxa"/>
            <w:shd w:val="clear" w:color="auto" w:fill="auto"/>
          </w:tcPr>
          <w:p w14:paraId="73D6584A" w14:textId="77777777" w:rsidR="00C01770" w:rsidRPr="00A06631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4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10615AF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4A0055" w:rsidRPr="00C352DB" w14:paraId="3CFA2FEF" w14:textId="77777777" w:rsidTr="004A0055">
        <w:trPr>
          <w:tblHeader/>
        </w:trPr>
        <w:tc>
          <w:tcPr>
            <w:tcW w:w="2552" w:type="dxa"/>
            <w:shd w:val="clear" w:color="auto" w:fill="auto"/>
          </w:tcPr>
          <w:p w14:paraId="345AE966" w14:textId="77777777" w:rsidR="004A0055" w:rsidRPr="00A06631" w:rsidRDefault="004A0055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1EB8BE3B" w14:textId="77777777" w:rsidR="004A0055" w:rsidRPr="00A06631" w:rsidRDefault="004A0055" w:rsidP="00C836E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0669E8C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6BDD34C7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03EA0EB" w14:textId="77777777" w:rsidR="004A0055" w:rsidRPr="00A06631" w:rsidRDefault="004A0055" w:rsidP="00C836E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DB01D22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085A58F4" w14:textId="77777777" w:rsidR="004A0055" w:rsidRPr="00A06631" w:rsidRDefault="004A0055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D133394" w14:textId="77777777" w:rsidR="004A0055" w:rsidRPr="00A06631" w:rsidRDefault="004A0055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4AE6B50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257BEE5" w14:textId="77777777" w:rsidR="004A0055" w:rsidRPr="00A06631" w:rsidRDefault="004A0055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B432113" w14:textId="77777777" w:rsidR="004A0055" w:rsidRPr="00A06631" w:rsidRDefault="004A0055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9588D1F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2AD971" w14:textId="77777777" w:rsidR="004A0055" w:rsidRPr="00A06631" w:rsidRDefault="004A0055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7E4B591" w14:textId="77777777" w:rsidR="004A0055" w:rsidRPr="00A06631" w:rsidRDefault="004A0055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C165CA2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0EC8E58" w14:textId="77777777" w:rsidR="004A0055" w:rsidRPr="00A06631" w:rsidRDefault="004A0055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E1D7120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A89CA71" w14:textId="77777777" w:rsidR="0008379F" w:rsidRDefault="004A0055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03282786" w14:textId="77777777" w:rsidR="004A0055" w:rsidRPr="00A06631" w:rsidRDefault="0008379F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680E452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C3F0D1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A0055" w:rsidRPr="00C352DB" w14:paraId="3F02E47B" w14:textId="77777777" w:rsidTr="004A0055">
        <w:trPr>
          <w:tblHeader/>
        </w:trPr>
        <w:tc>
          <w:tcPr>
            <w:tcW w:w="2552" w:type="dxa"/>
            <w:shd w:val="clear" w:color="auto" w:fill="auto"/>
          </w:tcPr>
          <w:p w14:paraId="650DAB87" w14:textId="77777777" w:rsidR="004A0055" w:rsidRPr="00A06631" w:rsidRDefault="004A0055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87A53BA" w14:textId="77777777" w:rsidR="004A0055" w:rsidRPr="00A06631" w:rsidRDefault="004A0055" w:rsidP="00C836E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67EADFCF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898EEDA" w14:textId="77777777" w:rsidR="004A0055" w:rsidRPr="00A06631" w:rsidRDefault="004A0055" w:rsidP="00C836E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5E0FF530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53E2408" w14:textId="77777777" w:rsidR="004A0055" w:rsidRPr="00A06631" w:rsidRDefault="004A0055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5BF90878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BC6BAF5" w14:textId="77777777" w:rsidR="004A0055" w:rsidRPr="00A06631" w:rsidRDefault="004A0055" w:rsidP="00C836E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11FF4144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7795B7" w14:textId="77777777" w:rsidR="004A0055" w:rsidRPr="00A06631" w:rsidRDefault="004A0055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6EB72FF2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4B74609" w14:textId="77777777" w:rsidR="004A0055" w:rsidRPr="00A06631" w:rsidRDefault="004A0055" w:rsidP="00C836E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06068923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3C7AA3A" w14:textId="77777777" w:rsidR="004A0055" w:rsidRPr="00A06631" w:rsidRDefault="004A0055" w:rsidP="00C836E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5DDA5AD8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DC0044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4A0055" w:rsidRPr="00C352DB" w14:paraId="314945C7" w14:textId="77777777" w:rsidTr="004A0055">
        <w:tc>
          <w:tcPr>
            <w:tcW w:w="2552" w:type="dxa"/>
          </w:tcPr>
          <w:p w14:paraId="6D0409DD" w14:textId="77777777" w:rsidR="004A0055" w:rsidRPr="00A06631" w:rsidRDefault="004A0055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EFB528E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1A9AE163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2C55799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BE711C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5006018F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1176A23E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F3AEF74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3010131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979CA7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B618311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6EDF931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027DBABA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C711098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08965258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09E1AA27" w14:textId="77777777" w:rsidR="004A0055" w:rsidRPr="00A06631" w:rsidRDefault="004A0055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4A0055" w:rsidRPr="00C352DB" w14:paraId="5741097D" w14:textId="77777777" w:rsidTr="004A0055">
        <w:tc>
          <w:tcPr>
            <w:tcW w:w="2552" w:type="dxa"/>
          </w:tcPr>
          <w:p w14:paraId="6306B231" w14:textId="77777777" w:rsidR="004A0055" w:rsidRPr="00133C16" w:rsidRDefault="004A0055" w:rsidP="00F943B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EEE5E8" w14:textId="77777777" w:rsidR="004A0055" w:rsidRPr="00A7589B" w:rsidRDefault="004A0055" w:rsidP="00F94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943B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6C288" w14:textId="77777777" w:rsidR="004A0055" w:rsidRPr="00F56BC1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291BFAA" w14:textId="77777777" w:rsidR="004A0055" w:rsidRPr="00A7589B" w:rsidRDefault="004A0055" w:rsidP="00F943B3">
            <w:pPr>
              <w:pStyle w:val="BlockText"/>
              <w:spacing w:before="0" w:line="240" w:lineRule="atLeast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43B3">
              <w:rPr>
                <w:rFonts w:ascii="Angsana New" w:hAnsi="Angsana New" w:cs="Angsana New"/>
                <w:sz w:val="26"/>
                <w:szCs w:val="26"/>
                <w:lang w:val="en-US"/>
              </w:rPr>
              <w:t>77,884,992.36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291BB" w14:textId="77777777" w:rsidR="004A0055" w:rsidRPr="00F56BC1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24D9CE1" w14:textId="77777777" w:rsidR="004A0055" w:rsidRPr="00A7589B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43B3">
              <w:rPr>
                <w:rFonts w:ascii="Angsana New" w:hAnsi="Angsana New" w:cs="Angsana New"/>
                <w:sz w:val="26"/>
                <w:szCs w:val="26"/>
                <w:lang w:val="en-US"/>
              </w:rPr>
              <w:t>12,105,737.69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885DCC" w14:textId="77777777" w:rsidR="004A0055" w:rsidRPr="00F56BC1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8330D4" w14:textId="77777777" w:rsidR="004A0055" w:rsidRPr="00A7589B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43B3">
              <w:rPr>
                <w:rFonts w:ascii="Angsana New" w:hAnsi="Angsana New" w:cs="Angsana New"/>
                <w:sz w:val="26"/>
                <w:szCs w:val="26"/>
                <w:lang w:val="en-US"/>
              </w:rPr>
              <w:t>20,718,599.78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F5070F" w14:textId="77777777" w:rsidR="004A0055" w:rsidRPr="00F56BC1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CC6AE" w14:textId="77777777" w:rsidR="004A0055" w:rsidRPr="00A7589B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43B3">
              <w:rPr>
                <w:rFonts w:ascii="Angsana New" w:hAnsi="Angsana New" w:cs="Angsana New"/>
                <w:sz w:val="26"/>
                <w:szCs w:val="26"/>
                <w:lang w:val="en-US"/>
              </w:rPr>
              <w:t>4,558,662.76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EE159" w14:textId="77777777" w:rsidR="004A0055" w:rsidRPr="00F56BC1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117C889" w14:textId="77777777" w:rsidR="004A0055" w:rsidRPr="00A7589B" w:rsidRDefault="004A0055" w:rsidP="00F943B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943B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4,340,306.81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4E1E5" w14:textId="77777777" w:rsidR="004A0055" w:rsidRPr="00F56BC1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70AFBE4" w14:textId="77777777" w:rsidR="004A0055" w:rsidRPr="00A7589B" w:rsidRDefault="004A0055" w:rsidP="00F943B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943B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637,029.71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6E0A4F" w14:textId="77777777" w:rsidR="004A0055" w:rsidRPr="00F56BC1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78E402E" w14:textId="77777777" w:rsidR="004A0055" w:rsidRPr="00A7589B" w:rsidRDefault="004A0055" w:rsidP="00F943B3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43B3">
              <w:rPr>
                <w:rFonts w:ascii="Angsana New" w:hAnsi="Angsana New" w:cs="Angsana New"/>
                <w:sz w:val="26"/>
                <w:szCs w:val="26"/>
                <w:lang w:val="en-US"/>
              </w:rPr>
              <w:t>161,813,817.11</w:t>
            </w:r>
          </w:p>
        </w:tc>
      </w:tr>
      <w:tr w:rsidR="004A0055" w:rsidRPr="00C352DB" w14:paraId="58FB4CA3" w14:textId="77777777" w:rsidTr="004A0055">
        <w:tc>
          <w:tcPr>
            <w:tcW w:w="2552" w:type="dxa"/>
          </w:tcPr>
          <w:p w14:paraId="7515E603" w14:textId="77777777" w:rsidR="004A0055" w:rsidRDefault="004A0055" w:rsidP="00101C21">
            <w:pPr>
              <w:spacing w:line="240" w:lineRule="auto"/>
              <w:ind w:left="262" w:hanging="2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โอนออกไปเป็นสินทรัพย์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สิทธิการใช้ </w:t>
            </w:r>
            <w:r w:rsidRPr="000D7E1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0D7E1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5</w:t>
            </w:r>
            <w:r w:rsidRPr="000D7E1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25E69E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D1A09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AAC8E8F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E5BBC5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0615AC5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4081D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18247D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CB517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FBF97C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F0ADA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57009F7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(2</w:t>
            </w: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01C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444</w:t>
            </w: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01C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835.51)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3B081F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1B35A5E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9E781B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27260E0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(2</w:t>
            </w: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01C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444</w:t>
            </w: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01C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835.51)</w:t>
            </w:r>
          </w:p>
        </w:tc>
      </w:tr>
      <w:tr w:rsidR="004A0055" w:rsidRPr="00C352DB" w14:paraId="1AF8CC1F" w14:textId="77777777" w:rsidTr="004A0055">
        <w:tc>
          <w:tcPr>
            <w:tcW w:w="2552" w:type="dxa"/>
          </w:tcPr>
          <w:p w14:paraId="3BB7EC32" w14:textId="77777777" w:rsidR="004A0055" w:rsidRPr="000D2641" w:rsidRDefault="004A0055" w:rsidP="00101C2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ED11FC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D79F87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90FD39D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5F225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397538E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6D2775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98F882D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509,251.88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67E390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91F483" w14:textId="77777777" w:rsidR="004A0055" w:rsidRPr="00A7589B" w:rsidRDefault="004A0055" w:rsidP="00101C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506,215.00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E2053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0B0F14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4E66EF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FCF8B42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189,720.43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E31CC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969629C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 xml:space="preserve">1,205,187.31 </w:t>
            </w:r>
          </w:p>
        </w:tc>
      </w:tr>
      <w:tr w:rsidR="004A0055" w:rsidRPr="00C352DB" w14:paraId="4F3DAC2B" w14:textId="77777777" w:rsidTr="004A0055">
        <w:tc>
          <w:tcPr>
            <w:tcW w:w="2552" w:type="dxa"/>
            <w:shd w:val="clear" w:color="auto" w:fill="auto"/>
          </w:tcPr>
          <w:p w14:paraId="55BB85BF" w14:textId="77777777" w:rsidR="004A0055" w:rsidRPr="00A06631" w:rsidRDefault="004A0055" w:rsidP="00101C2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06CAFA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A5A374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67C4951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5A0C3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DC527E3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74,026.43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82182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4A3D63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685,621.27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1CB8B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A5F66" w14:textId="77777777" w:rsidR="004A0055" w:rsidRPr="00A7589B" w:rsidRDefault="004A0055" w:rsidP="00101C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7AA5F8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3DF3BB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BC4891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C38B16D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>(797,439.19)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B78C4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0B54CCB3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(37,791.49)</w:t>
            </w:r>
          </w:p>
        </w:tc>
      </w:tr>
      <w:tr w:rsidR="004A0055" w:rsidRPr="00C352DB" w14:paraId="69E1072E" w14:textId="77777777" w:rsidTr="004A0055">
        <w:tc>
          <w:tcPr>
            <w:tcW w:w="2552" w:type="dxa"/>
            <w:shd w:val="clear" w:color="auto" w:fill="auto"/>
          </w:tcPr>
          <w:p w14:paraId="0C02CFDB" w14:textId="77777777" w:rsidR="004A0055" w:rsidRDefault="004A0055" w:rsidP="00101C2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2ECBD0D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D9A47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DB4679E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7D95D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B5A8AC5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A7412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939B7A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04EFF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A33E8A" w14:textId="77777777" w:rsidR="004A0055" w:rsidRPr="00A7589B" w:rsidRDefault="004A0055" w:rsidP="00101C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30CEC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339CF1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88FE8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555A6A1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61EF8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43ED794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A0055" w:rsidRPr="00C352DB" w14:paraId="4FA80A3D" w14:textId="77777777" w:rsidTr="004A0055">
        <w:tc>
          <w:tcPr>
            <w:tcW w:w="2552" w:type="dxa"/>
            <w:shd w:val="clear" w:color="auto" w:fill="auto"/>
          </w:tcPr>
          <w:p w14:paraId="78DD5550" w14:textId="77777777" w:rsidR="004A0055" w:rsidRPr="00A06631" w:rsidRDefault="004A0055" w:rsidP="00101C2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1EC397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42567D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4FCE30F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F94A3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915F10D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CD76A2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A4D08E2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>(308,644.83)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5A8C63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873FB" w14:textId="77777777" w:rsidR="004A0055" w:rsidRPr="00A7589B" w:rsidRDefault="004A0055" w:rsidP="00101C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(22.00)</w:t>
            </w:r>
          </w:p>
        </w:tc>
        <w:tc>
          <w:tcPr>
            <w:tcW w:w="236" w:type="dxa"/>
            <w:shd w:val="clear" w:color="auto" w:fill="auto"/>
          </w:tcPr>
          <w:p w14:paraId="191618A3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FBBDE62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F4624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D42CCB0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34E35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57CC3207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(308,666.83)</w:t>
            </w:r>
          </w:p>
        </w:tc>
      </w:tr>
      <w:tr w:rsidR="004A0055" w:rsidRPr="00C352DB" w14:paraId="33E5DE4E" w14:textId="77777777" w:rsidTr="004A0055">
        <w:tc>
          <w:tcPr>
            <w:tcW w:w="2552" w:type="dxa"/>
          </w:tcPr>
          <w:p w14:paraId="7C9D9BE0" w14:textId="77777777" w:rsidR="004A0055" w:rsidRDefault="004A0055" w:rsidP="00101C2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1D8C9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66CF6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F0052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>(934,223.01)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C134B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D055B" w14:textId="77777777" w:rsidR="004A0055" w:rsidRPr="00A7589B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>(360,241.83)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63371F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6698A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>(1,157,299.54)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BC5B3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C3374" w14:textId="77777777" w:rsidR="004A0055" w:rsidRPr="00A7589B" w:rsidRDefault="004A0055" w:rsidP="00101C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(535,873.61)</w:t>
            </w:r>
          </w:p>
        </w:tc>
        <w:tc>
          <w:tcPr>
            <w:tcW w:w="236" w:type="dxa"/>
            <w:shd w:val="clear" w:color="auto" w:fill="auto"/>
          </w:tcPr>
          <w:p w14:paraId="447EB14C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48760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(166,930.57)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AA54C0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232A7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DDEF88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B1D74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(3,154,568.56)</w:t>
            </w:r>
          </w:p>
        </w:tc>
      </w:tr>
      <w:tr w:rsidR="004A0055" w:rsidRPr="00C352DB" w14:paraId="63970398" w14:textId="77777777" w:rsidTr="004A0055">
        <w:tc>
          <w:tcPr>
            <w:tcW w:w="2552" w:type="dxa"/>
          </w:tcPr>
          <w:p w14:paraId="148E3725" w14:textId="77777777" w:rsidR="004A0055" w:rsidRPr="00133C16" w:rsidRDefault="004A0055" w:rsidP="00101C21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53FE" w14:textId="77777777" w:rsidR="004A0055" w:rsidRPr="00101C21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41,568,488.00 </w:t>
            </w:r>
          </w:p>
        </w:tc>
        <w:tc>
          <w:tcPr>
            <w:tcW w:w="236" w:type="dxa"/>
            <w:vAlign w:val="bottom"/>
          </w:tcPr>
          <w:p w14:paraId="55311109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77756" w14:textId="77777777" w:rsidR="004A0055" w:rsidRPr="00101C21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76,950,769.35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59FBC0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BE8F7" w14:textId="77777777" w:rsidR="004A0055" w:rsidRPr="00101C21" w:rsidRDefault="004A0055" w:rsidP="00101C2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11,819,522.29 </w:t>
            </w:r>
          </w:p>
        </w:tc>
        <w:tc>
          <w:tcPr>
            <w:tcW w:w="236" w:type="dxa"/>
            <w:vAlign w:val="bottom"/>
          </w:tcPr>
          <w:p w14:paraId="4EC51B01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9D5F1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20,447,528.56 </w:t>
            </w:r>
          </w:p>
        </w:tc>
        <w:tc>
          <w:tcPr>
            <w:tcW w:w="236" w:type="dxa"/>
            <w:vAlign w:val="bottom"/>
          </w:tcPr>
          <w:p w14:paraId="608183EC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EDADC" w14:textId="77777777" w:rsidR="004A0055" w:rsidRPr="00101C21" w:rsidRDefault="004A0055" w:rsidP="00101C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4,528,982.15 </w:t>
            </w:r>
          </w:p>
        </w:tc>
        <w:tc>
          <w:tcPr>
            <w:tcW w:w="236" w:type="dxa"/>
          </w:tcPr>
          <w:p w14:paraId="460F19DD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01B5C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 xml:space="preserve">1,728,540.73 </w:t>
            </w:r>
          </w:p>
        </w:tc>
        <w:tc>
          <w:tcPr>
            <w:tcW w:w="236" w:type="dxa"/>
            <w:vAlign w:val="bottom"/>
          </w:tcPr>
          <w:p w14:paraId="1E067DBA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21239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29,310.95 </w:t>
            </w:r>
          </w:p>
        </w:tc>
        <w:tc>
          <w:tcPr>
            <w:tcW w:w="236" w:type="dxa"/>
            <w:vAlign w:val="bottom"/>
          </w:tcPr>
          <w:p w14:paraId="225203C1" w14:textId="77777777" w:rsidR="004A0055" w:rsidRPr="00A7589B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6BE15" w14:textId="77777777" w:rsidR="004A0055" w:rsidRPr="00101C21" w:rsidRDefault="004A0055" w:rsidP="00101C2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101C21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 xml:space="preserve">157,073,142.03 </w:t>
            </w:r>
          </w:p>
        </w:tc>
      </w:tr>
      <w:tr w:rsidR="00101C21" w:rsidRPr="00C352DB" w14:paraId="371E0571" w14:textId="77777777" w:rsidTr="004A0055">
        <w:trPr>
          <w:gridAfter w:val="1"/>
          <w:wAfter w:w="17" w:type="dxa"/>
        </w:trPr>
        <w:tc>
          <w:tcPr>
            <w:tcW w:w="13856" w:type="dxa"/>
            <w:gridSpan w:val="16"/>
          </w:tcPr>
          <w:p w14:paraId="3371C180" w14:textId="77777777" w:rsidR="00101C21" w:rsidRDefault="00101C21" w:rsidP="00101C21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2E1918D4" w14:textId="77777777" w:rsidR="00101C21" w:rsidRPr="00A7589B" w:rsidRDefault="00101C21" w:rsidP="00101C21">
            <w:pPr>
              <w:spacing w:line="240" w:lineRule="auto"/>
              <w:ind w:left="602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มีนาคม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32.13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29.65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13DA41E1" w14:textId="77777777" w:rsidR="00101C21" w:rsidRPr="00534887" w:rsidRDefault="00101C21" w:rsidP="00101C21">
            <w:pPr>
              <w:spacing w:line="240" w:lineRule="auto"/>
              <w:ind w:left="602" w:hanging="477"/>
              <w:rPr>
                <w:rFonts w:ascii="Angsana New" w:hAnsi="Angsana New"/>
                <w:lang w:val="en-US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2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นการเงิน ตามหมายเหตุ </w:t>
            </w:r>
            <w:r w:rsidR="008A5058">
              <w:rPr>
                <w:rFonts w:ascii="Angsana New" w:hAnsi="Angsana New"/>
                <w:spacing w:val="-2"/>
                <w:sz w:val="30"/>
                <w:szCs w:val="30"/>
              </w:rPr>
              <w:t>17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="00EE6EC8">
              <w:rPr>
                <w:rFonts w:ascii="Angsana New" w:hAnsi="Angsana New"/>
                <w:spacing w:val="-2"/>
                <w:sz w:val="30"/>
                <w:szCs w:val="30"/>
              </w:rPr>
              <w:t>28</w:t>
            </w:r>
          </w:p>
        </w:tc>
      </w:tr>
    </w:tbl>
    <w:p w14:paraId="15C39C71" w14:textId="77777777" w:rsidR="00101C21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0C554D1B" w14:textId="77777777" w:rsidR="00101C21" w:rsidRPr="00C01770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  <w:sectPr w:rsidR="00101C21" w:rsidRPr="00C01770" w:rsidSect="00702663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3F7BC52C" w14:textId="77777777" w:rsidR="00B03B3F" w:rsidRDefault="00B03B3F" w:rsidP="00E13752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0A4803F3" w14:textId="77777777" w:rsidR="001220AA" w:rsidRPr="001220AA" w:rsidRDefault="0008379F" w:rsidP="001220AA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1220AA" w:rsidRPr="001220AA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สิทธิการใช้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สำหรับงวด </w:t>
      </w:r>
      <w:r w:rsidR="001220AA">
        <w:rPr>
          <w:rFonts w:ascii="Angsana New" w:hAnsi="Angsana New"/>
          <w:sz w:val="30"/>
          <w:szCs w:val="30"/>
        </w:rPr>
        <w:t>3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1220AA">
        <w:rPr>
          <w:rFonts w:ascii="Angsana New" w:hAnsi="Angsana New"/>
          <w:sz w:val="30"/>
          <w:szCs w:val="30"/>
        </w:rPr>
        <w:t>31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มีนาคม </w:t>
      </w:r>
      <w:r w:rsidR="001220AA">
        <w:rPr>
          <w:rFonts w:ascii="Angsana New" w:hAnsi="Angsana New"/>
          <w:sz w:val="30"/>
          <w:szCs w:val="30"/>
        </w:rPr>
        <w:t>2563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086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160"/>
        <w:gridCol w:w="245"/>
        <w:gridCol w:w="2160"/>
      </w:tblGrid>
      <w:tr w:rsidR="00687762" w:rsidRPr="005F6C33" w14:paraId="008171F2" w14:textId="77777777" w:rsidTr="0068776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C4863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01BFE7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352BD4C4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8E207E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87762" w:rsidRPr="005F6C33" w14:paraId="5F8C2CBE" w14:textId="77777777" w:rsidTr="0068776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00FD013F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5258770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0BC97F7C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C2C6E31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762" w:rsidRPr="005F6C33" w14:paraId="5B63F699" w14:textId="77777777" w:rsidTr="0068776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1F9D6378" w14:textId="77777777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160" w:type="dxa"/>
          </w:tcPr>
          <w:p w14:paraId="73FDC264" w14:textId="77777777" w:rsidR="00687762" w:rsidRPr="00D73E71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9176153" w14:textId="77777777" w:rsidR="00687762" w:rsidRPr="00D73E71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40FD95AD" w14:textId="77777777" w:rsidR="00687762" w:rsidRPr="005F6C33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7762" w:rsidRPr="005F6C33" w14:paraId="065B3C4A" w14:textId="77777777" w:rsidTr="0068776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F822E0" w14:textId="77777777" w:rsidR="00687762" w:rsidRDefault="00687762" w:rsidP="00687762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CB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รายการปรับปรุงสินทรัพย์สิทธิการใช้จากการนำมาตรฐานการ</w:t>
            </w:r>
          </w:p>
          <w:p w14:paraId="5E5EB64D" w14:textId="77777777" w:rsidR="00687762" w:rsidRPr="003D25DF" w:rsidRDefault="00687762" w:rsidP="00687762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85CBB">
              <w:rPr>
                <w:rFonts w:ascii="Angsana New" w:hAnsi="Angsana New"/>
                <w:sz w:val="30"/>
                <w:szCs w:val="30"/>
                <w:cs/>
              </w:rPr>
              <w:t xml:space="preserve">รายงานทางการเงินฉบับที่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F85CBB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มาถือปฏิบัติครั้งแรก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87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(หมายเหตุ 5)</w:t>
            </w:r>
          </w:p>
        </w:tc>
        <w:tc>
          <w:tcPr>
            <w:tcW w:w="2160" w:type="dxa"/>
          </w:tcPr>
          <w:p w14:paraId="72849A63" w14:textId="77777777" w:rsidR="00687762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23AFD0" w14:textId="77777777" w:rsidR="00687762" w:rsidRPr="00F943B3" w:rsidRDefault="00861CA8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/>
                <w:sz w:val="30"/>
                <w:szCs w:val="30"/>
              </w:rPr>
              <w:t>20,742,315.73</w:t>
            </w:r>
          </w:p>
        </w:tc>
        <w:tc>
          <w:tcPr>
            <w:tcW w:w="245" w:type="dxa"/>
          </w:tcPr>
          <w:p w14:paraId="481CB579" w14:textId="77777777" w:rsidR="00687762" w:rsidRPr="00D73E71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106AC6EA" w14:textId="77777777" w:rsidR="00687762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5DBE52" w14:textId="77777777" w:rsidR="00687762" w:rsidRPr="00F943B3" w:rsidRDefault="00861CA8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/>
                <w:sz w:val="30"/>
                <w:szCs w:val="30"/>
              </w:rPr>
              <w:t>28,501,149.84</w:t>
            </w:r>
          </w:p>
        </w:tc>
      </w:tr>
      <w:tr w:rsidR="00861CA8" w:rsidRPr="005F6C33" w14:paraId="26C5A28B" w14:textId="77777777" w:rsidTr="0068776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2496F4" w14:textId="77777777" w:rsidR="00861CA8" w:rsidRPr="00F85CBB" w:rsidRDefault="00861CA8" w:rsidP="00861CA8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รับโอนจาก </w:t>
            </w:r>
            <w:r w:rsidRPr="00861CA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861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5)</w:t>
            </w:r>
          </w:p>
        </w:tc>
        <w:tc>
          <w:tcPr>
            <w:tcW w:w="2160" w:type="dxa"/>
          </w:tcPr>
          <w:p w14:paraId="17C01810" w14:textId="77777777" w:rsidR="00861CA8" w:rsidRDefault="00861CA8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61CA8">
              <w:rPr>
                <w:rFonts w:ascii="Angsana New" w:hAnsi="Angsana New"/>
                <w:sz w:val="30"/>
                <w:szCs w:val="30"/>
              </w:rPr>
              <w:t>,</w:t>
            </w:r>
            <w:r w:rsidRPr="00861CA8">
              <w:rPr>
                <w:rFonts w:ascii="Angsana New" w:hAnsi="Angsana New"/>
                <w:sz w:val="30"/>
                <w:szCs w:val="30"/>
                <w:cs/>
              </w:rPr>
              <w:t>444</w:t>
            </w:r>
            <w:r w:rsidRPr="00861CA8">
              <w:rPr>
                <w:rFonts w:ascii="Angsana New" w:hAnsi="Angsana New"/>
                <w:sz w:val="30"/>
                <w:szCs w:val="30"/>
              </w:rPr>
              <w:t>,</w:t>
            </w:r>
            <w:r w:rsidRPr="00861CA8">
              <w:rPr>
                <w:rFonts w:ascii="Angsana New" w:hAnsi="Angsana New"/>
                <w:sz w:val="30"/>
                <w:szCs w:val="30"/>
                <w:cs/>
              </w:rPr>
              <w:t>835.51</w:t>
            </w:r>
          </w:p>
        </w:tc>
        <w:tc>
          <w:tcPr>
            <w:tcW w:w="245" w:type="dxa"/>
          </w:tcPr>
          <w:p w14:paraId="3F67D662" w14:textId="77777777" w:rsidR="00861CA8" w:rsidRPr="00D73E71" w:rsidRDefault="00861CA8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D984CC4" w14:textId="77777777" w:rsidR="00861CA8" w:rsidRDefault="00861CA8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61CA8">
              <w:rPr>
                <w:rFonts w:ascii="Angsana New" w:hAnsi="Angsana New"/>
                <w:sz w:val="30"/>
                <w:szCs w:val="30"/>
              </w:rPr>
              <w:t>,</w:t>
            </w:r>
            <w:r w:rsidRPr="00861CA8">
              <w:rPr>
                <w:rFonts w:ascii="Angsana New" w:hAnsi="Angsana New"/>
                <w:sz w:val="30"/>
                <w:szCs w:val="30"/>
                <w:cs/>
              </w:rPr>
              <w:t>444</w:t>
            </w:r>
            <w:r w:rsidRPr="00861CA8">
              <w:rPr>
                <w:rFonts w:ascii="Angsana New" w:hAnsi="Angsana New"/>
                <w:sz w:val="30"/>
                <w:szCs w:val="30"/>
              </w:rPr>
              <w:t>,</w:t>
            </w:r>
            <w:r w:rsidRPr="00861CA8">
              <w:rPr>
                <w:rFonts w:ascii="Angsana New" w:hAnsi="Angsana New"/>
                <w:sz w:val="30"/>
                <w:szCs w:val="30"/>
                <w:cs/>
              </w:rPr>
              <w:t>835.51</w:t>
            </w:r>
          </w:p>
        </w:tc>
      </w:tr>
      <w:tr w:rsidR="00687762" w:rsidRPr="005F6C33" w14:paraId="06341D40" w14:textId="77777777" w:rsidTr="0068776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F96FD6" w14:textId="77777777" w:rsidR="00687762" w:rsidRPr="005F6C33" w:rsidRDefault="00687762" w:rsidP="00687762">
            <w:pPr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861CA8" w:rsidRPr="00861CA8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2A442735" w14:textId="77777777" w:rsidR="00687762" w:rsidRDefault="00724600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369D" w:rsidRPr="00B0369D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369D" w:rsidRPr="00B0369D">
              <w:rPr>
                <w:rFonts w:ascii="Angsana New" w:hAnsi="Angsana New"/>
                <w:sz w:val="30"/>
                <w:szCs w:val="30"/>
                <w:cs/>
              </w:rPr>
              <w:t>027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0369D" w:rsidRPr="00B0369D">
              <w:rPr>
                <w:rFonts w:ascii="Angsana New" w:hAnsi="Angsana New"/>
                <w:sz w:val="30"/>
                <w:szCs w:val="30"/>
                <w:cs/>
              </w:rPr>
              <w:t>028.58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tcBorders>
              <w:top w:val="nil"/>
            </w:tcBorders>
          </w:tcPr>
          <w:p w14:paraId="13A0D427" w14:textId="77777777" w:rsidR="00687762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F7A2FA" w14:textId="77777777" w:rsidR="00687762" w:rsidRPr="005F6C33" w:rsidRDefault="00B0369D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369D">
              <w:rPr>
                <w:rFonts w:ascii="Angsana New" w:hAnsi="Angsana New"/>
                <w:sz w:val="30"/>
                <w:szCs w:val="30"/>
              </w:rPr>
              <w:t>1,492,558.62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7762" w:rsidRPr="005F6C33" w14:paraId="3358C736" w14:textId="77777777" w:rsidTr="0068776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1852DE38" w14:textId="77777777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E23C623" w14:textId="77777777" w:rsidR="00687762" w:rsidRPr="0013462D" w:rsidRDefault="00B0369D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3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</w:t>
            </w:r>
            <w:r w:rsidRPr="00B036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3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160</w:t>
            </w:r>
            <w:r w:rsidRPr="00B036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3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122.66</w:t>
            </w:r>
          </w:p>
        </w:tc>
        <w:tc>
          <w:tcPr>
            <w:tcW w:w="245" w:type="dxa"/>
          </w:tcPr>
          <w:p w14:paraId="7D75049A" w14:textId="77777777" w:rsidR="00687762" w:rsidRPr="0013462D" w:rsidRDefault="00687762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3E8AA0" w14:textId="77777777" w:rsidR="00687762" w:rsidRPr="00AB5579" w:rsidRDefault="00AB5579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5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</w:t>
            </w:r>
            <w:r w:rsidRPr="00AB55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5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453</w:t>
            </w:r>
            <w:r w:rsidRPr="00AB55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5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426.7</w:t>
            </w:r>
            <w:r w:rsidR="00B0369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6FDF2719" w14:textId="77777777" w:rsidR="00B03B3F" w:rsidRPr="00687762" w:rsidRDefault="00B03B3F" w:rsidP="00B03B3F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sz w:val="30"/>
          <w:szCs w:val="30"/>
        </w:rPr>
      </w:pPr>
    </w:p>
    <w:p w14:paraId="5EEBEB08" w14:textId="77777777" w:rsidR="005A4FB2" w:rsidRDefault="005A4FB2" w:rsidP="00E13752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C31D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BB51D1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8C31D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BA482FA" w14:textId="77777777" w:rsidR="006777C0" w:rsidRPr="006777C0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6777C0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>
        <w:rPr>
          <w:rFonts w:ascii="Angsana New" w:hAnsi="Angsana New" w:hint="cs"/>
          <w:sz w:val="30"/>
          <w:szCs w:val="30"/>
          <w:cs/>
        </w:rPr>
        <w:t>อื่น</w:t>
      </w:r>
      <w:r w:rsidRPr="006777C0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>
        <w:rPr>
          <w:rFonts w:ascii="Angsana New" w:hAnsi="Angsana New" w:hint="cs"/>
          <w:sz w:val="30"/>
          <w:szCs w:val="30"/>
          <w:cs/>
        </w:rPr>
        <w:t xml:space="preserve">งวด </w:t>
      </w:r>
      <w:r w:rsidR="00C62CA1">
        <w:rPr>
          <w:rFonts w:ascii="Angsana New" w:hAnsi="Angsana New"/>
          <w:sz w:val="30"/>
          <w:szCs w:val="30"/>
          <w:lang w:val="en-US"/>
        </w:rPr>
        <w:t xml:space="preserve">3 </w:t>
      </w:r>
      <w:r w:rsidR="00C62CA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B23D8">
        <w:rPr>
          <w:rFonts w:ascii="Angsana New" w:hAnsi="Angsana New"/>
          <w:sz w:val="30"/>
          <w:szCs w:val="30"/>
          <w:lang w:val="en-US"/>
        </w:rPr>
        <w:t>31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62CA1">
        <w:rPr>
          <w:rFonts w:ascii="Angsana New" w:hAnsi="Angsana New" w:hint="cs"/>
          <w:sz w:val="30"/>
          <w:szCs w:val="30"/>
          <w:cs/>
        </w:rPr>
        <w:t>มีนาคม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B23D8">
        <w:rPr>
          <w:rFonts w:ascii="Angsana New" w:hAnsi="Angsana New"/>
          <w:sz w:val="30"/>
          <w:szCs w:val="30"/>
        </w:rPr>
        <w:t>256</w:t>
      </w:r>
      <w:r w:rsidR="00F943B3">
        <w:rPr>
          <w:rFonts w:ascii="Angsana New" w:hAnsi="Angsana New"/>
          <w:sz w:val="30"/>
          <w:szCs w:val="30"/>
        </w:rPr>
        <w:t>3</w:t>
      </w:r>
      <w:r w:rsidRPr="006777C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086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160"/>
        <w:gridCol w:w="245"/>
        <w:gridCol w:w="2160"/>
      </w:tblGrid>
      <w:tr w:rsidR="00802749" w:rsidRPr="005F6C33" w14:paraId="1A5AFDD4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167F9" w14:textId="77777777" w:rsidR="00802749" w:rsidRPr="005F6C33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3E62F2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1566AD31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0EEB06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5F6C33" w14:paraId="3FEF9115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2FC86DC8" w14:textId="77777777" w:rsidR="002F4B37" w:rsidRPr="005F6C33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7285B3D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240F4E0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0FEF451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5F6C33" w14:paraId="5291BD2A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649D9B4F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C06E2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1E80D622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A39B82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5F6C33" w14:paraId="550CE266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3C12E686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27C98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1212ABDD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57EC30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783F6C" w:rsidRPr="005F6C33" w14:paraId="5D06093C" w14:textId="77777777" w:rsidTr="002F4B37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A5651B9" w14:textId="77777777"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14:paraId="0C8A0AEA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3F6C">
              <w:rPr>
                <w:rFonts w:ascii="Angsana New" w:hAnsi="Angsana New"/>
                <w:sz w:val="30"/>
                <w:szCs w:val="30"/>
              </w:rPr>
              <w:t xml:space="preserve">2,189,800.14 </w:t>
            </w:r>
          </w:p>
        </w:tc>
        <w:tc>
          <w:tcPr>
            <w:tcW w:w="245" w:type="dxa"/>
            <w:tcBorders>
              <w:bottom w:val="nil"/>
            </w:tcBorders>
          </w:tcPr>
          <w:p w14:paraId="26D16B48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0D6C71" w14:textId="77777777" w:rsidR="00783F6C" w:rsidRPr="005F6C33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3F6C">
              <w:rPr>
                <w:rFonts w:ascii="Angsana New" w:hAnsi="Angsana New"/>
                <w:sz w:val="30"/>
                <w:szCs w:val="30"/>
              </w:rPr>
              <w:t>2,031,170.08</w:t>
            </w:r>
          </w:p>
        </w:tc>
      </w:tr>
      <w:tr w:rsidR="00783F6C" w:rsidRPr="005F6C33" w14:paraId="05A914A9" w14:textId="77777777" w:rsidTr="002B0287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B9D2900" w14:textId="77777777"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6C3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160" w:type="dxa"/>
            <w:tcBorders>
              <w:top w:val="nil"/>
            </w:tcBorders>
          </w:tcPr>
          <w:p w14:paraId="673AB58C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3F6C">
              <w:rPr>
                <w:rFonts w:ascii="Angsana New" w:hAnsi="Angsana New"/>
                <w:sz w:val="30"/>
                <w:szCs w:val="30"/>
              </w:rPr>
              <w:t xml:space="preserve">115,700.00 </w:t>
            </w:r>
          </w:p>
        </w:tc>
        <w:tc>
          <w:tcPr>
            <w:tcW w:w="245" w:type="dxa"/>
            <w:tcBorders>
              <w:top w:val="nil"/>
            </w:tcBorders>
          </w:tcPr>
          <w:p w14:paraId="52539FD0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6D26D43D" w14:textId="77777777" w:rsidR="00783F6C" w:rsidRPr="005F6C33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3F6C">
              <w:rPr>
                <w:rFonts w:ascii="Angsana New" w:hAnsi="Angsana New"/>
                <w:sz w:val="30"/>
                <w:szCs w:val="30"/>
              </w:rPr>
              <w:t xml:space="preserve">115,700.00 </w:t>
            </w:r>
          </w:p>
        </w:tc>
      </w:tr>
      <w:tr w:rsidR="00783F6C" w:rsidRPr="005F6C33" w14:paraId="7FC1E2B4" w14:textId="77777777" w:rsidTr="002B0287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8A4B78" w14:textId="77777777"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4E7E1DA6" w14:textId="77777777" w:rsidR="00783F6C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3F6C">
              <w:rPr>
                <w:rFonts w:ascii="Angsana New" w:hAnsi="Angsana New"/>
                <w:sz w:val="30"/>
                <w:szCs w:val="30"/>
              </w:rPr>
              <w:t>(271,432.37)</w:t>
            </w:r>
          </w:p>
        </w:tc>
        <w:tc>
          <w:tcPr>
            <w:tcW w:w="245" w:type="dxa"/>
            <w:tcBorders>
              <w:top w:val="nil"/>
            </w:tcBorders>
          </w:tcPr>
          <w:p w14:paraId="57444816" w14:textId="77777777" w:rsidR="00783F6C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6B93" w14:textId="77777777" w:rsidR="00783F6C" w:rsidRPr="005F6C33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3F6C">
              <w:rPr>
                <w:rFonts w:ascii="Angsana New" w:hAnsi="Angsana New"/>
                <w:sz w:val="30"/>
                <w:szCs w:val="30"/>
              </w:rPr>
              <w:t>(264,143.50)</w:t>
            </w:r>
          </w:p>
        </w:tc>
      </w:tr>
      <w:tr w:rsidR="00783F6C" w:rsidRPr="005F6C33" w14:paraId="76BF96AD" w14:textId="77777777" w:rsidTr="002B0287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C2320C8" w14:textId="77777777"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AAD6933" w14:textId="77777777" w:rsidR="00783F6C" w:rsidRPr="00783F6C" w:rsidRDefault="00783F6C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F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2,034,067.77 </w:t>
            </w:r>
          </w:p>
        </w:tc>
        <w:tc>
          <w:tcPr>
            <w:tcW w:w="245" w:type="dxa"/>
          </w:tcPr>
          <w:p w14:paraId="69A9D3D8" w14:textId="77777777" w:rsidR="00783F6C" w:rsidRPr="00783F6C" w:rsidRDefault="00783F6C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0EB4C" w14:textId="77777777" w:rsidR="00783F6C" w:rsidRPr="00783F6C" w:rsidRDefault="00783F6C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F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1,882,726.58 </w:t>
            </w:r>
          </w:p>
        </w:tc>
      </w:tr>
    </w:tbl>
    <w:p w14:paraId="2F046369" w14:textId="77777777" w:rsidR="00BB5ED7" w:rsidRDefault="00BB5ED7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66670A9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2FCE21B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A7AF010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9586FE0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0C8CAF3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21EBFAC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0ABD278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AB62D26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9EEBF54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72EE005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C54E5E0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00395D9" w14:textId="77777777" w:rsidR="00943A68" w:rsidRDefault="009D15C4" w:rsidP="00E13752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249866A6" w14:textId="77777777" w:rsidR="00943A68" w:rsidRDefault="009D15C4" w:rsidP="009D15C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p w14:paraId="05A6A65B" w14:textId="77777777" w:rsidR="0008379F" w:rsidRDefault="0008379F" w:rsidP="009D15C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08379F" w:rsidRPr="00494247" w14:paraId="1B9911BE" w14:textId="77777777" w:rsidTr="0008379F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6548AD43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302BCE60" w14:textId="77777777" w:rsidR="0008379F" w:rsidRPr="0008379F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BB5ED7" w:rsidRPr="00494247" w14:paraId="4CBE7E8A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5A4A69D5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3CAF8FA" w14:textId="77777777" w:rsidR="00BB5ED7" w:rsidRPr="00494247" w:rsidRDefault="00BB5ED7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42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5ED7" w:rsidRPr="00494247" w14:paraId="65A21D82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43094761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6042682" w14:textId="77777777" w:rsidR="00BB5ED7" w:rsidRPr="00494247" w:rsidRDefault="00BB5ED7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4633FF" w14:textId="77777777" w:rsidR="00BB5ED7" w:rsidRPr="00494247" w:rsidRDefault="00BB5ED7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3845B79F" w14:textId="77777777" w:rsidR="00BB5ED7" w:rsidRPr="00494247" w:rsidRDefault="00BB5ED7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5ED7" w:rsidRPr="00494247" w14:paraId="7236DFBA" w14:textId="77777777" w:rsidTr="00FF4A18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175300C3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50E7F8" w14:textId="77777777" w:rsidR="00D22D3F" w:rsidRDefault="00BB5ED7" w:rsidP="00D22D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2563</w:t>
            </w:r>
          </w:p>
          <w:p w14:paraId="48DFF899" w14:textId="77777777" w:rsidR="00D22D3F" w:rsidRPr="00D22D3F" w:rsidRDefault="00D22D3F" w:rsidP="00D22D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(ปรับปรุงใหม่)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5350E7D0" w14:textId="77777777" w:rsidR="00BB5ED7" w:rsidRPr="00494247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61D9F56C" w14:textId="77777777" w:rsidR="00BB5ED7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1A9086E" w14:textId="77777777" w:rsidR="00D22D3F" w:rsidRPr="00494247" w:rsidRDefault="00D22D3F" w:rsidP="00D22D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B50F6B" w14:textId="77777777" w:rsidR="00BB5ED7" w:rsidRPr="00494247" w:rsidRDefault="00BB5ED7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591D6332" w14:textId="77777777" w:rsidR="00BB5ED7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  <w:p w14:paraId="57736CF9" w14:textId="77777777" w:rsidR="00D22D3F" w:rsidRPr="00494247" w:rsidRDefault="00D22D3F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</w:tcPr>
          <w:p w14:paraId="0228774F" w14:textId="77777777" w:rsidR="00BB5ED7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</w:p>
          <w:p w14:paraId="6575C5EC" w14:textId="77777777" w:rsidR="00D22D3F" w:rsidRPr="00494247" w:rsidRDefault="00D22D3F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B5ED7" w:rsidRPr="00494247" w14:paraId="593341DF" w14:textId="77777777" w:rsidTr="00FF4A18">
        <w:trPr>
          <w:gridAfter w:val="1"/>
          <w:wAfter w:w="11" w:type="dxa"/>
          <w:trHeight w:val="399"/>
          <w:tblHeader/>
        </w:trPr>
        <w:tc>
          <w:tcPr>
            <w:tcW w:w="3370" w:type="dxa"/>
            <w:shd w:val="clear" w:color="auto" w:fill="auto"/>
          </w:tcPr>
          <w:p w14:paraId="3E31D01E" w14:textId="77777777" w:rsidR="00BB5ED7" w:rsidRPr="00494247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809D7F5" w14:textId="77777777" w:rsidR="00BB5ED7" w:rsidRPr="00D22D3F" w:rsidRDefault="00D22D3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(หมายเหตุ </w:t>
            </w: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4CAE894D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E6EC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E6EC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Pr="00EE6EC8">
              <w:rPr>
                <w:rFonts w:ascii="Angsana New" w:hAnsi="Angsana New"/>
                <w:i/>
                <w:iCs/>
                <w:sz w:val="24"/>
                <w:szCs w:val="24"/>
              </w:rPr>
              <w:t>2</w:t>
            </w:r>
            <w:r w:rsidR="00EE6EC8" w:rsidRPr="00EE6EC8">
              <w:rPr>
                <w:rFonts w:ascii="Angsana New" w:hAnsi="Angsana New"/>
                <w:i/>
                <w:iCs/>
                <w:sz w:val="24"/>
                <w:szCs w:val="24"/>
              </w:rPr>
              <w:t>4</w:t>
            </w:r>
            <w:r w:rsidRPr="00EE6EC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5ED62AC2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B5ED7" w:rsidRPr="00494247" w14:paraId="0FB14679" w14:textId="77777777" w:rsidTr="00FF4A18">
        <w:trPr>
          <w:gridAfter w:val="1"/>
          <w:wAfter w:w="11" w:type="dxa"/>
          <w:trHeight w:val="413"/>
        </w:trPr>
        <w:tc>
          <w:tcPr>
            <w:tcW w:w="3370" w:type="dxa"/>
            <w:shd w:val="clear" w:color="auto" w:fill="auto"/>
          </w:tcPr>
          <w:p w14:paraId="1E72E959" w14:textId="77777777" w:rsidR="00BB5ED7" w:rsidRPr="00494247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396EACEF" w14:textId="77777777" w:rsidR="00BB5ED7" w:rsidRPr="00494247" w:rsidRDefault="00BB5ED7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5ED301A" w14:textId="77777777"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5B4922" w14:textId="77777777"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64118892" w14:textId="77777777"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3F67" w:rsidRPr="00494247" w14:paraId="59251358" w14:textId="77777777" w:rsidTr="00823F67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1EE945FC" w14:textId="77777777" w:rsidR="00823F67" w:rsidRPr="00494247" w:rsidRDefault="00823F67" w:rsidP="00823F67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(ค่าเผื่อหนี้สงสัยจะสูญ)</w:t>
            </w:r>
          </w:p>
        </w:tc>
        <w:tc>
          <w:tcPr>
            <w:tcW w:w="1559" w:type="dxa"/>
            <w:shd w:val="clear" w:color="auto" w:fill="auto"/>
          </w:tcPr>
          <w:p w14:paraId="762E8699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1EE824E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114,477.93 </w:t>
            </w:r>
          </w:p>
        </w:tc>
        <w:tc>
          <w:tcPr>
            <w:tcW w:w="1559" w:type="dxa"/>
            <w:shd w:val="clear" w:color="auto" w:fill="auto"/>
          </w:tcPr>
          <w:p w14:paraId="6609EBBC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25A57FD0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497,308.97 </w:t>
            </w:r>
          </w:p>
        </w:tc>
      </w:tr>
      <w:tr w:rsidR="00823F67" w:rsidRPr="00494247" w14:paraId="0903BEFB" w14:textId="77777777" w:rsidTr="00823F67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7E640D6D" w14:textId="77777777" w:rsidR="00823F67" w:rsidRPr="00494247" w:rsidRDefault="00823F67" w:rsidP="00823F67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</w:tcPr>
          <w:p w14:paraId="5F641578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4,864,113.42 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D9874A3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(433,593.69)</w:t>
            </w:r>
          </w:p>
        </w:tc>
        <w:tc>
          <w:tcPr>
            <w:tcW w:w="1559" w:type="dxa"/>
            <w:shd w:val="clear" w:color="auto" w:fill="auto"/>
          </w:tcPr>
          <w:p w14:paraId="7CBF5519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53308FA6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4,430,519.73 </w:t>
            </w:r>
          </w:p>
        </w:tc>
      </w:tr>
      <w:tr w:rsidR="00823F67" w:rsidRPr="00494247" w14:paraId="6AACF5D2" w14:textId="77777777" w:rsidTr="00823F67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6FC25755" w14:textId="77777777" w:rsidR="00823F67" w:rsidRPr="00494247" w:rsidRDefault="00823F67" w:rsidP="00823F67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0D9D41E8" w14:textId="77777777" w:rsidR="00823F67" w:rsidRPr="004C5C9E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391</w:t>
            </w: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23F6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366.42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4F615A7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28,672.78 </w:t>
            </w:r>
          </w:p>
        </w:tc>
        <w:tc>
          <w:tcPr>
            <w:tcW w:w="1559" w:type="dxa"/>
            <w:shd w:val="clear" w:color="auto" w:fill="auto"/>
          </w:tcPr>
          <w:p w14:paraId="4FA9A699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3A6909E2" w14:textId="77777777" w:rsidR="00823F67" w:rsidRPr="00494247" w:rsidRDefault="00823F67" w:rsidP="00823F6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420,039.20 </w:t>
            </w:r>
          </w:p>
        </w:tc>
      </w:tr>
      <w:tr w:rsidR="00823F67" w:rsidRPr="00494247" w14:paraId="6CBD3D1B" w14:textId="77777777" w:rsidTr="00823F67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085F6783" w14:textId="77777777" w:rsidR="00823F67" w:rsidRPr="00494247" w:rsidRDefault="00823F67" w:rsidP="00823F67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4F12C77C" w14:textId="77777777" w:rsidR="00823F67" w:rsidRPr="00494247" w:rsidRDefault="00823F67" w:rsidP="00823F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2,247,643.20 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E7BB10C" w14:textId="77777777" w:rsidR="00823F67" w:rsidRPr="00494247" w:rsidRDefault="00823F67" w:rsidP="00823F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93,046.80 </w:t>
            </w:r>
          </w:p>
        </w:tc>
        <w:tc>
          <w:tcPr>
            <w:tcW w:w="1559" w:type="dxa"/>
            <w:shd w:val="clear" w:color="auto" w:fill="auto"/>
          </w:tcPr>
          <w:p w14:paraId="0A43DA67" w14:textId="77777777" w:rsidR="00823F67" w:rsidRPr="00494247" w:rsidRDefault="00823F67" w:rsidP="00823F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681E4801" w14:textId="77777777" w:rsidR="00823F67" w:rsidRPr="00494247" w:rsidRDefault="00823F67" w:rsidP="00823F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2,340,690.00 </w:t>
            </w:r>
          </w:p>
        </w:tc>
      </w:tr>
      <w:tr w:rsidR="00823F67" w:rsidRPr="00494247" w14:paraId="783877C8" w14:textId="77777777" w:rsidTr="00823F67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32DE207B" w14:textId="77777777" w:rsidR="00823F67" w:rsidRPr="00B23386" w:rsidRDefault="00823F67" w:rsidP="00823F67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E90E946" w14:textId="77777777" w:rsidR="00823F67" w:rsidRPr="00935F1E" w:rsidRDefault="00823F67" w:rsidP="00823F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7,885,954.08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851ED0E" w14:textId="77777777" w:rsidR="00823F67" w:rsidRPr="004C5C9E" w:rsidRDefault="00823F67" w:rsidP="00823F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(197,396.18)</w:t>
            </w:r>
          </w:p>
        </w:tc>
        <w:tc>
          <w:tcPr>
            <w:tcW w:w="1559" w:type="dxa"/>
            <w:shd w:val="clear" w:color="auto" w:fill="auto"/>
          </w:tcPr>
          <w:p w14:paraId="2A002EFE" w14:textId="77777777" w:rsidR="00823F67" w:rsidRPr="004C5C9E" w:rsidRDefault="00823F67" w:rsidP="00823F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6417983E" w14:textId="77777777" w:rsidR="00823F67" w:rsidRPr="004C5C9E" w:rsidRDefault="00823F67" w:rsidP="00823F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7,688,557.90 </w:t>
            </w:r>
          </w:p>
        </w:tc>
      </w:tr>
      <w:tr w:rsidR="00BB5ED7" w:rsidRPr="00494247" w14:paraId="445E35BB" w14:textId="77777777" w:rsidTr="00FF4A18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29583E20" w14:textId="77777777" w:rsidR="00BB5ED7" w:rsidRPr="00494247" w:rsidRDefault="00BB5ED7" w:rsidP="00BB5E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39541EE0" w14:textId="77777777" w:rsidR="00BB5ED7" w:rsidRPr="00494247" w:rsidRDefault="00BB5ED7" w:rsidP="00BB5ED7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B315BA0" w14:textId="77777777" w:rsidR="00BB5ED7" w:rsidRPr="00494247" w:rsidRDefault="00BB5ED7" w:rsidP="00BB5ED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5F950AAD" w14:textId="77777777" w:rsidR="00BB5ED7" w:rsidRPr="00494247" w:rsidRDefault="00BB5ED7" w:rsidP="00BB5ED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3C76AEF" w14:textId="77777777" w:rsidR="00BB5ED7" w:rsidRPr="00494247" w:rsidRDefault="00BB5ED7" w:rsidP="00BB5ED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BB5ED7" w:rsidRPr="00494247" w14:paraId="3D08F7F1" w14:textId="77777777" w:rsidTr="00FF4A18">
        <w:trPr>
          <w:trHeight w:val="385"/>
        </w:trPr>
        <w:tc>
          <w:tcPr>
            <w:tcW w:w="3370" w:type="dxa"/>
            <w:shd w:val="clear" w:color="auto" w:fill="auto"/>
          </w:tcPr>
          <w:p w14:paraId="6D4017C7" w14:textId="77777777" w:rsidR="00BB5ED7" w:rsidRPr="00494247" w:rsidRDefault="00BB5ED7" w:rsidP="00BB5ED7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</w:tcPr>
          <w:p w14:paraId="4EDD2D1F" w14:textId="77777777" w:rsidR="00BB5ED7" w:rsidRPr="00494247" w:rsidRDefault="00BB5ED7" w:rsidP="00BB5E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5F1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618D39C" w14:textId="77777777" w:rsidR="00BB5ED7" w:rsidRPr="00494247" w:rsidRDefault="00823F67" w:rsidP="00BB5E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17AB6E0" w14:textId="77777777" w:rsidR="00BB5ED7" w:rsidRPr="00494247" w:rsidRDefault="00823F67" w:rsidP="00BB5E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(119,437.80)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BC699D9" w14:textId="77777777" w:rsidR="00BB5ED7" w:rsidRPr="00494247" w:rsidRDefault="00823F67" w:rsidP="00BB5E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(240,615.35)</w:t>
            </w:r>
          </w:p>
        </w:tc>
      </w:tr>
      <w:tr w:rsidR="00BB5ED7" w:rsidRPr="00494247" w14:paraId="77A95CEB" w14:textId="77777777" w:rsidTr="00FF4A18">
        <w:trPr>
          <w:trHeight w:val="385"/>
        </w:trPr>
        <w:tc>
          <w:tcPr>
            <w:tcW w:w="3370" w:type="dxa"/>
            <w:shd w:val="clear" w:color="auto" w:fill="auto"/>
          </w:tcPr>
          <w:p w14:paraId="1C1CB7CA" w14:textId="77777777" w:rsidR="00BB5ED7" w:rsidRPr="00494247" w:rsidRDefault="00BB5ED7" w:rsidP="00BB5ED7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14C36EB1" w14:textId="77777777" w:rsidR="00BB5ED7" w:rsidRPr="00494247" w:rsidRDefault="00BB5ED7" w:rsidP="00BB5E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5F1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87A3985" w14:textId="77777777" w:rsidR="00BB5ED7" w:rsidRPr="00494247" w:rsidRDefault="00823F67" w:rsidP="00BB5E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3FD6626" w14:textId="77777777" w:rsidR="00BB5ED7" w:rsidRPr="00494247" w:rsidRDefault="00823F67" w:rsidP="00BB5E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(119,437.80)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B44C0E8" w14:textId="77777777" w:rsidR="00BB5ED7" w:rsidRPr="00494247" w:rsidRDefault="00823F67" w:rsidP="00BB5E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(240,615.35)</w:t>
            </w:r>
          </w:p>
        </w:tc>
      </w:tr>
      <w:tr w:rsidR="00BB5ED7" w:rsidRPr="00494247" w14:paraId="6DE71589" w14:textId="77777777" w:rsidTr="00FF4A18">
        <w:trPr>
          <w:trHeight w:val="385"/>
        </w:trPr>
        <w:tc>
          <w:tcPr>
            <w:tcW w:w="3370" w:type="dxa"/>
            <w:shd w:val="clear" w:color="auto" w:fill="auto"/>
          </w:tcPr>
          <w:p w14:paraId="375E9F01" w14:textId="77777777" w:rsidR="00BB5ED7" w:rsidRPr="00494247" w:rsidRDefault="00BB5ED7" w:rsidP="00BB5ED7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4406B81D" w14:textId="77777777" w:rsidR="00BB5ED7" w:rsidRPr="00494247" w:rsidRDefault="00823F67" w:rsidP="00BB5E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823F6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23F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764</w:t>
            </w:r>
            <w:r w:rsidRPr="00823F6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23F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776.53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0D206B4" w14:textId="77777777" w:rsidR="00BB5ED7" w:rsidRPr="00B23386" w:rsidRDefault="00823F67" w:rsidP="00BB5E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(197,396.18)</w:t>
            </w:r>
          </w:p>
        </w:tc>
        <w:tc>
          <w:tcPr>
            <w:tcW w:w="1559" w:type="dxa"/>
            <w:shd w:val="clear" w:color="auto" w:fill="auto"/>
          </w:tcPr>
          <w:p w14:paraId="2457FCE3" w14:textId="77777777" w:rsidR="00BB5ED7" w:rsidRPr="00494247" w:rsidRDefault="00823F67" w:rsidP="00BB5E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(119,437.80)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E8D4D9B" w14:textId="77777777" w:rsidR="00BB5ED7" w:rsidRPr="00494247" w:rsidRDefault="00823F67" w:rsidP="00BB5E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23F6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7,447,942.55</w:t>
            </w:r>
          </w:p>
        </w:tc>
      </w:tr>
    </w:tbl>
    <w:p w14:paraId="55322DFE" w14:textId="77777777" w:rsidR="0008379F" w:rsidRDefault="0008379F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08379F" w:rsidRPr="00494247" w14:paraId="5AEB61D4" w14:textId="77777777" w:rsidTr="0008379F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011B419E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0DB103CC" w14:textId="77777777" w:rsidR="0008379F" w:rsidRPr="00494247" w:rsidRDefault="0008379F" w:rsidP="0008379F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F943B3" w:rsidRPr="00494247" w14:paraId="5AD23701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1314FA9E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6DF2D1B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42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43B3" w:rsidRPr="00494247" w14:paraId="3A17344E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4D95052B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8F41A5C" w14:textId="77777777" w:rsidR="00F943B3" w:rsidRPr="00494247" w:rsidRDefault="00F943B3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7A43028" w14:textId="77777777" w:rsidR="00F943B3" w:rsidRPr="00494247" w:rsidRDefault="00F943B3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0D86E95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943B3" w:rsidRPr="00494247" w14:paraId="1055003F" w14:textId="77777777" w:rsidTr="00FF4A18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273E56A6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8EEEA1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0F65658A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3FF52AD0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783292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0D38F00C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5C5DAA24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F943B3" w:rsidRPr="00494247" w14:paraId="27DC0868" w14:textId="77777777" w:rsidTr="00FF4A18">
        <w:trPr>
          <w:gridAfter w:val="1"/>
          <w:wAfter w:w="11" w:type="dxa"/>
          <w:trHeight w:val="399"/>
          <w:tblHeader/>
        </w:trPr>
        <w:tc>
          <w:tcPr>
            <w:tcW w:w="3370" w:type="dxa"/>
            <w:shd w:val="clear" w:color="auto" w:fill="auto"/>
          </w:tcPr>
          <w:p w14:paraId="27F72A35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01B0B5E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3890065E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851093C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943B3" w:rsidRPr="00494247" w14:paraId="5C629A75" w14:textId="77777777" w:rsidTr="007624BB">
        <w:trPr>
          <w:gridAfter w:val="1"/>
          <w:wAfter w:w="11" w:type="dxa"/>
          <w:trHeight w:val="413"/>
        </w:trPr>
        <w:tc>
          <w:tcPr>
            <w:tcW w:w="3370" w:type="dxa"/>
            <w:shd w:val="clear" w:color="auto" w:fill="auto"/>
          </w:tcPr>
          <w:p w14:paraId="3F3B4DCE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124B160" w14:textId="77777777" w:rsidR="00F943B3" w:rsidRPr="00494247" w:rsidRDefault="00F943B3" w:rsidP="007624BB">
            <w:pPr>
              <w:tabs>
                <w:tab w:val="left" w:pos="540"/>
              </w:tabs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57B58C09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CA1F24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67199B2A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3B3" w:rsidRPr="00494247" w14:paraId="1641FDC6" w14:textId="77777777" w:rsidTr="007624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4DCC728A" w14:textId="77777777" w:rsidR="00F943B3" w:rsidRPr="00494247" w:rsidRDefault="00F943B3" w:rsidP="00FF4A18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(ค่าเผื่อหนี้สงสัยจะสูญ)</w:t>
            </w:r>
          </w:p>
        </w:tc>
        <w:tc>
          <w:tcPr>
            <w:tcW w:w="1559" w:type="dxa"/>
            <w:shd w:val="clear" w:color="auto" w:fill="auto"/>
          </w:tcPr>
          <w:p w14:paraId="3752F186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4086FE9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(46</w:t>
            </w: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C5C9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292.50)</w:t>
            </w:r>
          </w:p>
        </w:tc>
        <w:tc>
          <w:tcPr>
            <w:tcW w:w="1559" w:type="dxa"/>
            <w:shd w:val="clear" w:color="auto" w:fill="auto"/>
          </w:tcPr>
          <w:p w14:paraId="52B9E308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40479C3F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382,831.04 </w:t>
            </w:r>
          </w:p>
        </w:tc>
      </w:tr>
      <w:tr w:rsidR="00F943B3" w:rsidRPr="00494247" w14:paraId="0C481F23" w14:textId="77777777" w:rsidTr="007624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7CB14315" w14:textId="77777777" w:rsidR="00F943B3" w:rsidRPr="00494247" w:rsidRDefault="00F943B3" w:rsidP="00FF4A18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</w:tcPr>
          <w:p w14:paraId="376778A3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3,690,069.61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78BD05F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</w:t>
            </w: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C5C9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174</w:t>
            </w: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C5C9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043.81</w:t>
            </w:r>
          </w:p>
        </w:tc>
        <w:tc>
          <w:tcPr>
            <w:tcW w:w="1559" w:type="dxa"/>
            <w:shd w:val="clear" w:color="auto" w:fill="auto"/>
          </w:tcPr>
          <w:p w14:paraId="69C5871A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59DCF24B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4,864,113.42 </w:t>
            </w:r>
          </w:p>
        </w:tc>
      </w:tr>
      <w:tr w:rsidR="00F943B3" w:rsidRPr="00494247" w14:paraId="43AC0155" w14:textId="77777777" w:rsidTr="007624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45DF26CE" w14:textId="77777777" w:rsidR="00F943B3" w:rsidRPr="00494247" w:rsidRDefault="00F943B3" w:rsidP="00FF4A18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1CE0834E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2,201,393.80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C1A1256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(417,974.20)</w:t>
            </w:r>
          </w:p>
        </w:tc>
        <w:tc>
          <w:tcPr>
            <w:tcW w:w="1559" w:type="dxa"/>
            <w:shd w:val="clear" w:color="auto" w:fill="auto"/>
          </w:tcPr>
          <w:p w14:paraId="3F3E66A0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464,223.60 </w:t>
            </w:r>
          </w:p>
        </w:tc>
        <w:tc>
          <w:tcPr>
            <w:tcW w:w="1548" w:type="dxa"/>
            <w:shd w:val="clear" w:color="auto" w:fill="auto"/>
          </w:tcPr>
          <w:p w14:paraId="57F3EBDA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2,247,643.20 </w:t>
            </w:r>
          </w:p>
        </w:tc>
      </w:tr>
      <w:tr w:rsidR="00F943B3" w:rsidRPr="00494247" w14:paraId="12421985" w14:textId="77777777" w:rsidTr="007624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38BBEC60" w14:textId="77777777" w:rsidR="00F943B3" w:rsidRPr="00B23386" w:rsidRDefault="00F943B3" w:rsidP="00FF4A18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1C67F831" w14:textId="77777777" w:rsidR="00F943B3" w:rsidRPr="00935F1E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6,320,586.95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BA9370E" w14:textId="77777777" w:rsidR="00F943B3" w:rsidRPr="004C5C9E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709,777.11 </w:t>
            </w:r>
          </w:p>
        </w:tc>
        <w:tc>
          <w:tcPr>
            <w:tcW w:w="1559" w:type="dxa"/>
            <w:shd w:val="clear" w:color="auto" w:fill="auto"/>
          </w:tcPr>
          <w:p w14:paraId="05B20A54" w14:textId="77777777" w:rsidR="00F943B3" w:rsidRPr="004C5C9E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464,223.60 </w:t>
            </w:r>
          </w:p>
        </w:tc>
        <w:tc>
          <w:tcPr>
            <w:tcW w:w="1548" w:type="dxa"/>
            <w:shd w:val="clear" w:color="auto" w:fill="auto"/>
          </w:tcPr>
          <w:p w14:paraId="1A42DDC2" w14:textId="77777777" w:rsidR="00F943B3" w:rsidRPr="004C5C9E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7,494,587.66 </w:t>
            </w:r>
          </w:p>
        </w:tc>
      </w:tr>
      <w:tr w:rsidR="00F943B3" w:rsidRPr="00494247" w14:paraId="1F9E93EE" w14:textId="77777777" w:rsidTr="007624BB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0CD9C615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1990C10A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14A52F4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7B5D4EED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5A9D6B4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943B3" w:rsidRPr="00494247" w14:paraId="5EE12CB7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219DD174" w14:textId="77777777" w:rsidR="00F943B3" w:rsidRPr="00494247" w:rsidRDefault="00F943B3" w:rsidP="00FF4A18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</w:tcPr>
          <w:p w14:paraId="3E790743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418710D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B5E626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C5C9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54B2541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5F1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</w:tr>
      <w:tr w:rsidR="00F943B3" w:rsidRPr="00494247" w14:paraId="1D2949A5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7F7D5D4A" w14:textId="77777777" w:rsidR="00F943B3" w:rsidRPr="00494247" w:rsidRDefault="00F943B3" w:rsidP="00FF4A18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770E6E8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157120C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45C1FF0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4C5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C5C9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D422243" w14:textId="77777777" w:rsidR="00F943B3" w:rsidRPr="00494247" w:rsidRDefault="00F943B3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35F1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</w:tr>
      <w:tr w:rsidR="00F943B3" w:rsidRPr="00494247" w14:paraId="0CAC5DE0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53FB0898" w14:textId="77777777" w:rsidR="00F943B3" w:rsidRPr="00494247" w:rsidRDefault="00F943B3" w:rsidP="00FF4A18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0859E43" w14:textId="77777777" w:rsidR="00F943B3" w:rsidRPr="00494247" w:rsidRDefault="00F943B3" w:rsidP="007624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C5C9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6</w:t>
            </w:r>
            <w:r w:rsidRPr="004C5C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C5C9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320</w:t>
            </w:r>
            <w:r w:rsidRPr="004C5C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C5C9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586.95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1155187" w14:textId="77777777" w:rsidR="00F943B3" w:rsidRPr="00B23386" w:rsidRDefault="00F943B3" w:rsidP="007624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33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709,777.11</w:t>
            </w:r>
          </w:p>
        </w:tc>
        <w:tc>
          <w:tcPr>
            <w:tcW w:w="1559" w:type="dxa"/>
            <w:shd w:val="clear" w:color="auto" w:fill="auto"/>
          </w:tcPr>
          <w:p w14:paraId="29E54BB6" w14:textId="77777777" w:rsidR="00F943B3" w:rsidRPr="00494247" w:rsidRDefault="00F943B3" w:rsidP="007624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343</w:t>
            </w:r>
            <w:r w:rsidRPr="00935F1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35F1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046.05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C964A47" w14:textId="77777777" w:rsidR="00F943B3" w:rsidRPr="00494247" w:rsidRDefault="00F943B3" w:rsidP="007624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935F1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35F1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373</w:t>
            </w:r>
            <w:r w:rsidRPr="00935F1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35F1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410.11</w:t>
            </w:r>
          </w:p>
        </w:tc>
      </w:tr>
    </w:tbl>
    <w:p w14:paraId="4B9A0E86" w14:textId="77777777" w:rsidR="00F943B3" w:rsidRPr="002442CB" w:rsidRDefault="00F943B3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14:paraId="702C14B3" w14:textId="77777777" w:rsidR="004A0055" w:rsidRPr="005B7F55" w:rsidRDefault="004A0055" w:rsidP="001119E2">
      <w:pPr>
        <w:spacing w:line="240" w:lineRule="atLeast"/>
        <w:ind w:left="518"/>
        <w:jc w:val="thaiDistribute"/>
        <w:rPr>
          <w:rFonts w:ascii="Angsana New" w:hAnsi="Angsana New"/>
          <w:sz w:val="10"/>
          <w:szCs w:val="10"/>
        </w:rPr>
      </w:pPr>
    </w:p>
    <w:p w14:paraId="6623180D" w14:textId="77777777" w:rsidR="007624BB" w:rsidRDefault="007624BB" w:rsidP="00E13752">
      <w:pPr>
        <w:numPr>
          <w:ilvl w:val="0"/>
          <w:numId w:val="28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/>
          <w:b/>
          <w:bCs/>
          <w:sz w:val="30"/>
          <w:szCs w:val="30"/>
          <w:lang w:val="en-US"/>
        </w:rPr>
        <w:t>/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B5EA2D5" w14:textId="77777777" w:rsidR="004A0055" w:rsidRDefault="004A0055" w:rsidP="004A0055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14:paraId="7DBAA411" w14:textId="77777777" w:rsidTr="0008379F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99A5BD" w14:textId="77777777" w:rsidR="0008379F" w:rsidRPr="00494247" w:rsidRDefault="0008379F" w:rsidP="0023625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29780DEA" w14:textId="77777777" w:rsidR="0008379F" w:rsidRPr="00494247" w:rsidRDefault="0008379F" w:rsidP="0008379F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4A0055" w:rsidRPr="00494247" w14:paraId="5C96C764" w14:textId="77777777" w:rsidTr="00236253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C352D1D" w14:textId="77777777" w:rsidR="004A0055" w:rsidRPr="00494247" w:rsidRDefault="004A0055" w:rsidP="0023625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10A501" w14:textId="77777777" w:rsidR="004A0055" w:rsidRPr="00494247" w:rsidRDefault="004A0055" w:rsidP="0023625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42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055" w:rsidRPr="00494247" w14:paraId="44AD9C5A" w14:textId="77777777" w:rsidTr="00236253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1F6C31BB" w14:textId="77777777" w:rsidR="004A0055" w:rsidRPr="00494247" w:rsidRDefault="004A0055" w:rsidP="0023625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4BC83B7" w14:textId="77777777" w:rsidR="004A0055" w:rsidRPr="00494247" w:rsidRDefault="004A0055" w:rsidP="00236253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15C079" w14:textId="77777777" w:rsidR="004A0055" w:rsidRPr="00494247" w:rsidRDefault="004A0055" w:rsidP="00236253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085B641" w14:textId="77777777" w:rsidR="004A0055" w:rsidRPr="00494247" w:rsidRDefault="004A0055" w:rsidP="0023625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A0055" w:rsidRPr="00494247" w14:paraId="327D0BE4" w14:textId="77777777" w:rsidTr="00236253">
        <w:trPr>
          <w:tblHeader/>
        </w:trPr>
        <w:tc>
          <w:tcPr>
            <w:tcW w:w="3370" w:type="dxa"/>
            <w:shd w:val="clear" w:color="auto" w:fill="auto"/>
          </w:tcPr>
          <w:p w14:paraId="53540023" w14:textId="77777777" w:rsidR="004A0055" w:rsidRPr="00494247" w:rsidRDefault="004A0055" w:rsidP="0023625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8961794" w14:textId="77777777" w:rsidR="00107622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2563</w:t>
            </w:r>
          </w:p>
          <w:p w14:paraId="111372F1" w14:textId="77777777" w:rsidR="004A0055" w:rsidRPr="00494247" w:rsidRDefault="002620DF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(ปรับปรุงใหม่)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322D49CA" w14:textId="77777777" w:rsidR="004A0055" w:rsidRPr="00494247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0E7493BE" w14:textId="77777777" w:rsidR="004A0055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9548CD5" w14:textId="77777777" w:rsidR="002620DF" w:rsidRPr="00494247" w:rsidRDefault="002620DF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AB92AF" w14:textId="77777777" w:rsidR="004A0055" w:rsidRPr="00494247" w:rsidRDefault="004A0055" w:rsidP="00236253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70270C1A" w14:textId="77777777" w:rsidR="004A0055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  <w:p w14:paraId="25083B0E" w14:textId="77777777" w:rsidR="002620DF" w:rsidRPr="00494247" w:rsidRDefault="002620DF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</w:tcPr>
          <w:p w14:paraId="47CE5A6F" w14:textId="77777777" w:rsidR="004A0055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3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2563</w:t>
            </w:r>
          </w:p>
          <w:p w14:paraId="52701FB4" w14:textId="77777777" w:rsidR="002620DF" w:rsidRPr="00494247" w:rsidRDefault="002620DF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A0055" w:rsidRPr="00494247" w14:paraId="0AE944D6" w14:textId="77777777" w:rsidTr="00236253">
        <w:trPr>
          <w:trHeight w:val="399"/>
          <w:tblHeader/>
        </w:trPr>
        <w:tc>
          <w:tcPr>
            <w:tcW w:w="3370" w:type="dxa"/>
            <w:shd w:val="clear" w:color="auto" w:fill="auto"/>
          </w:tcPr>
          <w:p w14:paraId="023DF8F5" w14:textId="77777777" w:rsidR="004A0055" w:rsidRPr="00494247" w:rsidRDefault="004A0055" w:rsidP="00236253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E847B4A" w14:textId="77777777" w:rsidR="004A0055" w:rsidRPr="00494247" w:rsidRDefault="002620DF" w:rsidP="002620D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E6EC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E6EC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  <w:r w:rsidRPr="00EE6EC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5B7A86C6" w14:textId="77777777" w:rsidR="004A0055" w:rsidRPr="00494247" w:rsidRDefault="004A0055" w:rsidP="0023625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E6EC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E6EC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Pr="00EE6EC8">
              <w:rPr>
                <w:rFonts w:ascii="Angsana New" w:hAnsi="Angsana New"/>
                <w:i/>
                <w:iCs/>
                <w:sz w:val="24"/>
                <w:szCs w:val="24"/>
              </w:rPr>
              <w:t>2</w:t>
            </w:r>
            <w:r w:rsidR="00EE6EC8" w:rsidRPr="00EE6EC8">
              <w:rPr>
                <w:rFonts w:ascii="Angsana New" w:hAnsi="Angsana New"/>
                <w:i/>
                <w:iCs/>
                <w:sz w:val="24"/>
                <w:szCs w:val="24"/>
              </w:rPr>
              <w:t>4</w:t>
            </w:r>
            <w:r w:rsidRPr="00EE6EC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06912FF4" w14:textId="77777777" w:rsidR="004A0055" w:rsidRPr="00494247" w:rsidRDefault="004A0055" w:rsidP="0023625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4A0055" w:rsidRPr="00494247" w14:paraId="2E33C47D" w14:textId="77777777" w:rsidTr="00236253">
        <w:trPr>
          <w:trHeight w:val="413"/>
        </w:trPr>
        <w:tc>
          <w:tcPr>
            <w:tcW w:w="3370" w:type="dxa"/>
            <w:shd w:val="clear" w:color="auto" w:fill="auto"/>
          </w:tcPr>
          <w:p w14:paraId="32028B21" w14:textId="77777777" w:rsidR="004A0055" w:rsidRPr="00494247" w:rsidRDefault="004A0055" w:rsidP="00236253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6A02C1C" w14:textId="77777777" w:rsidR="004A0055" w:rsidRPr="00494247" w:rsidRDefault="004A0055" w:rsidP="00236253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9C8EDB5" w14:textId="77777777" w:rsidR="004A0055" w:rsidRPr="00494247" w:rsidRDefault="004A0055" w:rsidP="00236253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543A27" w14:textId="77777777" w:rsidR="004A0055" w:rsidRPr="00494247" w:rsidRDefault="004A0055" w:rsidP="00236253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647DE9C" w14:textId="77777777" w:rsidR="004A0055" w:rsidRPr="00494247" w:rsidRDefault="004A0055" w:rsidP="00236253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0055" w:rsidRPr="00494247" w14:paraId="0D0CAB46" w14:textId="77777777" w:rsidTr="00236253">
        <w:trPr>
          <w:trHeight w:val="385"/>
        </w:trPr>
        <w:tc>
          <w:tcPr>
            <w:tcW w:w="3370" w:type="dxa"/>
            <w:shd w:val="clear" w:color="auto" w:fill="auto"/>
          </w:tcPr>
          <w:p w14:paraId="1305C3A2" w14:textId="77777777" w:rsidR="004A0055" w:rsidRPr="00494247" w:rsidRDefault="004A0055" w:rsidP="00236253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F2ED79F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312CA54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114,477.93 </w:t>
            </w:r>
          </w:p>
        </w:tc>
        <w:tc>
          <w:tcPr>
            <w:tcW w:w="1559" w:type="dxa"/>
            <w:shd w:val="clear" w:color="auto" w:fill="auto"/>
          </w:tcPr>
          <w:p w14:paraId="22E8AAA5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2E74346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497,308.97 </w:t>
            </w:r>
          </w:p>
        </w:tc>
      </w:tr>
      <w:tr w:rsidR="004A0055" w:rsidRPr="00494247" w14:paraId="0A4316CF" w14:textId="77777777" w:rsidTr="00236253">
        <w:trPr>
          <w:trHeight w:val="385"/>
        </w:trPr>
        <w:tc>
          <w:tcPr>
            <w:tcW w:w="3370" w:type="dxa"/>
            <w:shd w:val="clear" w:color="auto" w:fill="auto"/>
          </w:tcPr>
          <w:p w14:paraId="3A1363E9" w14:textId="77777777" w:rsidR="004A0055" w:rsidRPr="00494247" w:rsidRDefault="004A0055" w:rsidP="00236253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</w:tcPr>
          <w:p w14:paraId="14ECC66D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4,678,846.49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A8502D6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(433,593.69)</w:t>
            </w:r>
          </w:p>
        </w:tc>
        <w:tc>
          <w:tcPr>
            <w:tcW w:w="1559" w:type="dxa"/>
            <w:shd w:val="clear" w:color="auto" w:fill="auto"/>
          </w:tcPr>
          <w:p w14:paraId="3BCAB145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9FF82A0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4,245,252.80 </w:t>
            </w:r>
          </w:p>
        </w:tc>
      </w:tr>
      <w:tr w:rsidR="004A0055" w:rsidRPr="00494247" w14:paraId="55287B86" w14:textId="77777777" w:rsidTr="00236253">
        <w:trPr>
          <w:trHeight w:val="385"/>
        </w:trPr>
        <w:tc>
          <w:tcPr>
            <w:tcW w:w="3370" w:type="dxa"/>
            <w:shd w:val="clear" w:color="auto" w:fill="auto"/>
          </w:tcPr>
          <w:p w14:paraId="4ACEBF24" w14:textId="77777777" w:rsidR="004A0055" w:rsidRPr="00494247" w:rsidRDefault="004A0055" w:rsidP="00236253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6FDC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7887ADE7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383,554.72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827715B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27,554.46 </w:t>
            </w:r>
          </w:p>
        </w:tc>
        <w:tc>
          <w:tcPr>
            <w:tcW w:w="1559" w:type="dxa"/>
            <w:shd w:val="clear" w:color="auto" w:fill="auto"/>
          </w:tcPr>
          <w:p w14:paraId="6C345C0A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FBBDD60" w14:textId="77777777" w:rsidR="004A0055" w:rsidRPr="00494247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411,109.18 </w:t>
            </w:r>
          </w:p>
        </w:tc>
      </w:tr>
      <w:tr w:rsidR="004A0055" w:rsidRPr="00494247" w14:paraId="5279B21C" w14:textId="77777777" w:rsidTr="00236253">
        <w:trPr>
          <w:trHeight w:val="385"/>
        </w:trPr>
        <w:tc>
          <w:tcPr>
            <w:tcW w:w="3370" w:type="dxa"/>
            <w:shd w:val="clear" w:color="auto" w:fill="auto"/>
          </w:tcPr>
          <w:p w14:paraId="0D17A0BE" w14:textId="77777777" w:rsidR="004A0055" w:rsidRPr="00494247" w:rsidRDefault="004A0055" w:rsidP="00236253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5E7E636D" w14:textId="77777777" w:rsidR="004A0055" w:rsidRPr="00494247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2,224,828.20 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1B93499" w14:textId="77777777" w:rsidR="004A0055" w:rsidRPr="00494247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92,100.25 </w:t>
            </w:r>
          </w:p>
        </w:tc>
        <w:tc>
          <w:tcPr>
            <w:tcW w:w="1559" w:type="dxa"/>
            <w:shd w:val="clear" w:color="auto" w:fill="auto"/>
          </w:tcPr>
          <w:p w14:paraId="2923AFEB" w14:textId="77777777" w:rsidR="004A0055" w:rsidRPr="00494247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59209825" w14:textId="77777777" w:rsidR="004A0055" w:rsidRPr="00494247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2,316,928.45 </w:t>
            </w:r>
          </w:p>
        </w:tc>
      </w:tr>
      <w:tr w:rsidR="004A0055" w:rsidRPr="00935F1E" w14:paraId="486E8F37" w14:textId="77777777" w:rsidTr="00236253">
        <w:trPr>
          <w:trHeight w:val="385"/>
        </w:trPr>
        <w:tc>
          <w:tcPr>
            <w:tcW w:w="3370" w:type="dxa"/>
            <w:shd w:val="clear" w:color="auto" w:fill="auto"/>
          </w:tcPr>
          <w:p w14:paraId="21B2C0E1" w14:textId="77777777" w:rsidR="004A0055" w:rsidRPr="00935F1E" w:rsidRDefault="004A0055" w:rsidP="00236253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19E3002" w14:textId="77777777" w:rsidR="004A0055" w:rsidRPr="00935F1E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7,670,060.45 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CA4A661" w14:textId="77777777" w:rsidR="004A0055" w:rsidRPr="00935F1E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(199,461.05)</w:t>
            </w:r>
          </w:p>
        </w:tc>
        <w:tc>
          <w:tcPr>
            <w:tcW w:w="1559" w:type="dxa"/>
            <w:shd w:val="clear" w:color="auto" w:fill="auto"/>
          </w:tcPr>
          <w:p w14:paraId="238F8F10" w14:textId="77777777" w:rsidR="004A0055" w:rsidRPr="00935F1E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557018A7" w14:textId="77777777" w:rsidR="004A0055" w:rsidRPr="00935F1E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7,470,599.40 </w:t>
            </w:r>
          </w:p>
        </w:tc>
      </w:tr>
      <w:tr w:rsidR="004A0055" w:rsidRPr="00494247" w14:paraId="500679CA" w14:textId="77777777" w:rsidTr="00236253">
        <w:trPr>
          <w:trHeight w:val="385"/>
        </w:trPr>
        <w:tc>
          <w:tcPr>
            <w:tcW w:w="3370" w:type="dxa"/>
            <w:shd w:val="clear" w:color="auto" w:fill="auto"/>
          </w:tcPr>
          <w:p w14:paraId="547914EF" w14:textId="77777777" w:rsidR="004A0055" w:rsidRPr="004C5C9E" w:rsidRDefault="004A0055" w:rsidP="00236253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4424FA81" w14:textId="77777777" w:rsidR="004A0055" w:rsidRPr="004C5C9E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59AAECFF" w14:textId="77777777" w:rsidR="004A0055" w:rsidRPr="004C5C9E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0D52CD14" w14:textId="77777777" w:rsidR="004A0055" w:rsidRPr="004C5C9E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</w:tcPr>
          <w:p w14:paraId="3C9234F5" w14:textId="77777777" w:rsidR="004A0055" w:rsidRPr="004C5C9E" w:rsidRDefault="004A0055" w:rsidP="0023625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A0055" w:rsidRPr="00494247" w14:paraId="4AF57B88" w14:textId="77777777" w:rsidTr="00236253">
        <w:trPr>
          <w:trHeight w:val="385"/>
        </w:trPr>
        <w:tc>
          <w:tcPr>
            <w:tcW w:w="3370" w:type="dxa"/>
            <w:shd w:val="clear" w:color="auto" w:fill="auto"/>
          </w:tcPr>
          <w:p w14:paraId="237B0B9B" w14:textId="77777777" w:rsidR="004A0055" w:rsidRPr="004C5C9E" w:rsidRDefault="004A0055" w:rsidP="00236253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</w:tcPr>
          <w:p w14:paraId="42790F40" w14:textId="77777777" w:rsidR="004A0055" w:rsidRPr="00C87280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B16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16FD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94AF134" w14:textId="77777777" w:rsidR="004A0055" w:rsidRPr="00C87280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B142166" w14:textId="77777777" w:rsidR="004A0055" w:rsidRPr="00C87280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2C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(119,437.80)</w:t>
            </w:r>
          </w:p>
        </w:tc>
        <w:tc>
          <w:tcPr>
            <w:tcW w:w="1548" w:type="dxa"/>
            <w:shd w:val="clear" w:color="auto" w:fill="auto"/>
          </w:tcPr>
          <w:p w14:paraId="1E5200CD" w14:textId="77777777" w:rsidR="004A0055" w:rsidRPr="00C87280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C2C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(240,615.35)</w:t>
            </w:r>
          </w:p>
        </w:tc>
      </w:tr>
      <w:tr w:rsidR="004A0055" w:rsidRPr="00494247" w14:paraId="1F9B231B" w14:textId="77777777" w:rsidTr="00236253">
        <w:trPr>
          <w:trHeight w:val="385"/>
        </w:trPr>
        <w:tc>
          <w:tcPr>
            <w:tcW w:w="3370" w:type="dxa"/>
            <w:shd w:val="clear" w:color="auto" w:fill="auto"/>
          </w:tcPr>
          <w:p w14:paraId="4691000D" w14:textId="77777777" w:rsidR="004A0055" w:rsidRPr="00935F1E" w:rsidRDefault="004A0055" w:rsidP="00236253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43BBBEED" w14:textId="77777777" w:rsidR="004A0055" w:rsidRPr="005B7F55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B7F5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5B7F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B7F5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4985986" w14:textId="77777777" w:rsidR="004A0055" w:rsidRPr="005B7F55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B7F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3AF31D6" w14:textId="77777777" w:rsidR="004A0055" w:rsidRPr="005B7F55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B7F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(119,437.80)</w:t>
            </w:r>
          </w:p>
        </w:tc>
        <w:tc>
          <w:tcPr>
            <w:tcW w:w="1548" w:type="dxa"/>
            <w:shd w:val="clear" w:color="auto" w:fill="auto"/>
          </w:tcPr>
          <w:p w14:paraId="6317B582" w14:textId="77777777" w:rsidR="004A0055" w:rsidRPr="005B7F55" w:rsidRDefault="004A0055" w:rsidP="002362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B7F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(240,615.35)</w:t>
            </w:r>
          </w:p>
        </w:tc>
      </w:tr>
      <w:tr w:rsidR="004A0055" w:rsidRPr="00935F1E" w14:paraId="6ED59AC7" w14:textId="77777777" w:rsidTr="00236253">
        <w:trPr>
          <w:trHeight w:val="385"/>
        </w:trPr>
        <w:tc>
          <w:tcPr>
            <w:tcW w:w="3370" w:type="dxa"/>
            <w:shd w:val="clear" w:color="auto" w:fill="auto"/>
          </w:tcPr>
          <w:p w14:paraId="1D9E8559" w14:textId="77777777" w:rsidR="004A0055" w:rsidRPr="00935F1E" w:rsidRDefault="004A0055" w:rsidP="00236253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5F1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56E6632" w14:textId="77777777" w:rsidR="004A0055" w:rsidRPr="00935F1E" w:rsidRDefault="004A0055" w:rsidP="002362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16FD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B16FD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16FD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548</w:t>
            </w:r>
            <w:r w:rsidRPr="00B16FD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16FD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882.90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7537536" w14:textId="77777777" w:rsidR="004A0055" w:rsidRPr="00935F1E" w:rsidRDefault="004A0055" w:rsidP="002362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C2CB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(199,461.05)</w:t>
            </w:r>
          </w:p>
        </w:tc>
        <w:tc>
          <w:tcPr>
            <w:tcW w:w="1559" w:type="dxa"/>
            <w:shd w:val="clear" w:color="auto" w:fill="auto"/>
          </w:tcPr>
          <w:p w14:paraId="37C48BC8" w14:textId="77777777" w:rsidR="004A0055" w:rsidRPr="00935F1E" w:rsidRDefault="004A0055" w:rsidP="002362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C2CB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(119,437.80)</w:t>
            </w:r>
          </w:p>
        </w:tc>
        <w:tc>
          <w:tcPr>
            <w:tcW w:w="1548" w:type="dxa"/>
            <w:shd w:val="clear" w:color="auto" w:fill="auto"/>
          </w:tcPr>
          <w:p w14:paraId="0A335878" w14:textId="77777777" w:rsidR="004A0055" w:rsidRPr="00935F1E" w:rsidRDefault="004A0055" w:rsidP="002362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C2CB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7,229,984.05</w:t>
            </w:r>
          </w:p>
        </w:tc>
      </w:tr>
    </w:tbl>
    <w:p w14:paraId="139FC46C" w14:textId="77777777" w:rsidR="004A0055" w:rsidRDefault="004A005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14:paraId="4BBCCDCF" w14:textId="77777777" w:rsidTr="0008379F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33F2E16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59D7ED70" w14:textId="77777777" w:rsidR="0008379F" w:rsidRPr="00494247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87EAD" w:rsidRPr="00494247" w14:paraId="4C5FCEB6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5305C29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4C6231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42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AD" w:rsidRPr="00494247" w14:paraId="1170A300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1289FEF3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3067A28" w14:textId="77777777" w:rsidR="00E87EAD" w:rsidRPr="00494247" w:rsidRDefault="00E87EAD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892E1E" w14:textId="77777777" w:rsidR="00E87EAD" w:rsidRPr="00494247" w:rsidRDefault="00E87EAD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3BBB09B8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7EAD" w:rsidRPr="00494247" w14:paraId="4B8D3B1C" w14:textId="77777777" w:rsidTr="00FF4A18">
        <w:trPr>
          <w:tblHeader/>
        </w:trPr>
        <w:tc>
          <w:tcPr>
            <w:tcW w:w="3370" w:type="dxa"/>
            <w:shd w:val="clear" w:color="auto" w:fill="auto"/>
          </w:tcPr>
          <w:p w14:paraId="2929F198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9262FB5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59010446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170DE340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D3BE5C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783A740F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5835CD5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3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1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E87EAD" w:rsidRPr="00494247" w14:paraId="06A2FCDF" w14:textId="77777777" w:rsidTr="00FF4A18">
        <w:trPr>
          <w:trHeight w:val="399"/>
          <w:tblHeader/>
        </w:trPr>
        <w:tc>
          <w:tcPr>
            <w:tcW w:w="3370" w:type="dxa"/>
            <w:shd w:val="clear" w:color="auto" w:fill="auto"/>
          </w:tcPr>
          <w:p w14:paraId="04217206" w14:textId="77777777" w:rsidR="00E87EAD" w:rsidRPr="00494247" w:rsidRDefault="00E87EAD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2200349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12AB659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EA26255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87EAD" w:rsidRPr="00494247" w14:paraId="24D8DF7B" w14:textId="77777777" w:rsidTr="00FF4A18">
        <w:trPr>
          <w:trHeight w:val="413"/>
        </w:trPr>
        <w:tc>
          <w:tcPr>
            <w:tcW w:w="3370" w:type="dxa"/>
            <w:shd w:val="clear" w:color="auto" w:fill="auto"/>
          </w:tcPr>
          <w:p w14:paraId="35CBAE03" w14:textId="77777777" w:rsidR="00E87EAD" w:rsidRPr="00494247" w:rsidRDefault="00E87EAD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1DF6900" w14:textId="77777777" w:rsidR="00E87EAD" w:rsidRPr="00494247" w:rsidRDefault="00E87EAD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52CC22E1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C62F191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ADA5417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7EAD" w:rsidRPr="00494247" w14:paraId="4D115F8B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2F024588" w14:textId="77777777" w:rsidR="00E87EAD" w:rsidRPr="00494247" w:rsidRDefault="00E87EAD" w:rsidP="00FF4A18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5322FB4" w14:textId="77777777" w:rsidR="00E87EAD" w:rsidRPr="00494247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15CAFD4" w14:textId="77777777" w:rsidR="00E87EAD" w:rsidRPr="00494247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(46,292.50)</w:t>
            </w:r>
          </w:p>
        </w:tc>
        <w:tc>
          <w:tcPr>
            <w:tcW w:w="1559" w:type="dxa"/>
            <w:shd w:val="clear" w:color="auto" w:fill="auto"/>
          </w:tcPr>
          <w:p w14:paraId="0BD25500" w14:textId="77777777" w:rsidR="00E87EAD" w:rsidRPr="00494247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1F139394" w14:textId="77777777" w:rsidR="00E87EAD" w:rsidRPr="00494247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382,831.04 </w:t>
            </w:r>
          </w:p>
        </w:tc>
      </w:tr>
      <w:tr w:rsidR="00E87EAD" w:rsidRPr="00494247" w14:paraId="33A0E656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2E8B3BFA" w14:textId="77777777" w:rsidR="00E87EAD" w:rsidRPr="00494247" w:rsidRDefault="00E87EAD" w:rsidP="00FF4A18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</w:tcPr>
          <w:p w14:paraId="2E88AF8D" w14:textId="77777777" w:rsidR="00E87EAD" w:rsidRPr="00494247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3,679,960.77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CC383DF" w14:textId="77777777" w:rsidR="00E87EAD" w:rsidRPr="00494247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998,885.72 </w:t>
            </w:r>
          </w:p>
        </w:tc>
        <w:tc>
          <w:tcPr>
            <w:tcW w:w="1559" w:type="dxa"/>
            <w:shd w:val="clear" w:color="auto" w:fill="auto"/>
          </w:tcPr>
          <w:p w14:paraId="03A6DF14" w14:textId="77777777" w:rsidR="00E87EAD" w:rsidRPr="00494247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33C8A64F" w14:textId="77777777" w:rsidR="00E87EAD" w:rsidRPr="00494247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4,678,846.49 </w:t>
            </w:r>
          </w:p>
        </w:tc>
      </w:tr>
      <w:tr w:rsidR="00E87EAD" w:rsidRPr="00494247" w14:paraId="6FDF91D4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3EB14F94" w14:textId="77777777" w:rsidR="00E87EAD" w:rsidRPr="00494247" w:rsidRDefault="00E87EAD" w:rsidP="00FF4A18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3346AE8B" w14:textId="77777777" w:rsidR="00E87EAD" w:rsidRPr="00494247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2,193,869.60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9A2D2CD" w14:textId="77777777" w:rsidR="00E87EAD" w:rsidRPr="00494247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(423,491.20)</w:t>
            </w:r>
          </w:p>
        </w:tc>
        <w:tc>
          <w:tcPr>
            <w:tcW w:w="1559" w:type="dxa"/>
            <w:shd w:val="clear" w:color="auto" w:fill="auto"/>
          </w:tcPr>
          <w:p w14:paraId="367DE72D" w14:textId="77777777" w:rsidR="00E87EAD" w:rsidRPr="00494247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454,449.80 </w:t>
            </w:r>
          </w:p>
        </w:tc>
        <w:tc>
          <w:tcPr>
            <w:tcW w:w="1548" w:type="dxa"/>
            <w:shd w:val="clear" w:color="auto" w:fill="auto"/>
          </w:tcPr>
          <w:p w14:paraId="171A87FC" w14:textId="77777777" w:rsidR="00E87EAD" w:rsidRPr="00494247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2,224,828.20 </w:t>
            </w:r>
          </w:p>
        </w:tc>
      </w:tr>
      <w:tr w:rsidR="00E87EAD" w:rsidRPr="00935F1E" w14:paraId="037122FF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6EEA7690" w14:textId="77777777" w:rsidR="00E87EAD" w:rsidRPr="00935F1E" w:rsidRDefault="00E87EAD" w:rsidP="00FF4A18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3D35897" w14:textId="77777777" w:rsidR="00E87EAD" w:rsidRPr="00935F1E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6,302,953.91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DFA7072" w14:textId="77777777" w:rsidR="00E87EAD" w:rsidRPr="00935F1E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529,102.02 </w:t>
            </w:r>
          </w:p>
        </w:tc>
        <w:tc>
          <w:tcPr>
            <w:tcW w:w="1559" w:type="dxa"/>
            <w:shd w:val="clear" w:color="auto" w:fill="auto"/>
          </w:tcPr>
          <w:p w14:paraId="1BB8AC38" w14:textId="77777777" w:rsidR="00E87EAD" w:rsidRPr="00935F1E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454,449.80 </w:t>
            </w:r>
          </w:p>
        </w:tc>
        <w:tc>
          <w:tcPr>
            <w:tcW w:w="1548" w:type="dxa"/>
            <w:shd w:val="clear" w:color="auto" w:fill="auto"/>
          </w:tcPr>
          <w:p w14:paraId="16B39BEA" w14:textId="77777777" w:rsidR="00E87EAD" w:rsidRPr="00935F1E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5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7,286,505.73 </w:t>
            </w:r>
          </w:p>
        </w:tc>
      </w:tr>
      <w:tr w:rsidR="00E87EAD" w:rsidRPr="00494247" w14:paraId="56E60F54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265852F3" w14:textId="77777777" w:rsidR="00E87EAD" w:rsidRPr="004C5C9E" w:rsidRDefault="00E87EAD" w:rsidP="00FF4A18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573049A" w14:textId="77777777" w:rsidR="00E87EAD" w:rsidRPr="004C5C9E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488456FF" w14:textId="77777777" w:rsidR="00E87EAD" w:rsidRPr="004C5C9E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0A4051" w14:textId="77777777" w:rsidR="00E87EAD" w:rsidRPr="004C5C9E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</w:tcPr>
          <w:p w14:paraId="5C52286F" w14:textId="77777777" w:rsidR="00E87EAD" w:rsidRPr="004C5C9E" w:rsidRDefault="00E87EAD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87EAD" w:rsidRPr="00494247" w14:paraId="3ED7D141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52E6DDA9" w14:textId="77777777" w:rsidR="00E87EAD" w:rsidRPr="004C5C9E" w:rsidRDefault="00E87EAD" w:rsidP="00FF4A18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</w:tcPr>
          <w:p w14:paraId="7DD2758E" w14:textId="77777777" w:rsidR="00E87EAD" w:rsidRPr="00C87280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DF4CEA3" w14:textId="77777777" w:rsidR="00E87EAD" w:rsidRPr="00C87280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3A7F50C" w14:textId="77777777" w:rsidR="00E87EAD" w:rsidRPr="00C87280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8728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48" w:type="dxa"/>
            <w:shd w:val="clear" w:color="auto" w:fill="auto"/>
          </w:tcPr>
          <w:p w14:paraId="5D7078D1" w14:textId="77777777" w:rsidR="00E87EAD" w:rsidRPr="00C87280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8728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</w:tr>
      <w:tr w:rsidR="00E87EAD" w:rsidRPr="00494247" w14:paraId="10ABD265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78837098" w14:textId="77777777" w:rsidR="00E87EAD" w:rsidRPr="00935F1E" w:rsidRDefault="00E87EAD" w:rsidP="00FF4A18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5836A15" w14:textId="77777777" w:rsidR="00E87EAD" w:rsidRPr="004C5C9E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D8992FF" w14:textId="77777777" w:rsidR="00E87EAD" w:rsidRPr="004C5C9E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1D94C01" w14:textId="77777777" w:rsidR="00E87EAD" w:rsidRPr="004C5C9E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8728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48" w:type="dxa"/>
            <w:shd w:val="clear" w:color="auto" w:fill="auto"/>
          </w:tcPr>
          <w:p w14:paraId="28459682" w14:textId="77777777" w:rsidR="00E87EAD" w:rsidRPr="004C5C9E" w:rsidRDefault="00E87EAD" w:rsidP="007624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8728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</w:tr>
      <w:tr w:rsidR="00E87EAD" w:rsidRPr="00935F1E" w14:paraId="4832B384" w14:textId="77777777" w:rsidTr="007624BB">
        <w:trPr>
          <w:trHeight w:val="385"/>
        </w:trPr>
        <w:tc>
          <w:tcPr>
            <w:tcW w:w="3370" w:type="dxa"/>
            <w:shd w:val="clear" w:color="auto" w:fill="auto"/>
          </w:tcPr>
          <w:p w14:paraId="2AB32603" w14:textId="77777777" w:rsidR="00E87EAD" w:rsidRPr="00935F1E" w:rsidRDefault="00E87EAD" w:rsidP="00FF4A18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5F1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5C61935" w14:textId="77777777" w:rsidR="00E87EAD" w:rsidRPr="00935F1E" w:rsidRDefault="00E87EAD" w:rsidP="007624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6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302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953.91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BC1D11C" w14:textId="77777777" w:rsidR="00E87EAD" w:rsidRPr="00935F1E" w:rsidRDefault="00E87EAD" w:rsidP="007624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529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102.02</w:t>
            </w:r>
          </w:p>
        </w:tc>
        <w:tc>
          <w:tcPr>
            <w:tcW w:w="1559" w:type="dxa"/>
            <w:shd w:val="clear" w:color="auto" w:fill="auto"/>
          </w:tcPr>
          <w:p w14:paraId="257FE442" w14:textId="77777777" w:rsidR="00E87EAD" w:rsidRPr="00935F1E" w:rsidRDefault="00E87EAD" w:rsidP="007624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333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272.25</w:t>
            </w:r>
          </w:p>
        </w:tc>
        <w:tc>
          <w:tcPr>
            <w:tcW w:w="1548" w:type="dxa"/>
            <w:shd w:val="clear" w:color="auto" w:fill="auto"/>
          </w:tcPr>
          <w:p w14:paraId="36647D96" w14:textId="77777777" w:rsidR="00E87EAD" w:rsidRPr="00935F1E" w:rsidRDefault="00E87EAD" w:rsidP="007624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165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8728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328.18</w:t>
            </w:r>
          </w:p>
        </w:tc>
      </w:tr>
    </w:tbl>
    <w:p w14:paraId="5C1DA87E" w14:textId="77777777" w:rsidR="00E87EAD" w:rsidRPr="002442CB" w:rsidRDefault="00E87EAD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14:paraId="78D5C5EF" w14:textId="77777777" w:rsidR="001119E2" w:rsidRDefault="001119E2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14:paraId="3C174BB3" w14:textId="77777777" w:rsidR="009D15C4" w:rsidRDefault="009D15C4" w:rsidP="00E13752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59"/>
        <w:gridCol w:w="1559"/>
        <w:gridCol w:w="236"/>
        <w:gridCol w:w="1465"/>
        <w:gridCol w:w="236"/>
        <w:gridCol w:w="1465"/>
        <w:gridCol w:w="236"/>
        <w:gridCol w:w="1607"/>
        <w:gridCol w:w="6"/>
      </w:tblGrid>
      <w:tr w:rsidR="007B18B0" w:rsidRPr="00494247" w14:paraId="18FDA9D5" w14:textId="77777777" w:rsidTr="00C836E0">
        <w:tc>
          <w:tcPr>
            <w:tcW w:w="2759" w:type="dxa"/>
          </w:tcPr>
          <w:p w14:paraId="64BFDED4" w14:textId="77777777" w:rsidR="007B18B0" w:rsidRPr="00494247" w:rsidRDefault="007B18B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2FD44BD3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6DAB33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04DC3A7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57CEE2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14:paraId="0DA89F8D" w14:textId="77777777" w:rsidR="007B18B0" w:rsidRPr="00494247" w:rsidRDefault="007B18B0" w:rsidP="00C836E0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18B0" w:rsidRPr="00494247" w14:paraId="3ADE1927" w14:textId="77777777" w:rsidTr="00C836E0">
        <w:trPr>
          <w:gridAfter w:val="1"/>
          <w:wAfter w:w="6" w:type="dxa"/>
        </w:trPr>
        <w:tc>
          <w:tcPr>
            <w:tcW w:w="2759" w:type="dxa"/>
          </w:tcPr>
          <w:p w14:paraId="56692067" w14:textId="77777777" w:rsidR="007B18B0" w:rsidRPr="00494247" w:rsidRDefault="007B18B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0CE8F6" w14:textId="77777777" w:rsidR="007B18B0" w:rsidRPr="00494247" w:rsidRDefault="007B18B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C51DB2A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1C421" w14:textId="77777777" w:rsidR="007B18B0" w:rsidRPr="00494247" w:rsidRDefault="007B18B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8B0" w:rsidRPr="00494247" w14:paraId="413B9F99" w14:textId="77777777" w:rsidTr="00C836E0">
        <w:tc>
          <w:tcPr>
            <w:tcW w:w="2759" w:type="dxa"/>
          </w:tcPr>
          <w:p w14:paraId="7577CE0C" w14:textId="77777777" w:rsidR="007B18B0" w:rsidRPr="00494247" w:rsidRDefault="007B18B0" w:rsidP="007B18B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9D3F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624BB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25292C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921B4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624BB">
              <w:rPr>
                <w:color w:val="000000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87EAA05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D4690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624BB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598E213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5ABC5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624BB">
              <w:rPr>
                <w:color w:val="000000"/>
                <w:szCs w:val="26"/>
              </w:rPr>
              <w:t>2</w:t>
            </w:r>
          </w:p>
        </w:tc>
      </w:tr>
      <w:tr w:rsidR="007624BB" w:rsidRPr="00494247" w14:paraId="7DC84F87" w14:textId="77777777" w:rsidTr="00FF4A18">
        <w:trPr>
          <w:trHeight w:val="203"/>
        </w:trPr>
        <w:tc>
          <w:tcPr>
            <w:tcW w:w="2759" w:type="dxa"/>
            <w:vAlign w:val="center"/>
          </w:tcPr>
          <w:p w14:paraId="27669450" w14:textId="77777777" w:rsidR="007624BB" w:rsidRPr="00494247" w:rsidRDefault="007624BB" w:rsidP="007624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491D6" w14:textId="77777777" w:rsidR="007624BB" w:rsidRPr="00750E19" w:rsidRDefault="00823F67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823F67">
              <w:rPr>
                <w:sz w:val="30"/>
                <w:szCs w:val="30"/>
              </w:rPr>
              <w:t>856,515.15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B913D" w14:textId="77777777" w:rsidR="007624BB" w:rsidRPr="00494247" w:rsidRDefault="007624BB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1AFAA7A" w14:textId="77777777" w:rsidR="007624BB" w:rsidRPr="00494247" w:rsidRDefault="007624BB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2602E6">
              <w:rPr>
                <w:sz w:val="30"/>
                <w:szCs w:val="30"/>
                <w:cs/>
              </w:rPr>
              <w:t>1</w:t>
            </w:r>
            <w:r w:rsidRPr="002602E6">
              <w:rPr>
                <w:sz w:val="30"/>
                <w:szCs w:val="30"/>
              </w:rPr>
              <w:t>,</w:t>
            </w:r>
            <w:r w:rsidRPr="002602E6">
              <w:rPr>
                <w:sz w:val="30"/>
                <w:szCs w:val="30"/>
                <w:cs/>
              </w:rPr>
              <w:t>060</w:t>
            </w:r>
            <w:r w:rsidRPr="002602E6">
              <w:rPr>
                <w:sz w:val="30"/>
                <w:szCs w:val="30"/>
              </w:rPr>
              <w:t>,</w:t>
            </w:r>
            <w:r w:rsidRPr="002602E6">
              <w:rPr>
                <w:sz w:val="30"/>
                <w:szCs w:val="30"/>
                <w:cs/>
              </w:rPr>
              <w:t>498.57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2BD194" w14:textId="77777777" w:rsidR="007624BB" w:rsidRPr="00750E19" w:rsidRDefault="007624BB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EAA3" w14:textId="77777777" w:rsidR="007624BB" w:rsidRPr="00750E19" w:rsidRDefault="00823F67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1D612E" w14:textId="77777777" w:rsidR="007624BB" w:rsidRPr="00494247" w:rsidRDefault="007624BB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14:paraId="70260630" w14:textId="77777777" w:rsidR="007624BB" w:rsidRPr="00750E19" w:rsidRDefault="007624BB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624BB" w:rsidRPr="00494247" w14:paraId="31A680AF" w14:textId="77777777" w:rsidTr="00FF4A18">
        <w:trPr>
          <w:trHeight w:val="149"/>
        </w:trPr>
        <w:tc>
          <w:tcPr>
            <w:tcW w:w="2759" w:type="dxa"/>
          </w:tcPr>
          <w:p w14:paraId="089FE40F" w14:textId="77777777" w:rsidR="007624BB" w:rsidRPr="00494247" w:rsidRDefault="007624BB" w:rsidP="007624BB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CCA38" w14:textId="77777777" w:rsidR="007624BB" w:rsidRPr="00750E19" w:rsidRDefault="00823F67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823F67">
              <w:rPr>
                <w:b/>
                <w:bCs/>
                <w:sz w:val="30"/>
                <w:szCs w:val="30"/>
              </w:rPr>
              <w:t>856,515.15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6BE15" w14:textId="77777777" w:rsidR="007624BB" w:rsidRPr="00750E19" w:rsidRDefault="007624BB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16E94B" w14:textId="77777777" w:rsidR="007624BB" w:rsidRPr="00750E19" w:rsidRDefault="007624BB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2602E6">
              <w:rPr>
                <w:b/>
                <w:bCs/>
                <w:sz w:val="30"/>
                <w:szCs w:val="30"/>
                <w:cs/>
              </w:rPr>
              <w:t>1</w:t>
            </w:r>
            <w:r w:rsidRPr="002602E6">
              <w:rPr>
                <w:b/>
                <w:bCs/>
                <w:sz w:val="30"/>
                <w:szCs w:val="30"/>
              </w:rPr>
              <w:t>,</w:t>
            </w:r>
            <w:r w:rsidRPr="002602E6">
              <w:rPr>
                <w:b/>
                <w:bCs/>
                <w:sz w:val="30"/>
                <w:szCs w:val="30"/>
                <w:cs/>
              </w:rPr>
              <w:t>060</w:t>
            </w:r>
            <w:r w:rsidRPr="002602E6">
              <w:rPr>
                <w:b/>
                <w:bCs/>
                <w:sz w:val="30"/>
                <w:szCs w:val="30"/>
              </w:rPr>
              <w:t>,</w:t>
            </w:r>
            <w:r w:rsidRPr="002602E6">
              <w:rPr>
                <w:b/>
                <w:bCs/>
                <w:sz w:val="30"/>
                <w:szCs w:val="30"/>
                <w:cs/>
              </w:rPr>
              <w:t>498.57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0CEE4" w14:textId="77777777" w:rsidR="007624BB" w:rsidRPr="00750E19" w:rsidRDefault="007624BB" w:rsidP="007624BB">
            <w:pPr>
              <w:spacing w:line="400" w:lineRule="exact"/>
              <w:ind w:right="-45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DE95B" w14:textId="77777777" w:rsidR="007624BB" w:rsidRPr="00750E19" w:rsidRDefault="00823F67" w:rsidP="007624B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E0A72" w14:textId="77777777" w:rsidR="007624BB" w:rsidRPr="00750E19" w:rsidRDefault="007624BB" w:rsidP="007624B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A38EB5" w14:textId="77777777" w:rsidR="007624BB" w:rsidRPr="00750E19" w:rsidRDefault="007624BB" w:rsidP="007624BB">
            <w:pPr>
              <w:spacing w:line="400" w:lineRule="exact"/>
              <w:ind w:right="-45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5BA385A0" w14:textId="77777777" w:rsidR="006F30AD" w:rsidRDefault="006F30AD" w:rsidP="004A0055">
      <w:pPr>
        <w:numPr>
          <w:ilvl w:val="0"/>
          <w:numId w:val="22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4A59CA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C836E0" w:rsidRPr="00494247" w14:paraId="1494B141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2B4A32FA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58927138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0E475E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FD48258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92F5A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14:paraId="1DBA712E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36E0" w:rsidRPr="00494247" w14:paraId="13383662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2760BF4A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14:paraId="459747F5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B0662F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254CED4C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6E0" w:rsidRPr="00494247" w14:paraId="33C0B782" w14:textId="77777777" w:rsidTr="00C836E0">
        <w:tc>
          <w:tcPr>
            <w:tcW w:w="2880" w:type="dxa"/>
          </w:tcPr>
          <w:p w14:paraId="6E8B02CC" w14:textId="77777777" w:rsidR="00C836E0" w:rsidRPr="00494247" w:rsidRDefault="00C836E0" w:rsidP="00C836E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65F74AF6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624BB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03AD23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715F587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624BB">
              <w:rPr>
                <w:color w:val="000000"/>
                <w:szCs w:val="26"/>
              </w:rPr>
              <w:t>2</w:t>
            </w:r>
          </w:p>
        </w:tc>
        <w:tc>
          <w:tcPr>
            <w:tcW w:w="236" w:type="dxa"/>
          </w:tcPr>
          <w:p w14:paraId="6078FF67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CEAF793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7624BB">
              <w:rPr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287E1E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B3C30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7624BB">
              <w:rPr>
                <w:color w:val="000000"/>
                <w:szCs w:val="26"/>
              </w:rPr>
              <w:t>2</w:t>
            </w:r>
          </w:p>
        </w:tc>
      </w:tr>
      <w:tr w:rsidR="00C836E0" w:rsidRPr="00494247" w14:paraId="65FE2D0C" w14:textId="77777777" w:rsidTr="00C836E0">
        <w:trPr>
          <w:trHeight w:val="203"/>
        </w:trPr>
        <w:tc>
          <w:tcPr>
            <w:tcW w:w="2880" w:type="dxa"/>
          </w:tcPr>
          <w:p w14:paraId="034CC74E" w14:textId="77777777"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33869CFB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411204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15D0336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510DB3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77920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03E8615" w14:textId="77777777"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39AABC14" w14:textId="77777777" w:rsidR="00C836E0" w:rsidRPr="00494247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D30" w:rsidRPr="00494247" w14:paraId="28BD14F5" w14:textId="77777777" w:rsidTr="002B0287">
        <w:trPr>
          <w:trHeight w:val="203"/>
        </w:trPr>
        <w:tc>
          <w:tcPr>
            <w:tcW w:w="2880" w:type="dxa"/>
          </w:tcPr>
          <w:p w14:paraId="631300C5" w14:textId="77777777" w:rsidR="00827D30" w:rsidRPr="00494247" w:rsidRDefault="00827D30" w:rsidP="00827D3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  <w:vAlign w:val="bottom"/>
          </w:tcPr>
          <w:p w14:paraId="6B11767B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7D30">
              <w:rPr>
                <w:rFonts w:ascii="Angsana New" w:hAnsi="Angsana New"/>
                <w:color w:val="000000"/>
                <w:sz w:val="30"/>
                <w:szCs w:val="30"/>
              </w:rPr>
              <w:t xml:space="preserve">2,131,727.98 </w:t>
            </w:r>
          </w:p>
        </w:tc>
        <w:tc>
          <w:tcPr>
            <w:tcW w:w="236" w:type="dxa"/>
          </w:tcPr>
          <w:p w14:paraId="17FB42A0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D37A402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358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341.60</w:t>
            </w:r>
          </w:p>
        </w:tc>
        <w:tc>
          <w:tcPr>
            <w:tcW w:w="236" w:type="dxa"/>
          </w:tcPr>
          <w:p w14:paraId="7A9B96D2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DF5FC09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AC1">
              <w:rPr>
                <w:rFonts w:ascii="Angsana New" w:hAnsi="Angsana New"/>
                <w:color w:val="000000"/>
                <w:sz w:val="30"/>
                <w:szCs w:val="30"/>
              </w:rPr>
              <w:t>7,295,542.63</w:t>
            </w:r>
          </w:p>
        </w:tc>
        <w:tc>
          <w:tcPr>
            <w:tcW w:w="236" w:type="dxa"/>
            <w:vAlign w:val="center"/>
          </w:tcPr>
          <w:p w14:paraId="20D2C7F4" w14:textId="77777777" w:rsidR="00827D30" w:rsidRPr="00494247" w:rsidRDefault="00827D30" w:rsidP="00827D3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514D9795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4,121,377.99 </w:t>
            </w:r>
          </w:p>
        </w:tc>
      </w:tr>
      <w:tr w:rsidR="00827D30" w:rsidRPr="00494247" w14:paraId="0C2D91F0" w14:textId="77777777" w:rsidTr="002B0287">
        <w:trPr>
          <w:trHeight w:val="203"/>
        </w:trPr>
        <w:tc>
          <w:tcPr>
            <w:tcW w:w="2880" w:type="dxa"/>
          </w:tcPr>
          <w:p w14:paraId="78D9CF12" w14:textId="77777777" w:rsidR="00827D30" w:rsidRPr="00494247" w:rsidRDefault="00827D30" w:rsidP="00827D3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56E9DE19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7D30">
              <w:rPr>
                <w:rFonts w:ascii="Angsana New" w:hAnsi="Angsana New"/>
                <w:color w:val="000000"/>
                <w:sz w:val="30"/>
                <w:szCs w:val="30"/>
              </w:rPr>
              <w:t xml:space="preserve">17,397,081.23 </w:t>
            </w:r>
          </w:p>
        </w:tc>
        <w:tc>
          <w:tcPr>
            <w:tcW w:w="236" w:type="dxa"/>
          </w:tcPr>
          <w:p w14:paraId="64FA48F6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0CDE413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233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613.39</w:t>
            </w:r>
          </w:p>
        </w:tc>
        <w:tc>
          <w:tcPr>
            <w:tcW w:w="236" w:type="dxa"/>
          </w:tcPr>
          <w:p w14:paraId="25B39D86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6AED174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AC1">
              <w:rPr>
                <w:rFonts w:ascii="Angsana New" w:hAnsi="Angsana New"/>
                <w:color w:val="000000"/>
                <w:sz w:val="30"/>
                <w:szCs w:val="30"/>
              </w:rPr>
              <w:t>17,022,750.63</w:t>
            </w:r>
          </w:p>
        </w:tc>
        <w:tc>
          <w:tcPr>
            <w:tcW w:w="236" w:type="dxa"/>
            <w:vAlign w:val="center"/>
          </w:tcPr>
          <w:p w14:paraId="2BA63CB0" w14:textId="77777777" w:rsidR="00827D30" w:rsidRPr="00494247" w:rsidRDefault="00827D30" w:rsidP="00827D3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372F4FF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6,137,258.50 </w:t>
            </w:r>
          </w:p>
        </w:tc>
      </w:tr>
      <w:tr w:rsidR="00827D30" w:rsidRPr="00494247" w14:paraId="7786AD14" w14:textId="77777777" w:rsidTr="002B0287">
        <w:trPr>
          <w:trHeight w:val="149"/>
        </w:trPr>
        <w:tc>
          <w:tcPr>
            <w:tcW w:w="2880" w:type="dxa"/>
          </w:tcPr>
          <w:p w14:paraId="4B44599C" w14:textId="77777777" w:rsidR="00827D30" w:rsidRPr="00494247" w:rsidRDefault="00827D30" w:rsidP="00827D3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EA312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7D30">
              <w:rPr>
                <w:rFonts w:ascii="Angsana New" w:hAnsi="Angsana New"/>
                <w:color w:val="000000"/>
                <w:sz w:val="30"/>
                <w:szCs w:val="30"/>
              </w:rPr>
              <w:t xml:space="preserve">19,528,809.21 </w:t>
            </w:r>
          </w:p>
        </w:tc>
        <w:tc>
          <w:tcPr>
            <w:tcW w:w="236" w:type="dxa"/>
          </w:tcPr>
          <w:p w14:paraId="5032A482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1DDE731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591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954.99</w:t>
            </w:r>
          </w:p>
        </w:tc>
        <w:tc>
          <w:tcPr>
            <w:tcW w:w="236" w:type="dxa"/>
          </w:tcPr>
          <w:p w14:paraId="78FB2614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0C0F4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AC1">
              <w:rPr>
                <w:rFonts w:ascii="Angsana New" w:hAnsi="Angsana New"/>
                <w:color w:val="000000"/>
                <w:sz w:val="30"/>
                <w:szCs w:val="30"/>
              </w:rPr>
              <w:t>24,318,293.26</w:t>
            </w:r>
          </w:p>
        </w:tc>
        <w:tc>
          <w:tcPr>
            <w:tcW w:w="236" w:type="dxa"/>
            <w:vAlign w:val="center"/>
          </w:tcPr>
          <w:p w14:paraId="10273BDE" w14:textId="77777777" w:rsidR="00827D30" w:rsidRPr="00494247" w:rsidRDefault="00827D30" w:rsidP="00827D3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0645A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10,258,636.49 </w:t>
            </w:r>
          </w:p>
        </w:tc>
      </w:tr>
      <w:tr w:rsidR="007624BB" w:rsidRPr="00494247" w14:paraId="7EF519BB" w14:textId="77777777" w:rsidTr="00C836E0">
        <w:trPr>
          <w:trHeight w:val="149"/>
        </w:trPr>
        <w:tc>
          <w:tcPr>
            <w:tcW w:w="2880" w:type="dxa"/>
          </w:tcPr>
          <w:p w14:paraId="04AAD70C" w14:textId="77777777" w:rsidR="007624BB" w:rsidRPr="00494247" w:rsidRDefault="007624BB" w:rsidP="007624B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2908A7B9" w14:textId="77777777" w:rsidR="007624BB" w:rsidRPr="00494247" w:rsidRDefault="007624BB" w:rsidP="007624B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173F2B" w14:textId="77777777" w:rsidR="007624BB" w:rsidRPr="00494247" w:rsidRDefault="007624BB" w:rsidP="007624B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2DF4218" w14:textId="77777777" w:rsidR="007624BB" w:rsidRPr="00494247" w:rsidRDefault="007624BB" w:rsidP="007624B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754A8" w14:textId="77777777" w:rsidR="007624BB" w:rsidRPr="00494247" w:rsidRDefault="007624BB" w:rsidP="007624B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784E0" w14:textId="77777777" w:rsidR="007624BB" w:rsidRPr="00494247" w:rsidRDefault="007624BB" w:rsidP="007624B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4316907" w14:textId="77777777" w:rsidR="007624BB" w:rsidRPr="00494247" w:rsidRDefault="007624BB" w:rsidP="007624B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14:paraId="569721B6" w14:textId="77777777" w:rsidR="007624BB" w:rsidRPr="00494247" w:rsidRDefault="007624BB" w:rsidP="007624B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7D30" w:rsidRPr="00494247" w14:paraId="7D6A44C8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1BE91A3D" w14:textId="77777777" w:rsidR="00827D30" w:rsidRPr="00494247" w:rsidRDefault="00827D30" w:rsidP="00827D3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vAlign w:val="bottom"/>
          </w:tcPr>
          <w:p w14:paraId="58A06103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7D30">
              <w:rPr>
                <w:rFonts w:ascii="Angsana New" w:hAnsi="Angsana New"/>
                <w:color w:val="000000"/>
                <w:sz w:val="30"/>
                <w:szCs w:val="30"/>
              </w:rPr>
              <w:t xml:space="preserve">5,695,521.95 </w:t>
            </w:r>
          </w:p>
        </w:tc>
        <w:tc>
          <w:tcPr>
            <w:tcW w:w="236" w:type="dxa"/>
          </w:tcPr>
          <w:p w14:paraId="1BB69B8A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4779C2BE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487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146.58</w:t>
            </w:r>
          </w:p>
        </w:tc>
        <w:tc>
          <w:tcPr>
            <w:tcW w:w="236" w:type="dxa"/>
          </w:tcPr>
          <w:p w14:paraId="2530C30C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5AB77CE6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97AC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4,828,021.97</w:t>
            </w:r>
          </w:p>
        </w:tc>
        <w:tc>
          <w:tcPr>
            <w:tcW w:w="236" w:type="dxa"/>
            <w:vAlign w:val="center"/>
          </w:tcPr>
          <w:p w14:paraId="4C3F5FB7" w14:textId="77777777" w:rsidR="00827D30" w:rsidRPr="00494247" w:rsidRDefault="00827D30" w:rsidP="00827D3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3647D95B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D51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1,627,146.58 </w:t>
            </w:r>
          </w:p>
        </w:tc>
      </w:tr>
      <w:tr w:rsidR="00827D30" w:rsidRPr="00494247" w14:paraId="68D0CE37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70DDACDB" w14:textId="77777777" w:rsidR="00827D30" w:rsidRPr="00494247" w:rsidRDefault="00827D30" w:rsidP="00827D3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vAlign w:val="bottom"/>
          </w:tcPr>
          <w:p w14:paraId="033D45AC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7D30">
              <w:rPr>
                <w:rFonts w:ascii="Angsana New" w:hAnsi="Angsana New"/>
                <w:color w:val="000000"/>
                <w:sz w:val="30"/>
                <w:szCs w:val="30"/>
              </w:rPr>
              <w:t xml:space="preserve">1,156,936.31 </w:t>
            </w:r>
          </w:p>
        </w:tc>
        <w:tc>
          <w:tcPr>
            <w:tcW w:w="236" w:type="dxa"/>
          </w:tcPr>
          <w:p w14:paraId="60A6918D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712AC5A8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126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496.41</w:t>
            </w:r>
          </w:p>
        </w:tc>
        <w:tc>
          <w:tcPr>
            <w:tcW w:w="236" w:type="dxa"/>
          </w:tcPr>
          <w:p w14:paraId="10EDC368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0C6E2C8C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97AC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1,146,246.61</w:t>
            </w:r>
          </w:p>
        </w:tc>
        <w:tc>
          <w:tcPr>
            <w:tcW w:w="236" w:type="dxa"/>
            <w:vAlign w:val="center"/>
          </w:tcPr>
          <w:p w14:paraId="79AFC070" w14:textId="77777777" w:rsidR="00827D30" w:rsidRPr="00494247" w:rsidRDefault="00827D30" w:rsidP="00827D3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667670C3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D51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2,059,231.18 </w:t>
            </w:r>
          </w:p>
        </w:tc>
      </w:tr>
      <w:tr w:rsidR="00827D30" w:rsidRPr="00494247" w14:paraId="7FD7B4D9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2D840AF8" w14:textId="77777777" w:rsidR="00827D30" w:rsidRPr="00494247" w:rsidRDefault="00827D30" w:rsidP="00827D3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3DA590A7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7D30">
              <w:rPr>
                <w:rFonts w:ascii="Angsana New" w:hAnsi="Angsana New"/>
                <w:color w:val="000000"/>
                <w:sz w:val="30"/>
                <w:szCs w:val="30"/>
              </w:rPr>
              <w:t xml:space="preserve">14,022,973.97 </w:t>
            </w:r>
          </w:p>
        </w:tc>
        <w:tc>
          <w:tcPr>
            <w:tcW w:w="236" w:type="dxa"/>
          </w:tcPr>
          <w:p w14:paraId="13AB383A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A98CF94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840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</w:rPr>
              <w:t>406.86</w:t>
            </w:r>
          </w:p>
        </w:tc>
        <w:tc>
          <w:tcPr>
            <w:tcW w:w="236" w:type="dxa"/>
          </w:tcPr>
          <w:p w14:paraId="436037AF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5D450306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97AC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13,805,108.53</w:t>
            </w:r>
          </w:p>
        </w:tc>
        <w:tc>
          <w:tcPr>
            <w:tcW w:w="236" w:type="dxa"/>
            <w:vAlign w:val="center"/>
          </w:tcPr>
          <w:p w14:paraId="3B91DDD6" w14:textId="77777777" w:rsidR="00827D30" w:rsidRPr="00494247" w:rsidRDefault="00827D30" w:rsidP="00827D3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65F840B8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D51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5,807,984.87 </w:t>
            </w:r>
          </w:p>
        </w:tc>
      </w:tr>
      <w:tr w:rsidR="00827D30" w:rsidRPr="00494247" w14:paraId="1E660A9D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1141D927" w14:textId="77777777" w:rsidR="00827D30" w:rsidRPr="00494247" w:rsidRDefault="00827D30" w:rsidP="00827D3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46B6F" w14:textId="77777777" w:rsidR="00827D30" w:rsidRPr="00827D30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7D30">
              <w:rPr>
                <w:rFonts w:ascii="Angsana New" w:hAnsi="Angsana New"/>
                <w:color w:val="000000"/>
                <w:sz w:val="30"/>
                <w:szCs w:val="30"/>
              </w:rPr>
              <w:t xml:space="preserve">20,875,432.23 </w:t>
            </w:r>
          </w:p>
        </w:tc>
        <w:tc>
          <w:tcPr>
            <w:tcW w:w="236" w:type="dxa"/>
          </w:tcPr>
          <w:p w14:paraId="440A58FE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5C04CFAE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454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602E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049.85</w:t>
            </w:r>
          </w:p>
        </w:tc>
        <w:tc>
          <w:tcPr>
            <w:tcW w:w="236" w:type="dxa"/>
          </w:tcPr>
          <w:p w14:paraId="3FA02406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2BD89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97AC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19,779,377.11</w:t>
            </w:r>
          </w:p>
        </w:tc>
        <w:tc>
          <w:tcPr>
            <w:tcW w:w="236" w:type="dxa"/>
            <w:vAlign w:val="center"/>
          </w:tcPr>
          <w:p w14:paraId="017E3C4A" w14:textId="77777777" w:rsidR="00827D30" w:rsidRPr="00494247" w:rsidRDefault="00827D30" w:rsidP="00827D3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B9EC0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D51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9,494,362.63 </w:t>
            </w:r>
          </w:p>
        </w:tc>
      </w:tr>
      <w:tr w:rsidR="00827D30" w:rsidRPr="00494247" w14:paraId="1408F751" w14:textId="77777777" w:rsidTr="002B0287">
        <w:trPr>
          <w:trHeight w:val="149"/>
        </w:trPr>
        <w:tc>
          <w:tcPr>
            <w:tcW w:w="2880" w:type="dxa"/>
            <w:vAlign w:val="center"/>
          </w:tcPr>
          <w:p w14:paraId="4BB1E653" w14:textId="77777777" w:rsidR="00827D30" w:rsidRPr="00494247" w:rsidRDefault="00827D30" w:rsidP="00827D30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DEE53" w14:textId="77777777" w:rsidR="00827D30" w:rsidRPr="00827D30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27D3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40,404,241.44 </w:t>
            </w:r>
          </w:p>
        </w:tc>
        <w:tc>
          <w:tcPr>
            <w:tcW w:w="236" w:type="dxa"/>
          </w:tcPr>
          <w:p w14:paraId="170C9669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58F2ECB9" w14:textId="77777777" w:rsidR="00827D30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7A7056FC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602E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</w:t>
            </w:r>
            <w:r w:rsidRPr="002602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046</w:t>
            </w:r>
            <w:r w:rsidRPr="002602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2E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004.84</w:t>
            </w:r>
          </w:p>
        </w:tc>
        <w:tc>
          <w:tcPr>
            <w:tcW w:w="236" w:type="dxa"/>
          </w:tcPr>
          <w:p w14:paraId="42C60353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A51B5" w14:textId="77777777" w:rsidR="00827D30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14:paraId="0C9D5C55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97AC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44,097,670.37</w:t>
            </w:r>
          </w:p>
        </w:tc>
        <w:tc>
          <w:tcPr>
            <w:tcW w:w="236" w:type="dxa"/>
            <w:vAlign w:val="center"/>
          </w:tcPr>
          <w:p w14:paraId="0BEBD89D" w14:textId="77777777" w:rsidR="00827D30" w:rsidRPr="00494247" w:rsidRDefault="00827D30" w:rsidP="00827D3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E1A732" w14:textId="77777777" w:rsidR="00827D30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14:paraId="78D810C9" w14:textId="77777777" w:rsidR="00827D30" w:rsidRPr="00494247" w:rsidRDefault="00827D30" w:rsidP="00827D3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D51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FD51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FD51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752</w:t>
            </w:r>
            <w:r w:rsidRPr="00FD51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FD51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999.12</w:t>
            </w:r>
          </w:p>
        </w:tc>
      </w:tr>
    </w:tbl>
    <w:p w14:paraId="3704A17D" w14:textId="77777777" w:rsidR="009D15C4" w:rsidRDefault="009D15C4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7B401B1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FB1AF80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EA6B74A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CD25A0B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CD50866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3B017EF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592EE5D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0CF24A6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5BDDD5C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FE1B8DC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17DB0BA" w14:textId="77777777" w:rsidR="004A0055" w:rsidRDefault="004A00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DF1C37B" w14:textId="77777777" w:rsidR="005B7F55" w:rsidRDefault="005B7F55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EE545E3" w14:textId="77777777" w:rsidR="006F30AD" w:rsidRPr="005F1A3E" w:rsidRDefault="006F30AD" w:rsidP="00E13752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F1A3E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="00C836E0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008" w:type="dxa"/>
        <w:tblLook w:val="04A0" w:firstRow="1" w:lastRow="0" w:firstColumn="1" w:lastColumn="0" w:noHBand="0" w:noVBand="1"/>
      </w:tblPr>
      <w:tblGrid>
        <w:gridCol w:w="900"/>
        <w:gridCol w:w="1170"/>
        <w:gridCol w:w="2654"/>
        <w:gridCol w:w="1576"/>
        <w:gridCol w:w="1805"/>
        <w:gridCol w:w="266"/>
        <w:gridCol w:w="1637"/>
      </w:tblGrid>
      <w:tr w:rsidR="00C836E0" w:rsidRPr="00494247" w14:paraId="13FA72ED" w14:textId="77777777" w:rsidTr="00C836E0">
        <w:tc>
          <w:tcPr>
            <w:tcW w:w="900" w:type="dxa"/>
          </w:tcPr>
          <w:p w14:paraId="7CB6E735" w14:textId="77777777" w:rsidR="00C836E0" w:rsidRPr="00C836E0" w:rsidRDefault="00C836E0" w:rsidP="00E13752">
            <w:pPr>
              <w:pStyle w:val="ListParagraph"/>
              <w:numPr>
                <w:ilvl w:val="0"/>
                <w:numId w:val="22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D0E2FA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5BA05B13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31D2C1F8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7D68074E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AED2EBA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182664EC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>: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36E0" w:rsidRPr="00494247" w14:paraId="2A6626C9" w14:textId="77777777" w:rsidTr="00C836E0">
        <w:tc>
          <w:tcPr>
            <w:tcW w:w="900" w:type="dxa"/>
          </w:tcPr>
          <w:p w14:paraId="0A17A2A0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C69443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2832BAC3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3D339E4F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D23E1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36E0" w:rsidRPr="00494247" w14:paraId="70F69056" w14:textId="77777777" w:rsidTr="00C836E0">
        <w:tc>
          <w:tcPr>
            <w:tcW w:w="900" w:type="dxa"/>
          </w:tcPr>
          <w:p w14:paraId="2BEAC1C4" w14:textId="77777777" w:rsidR="00C836E0" w:rsidRPr="00494247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184EC6" w14:textId="77777777"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0792E237" w14:textId="77777777"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576" w:type="dxa"/>
            <w:shd w:val="clear" w:color="auto" w:fill="auto"/>
            <w:vAlign w:val="center"/>
          </w:tcPr>
          <w:p w14:paraId="28FD1B1E" w14:textId="77777777" w:rsidR="00C836E0" w:rsidRPr="00494247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61E26" w14:textId="77777777"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30"/>
                <w:szCs w:val="30"/>
              </w:rPr>
              <w:t>256</w:t>
            </w:r>
            <w:r w:rsidR="00762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F5FE3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E5743" w14:textId="77777777" w:rsidR="00C836E0" w:rsidRPr="00FB7C83" w:rsidRDefault="00C836E0" w:rsidP="00FB7C83">
            <w:pPr>
              <w:ind w:right="-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624B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B7C83" w:rsidRPr="00494247" w14:paraId="10CD8EF4" w14:textId="77777777" w:rsidTr="00FB7C83">
        <w:tc>
          <w:tcPr>
            <w:tcW w:w="900" w:type="dxa"/>
          </w:tcPr>
          <w:p w14:paraId="3E0C1BC5" w14:textId="77777777"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170" w:type="dxa"/>
            <w:shd w:val="clear" w:color="auto" w:fill="auto"/>
          </w:tcPr>
          <w:p w14:paraId="71921706" w14:textId="77777777"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654" w:type="dxa"/>
            <w:shd w:val="clear" w:color="auto" w:fill="auto"/>
          </w:tcPr>
          <w:p w14:paraId="0C8A45CE" w14:textId="77777777" w:rsidR="00FB7C83" w:rsidRPr="00494247" w:rsidRDefault="00FB7C83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2FA4B6CB" w14:textId="77777777"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5D05641C" w14:textId="77777777" w:rsidR="00FB7C83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32DE6243" w14:textId="77777777" w:rsidR="00FB7C83" w:rsidRPr="00494247" w:rsidRDefault="00FB7C83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14:paraId="186C60E2" w14:textId="77777777" w:rsidR="00FB7C83" w:rsidRPr="00C836E0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6E0" w:rsidRPr="00494247" w14:paraId="0DCAD320" w14:textId="77777777" w:rsidTr="00FB7C83">
        <w:tc>
          <w:tcPr>
            <w:tcW w:w="900" w:type="dxa"/>
          </w:tcPr>
          <w:p w14:paraId="38F1D9BE" w14:textId="77777777" w:rsidR="00C836E0" w:rsidRPr="00494247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13B2338" w14:textId="77777777" w:rsidR="00C836E0" w:rsidRPr="00494247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654" w:type="dxa"/>
            <w:shd w:val="clear" w:color="auto" w:fill="auto"/>
          </w:tcPr>
          <w:p w14:paraId="44C2E2FA" w14:textId="77777777" w:rsidR="00C836E0" w:rsidRPr="00494247" w:rsidRDefault="00C836E0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576" w:type="dxa"/>
            <w:shd w:val="clear" w:color="auto" w:fill="auto"/>
          </w:tcPr>
          <w:p w14:paraId="038A5D2D" w14:textId="77777777" w:rsidR="00C836E0" w:rsidRPr="00494247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7AC1">
              <w:rPr>
                <w:rFonts w:ascii="Angsana New" w:hAnsi="Angsana New"/>
                <w:sz w:val="30"/>
                <w:szCs w:val="30"/>
                <w:lang w:val="en-US"/>
              </w:rPr>
              <w:t>MLR – 1.00%</w:t>
            </w:r>
          </w:p>
        </w:tc>
        <w:tc>
          <w:tcPr>
            <w:tcW w:w="1805" w:type="dxa"/>
            <w:shd w:val="clear" w:color="auto" w:fill="auto"/>
          </w:tcPr>
          <w:p w14:paraId="6E253E58" w14:textId="77777777" w:rsidR="00C836E0" w:rsidRPr="00494247" w:rsidRDefault="00897AC1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7AC1">
              <w:rPr>
                <w:rFonts w:ascii="Angsana New" w:hAnsi="Angsana New"/>
                <w:sz w:val="30"/>
                <w:szCs w:val="30"/>
              </w:rPr>
              <w:t>54,263,296.24</w:t>
            </w:r>
          </w:p>
        </w:tc>
        <w:tc>
          <w:tcPr>
            <w:tcW w:w="266" w:type="dxa"/>
            <w:shd w:val="clear" w:color="auto" w:fill="auto"/>
          </w:tcPr>
          <w:p w14:paraId="25D59C3F" w14:textId="77777777" w:rsidR="00C836E0" w:rsidRPr="00494247" w:rsidRDefault="00C836E0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0ED7F47B" w14:textId="77777777" w:rsidR="00C836E0" w:rsidRPr="00494247" w:rsidRDefault="007624BB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4BB">
              <w:rPr>
                <w:rFonts w:ascii="Angsana New" w:hAnsi="Angsana New"/>
                <w:sz w:val="30"/>
                <w:szCs w:val="30"/>
              </w:rPr>
              <w:t>56,789,573.42</w:t>
            </w:r>
          </w:p>
        </w:tc>
      </w:tr>
      <w:tr w:rsidR="00C836E0" w:rsidRPr="00494247" w14:paraId="11F49B5C" w14:textId="77777777" w:rsidTr="000928AE">
        <w:trPr>
          <w:trHeight w:val="56"/>
        </w:trPr>
        <w:tc>
          <w:tcPr>
            <w:tcW w:w="4724" w:type="dxa"/>
            <w:gridSpan w:val="3"/>
          </w:tcPr>
          <w:p w14:paraId="39122E32" w14:textId="77777777" w:rsidR="00C836E0" w:rsidRPr="00494247" w:rsidRDefault="00C836E0" w:rsidP="00C836E0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14:paraId="0982F727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50557C" w14:textId="77777777" w:rsidR="00C836E0" w:rsidRPr="00494247" w:rsidRDefault="00897AC1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7AC1">
              <w:rPr>
                <w:rFonts w:ascii="Angsana New" w:hAnsi="Angsana New"/>
                <w:sz w:val="30"/>
                <w:szCs w:val="30"/>
              </w:rPr>
              <w:t>54,263,296.24</w:t>
            </w:r>
          </w:p>
        </w:tc>
        <w:tc>
          <w:tcPr>
            <w:tcW w:w="266" w:type="dxa"/>
            <w:shd w:val="clear" w:color="auto" w:fill="auto"/>
          </w:tcPr>
          <w:p w14:paraId="24EC2002" w14:textId="77777777" w:rsidR="00C836E0" w:rsidRPr="00494247" w:rsidRDefault="00C836E0" w:rsidP="00C836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94BBC8" w14:textId="77777777" w:rsidR="00C836E0" w:rsidRPr="00494247" w:rsidRDefault="007624BB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624BB">
              <w:rPr>
                <w:rFonts w:ascii="Angsana New" w:hAnsi="Angsana New"/>
                <w:sz w:val="30"/>
                <w:szCs w:val="30"/>
              </w:rPr>
              <w:t>56,789,573.42</w:t>
            </w:r>
          </w:p>
        </w:tc>
      </w:tr>
      <w:tr w:rsidR="00C836E0" w:rsidRPr="00494247" w14:paraId="0B0B5434" w14:textId="77777777" w:rsidTr="000928AE">
        <w:tc>
          <w:tcPr>
            <w:tcW w:w="6300" w:type="dxa"/>
            <w:gridSpan w:val="4"/>
          </w:tcPr>
          <w:p w14:paraId="6FF8D8A2" w14:textId="77777777" w:rsidR="00C836E0" w:rsidRPr="00494247" w:rsidRDefault="00C836E0" w:rsidP="00C836E0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9BB23E" w14:textId="77777777" w:rsidR="00C836E0" w:rsidRPr="00494247" w:rsidRDefault="00897AC1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97AC1">
              <w:rPr>
                <w:rFonts w:ascii="Angsana New" w:hAnsi="Angsana New"/>
                <w:sz w:val="30"/>
                <w:szCs w:val="30"/>
              </w:rPr>
              <w:t>10,474,461.77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811C3DF" w14:textId="77777777" w:rsidR="00C836E0" w:rsidRPr="00494247" w:rsidRDefault="00C836E0" w:rsidP="00C836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94298F" w14:textId="77777777" w:rsidR="00C836E0" w:rsidRPr="00494247" w:rsidRDefault="007624BB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4BB">
              <w:rPr>
                <w:rFonts w:ascii="Angsana New" w:hAnsi="Angsana New"/>
                <w:sz w:val="30"/>
                <w:szCs w:val="30"/>
              </w:rPr>
              <w:t>(10,212,060.40)</w:t>
            </w:r>
          </w:p>
        </w:tc>
      </w:tr>
      <w:tr w:rsidR="00C836E0" w:rsidRPr="00494247" w14:paraId="3E499C20" w14:textId="77777777" w:rsidTr="000928AE">
        <w:tc>
          <w:tcPr>
            <w:tcW w:w="4724" w:type="dxa"/>
            <w:gridSpan w:val="3"/>
          </w:tcPr>
          <w:p w14:paraId="4CAA0F1B" w14:textId="77777777" w:rsidR="00C836E0" w:rsidRPr="00FB7C83" w:rsidRDefault="00C836E0" w:rsidP="00C836E0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76" w:type="dxa"/>
            <w:shd w:val="clear" w:color="auto" w:fill="auto"/>
          </w:tcPr>
          <w:p w14:paraId="33124BD6" w14:textId="77777777" w:rsidR="00C836E0" w:rsidRPr="00FB7C83" w:rsidRDefault="00C836E0" w:rsidP="00C836E0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FF42017" w14:textId="77777777" w:rsidR="00C836E0" w:rsidRPr="00FB7C83" w:rsidRDefault="00897AC1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7AC1">
              <w:rPr>
                <w:rFonts w:ascii="Angsana New" w:hAnsi="Angsana New"/>
                <w:b/>
                <w:bCs/>
                <w:sz w:val="30"/>
                <w:szCs w:val="30"/>
              </w:rPr>
              <w:t>43,788,834.47</w:t>
            </w:r>
          </w:p>
        </w:tc>
        <w:tc>
          <w:tcPr>
            <w:tcW w:w="266" w:type="dxa"/>
            <w:shd w:val="clear" w:color="auto" w:fill="auto"/>
          </w:tcPr>
          <w:p w14:paraId="337FF9E8" w14:textId="77777777" w:rsidR="00C836E0" w:rsidRPr="00FB7C83" w:rsidRDefault="00C836E0" w:rsidP="00C836E0">
            <w:pPr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A3142B" w14:textId="77777777" w:rsidR="00C836E0" w:rsidRPr="00FB7C83" w:rsidRDefault="007624BB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4BB">
              <w:rPr>
                <w:rFonts w:ascii="Angsana New" w:hAnsi="Angsana New"/>
                <w:b/>
                <w:bCs/>
                <w:sz w:val="30"/>
                <w:szCs w:val="30"/>
              </w:rPr>
              <w:t>46,577,513.02</w:t>
            </w:r>
          </w:p>
        </w:tc>
      </w:tr>
    </w:tbl>
    <w:p w14:paraId="28F73DAF" w14:textId="77777777" w:rsidR="00C836E0" w:rsidRDefault="00C836E0" w:rsidP="00C836E0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7624BB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วันที่ </w:t>
      </w:r>
      <w:r w:rsidRPr="00494247">
        <w:rPr>
          <w:rFonts w:ascii="Angsana New" w:hAnsi="Angsana New"/>
          <w:sz w:val="30"/>
          <w:szCs w:val="30"/>
        </w:rPr>
        <w:t xml:space="preserve">31 </w:t>
      </w:r>
      <w:r w:rsidRPr="004942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</w:t>
      </w:r>
      <w:r w:rsidR="007624BB">
        <w:rPr>
          <w:rFonts w:ascii="Angsana New" w:hAnsi="Angsana New"/>
          <w:sz w:val="30"/>
          <w:szCs w:val="30"/>
        </w:rPr>
        <w:t>62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 xml:space="preserve">บริษัทฯ มีเงินกู้ยืมระยะยาวกับธนาคารพาณิชย์ในประเทศ </w:t>
      </w:r>
      <w:r>
        <w:rPr>
          <w:rFonts w:ascii="Angsana New" w:hAnsi="Angsana New"/>
          <w:sz w:val="30"/>
          <w:szCs w:val="30"/>
          <w:cs/>
        </w:rPr>
        <w:br/>
      </w:r>
      <w:r w:rsidRPr="00494247">
        <w:rPr>
          <w:rFonts w:ascii="Angsana New" w:hAnsi="Angsana New"/>
          <w:sz w:val="30"/>
          <w:szCs w:val="30"/>
        </w:rPr>
        <w:t xml:space="preserve">1 </w:t>
      </w:r>
      <w:r w:rsidRPr="00494247">
        <w:rPr>
          <w:rFonts w:ascii="Angsana New" w:hAnsi="Angsana New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ค้ำประกันโดยจดจำนอง</w:t>
      </w:r>
      <w:r w:rsidRPr="00494247">
        <w:rPr>
          <w:rFonts w:ascii="Angsana New" w:hAnsi="Angsana New" w:hint="cs"/>
          <w:sz w:val="30"/>
          <w:szCs w:val="30"/>
          <w:cs/>
        </w:rPr>
        <w:t>ที่ดินพร้อม</w:t>
      </w:r>
      <w:r w:rsidRPr="00494247">
        <w:rPr>
          <w:rFonts w:ascii="Angsana New" w:hAnsi="Angsana New"/>
          <w:sz w:val="30"/>
          <w:szCs w:val="30"/>
          <w:cs/>
        </w:rPr>
        <w:t xml:space="preserve">สิ่งปลูกสร้างบนที่ดิน </w:t>
      </w:r>
      <w:r w:rsidRPr="00494247">
        <w:rPr>
          <w:rFonts w:ascii="Angsana New" w:hAnsi="Angsana New" w:hint="cs"/>
          <w:sz w:val="30"/>
          <w:szCs w:val="30"/>
          <w:cs/>
        </w:rPr>
        <w:t>ซึ่งเป็นกรรมสิทธิ์ของบริษัทฯ และกรรมการค้ำประกันเต็มวงเงิน</w:t>
      </w:r>
    </w:p>
    <w:p w14:paraId="3006360C" w14:textId="77777777" w:rsidR="00B03B3F" w:rsidRPr="005F1A3E" w:rsidRDefault="00B03B3F" w:rsidP="004A0055">
      <w:pPr>
        <w:numPr>
          <w:ilvl w:val="0"/>
          <w:numId w:val="23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bookmarkStart w:id="5" w:name="_Hlk39869493"/>
      <w:r w:rsidRPr="00B03B3F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97AC1" w:rsidRPr="00512829" w14:paraId="5086986F" w14:textId="77777777" w:rsidTr="004F3E43">
        <w:tc>
          <w:tcPr>
            <w:tcW w:w="5760" w:type="dxa"/>
          </w:tcPr>
          <w:p w14:paraId="79542B2B" w14:textId="77777777" w:rsidR="00897AC1" w:rsidRPr="00512829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2D091565" w14:textId="77777777" w:rsidR="00897AC1" w:rsidRPr="00512829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AC1" w:rsidRPr="00512829" w14:paraId="24F1E646" w14:textId="77777777" w:rsidTr="004F3E43">
        <w:trPr>
          <w:gridAfter w:val="1"/>
          <w:wAfter w:w="8" w:type="dxa"/>
        </w:trPr>
        <w:tc>
          <w:tcPr>
            <w:tcW w:w="5760" w:type="dxa"/>
          </w:tcPr>
          <w:p w14:paraId="5692C4DF" w14:textId="77777777" w:rsidR="00897AC1" w:rsidRPr="00512829" w:rsidRDefault="00897AC1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57978417" w14:textId="77777777" w:rsidR="00897AC1" w:rsidRPr="00645FA4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AB34177" w14:textId="77777777" w:rsidR="00897AC1" w:rsidRPr="00512829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79E36DA2" w14:textId="77777777" w:rsidR="00897AC1" w:rsidRPr="00897AC1" w:rsidRDefault="00897AC1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287" w:rsidRPr="00512829" w14:paraId="6C4CDDB8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</w:tcPr>
          <w:p w14:paraId="6F1BE02C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5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3E289" w14:textId="77777777" w:rsidR="002B0287" w:rsidRPr="00587EA4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1,879,970.70 </w:t>
            </w:r>
          </w:p>
        </w:tc>
        <w:tc>
          <w:tcPr>
            <w:tcW w:w="239" w:type="dxa"/>
            <w:vAlign w:val="center"/>
          </w:tcPr>
          <w:p w14:paraId="47C660A2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20760FE7" w14:textId="77777777" w:rsidR="002B0287" w:rsidRPr="00587EA4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1,879,970.70</w:t>
            </w:r>
          </w:p>
        </w:tc>
      </w:tr>
      <w:tr w:rsidR="002B0287" w:rsidRPr="00512829" w14:paraId="24C2FA51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5BE2BCA6" w14:textId="77777777" w:rsidR="002B0287" w:rsidRPr="005F1A3E" w:rsidRDefault="002B0287" w:rsidP="002B0287">
            <w:pPr>
              <w:ind w:left="25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85CBB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 w:rsidRPr="000C30D0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0C30D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0C30D0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F85CBB">
              <w:rPr>
                <w:rFonts w:ascii="Angsana New" w:hAnsi="Angsana New"/>
                <w:sz w:val="30"/>
                <w:szCs w:val="30"/>
                <w:cs/>
              </w:rPr>
              <w:t xml:space="preserve">นำมาตรฐานการรายงานทางการเงินฉบับที่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F85CBB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มาถือปฏิบัติครั้งแรก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0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(หมายเหตุ 5)</w:t>
            </w:r>
          </w:p>
        </w:tc>
        <w:tc>
          <w:tcPr>
            <w:tcW w:w="2102" w:type="dxa"/>
            <w:shd w:val="clear" w:color="auto" w:fill="auto"/>
            <w:noWrap/>
            <w:vAlign w:val="bottom"/>
          </w:tcPr>
          <w:p w14:paraId="246C2039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22,473,221.92 </w:t>
            </w:r>
          </w:p>
        </w:tc>
        <w:tc>
          <w:tcPr>
            <w:tcW w:w="239" w:type="dxa"/>
            <w:vAlign w:val="center"/>
          </w:tcPr>
          <w:p w14:paraId="631CDE1B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6581A2E0" w14:textId="77777777" w:rsidR="002B0287" w:rsidRDefault="002B0287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95248E3" w14:textId="77777777" w:rsidR="002B0287" w:rsidRPr="00494247" w:rsidRDefault="002B0287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287">
              <w:rPr>
                <w:rFonts w:ascii="Angsana New" w:hAnsi="Angsana New"/>
                <w:color w:val="000000"/>
                <w:sz w:val="30"/>
                <w:szCs w:val="30"/>
              </w:rPr>
              <w:t>30,418,923.46</w:t>
            </w:r>
          </w:p>
        </w:tc>
      </w:tr>
      <w:tr w:rsidR="002B0287" w:rsidRPr="00512829" w14:paraId="75A4422F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6709C4B3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4080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Pr="0037408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BE79B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(921,128.75)</w:t>
            </w:r>
          </w:p>
        </w:tc>
        <w:tc>
          <w:tcPr>
            <w:tcW w:w="239" w:type="dxa"/>
            <w:vAlign w:val="center"/>
          </w:tcPr>
          <w:p w14:paraId="35812AAF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374F3B57" w14:textId="77777777" w:rsidR="002B0287" w:rsidRPr="00494247" w:rsidRDefault="002B0287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287">
              <w:rPr>
                <w:rFonts w:ascii="Angsana New" w:hAnsi="Angsana New"/>
                <w:color w:val="000000"/>
                <w:sz w:val="30"/>
                <w:szCs w:val="30"/>
              </w:rPr>
              <w:t>(1,344,050.80)</w:t>
            </w:r>
          </w:p>
        </w:tc>
      </w:tr>
      <w:tr w:rsidR="002B0287" w:rsidRPr="00512829" w14:paraId="13219A0E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398BED26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25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5B02F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23,432,063.87 </w:t>
            </w:r>
          </w:p>
        </w:tc>
        <w:tc>
          <w:tcPr>
            <w:tcW w:w="239" w:type="dxa"/>
            <w:vAlign w:val="center"/>
          </w:tcPr>
          <w:p w14:paraId="0314CBB3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14:paraId="4FD75696" w14:textId="77777777" w:rsidR="002B0287" w:rsidRPr="00494247" w:rsidRDefault="002B0287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0287">
              <w:rPr>
                <w:rFonts w:ascii="Angsana New" w:hAnsi="Angsana New"/>
                <w:color w:val="000000"/>
                <w:sz w:val="30"/>
                <w:szCs w:val="30"/>
              </w:rPr>
              <w:t>30,954,843.36</w:t>
            </w:r>
          </w:p>
        </w:tc>
      </w:tr>
      <w:tr w:rsidR="002B0287" w:rsidRPr="00512829" w14:paraId="59B40B57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</w:tcPr>
          <w:p w14:paraId="0B1FC23D" w14:textId="77777777" w:rsidR="002B0287" w:rsidRPr="005F1A3E" w:rsidRDefault="002B0287" w:rsidP="005B7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45A5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(3,820,058.84)</w:t>
            </w:r>
          </w:p>
        </w:tc>
        <w:tc>
          <w:tcPr>
            <w:tcW w:w="239" w:type="dxa"/>
            <w:vAlign w:val="center"/>
          </w:tcPr>
          <w:p w14:paraId="1A5BC095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4CF7CE59" w14:textId="77777777" w:rsidR="002B0287" w:rsidRPr="00096468" w:rsidRDefault="002B0287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287">
              <w:rPr>
                <w:rFonts w:ascii="Angsana New" w:hAnsi="Angsana New"/>
                <w:color w:val="000000"/>
                <w:sz w:val="30"/>
                <w:szCs w:val="30"/>
              </w:rPr>
              <w:t>(5,576,471.49)</w:t>
            </w:r>
          </w:p>
        </w:tc>
      </w:tr>
      <w:tr w:rsidR="002B0287" w:rsidRPr="00512829" w14:paraId="5B92D810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</w:tcPr>
          <w:p w14:paraId="6B23EEBB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A6BE0" w14:textId="77777777" w:rsidR="002B0287" w:rsidRPr="002620DF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20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19,612,005.03 </w:t>
            </w:r>
          </w:p>
        </w:tc>
        <w:tc>
          <w:tcPr>
            <w:tcW w:w="239" w:type="dxa"/>
            <w:vAlign w:val="center"/>
          </w:tcPr>
          <w:p w14:paraId="4559589A" w14:textId="77777777" w:rsidR="002B0287" w:rsidRPr="002620DF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8D8D3" w14:textId="77777777" w:rsidR="002B0287" w:rsidRPr="002620DF" w:rsidRDefault="002B0287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620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25,378,371.87</w:t>
            </w:r>
          </w:p>
        </w:tc>
      </w:tr>
    </w:tbl>
    <w:p w14:paraId="2B77CD9B" w14:textId="77777777" w:rsidR="003502E7" w:rsidRDefault="003502E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E178D73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89A3BF5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FFB1546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E6BEE27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D9C3233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C3E94D0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7DFB193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BAC2F37" w14:textId="77777777" w:rsidR="00827D30" w:rsidRPr="005F1A3E" w:rsidRDefault="00827D30" w:rsidP="00E13752">
      <w:pPr>
        <w:numPr>
          <w:ilvl w:val="0"/>
          <w:numId w:val="2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  <w:r w:rsidR="000C30D0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79C3083" w14:textId="77777777" w:rsidR="000C30D0" w:rsidRPr="004F3E43" w:rsidRDefault="000C30D0" w:rsidP="000C30D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F3E43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0C30D0" w:rsidRPr="00512829" w14:paraId="2B6BF11D" w14:textId="77777777" w:rsidTr="00236253">
        <w:tc>
          <w:tcPr>
            <w:tcW w:w="5760" w:type="dxa"/>
          </w:tcPr>
          <w:p w14:paraId="1DFE0222" w14:textId="77777777" w:rsidR="000C30D0" w:rsidRPr="00512829" w:rsidRDefault="000C30D0" w:rsidP="0023625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34A4A573" w14:textId="77777777" w:rsidR="000C30D0" w:rsidRPr="00512829" w:rsidRDefault="000C30D0" w:rsidP="002362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C30D0" w:rsidRPr="00512829" w14:paraId="3E20E27E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670DB22F" w14:textId="77777777" w:rsidR="000C30D0" w:rsidRPr="00512829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79AE50" w14:textId="77777777" w:rsidR="000C30D0" w:rsidRPr="00897AC1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C30D0" w:rsidRPr="00512829" w14:paraId="01589DD2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0E9DD4CB" w14:textId="77777777" w:rsidR="000C30D0" w:rsidRPr="00512829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57F91B21" w14:textId="77777777" w:rsidR="000C30D0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มีนาคม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A92A15A" w14:textId="77777777" w:rsidR="000C30D0" w:rsidRPr="00512829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36449D70" w14:textId="77777777" w:rsidR="000C30D0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2562</w:t>
            </w:r>
          </w:p>
        </w:tc>
      </w:tr>
      <w:tr w:rsidR="000C30D0" w:rsidRPr="00512829" w14:paraId="3E275A74" w14:textId="77777777" w:rsidTr="00236253">
        <w:trPr>
          <w:gridAfter w:val="1"/>
          <w:wAfter w:w="8" w:type="dxa"/>
          <w:trHeight w:val="203"/>
        </w:trPr>
        <w:tc>
          <w:tcPr>
            <w:tcW w:w="5760" w:type="dxa"/>
          </w:tcPr>
          <w:p w14:paraId="3FAB2362" w14:textId="77777777" w:rsidR="000C30D0" w:rsidRPr="00827D30" w:rsidRDefault="000C30D0" w:rsidP="002362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237932E2" w14:textId="77777777"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BA1C397" w14:textId="77777777"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07D9809A" w14:textId="77777777"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0D0" w:rsidRPr="00512829" w14:paraId="0D10860B" w14:textId="77777777" w:rsidTr="00236253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06C5EB10" w14:textId="77777777" w:rsidR="000C30D0" w:rsidRPr="00827D30" w:rsidRDefault="000C30D0" w:rsidP="00236253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1D76CE5" w14:textId="77777777"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5,102,940.00 </w:t>
            </w:r>
          </w:p>
        </w:tc>
        <w:tc>
          <w:tcPr>
            <w:tcW w:w="239" w:type="dxa"/>
            <w:vAlign w:val="center"/>
          </w:tcPr>
          <w:p w14:paraId="70799436" w14:textId="77777777"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0337C1C0" w14:textId="77777777"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812,940.00</w:t>
            </w:r>
          </w:p>
        </w:tc>
      </w:tr>
      <w:tr w:rsidR="000C30D0" w:rsidRPr="00512829" w14:paraId="5DED806D" w14:textId="77777777" w:rsidTr="00236253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4DF31CAE" w14:textId="77777777" w:rsidR="000C30D0" w:rsidRPr="005F1A3E" w:rsidRDefault="000C30D0" w:rsidP="00236253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2A01107" w14:textId="77777777" w:rsidR="000C30D0" w:rsidRPr="002B0287" w:rsidRDefault="000C30D0" w:rsidP="0023625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17,016,406.00 </w:t>
            </w:r>
          </w:p>
        </w:tc>
        <w:tc>
          <w:tcPr>
            <w:tcW w:w="239" w:type="dxa"/>
            <w:vAlign w:val="center"/>
          </w:tcPr>
          <w:p w14:paraId="51B9EB38" w14:textId="77777777"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6481AD98" w14:textId="77777777" w:rsidR="000C30D0" w:rsidRPr="00494247" w:rsidRDefault="000C30D0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1,192,141.00</w:t>
            </w:r>
          </w:p>
        </w:tc>
      </w:tr>
      <w:tr w:rsidR="000C30D0" w:rsidRPr="00512829" w14:paraId="638C03B8" w14:textId="77777777" w:rsidTr="00236253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7B64B820" w14:textId="77777777" w:rsidR="000C30D0" w:rsidRPr="00827D30" w:rsidRDefault="000C30D0" w:rsidP="00236253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89E5B" w14:textId="77777777" w:rsidR="000C30D0" w:rsidRPr="002B0287" w:rsidRDefault="000C30D0" w:rsidP="0023625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6,400,000.00 </w:t>
            </w:r>
          </w:p>
        </w:tc>
        <w:tc>
          <w:tcPr>
            <w:tcW w:w="239" w:type="dxa"/>
            <w:vAlign w:val="center"/>
          </w:tcPr>
          <w:p w14:paraId="19DFF748" w14:textId="77777777"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401E400D" w14:textId="77777777" w:rsidR="000C30D0" w:rsidRPr="00494247" w:rsidRDefault="002620DF" w:rsidP="002620DF">
            <w:pPr>
              <w:spacing w:line="400" w:lineRule="exact"/>
              <w:ind w:right="6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30D0" w:rsidRPr="00512829" w14:paraId="19FA7F5C" w14:textId="77777777" w:rsidTr="00236253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0D779140" w14:textId="77777777" w:rsidR="000C30D0" w:rsidRPr="00827D30" w:rsidRDefault="000C30D0" w:rsidP="002362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BEAD7" w14:textId="77777777" w:rsidR="000C30D0" w:rsidRPr="002B0287" w:rsidRDefault="000C30D0" w:rsidP="0023625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28,519,346.00 </w:t>
            </w:r>
          </w:p>
        </w:tc>
        <w:tc>
          <w:tcPr>
            <w:tcW w:w="239" w:type="dxa"/>
            <w:vAlign w:val="center"/>
          </w:tcPr>
          <w:p w14:paraId="473D027C" w14:textId="77777777"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14:paraId="0A953AB9" w14:textId="77777777" w:rsidR="000C30D0" w:rsidRPr="00494247" w:rsidRDefault="000C30D0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2,005,081.00</w:t>
            </w:r>
          </w:p>
        </w:tc>
      </w:tr>
      <w:tr w:rsidR="000C30D0" w:rsidRPr="00512829" w14:paraId="74D8FB0B" w14:textId="77777777" w:rsidTr="00236253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39F4B015" w14:textId="77777777" w:rsidR="000C30D0" w:rsidRPr="005F1A3E" w:rsidRDefault="000C30D0" w:rsidP="002362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F04A" w14:textId="77777777" w:rsidR="000C30D0" w:rsidRPr="002B0287" w:rsidRDefault="000C30D0" w:rsidP="0023625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(5,087,282.13)</w:t>
            </w:r>
          </w:p>
        </w:tc>
        <w:tc>
          <w:tcPr>
            <w:tcW w:w="239" w:type="dxa"/>
            <w:vAlign w:val="center"/>
          </w:tcPr>
          <w:p w14:paraId="46F63ED8" w14:textId="77777777"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6FD5B6F6" w14:textId="77777777" w:rsidR="000C30D0" w:rsidRPr="00096468" w:rsidRDefault="000C30D0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(125,110.30)</w:t>
            </w:r>
          </w:p>
        </w:tc>
      </w:tr>
      <w:tr w:rsidR="000C30D0" w:rsidRPr="00512829" w14:paraId="7AB88F06" w14:textId="77777777" w:rsidTr="00236253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4323C29E" w14:textId="77777777" w:rsidR="000C30D0" w:rsidRPr="005F1A3E" w:rsidRDefault="000C30D0" w:rsidP="002362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DF759" w14:textId="77777777" w:rsidR="000C30D0" w:rsidRPr="002B0287" w:rsidRDefault="000C30D0" w:rsidP="0023625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23,432,063.87 </w:t>
            </w:r>
          </w:p>
        </w:tc>
        <w:tc>
          <w:tcPr>
            <w:tcW w:w="239" w:type="dxa"/>
            <w:vAlign w:val="center"/>
          </w:tcPr>
          <w:p w14:paraId="3D36E3E7" w14:textId="77777777"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1F533" w14:textId="77777777" w:rsidR="000C30D0" w:rsidRPr="00494247" w:rsidRDefault="000C30D0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1,879,970.70</w:t>
            </w:r>
          </w:p>
        </w:tc>
      </w:tr>
    </w:tbl>
    <w:p w14:paraId="1553CFCB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4B5766E7" w14:textId="77777777" w:rsidR="000C30D0" w:rsidRPr="00466E81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27D30" w:rsidRPr="00512829" w14:paraId="065FD6C1" w14:textId="77777777" w:rsidTr="002B0287">
        <w:tc>
          <w:tcPr>
            <w:tcW w:w="5760" w:type="dxa"/>
          </w:tcPr>
          <w:p w14:paraId="731382AF" w14:textId="77777777" w:rsidR="00827D30" w:rsidRPr="00512829" w:rsidRDefault="00827D30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4E895A73" w14:textId="77777777" w:rsidR="00827D30" w:rsidRPr="00512829" w:rsidRDefault="00827D30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27D30" w:rsidRPr="00512829" w14:paraId="5370DAA5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25BE6FF3" w14:textId="77777777" w:rsidR="00827D30" w:rsidRPr="00512829" w:rsidRDefault="00827D30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D97BD8" w14:textId="77777777" w:rsidR="00827D30" w:rsidRPr="00897AC1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D30" w:rsidRPr="00512829" w14:paraId="01EFF1F5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2B80C93B" w14:textId="77777777" w:rsidR="00827D30" w:rsidRPr="00512829" w:rsidRDefault="00827D30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06B49562" w14:textId="77777777" w:rsidR="00827D30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มีนาคม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8D385E0" w14:textId="77777777" w:rsidR="00827D30" w:rsidRPr="00512829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45C3C1D5" w14:textId="77777777" w:rsidR="00827D30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2562</w:t>
            </w:r>
          </w:p>
        </w:tc>
      </w:tr>
      <w:tr w:rsidR="00827D30" w:rsidRPr="00512829" w14:paraId="6EF561A2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</w:tcPr>
          <w:p w14:paraId="6D21F4DB" w14:textId="77777777" w:rsidR="00827D30" w:rsidRPr="00827D30" w:rsidRDefault="00827D30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ABB5FE2" w14:textId="77777777" w:rsidR="00827D30" w:rsidRPr="00587EA4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15A4848" w14:textId="77777777" w:rsidR="00827D30" w:rsidRPr="00512829" w:rsidRDefault="00827D30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4F93AA34" w14:textId="77777777" w:rsidR="00827D30" w:rsidRPr="00587EA4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287" w:rsidRPr="00512829" w14:paraId="67863EE4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56AF6E66" w14:textId="77777777" w:rsidR="002B0287" w:rsidRPr="00827D30" w:rsidRDefault="002B0287" w:rsidP="002B028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32B2449" w14:textId="77777777" w:rsidR="002B0287" w:rsidRPr="00587EA4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7,262,940.00 </w:t>
            </w:r>
          </w:p>
        </w:tc>
        <w:tc>
          <w:tcPr>
            <w:tcW w:w="239" w:type="dxa"/>
            <w:vAlign w:val="center"/>
          </w:tcPr>
          <w:p w14:paraId="491BC735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49B6090E" w14:textId="77777777" w:rsidR="002B0287" w:rsidRPr="00587EA4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812,940.00</w:t>
            </w:r>
          </w:p>
        </w:tc>
      </w:tr>
      <w:tr w:rsidR="002B0287" w:rsidRPr="00512829" w14:paraId="42EC15B7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427A4BF" w14:textId="77777777" w:rsidR="002B0287" w:rsidRPr="005F1A3E" w:rsidRDefault="002B0287" w:rsidP="002B028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1FE7E6CA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23,316,406.00 </w:t>
            </w:r>
          </w:p>
        </w:tc>
        <w:tc>
          <w:tcPr>
            <w:tcW w:w="239" w:type="dxa"/>
            <w:vAlign w:val="center"/>
          </w:tcPr>
          <w:p w14:paraId="1E8D9E17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39F68F81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1,192,141.00</w:t>
            </w:r>
          </w:p>
        </w:tc>
      </w:tr>
      <w:tr w:rsidR="002620DF" w:rsidRPr="00512829" w14:paraId="056ED161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7609DCC0" w14:textId="77777777" w:rsidR="002620DF" w:rsidRPr="00827D30" w:rsidRDefault="002620DF" w:rsidP="002B0287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6B8B1" w14:textId="77777777" w:rsidR="002620DF" w:rsidRPr="002B0287" w:rsidRDefault="002620DF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6,400,000.00 </w:t>
            </w:r>
          </w:p>
        </w:tc>
        <w:tc>
          <w:tcPr>
            <w:tcW w:w="239" w:type="dxa"/>
            <w:vAlign w:val="center"/>
          </w:tcPr>
          <w:p w14:paraId="46C863BF" w14:textId="77777777" w:rsidR="002620DF" w:rsidRPr="00512829" w:rsidRDefault="002620DF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10A7838F" w14:textId="77777777" w:rsidR="002620DF" w:rsidRPr="00494247" w:rsidRDefault="002620DF" w:rsidP="000870B4">
            <w:pPr>
              <w:spacing w:line="400" w:lineRule="exact"/>
              <w:ind w:right="6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287" w:rsidRPr="00512829" w14:paraId="6867C5C2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07633435" w14:textId="77777777" w:rsidR="002B0287" w:rsidRPr="00827D30" w:rsidRDefault="002B0287" w:rsidP="002B028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6910D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36,979,346.00 </w:t>
            </w:r>
          </w:p>
        </w:tc>
        <w:tc>
          <w:tcPr>
            <w:tcW w:w="239" w:type="dxa"/>
            <w:vAlign w:val="center"/>
          </w:tcPr>
          <w:p w14:paraId="59875140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14:paraId="3744E090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2,005,081.00</w:t>
            </w:r>
          </w:p>
        </w:tc>
      </w:tr>
      <w:tr w:rsidR="002B0287" w:rsidRPr="00512829" w14:paraId="07E5977C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01A8E52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2E0BE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(6,024,502.64)</w:t>
            </w:r>
          </w:p>
        </w:tc>
        <w:tc>
          <w:tcPr>
            <w:tcW w:w="239" w:type="dxa"/>
            <w:vAlign w:val="center"/>
          </w:tcPr>
          <w:p w14:paraId="4604A3BA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3B09F415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(125,110.30)</w:t>
            </w:r>
          </w:p>
        </w:tc>
      </w:tr>
      <w:tr w:rsidR="002B0287" w:rsidRPr="00512829" w14:paraId="24A69A12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0DF118F6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74F95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 xml:space="preserve">30,954,843.36 </w:t>
            </w:r>
          </w:p>
        </w:tc>
        <w:tc>
          <w:tcPr>
            <w:tcW w:w="239" w:type="dxa"/>
            <w:vAlign w:val="center"/>
          </w:tcPr>
          <w:p w14:paraId="31950C81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D70A1" w14:textId="77777777" w:rsidR="002B0287" w:rsidRPr="002B0287" w:rsidRDefault="002B0287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287">
              <w:rPr>
                <w:rFonts w:ascii="Angsana New" w:hAnsi="Angsana New"/>
                <w:sz w:val="30"/>
                <w:szCs w:val="30"/>
              </w:rPr>
              <w:t>1,879,970.70</w:t>
            </w:r>
          </w:p>
        </w:tc>
      </w:tr>
      <w:bookmarkEnd w:id="5"/>
    </w:tbl>
    <w:p w14:paraId="26716641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76C8A8D" w14:textId="77777777" w:rsidR="000C30D0" w:rsidRDefault="000C30D0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A0C333D" w14:textId="77777777" w:rsidR="000C30D0" w:rsidRDefault="000C30D0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1169A34" w14:textId="77777777" w:rsidR="000C30D0" w:rsidRDefault="000C30D0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B269E12" w14:textId="77777777" w:rsidR="000C30D0" w:rsidRDefault="000C30D0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38B08EE" w14:textId="77777777" w:rsidR="000C30D0" w:rsidRDefault="000C30D0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7E27DFC" w14:textId="77777777" w:rsidR="000C30D0" w:rsidRDefault="000C30D0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707F91F" w14:textId="77777777" w:rsidR="000C30D0" w:rsidRDefault="000C30D0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7ED0C86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C0670F6" w14:textId="77777777" w:rsidR="00E454E7" w:rsidRDefault="004D4E63" w:rsidP="00E13752">
      <w:pPr>
        <w:numPr>
          <w:ilvl w:val="0"/>
          <w:numId w:val="2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6E283FA4" w14:textId="77777777" w:rsidR="00E45619" w:rsidRPr="00E45619" w:rsidRDefault="00E45619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D26DC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เดือน สิ้นสุดวันที่ </w:t>
      </w:r>
      <w:r w:rsidR="005D26DC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D26DC">
        <w:rPr>
          <w:rFonts w:ascii="Angsana New" w:hAnsi="Angsana New"/>
          <w:sz w:val="30"/>
          <w:szCs w:val="30"/>
        </w:rPr>
        <w:t>256</w:t>
      </w:r>
      <w:r w:rsidR="001B3A2C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5D26DC">
        <w:rPr>
          <w:rFonts w:ascii="Angsana New" w:hAnsi="Angsana New"/>
          <w:sz w:val="30"/>
          <w:szCs w:val="30"/>
        </w:rPr>
        <w:t>256</w:t>
      </w:r>
      <w:r w:rsidR="001B3A2C">
        <w:rPr>
          <w:rFonts w:ascii="Angsana New" w:hAnsi="Angsana New" w:hint="cs"/>
          <w:sz w:val="30"/>
          <w:szCs w:val="30"/>
          <w:cs/>
        </w:rPr>
        <w:t>2</w:t>
      </w:r>
    </w:p>
    <w:tbl>
      <w:tblPr>
        <w:tblW w:w="891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952"/>
        <w:gridCol w:w="1839"/>
        <w:gridCol w:w="238"/>
        <w:gridCol w:w="1890"/>
      </w:tblGrid>
      <w:tr w:rsidR="00466E81" w:rsidRPr="00375B32" w14:paraId="4CE7FC51" w14:textId="77777777" w:rsidTr="005D26DC">
        <w:tc>
          <w:tcPr>
            <w:tcW w:w="4952" w:type="dxa"/>
            <w:vAlign w:val="bottom"/>
          </w:tcPr>
          <w:p w14:paraId="191E7236" w14:textId="77777777" w:rsidR="00466E81" w:rsidRPr="00375B32" w:rsidRDefault="00466E81" w:rsidP="00E04DD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67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4010505E" w14:textId="77777777" w:rsidR="00466E81" w:rsidRPr="00375B32" w:rsidRDefault="00466E81" w:rsidP="00E04D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</w:t>
            </w:r>
            <w:r w:rsidR="002B028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D26DC" w:rsidRPr="00375B32" w14:paraId="4E9E899B" w14:textId="77777777" w:rsidTr="005D26DC">
        <w:tc>
          <w:tcPr>
            <w:tcW w:w="4952" w:type="dxa"/>
            <w:vAlign w:val="bottom"/>
          </w:tcPr>
          <w:p w14:paraId="7AC784EA" w14:textId="77777777" w:rsidR="005D26DC" w:rsidRPr="00375B32" w:rsidRDefault="005D26DC" w:rsidP="00E04DD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67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53430EE0" w14:textId="77777777" w:rsidR="005D26DC" w:rsidRPr="00375B32" w:rsidRDefault="005D26DC" w:rsidP="005D26DC">
            <w:pPr>
              <w:widowControl w:val="0"/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01039" w:rsidRPr="00375B32" w14:paraId="041D3E73" w14:textId="77777777" w:rsidTr="000928AE">
        <w:tc>
          <w:tcPr>
            <w:tcW w:w="4952" w:type="dxa"/>
            <w:vAlign w:val="bottom"/>
          </w:tcPr>
          <w:p w14:paraId="3311DE2B" w14:textId="77777777" w:rsidR="00D01039" w:rsidRPr="00375B32" w:rsidRDefault="00D01039" w:rsidP="00D01039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84EFD0" w14:textId="77777777" w:rsidR="00D01039" w:rsidRPr="00645FA4" w:rsidRDefault="00D01039" w:rsidP="00D0103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</w:t>
            </w:r>
            <w:r w:rsidR="00F55334">
              <w:rPr>
                <w:sz w:val="30"/>
                <w:szCs w:val="30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F0D063" w14:textId="77777777" w:rsidR="00D01039" w:rsidRPr="00512829" w:rsidRDefault="00D01039" w:rsidP="00D0103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7726ED" w14:textId="77777777" w:rsidR="00D01039" w:rsidRPr="00512829" w:rsidRDefault="00D01039" w:rsidP="003419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 w:rsidR="003419DA">
              <w:rPr>
                <w:rFonts w:hint="cs"/>
                <w:sz w:val="30"/>
                <w:szCs w:val="30"/>
                <w:cs/>
              </w:rPr>
              <w:t>มีนาคม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F55334">
              <w:rPr>
                <w:sz w:val="30"/>
                <w:szCs w:val="30"/>
              </w:rPr>
              <w:t>2</w:t>
            </w:r>
          </w:p>
        </w:tc>
      </w:tr>
      <w:tr w:rsidR="0060514F" w:rsidRPr="00375B32" w14:paraId="406F4FF4" w14:textId="77777777" w:rsidTr="000928AE">
        <w:trPr>
          <w:trHeight w:val="347"/>
        </w:trPr>
        <w:tc>
          <w:tcPr>
            <w:tcW w:w="4952" w:type="dxa"/>
            <w:shd w:val="clear" w:color="auto" w:fill="auto"/>
          </w:tcPr>
          <w:p w14:paraId="70F167EA" w14:textId="77777777" w:rsidR="0060514F" w:rsidRPr="00375B32" w:rsidRDefault="0060514F" w:rsidP="0060514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C674D" w14:textId="77777777" w:rsidR="0060514F" w:rsidRPr="000928AE" w:rsidRDefault="0060514F" w:rsidP="0060514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514F">
              <w:rPr>
                <w:rFonts w:ascii="Angsana New" w:hAnsi="Angsana New"/>
                <w:sz w:val="30"/>
                <w:szCs w:val="30"/>
              </w:rPr>
              <w:t xml:space="preserve">411,194.95 </w:t>
            </w:r>
          </w:p>
        </w:tc>
        <w:tc>
          <w:tcPr>
            <w:tcW w:w="238" w:type="dxa"/>
          </w:tcPr>
          <w:p w14:paraId="5A83F95F" w14:textId="77777777" w:rsidR="0060514F" w:rsidRPr="00375B32" w:rsidRDefault="0060514F" w:rsidP="0060514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40289DB" w14:textId="77777777" w:rsidR="0060514F" w:rsidRPr="000928AE" w:rsidRDefault="0060514F" w:rsidP="0060514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444.56</w:t>
            </w:r>
          </w:p>
        </w:tc>
      </w:tr>
      <w:tr w:rsidR="0060514F" w:rsidRPr="00375B32" w14:paraId="316EC0F3" w14:textId="77777777" w:rsidTr="000928AE">
        <w:trPr>
          <w:trHeight w:val="347"/>
        </w:trPr>
        <w:tc>
          <w:tcPr>
            <w:tcW w:w="4952" w:type="dxa"/>
            <w:shd w:val="clear" w:color="auto" w:fill="auto"/>
          </w:tcPr>
          <w:p w14:paraId="095B22BA" w14:textId="77777777" w:rsidR="0060514F" w:rsidRPr="00375B32" w:rsidRDefault="0060514F" w:rsidP="0060514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0004E" w14:textId="77777777" w:rsidR="0060514F" w:rsidRPr="00375B32" w:rsidRDefault="0060514F" w:rsidP="0060514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514F">
              <w:rPr>
                <w:rFonts w:ascii="Angsana New" w:hAnsi="Angsana New"/>
                <w:sz w:val="30"/>
                <w:szCs w:val="30"/>
              </w:rPr>
              <w:t xml:space="preserve">54,039.02 </w:t>
            </w:r>
          </w:p>
        </w:tc>
        <w:tc>
          <w:tcPr>
            <w:tcW w:w="238" w:type="dxa"/>
          </w:tcPr>
          <w:p w14:paraId="002875CC" w14:textId="77777777" w:rsidR="0060514F" w:rsidRPr="00375B32" w:rsidRDefault="0060514F" w:rsidP="0060514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B3BD533" w14:textId="77777777" w:rsidR="0060514F" w:rsidRPr="00375B32" w:rsidRDefault="0060514F" w:rsidP="0060514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60,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589.68</w:t>
            </w:r>
          </w:p>
        </w:tc>
      </w:tr>
      <w:tr w:rsidR="004B6CBA" w:rsidRPr="00375B32" w14:paraId="651A6E0B" w14:textId="77777777" w:rsidTr="000928AE">
        <w:trPr>
          <w:trHeight w:val="347"/>
        </w:trPr>
        <w:tc>
          <w:tcPr>
            <w:tcW w:w="4952" w:type="dxa"/>
            <w:shd w:val="clear" w:color="auto" w:fill="auto"/>
          </w:tcPr>
          <w:p w14:paraId="00ECEDB8" w14:textId="77777777" w:rsidR="004B6CBA" w:rsidRDefault="004B6CBA" w:rsidP="004B6CBA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5C6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84B3E" w14:textId="77777777" w:rsidR="004B6CBA" w:rsidRDefault="002B0287" w:rsidP="004B6CB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81B411F" w14:textId="77777777" w:rsidR="004B6CBA" w:rsidRDefault="004B6CBA" w:rsidP="004B6CBA">
            <w:pPr>
              <w:widowControl w:val="0"/>
              <w:spacing w:before="6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789E1F0F" w14:textId="77777777" w:rsidR="004B6CBA" w:rsidRDefault="004B6CBA" w:rsidP="004B6CB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(1,9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0928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288.00</w:t>
            </w:r>
            <w:r w:rsidRPr="000928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6CBA" w:rsidRPr="00375B32" w14:paraId="5D81AE56" w14:textId="77777777" w:rsidTr="000928AE">
        <w:trPr>
          <w:trHeight w:val="347"/>
        </w:trPr>
        <w:tc>
          <w:tcPr>
            <w:tcW w:w="4952" w:type="dxa"/>
            <w:shd w:val="clear" w:color="auto" w:fill="auto"/>
          </w:tcPr>
          <w:p w14:paraId="41FC95E8" w14:textId="77777777" w:rsidR="004B6CBA" w:rsidRPr="00A11D1E" w:rsidRDefault="004B6CBA" w:rsidP="004B6CB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0FAD11" w14:textId="77777777" w:rsidR="004B6CBA" w:rsidRPr="0060514F" w:rsidRDefault="0060514F" w:rsidP="0060514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51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465,233.97 </w:t>
            </w:r>
          </w:p>
        </w:tc>
        <w:tc>
          <w:tcPr>
            <w:tcW w:w="238" w:type="dxa"/>
          </w:tcPr>
          <w:p w14:paraId="7E6F1919" w14:textId="77777777" w:rsidR="004B6CBA" w:rsidRPr="000928AE" w:rsidRDefault="004B6CBA" w:rsidP="004B6CB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22CF91" w14:textId="77777777" w:rsidR="004B6CBA" w:rsidRPr="000928AE" w:rsidRDefault="004B6CBA" w:rsidP="004B6CB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8AE">
              <w:rPr>
                <w:rFonts w:ascii="Angsana New" w:hAnsi="Angsana New"/>
                <w:b/>
                <w:bCs/>
                <w:sz w:val="30"/>
                <w:szCs w:val="30"/>
              </w:rPr>
              <w:t>(1,6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</w:t>
            </w:r>
            <w:r w:rsidRPr="000928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253.76</w:t>
            </w:r>
            <w:r w:rsidRPr="000928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50A11" w:rsidRPr="00375B32" w14:paraId="5686C9A5" w14:textId="77777777" w:rsidTr="000928AE">
        <w:trPr>
          <w:trHeight w:val="347"/>
        </w:trPr>
        <w:tc>
          <w:tcPr>
            <w:tcW w:w="4952" w:type="dxa"/>
            <w:shd w:val="clear" w:color="auto" w:fill="auto"/>
          </w:tcPr>
          <w:p w14:paraId="530A1014" w14:textId="77777777" w:rsidR="00650A11" w:rsidRPr="00650A11" w:rsidRDefault="00650A11" w:rsidP="002620D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2620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17AC40" w14:textId="77777777" w:rsidR="00650A11" w:rsidRPr="007E0598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B37FD0C" w14:textId="77777777" w:rsidR="00650A11" w:rsidRPr="00A11D1E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DF3A17C" w14:textId="77777777" w:rsidR="00650A11" w:rsidRPr="00B754D9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39" w:rsidRPr="00375B32" w14:paraId="463E79C9" w14:textId="77777777" w:rsidTr="000928AE">
        <w:tc>
          <w:tcPr>
            <w:tcW w:w="4952" w:type="dxa"/>
            <w:shd w:val="clear" w:color="auto" w:fill="auto"/>
          </w:tcPr>
          <w:p w14:paraId="0BF2903E" w14:textId="77777777" w:rsidR="00D01039" w:rsidRPr="00375B32" w:rsidRDefault="00D01039" w:rsidP="00D01039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39" w:type="dxa"/>
            <w:shd w:val="clear" w:color="auto" w:fill="auto"/>
          </w:tcPr>
          <w:p w14:paraId="73945112" w14:textId="77777777" w:rsidR="00D01039" w:rsidRPr="00C05C65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BF7025F" w14:textId="77777777" w:rsidR="00D01039" w:rsidRPr="00375B32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22C077" w14:textId="77777777" w:rsidR="00D01039" w:rsidRPr="00C05C65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8AE" w:rsidRPr="00375B32" w14:paraId="4D570F07" w14:textId="77777777" w:rsidTr="002442CB">
        <w:tc>
          <w:tcPr>
            <w:tcW w:w="4952" w:type="dxa"/>
            <w:shd w:val="clear" w:color="auto" w:fill="auto"/>
          </w:tcPr>
          <w:p w14:paraId="65D2E4DD" w14:textId="77777777" w:rsidR="000928AE" w:rsidRPr="00375B32" w:rsidRDefault="000928AE" w:rsidP="000928AE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375B32">
              <w:rPr>
                <w:rFonts w:ascii="Angsana New" w:hAnsi="Angsana New"/>
                <w:sz w:val="30"/>
                <w:szCs w:val="30"/>
              </w:rPr>
              <w:t>1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6CB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66A2F21C" w14:textId="77777777"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42F17BB" w14:textId="77777777"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DAE2890" w14:textId="77777777" w:rsidR="000928AE" w:rsidRPr="00375B32" w:rsidRDefault="001B3A2C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A2C">
              <w:rPr>
                <w:rFonts w:ascii="Angsana New" w:hAnsi="Angsana New"/>
                <w:sz w:val="30"/>
                <w:szCs w:val="30"/>
              </w:rPr>
              <w:t>11,238,216.00</w:t>
            </w:r>
          </w:p>
        </w:tc>
      </w:tr>
      <w:tr w:rsidR="0063553E" w:rsidRPr="00375B32" w14:paraId="7464176A" w14:textId="77777777" w:rsidTr="002442CB">
        <w:tc>
          <w:tcPr>
            <w:tcW w:w="4952" w:type="dxa"/>
            <w:shd w:val="clear" w:color="auto" w:fill="auto"/>
          </w:tcPr>
          <w:p w14:paraId="1FE85CFB" w14:textId="77777777" w:rsidR="0063553E" w:rsidRPr="00375B32" w:rsidRDefault="0063553E" w:rsidP="0063553E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39" w:type="dxa"/>
            <w:shd w:val="clear" w:color="auto" w:fill="auto"/>
            <w:vAlign w:val="bottom"/>
          </w:tcPr>
          <w:p w14:paraId="3043D011" w14:textId="77777777" w:rsidR="0063553E" w:rsidRPr="00375B32" w:rsidRDefault="0063553E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91EF92" w14:textId="77777777" w:rsidR="0063553E" w:rsidRPr="00375B32" w:rsidRDefault="0063553E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DA0943F" w14:textId="77777777" w:rsidR="0063553E" w:rsidRPr="00375B32" w:rsidRDefault="0063553E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53E">
              <w:rPr>
                <w:rFonts w:ascii="Angsana New" w:hAnsi="Angsana New"/>
                <w:sz w:val="30"/>
                <w:szCs w:val="30"/>
              </w:rPr>
              <w:t xml:space="preserve">411,194.95 </w:t>
            </w:r>
          </w:p>
        </w:tc>
      </w:tr>
      <w:tr w:rsidR="0063553E" w:rsidRPr="00375B32" w14:paraId="2A2920C1" w14:textId="77777777" w:rsidTr="0060514F">
        <w:tc>
          <w:tcPr>
            <w:tcW w:w="4952" w:type="dxa"/>
            <w:shd w:val="clear" w:color="auto" w:fill="auto"/>
          </w:tcPr>
          <w:p w14:paraId="3EE3383E" w14:textId="77777777" w:rsidR="0063553E" w:rsidRPr="00375B32" w:rsidRDefault="0063553E" w:rsidP="0063553E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39" w:type="dxa"/>
            <w:shd w:val="clear" w:color="auto" w:fill="auto"/>
            <w:vAlign w:val="bottom"/>
          </w:tcPr>
          <w:p w14:paraId="2DF16A62" w14:textId="77777777" w:rsidR="0063553E" w:rsidRPr="00375B32" w:rsidRDefault="0063553E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8AEC7F" w14:textId="77777777" w:rsidR="0063553E" w:rsidRPr="00375B32" w:rsidRDefault="0063553E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99F9522" w14:textId="77777777" w:rsidR="0063553E" w:rsidRPr="00375B32" w:rsidRDefault="0063553E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53E">
              <w:rPr>
                <w:rFonts w:ascii="Angsana New" w:hAnsi="Angsana New"/>
                <w:sz w:val="30"/>
                <w:szCs w:val="30"/>
              </w:rPr>
              <w:t xml:space="preserve">54,039.02 </w:t>
            </w:r>
          </w:p>
        </w:tc>
      </w:tr>
      <w:tr w:rsidR="000928AE" w:rsidRPr="00512829" w14:paraId="3C160EF0" w14:textId="77777777" w:rsidTr="000928AE">
        <w:tc>
          <w:tcPr>
            <w:tcW w:w="4952" w:type="dxa"/>
            <w:shd w:val="clear" w:color="auto" w:fill="auto"/>
          </w:tcPr>
          <w:p w14:paraId="06DA5912" w14:textId="77777777" w:rsidR="000928AE" w:rsidRPr="00A11D1E" w:rsidRDefault="000928AE" w:rsidP="000928AE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4B6C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0197A990" w14:textId="77777777" w:rsidR="000928AE" w:rsidRPr="00A11D1E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2509842" w14:textId="77777777" w:rsidR="000928AE" w:rsidRPr="00A11D1E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EDF67D" w14:textId="77777777" w:rsidR="000928AE" w:rsidRPr="0060514F" w:rsidRDefault="0063553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6355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5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703</w:t>
            </w:r>
            <w:r w:rsidRPr="006355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5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449.97</w:t>
            </w:r>
          </w:p>
        </w:tc>
      </w:tr>
    </w:tbl>
    <w:p w14:paraId="3547D02D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1F0A10A9" w14:textId="77777777" w:rsidR="000C30D0" w:rsidRDefault="000C30D0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tbl>
      <w:tblPr>
        <w:tblW w:w="891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952"/>
        <w:gridCol w:w="1841"/>
        <w:gridCol w:w="236"/>
        <w:gridCol w:w="1890"/>
      </w:tblGrid>
      <w:tr w:rsidR="005D26DC" w:rsidRPr="00375B32" w14:paraId="34BB24DF" w14:textId="77777777" w:rsidTr="00AD3871">
        <w:tc>
          <w:tcPr>
            <w:tcW w:w="4952" w:type="dxa"/>
            <w:vAlign w:val="bottom"/>
          </w:tcPr>
          <w:p w14:paraId="602DF3B7" w14:textId="77777777" w:rsidR="005D26DC" w:rsidRPr="00375B32" w:rsidRDefault="005D26DC" w:rsidP="00AD3871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67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DEBA8E4" w14:textId="77777777"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proofErr w:type="gramStart"/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</w:t>
            </w:r>
            <w:proofErr w:type="gramEnd"/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D26DC" w:rsidRPr="00375B32" w14:paraId="1DF44470" w14:textId="77777777" w:rsidTr="00AD3871">
        <w:tc>
          <w:tcPr>
            <w:tcW w:w="4952" w:type="dxa"/>
            <w:vAlign w:val="bottom"/>
          </w:tcPr>
          <w:p w14:paraId="0A824406" w14:textId="77777777" w:rsidR="005D26DC" w:rsidRPr="00375B32" w:rsidRDefault="005D26DC" w:rsidP="00AD3871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67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427858D2" w14:textId="77777777" w:rsidR="005D26DC" w:rsidRPr="00375B32" w:rsidRDefault="005D26DC" w:rsidP="00AD3871">
            <w:pPr>
              <w:widowControl w:val="0"/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14:paraId="4406F4BE" w14:textId="77777777" w:rsidTr="00AD3871">
        <w:tc>
          <w:tcPr>
            <w:tcW w:w="4952" w:type="dxa"/>
            <w:vAlign w:val="bottom"/>
          </w:tcPr>
          <w:p w14:paraId="3EF22F7D" w14:textId="77777777" w:rsidR="005D26DC" w:rsidRPr="00375B32" w:rsidRDefault="005D26DC" w:rsidP="00AD3871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14AE17" w14:textId="77777777" w:rsidR="005D26DC" w:rsidRPr="00645FA4" w:rsidRDefault="005D26D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</w:t>
            </w:r>
            <w:r w:rsidR="001B3A2C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67A6D5" w14:textId="77777777" w:rsidR="005D26DC" w:rsidRPr="00512829" w:rsidRDefault="005D26D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782A98" w14:textId="77777777" w:rsidR="005D26DC" w:rsidRPr="00512829" w:rsidRDefault="005D26D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</w:t>
            </w:r>
            <w:r w:rsidR="001B3A2C">
              <w:rPr>
                <w:rFonts w:hint="cs"/>
                <w:sz w:val="30"/>
                <w:szCs w:val="30"/>
                <w:cs/>
              </w:rPr>
              <w:t>2</w:t>
            </w:r>
          </w:p>
        </w:tc>
      </w:tr>
      <w:tr w:rsidR="001B3A2C" w:rsidRPr="00375B32" w14:paraId="47F2DBE3" w14:textId="77777777" w:rsidTr="00AD3871">
        <w:trPr>
          <w:trHeight w:val="347"/>
        </w:trPr>
        <w:tc>
          <w:tcPr>
            <w:tcW w:w="4952" w:type="dxa"/>
            <w:shd w:val="clear" w:color="auto" w:fill="auto"/>
          </w:tcPr>
          <w:p w14:paraId="59E7E999" w14:textId="77777777" w:rsidR="001B3A2C" w:rsidRPr="00375B32" w:rsidRDefault="001B3A2C" w:rsidP="001B3A2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984D9" w14:textId="77777777" w:rsidR="001B3A2C" w:rsidRPr="00806C28" w:rsidRDefault="0063553E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53E">
              <w:rPr>
                <w:rFonts w:ascii="Angsana New" w:hAnsi="Angsana New"/>
                <w:sz w:val="30"/>
                <w:szCs w:val="30"/>
                <w:cs/>
                <w:lang w:val="en-US"/>
              </w:rPr>
              <w:t>407</w:t>
            </w:r>
            <w:r w:rsidRPr="006355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553E">
              <w:rPr>
                <w:rFonts w:ascii="Angsana New" w:hAnsi="Angsana New"/>
                <w:sz w:val="30"/>
                <w:szCs w:val="30"/>
                <w:cs/>
                <w:lang w:val="en-US"/>
              </w:rPr>
              <w:t>043.22</w:t>
            </w:r>
          </w:p>
        </w:tc>
        <w:tc>
          <w:tcPr>
            <w:tcW w:w="236" w:type="dxa"/>
          </w:tcPr>
          <w:p w14:paraId="6F6A52BE" w14:textId="77777777" w:rsidR="001B3A2C" w:rsidRPr="00375B32" w:rsidRDefault="001B3A2C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CF54207" w14:textId="77777777" w:rsidR="001B3A2C" w:rsidRPr="00806C28" w:rsidRDefault="001B3A2C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230,567.06</w:t>
            </w:r>
          </w:p>
        </w:tc>
      </w:tr>
      <w:tr w:rsidR="001B3A2C" w:rsidRPr="00375B32" w14:paraId="42A1F958" w14:textId="77777777" w:rsidTr="00AD3871">
        <w:trPr>
          <w:trHeight w:val="347"/>
        </w:trPr>
        <w:tc>
          <w:tcPr>
            <w:tcW w:w="4952" w:type="dxa"/>
            <w:shd w:val="clear" w:color="auto" w:fill="auto"/>
          </w:tcPr>
          <w:p w14:paraId="4AEA6908" w14:textId="77777777" w:rsidR="001B3A2C" w:rsidRPr="00375B32" w:rsidRDefault="001B3A2C" w:rsidP="001B3A2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CC4262" w14:textId="77777777" w:rsidR="001B3A2C" w:rsidRPr="00375B32" w:rsidRDefault="0063553E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53E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63553E">
              <w:rPr>
                <w:rFonts w:ascii="Angsana New" w:hAnsi="Angsana New"/>
                <w:sz w:val="30"/>
                <w:szCs w:val="30"/>
              </w:rPr>
              <w:t>,</w:t>
            </w:r>
            <w:r w:rsidRPr="0063553E">
              <w:rPr>
                <w:rFonts w:ascii="Angsana New" w:hAnsi="Angsana New"/>
                <w:sz w:val="30"/>
                <w:szCs w:val="30"/>
                <w:cs/>
              </w:rPr>
              <w:t>458.01</w:t>
            </w:r>
          </w:p>
        </w:tc>
        <w:tc>
          <w:tcPr>
            <w:tcW w:w="236" w:type="dxa"/>
          </w:tcPr>
          <w:p w14:paraId="401B6159" w14:textId="77777777" w:rsidR="001B3A2C" w:rsidRPr="00375B32" w:rsidRDefault="001B3A2C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75727290" w14:textId="77777777" w:rsidR="001B3A2C" w:rsidRPr="00375B32" w:rsidRDefault="001B3A2C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60,259.42</w:t>
            </w:r>
          </w:p>
        </w:tc>
      </w:tr>
      <w:tr w:rsidR="001B3A2C" w:rsidRPr="00375B32" w14:paraId="0FAA0B46" w14:textId="77777777" w:rsidTr="00AD3871">
        <w:trPr>
          <w:trHeight w:val="347"/>
        </w:trPr>
        <w:tc>
          <w:tcPr>
            <w:tcW w:w="4952" w:type="dxa"/>
            <w:shd w:val="clear" w:color="auto" w:fill="auto"/>
          </w:tcPr>
          <w:p w14:paraId="5AE788B2" w14:textId="77777777" w:rsidR="001B3A2C" w:rsidRDefault="001B3A2C" w:rsidP="001B3A2C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5C6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40BCC" w14:textId="77777777" w:rsidR="001B3A2C" w:rsidRDefault="0063553E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1F589F9" w14:textId="77777777" w:rsidR="001B3A2C" w:rsidRDefault="001B3A2C" w:rsidP="001B3A2C">
            <w:pPr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3BAC87B" w14:textId="77777777" w:rsidR="001B3A2C" w:rsidRDefault="001B3A2C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(1,905,116.00)</w:t>
            </w:r>
          </w:p>
        </w:tc>
      </w:tr>
      <w:tr w:rsidR="001B3A2C" w:rsidRPr="00375B32" w14:paraId="22043688" w14:textId="77777777" w:rsidTr="00AD3871">
        <w:trPr>
          <w:trHeight w:val="347"/>
        </w:trPr>
        <w:tc>
          <w:tcPr>
            <w:tcW w:w="4952" w:type="dxa"/>
            <w:shd w:val="clear" w:color="auto" w:fill="auto"/>
          </w:tcPr>
          <w:p w14:paraId="097F4830" w14:textId="77777777" w:rsidR="001B3A2C" w:rsidRPr="00A11D1E" w:rsidRDefault="001B3A2C" w:rsidP="001B3A2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00FF0C" w14:textId="77777777" w:rsidR="001B3A2C" w:rsidRPr="00A11D1E" w:rsidRDefault="0063553E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460</w:t>
            </w:r>
            <w:r w:rsidRPr="006355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5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501.23</w:t>
            </w:r>
          </w:p>
        </w:tc>
        <w:tc>
          <w:tcPr>
            <w:tcW w:w="236" w:type="dxa"/>
          </w:tcPr>
          <w:p w14:paraId="0845769C" w14:textId="77777777" w:rsidR="001B3A2C" w:rsidRPr="00A11D1E" w:rsidRDefault="001B3A2C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E3ECE6" w14:textId="77777777" w:rsidR="001B3A2C" w:rsidRPr="00A11D1E" w:rsidRDefault="001B3A2C" w:rsidP="001B3A2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23D7D">
              <w:rPr>
                <w:rFonts w:ascii="Angsana New" w:hAnsi="Angsana New"/>
                <w:b/>
                <w:bCs/>
                <w:sz w:val="30"/>
                <w:szCs w:val="30"/>
              </w:rPr>
              <w:t>1,614,289.52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D26DC" w:rsidRPr="00375B32" w14:paraId="57E8E304" w14:textId="77777777" w:rsidTr="00AD3871">
        <w:trPr>
          <w:trHeight w:val="347"/>
        </w:trPr>
        <w:tc>
          <w:tcPr>
            <w:tcW w:w="4952" w:type="dxa"/>
            <w:shd w:val="clear" w:color="auto" w:fill="auto"/>
          </w:tcPr>
          <w:p w14:paraId="16ACC65E" w14:textId="77777777" w:rsidR="005D26DC" w:rsidRPr="00650A11" w:rsidRDefault="005D26DC" w:rsidP="00AD387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B3A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42B825" w14:textId="77777777" w:rsidR="005D26DC" w:rsidRPr="007E0598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F65E5" w14:textId="77777777" w:rsidR="005D26DC" w:rsidRPr="00A11D1E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1514BED0" w14:textId="77777777" w:rsidR="005D26DC" w:rsidRPr="00B754D9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D26DC" w:rsidRPr="00375B32" w14:paraId="5C2E48CA" w14:textId="77777777" w:rsidTr="00AD3871">
        <w:tc>
          <w:tcPr>
            <w:tcW w:w="4952" w:type="dxa"/>
            <w:shd w:val="clear" w:color="auto" w:fill="auto"/>
          </w:tcPr>
          <w:p w14:paraId="1C59E5CD" w14:textId="77777777" w:rsidR="005D26DC" w:rsidRPr="00375B32" w:rsidRDefault="005D26DC" w:rsidP="00AD3871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41" w:type="dxa"/>
            <w:shd w:val="clear" w:color="auto" w:fill="auto"/>
          </w:tcPr>
          <w:p w14:paraId="3FD198AE" w14:textId="77777777" w:rsidR="005D26DC" w:rsidRPr="00C05C65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DB0F52" w14:textId="77777777"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E79AE5" w14:textId="77777777" w:rsidR="005D26DC" w:rsidRPr="00C05C65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6DC" w:rsidRPr="00375B32" w14:paraId="61450212" w14:textId="77777777" w:rsidTr="00AD3871">
        <w:tc>
          <w:tcPr>
            <w:tcW w:w="4952" w:type="dxa"/>
            <w:shd w:val="clear" w:color="auto" w:fill="auto"/>
          </w:tcPr>
          <w:p w14:paraId="76AB4220" w14:textId="77777777" w:rsidR="005D26DC" w:rsidRPr="00375B32" w:rsidRDefault="005D26DC" w:rsidP="00AD3871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375B32">
              <w:rPr>
                <w:rFonts w:ascii="Angsana New" w:hAnsi="Angsana New"/>
                <w:sz w:val="30"/>
                <w:szCs w:val="30"/>
              </w:rPr>
              <w:t>1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3A2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314B02D" w14:textId="77777777"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B76D36" w14:textId="77777777"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6E599AA" w14:textId="77777777" w:rsidR="005D26DC" w:rsidRPr="00375B32" w:rsidRDefault="00023B68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3B68">
              <w:rPr>
                <w:rFonts w:ascii="Angsana New" w:hAnsi="Angsana New"/>
                <w:sz w:val="30"/>
                <w:szCs w:val="30"/>
              </w:rPr>
              <w:t>11,124,141.00</w:t>
            </w:r>
          </w:p>
        </w:tc>
      </w:tr>
      <w:tr w:rsidR="00023D7D" w:rsidRPr="00375B32" w14:paraId="24675A36" w14:textId="77777777" w:rsidTr="00AD3871">
        <w:tc>
          <w:tcPr>
            <w:tcW w:w="4952" w:type="dxa"/>
            <w:shd w:val="clear" w:color="auto" w:fill="auto"/>
          </w:tcPr>
          <w:p w14:paraId="2F6D5B5C" w14:textId="77777777" w:rsidR="00023D7D" w:rsidRPr="00375B32" w:rsidRDefault="00023D7D" w:rsidP="00023D7D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156A4B4" w14:textId="77777777"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93D6B" w14:textId="77777777"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BB61C45" w14:textId="77777777" w:rsidR="00023D7D" w:rsidRPr="00375B32" w:rsidRDefault="0063553E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53E">
              <w:rPr>
                <w:rFonts w:ascii="Angsana New" w:hAnsi="Angsana New"/>
                <w:sz w:val="30"/>
                <w:szCs w:val="30"/>
                <w:cs/>
              </w:rPr>
              <w:t>407</w:t>
            </w:r>
            <w:r w:rsidRPr="0063553E">
              <w:rPr>
                <w:rFonts w:ascii="Angsana New" w:hAnsi="Angsana New"/>
                <w:sz w:val="30"/>
                <w:szCs w:val="30"/>
              </w:rPr>
              <w:t>,</w:t>
            </w:r>
            <w:r w:rsidRPr="0063553E">
              <w:rPr>
                <w:rFonts w:ascii="Angsana New" w:hAnsi="Angsana New"/>
                <w:sz w:val="30"/>
                <w:szCs w:val="30"/>
                <w:cs/>
              </w:rPr>
              <w:t>043.22</w:t>
            </w:r>
          </w:p>
        </w:tc>
      </w:tr>
      <w:tr w:rsidR="00023D7D" w:rsidRPr="00375B32" w14:paraId="5895EF27" w14:textId="77777777" w:rsidTr="0060514F">
        <w:tc>
          <w:tcPr>
            <w:tcW w:w="4952" w:type="dxa"/>
            <w:shd w:val="clear" w:color="auto" w:fill="auto"/>
          </w:tcPr>
          <w:p w14:paraId="2BFC869C" w14:textId="77777777" w:rsidR="00023D7D" w:rsidRPr="00375B32" w:rsidRDefault="00023D7D" w:rsidP="00023D7D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1C4E2F8" w14:textId="77777777"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404D5" w14:textId="77777777"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17A36D2" w14:textId="77777777" w:rsidR="00023D7D" w:rsidRPr="00375B32" w:rsidRDefault="0063553E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53E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63553E">
              <w:rPr>
                <w:rFonts w:ascii="Angsana New" w:hAnsi="Angsana New"/>
                <w:sz w:val="30"/>
                <w:szCs w:val="30"/>
              </w:rPr>
              <w:t>,</w:t>
            </w:r>
            <w:r w:rsidRPr="0063553E">
              <w:rPr>
                <w:rFonts w:ascii="Angsana New" w:hAnsi="Angsana New"/>
                <w:sz w:val="30"/>
                <w:szCs w:val="30"/>
                <w:cs/>
              </w:rPr>
              <w:t>458.01</w:t>
            </w:r>
          </w:p>
        </w:tc>
      </w:tr>
      <w:tr w:rsidR="005D26DC" w:rsidRPr="00512829" w14:paraId="66C019C5" w14:textId="77777777" w:rsidTr="00023D7D">
        <w:trPr>
          <w:trHeight w:val="424"/>
        </w:trPr>
        <w:tc>
          <w:tcPr>
            <w:tcW w:w="4952" w:type="dxa"/>
            <w:shd w:val="clear" w:color="auto" w:fill="auto"/>
          </w:tcPr>
          <w:p w14:paraId="0B049558" w14:textId="77777777" w:rsidR="005D26DC" w:rsidRPr="00A11D1E" w:rsidRDefault="005D26DC" w:rsidP="005D26DC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B3A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9E21335" w14:textId="77777777" w:rsidR="005D26DC" w:rsidRPr="00A11D1E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7A19D" w14:textId="77777777" w:rsidR="005D26DC" w:rsidRPr="00A11D1E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CFB0D8" w14:textId="77777777" w:rsidR="005D26DC" w:rsidRPr="00A11D1E" w:rsidRDefault="0060514F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5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6051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05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584</w:t>
            </w:r>
            <w:r w:rsidRPr="006051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05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642.23</w:t>
            </w:r>
          </w:p>
        </w:tc>
      </w:tr>
    </w:tbl>
    <w:p w14:paraId="72A994F6" w14:textId="77777777" w:rsidR="005D26DC" w:rsidRPr="00466E81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EC48339" w14:textId="77777777" w:rsidR="000C30D0" w:rsidRDefault="000C30D0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3EB043E" w14:textId="77777777" w:rsidR="000C30D0" w:rsidRDefault="000C30D0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A0E6C9A" w14:textId="77777777" w:rsidR="000C30D0" w:rsidRDefault="000C30D0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66944FC" w14:textId="77777777" w:rsidR="000C30D0" w:rsidRDefault="000C30D0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F8846BF" w14:textId="77777777" w:rsidR="000C30D0" w:rsidRDefault="000C30D0" w:rsidP="000C30D0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A0EE700" w14:textId="77777777" w:rsidR="00466E81" w:rsidRPr="00466E81" w:rsidRDefault="00466E81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66E81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55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4410"/>
        <w:gridCol w:w="1920"/>
        <w:gridCol w:w="242"/>
        <w:gridCol w:w="1978"/>
      </w:tblGrid>
      <w:tr w:rsidR="005D26DC" w:rsidRPr="00375B32" w14:paraId="60061F1F" w14:textId="77777777" w:rsidTr="000C30D0">
        <w:tc>
          <w:tcPr>
            <w:tcW w:w="4410" w:type="dxa"/>
          </w:tcPr>
          <w:p w14:paraId="68C0CE21" w14:textId="77777777" w:rsidR="005D26DC" w:rsidRPr="00375B32" w:rsidRDefault="005D26DC" w:rsidP="00C05C65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B0ADBE" w14:textId="77777777" w:rsidR="005D26DC" w:rsidRPr="00C05C65" w:rsidRDefault="005D26DC" w:rsidP="00C05C6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14:paraId="24966E82" w14:textId="77777777" w:rsidTr="000C30D0">
        <w:tc>
          <w:tcPr>
            <w:tcW w:w="4410" w:type="dxa"/>
          </w:tcPr>
          <w:p w14:paraId="65E4E4F1" w14:textId="77777777" w:rsidR="005D26DC" w:rsidRPr="00375B32" w:rsidRDefault="005D26DC" w:rsidP="005D26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FD4FC" w14:textId="77777777" w:rsidR="005D26DC" w:rsidRPr="00375B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023B6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5B0A7C72" w14:textId="77777777" w:rsidR="005D26DC" w:rsidRPr="008936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50465" w14:textId="77777777" w:rsidR="005D26DC" w:rsidRPr="00C05C65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023B6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23B68" w:rsidRPr="00375B32" w14:paraId="18ECF471" w14:textId="77777777" w:rsidTr="000C30D0">
        <w:tc>
          <w:tcPr>
            <w:tcW w:w="4410" w:type="dxa"/>
          </w:tcPr>
          <w:p w14:paraId="3A1A4692" w14:textId="77777777" w:rsidR="00023B68" w:rsidRPr="00375B32" w:rsidRDefault="00023B68" w:rsidP="00023B6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</w:tcPr>
          <w:p w14:paraId="1D12249C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2" w:type="dxa"/>
            <w:shd w:val="clear" w:color="auto" w:fill="auto"/>
          </w:tcPr>
          <w:p w14:paraId="5C1338C8" w14:textId="77777777" w:rsidR="00023B68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</w:tcPr>
          <w:p w14:paraId="68762EC4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023B68" w:rsidRPr="00375B32" w14:paraId="117E2775" w14:textId="77777777" w:rsidTr="000C30D0">
        <w:tc>
          <w:tcPr>
            <w:tcW w:w="4410" w:type="dxa"/>
          </w:tcPr>
          <w:p w14:paraId="556A415B" w14:textId="77777777" w:rsidR="00023B68" w:rsidRPr="00375B32" w:rsidRDefault="00023B68" w:rsidP="00023B6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20" w:type="dxa"/>
            <w:shd w:val="clear" w:color="auto" w:fill="auto"/>
          </w:tcPr>
          <w:p w14:paraId="685A23A3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 xml:space="preserve"> – 2.16</w:t>
            </w:r>
          </w:p>
        </w:tc>
        <w:tc>
          <w:tcPr>
            <w:tcW w:w="242" w:type="dxa"/>
            <w:shd w:val="clear" w:color="auto" w:fill="auto"/>
          </w:tcPr>
          <w:p w14:paraId="65160D6A" w14:textId="77777777" w:rsidR="00023B68" w:rsidRPr="002B05DD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1A0D7640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 xml:space="preserve"> – 2.16</w:t>
            </w:r>
          </w:p>
        </w:tc>
      </w:tr>
      <w:tr w:rsidR="00023B68" w:rsidRPr="00375B32" w14:paraId="4EB1CFCA" w14:textId="77777777" w:rsidTr="000C30D0">
        <w:tc>
          <w:tcPr>
            <w:tcW w:w="4410" w:type="dxa"/>
          </w:tcPr>
          <w:p w14:paraId="2FBC5B71" w14:textId="77777777" w:rsidR="00023B68" w:rsidRPr="00375B32" w:rsidRDefault="00023B68" w:rsidP="00023B6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920" w:type="dxa"/>
            <w:shd w:val="clear" w:color="auto" w:fill="auto"/>
          </w:tcPr>
          <w:p w14:paraId="680CD0C5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E3147">
              <w:rPr>
                <w:rFonts w:ascii="Angsana New" w:hAnsi="Angsana New"/>
                <w:sz w:val="30"/>
                <w:szCs w:val="30"/>
              </w:rPr>
              <w:t>6.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42" w:type="dxa"/>
            <w:shd w:val="clear" w:color="auto" w:fill="auto"/>
          </w:tcPr>
          <w:p w14:paraId="4EB203C9" w14:textId="77777777" w:rsidR="00023B68" w:rsidRPr="002B05DD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1E481747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E3147">
              <w:rPr>
                <w:rFonts w:ascii="Angsana New" w:hAnsi="Angsana New"/>
                <w:sz w:val="30"/>
                <w:szCs w:val="30"/>
              </w:rPr>
              <w:t>6.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023B68" w:rsidRPr="00375B32" w14:paraId="5411A418" w14:textId="77777777" w:rsidTr="000C30D0">
        <w:tc>
          <w:tcPr>
            <w:tcW w:w="4410" w:type="dxa"/>
          </w:tcPr>
          <w:p w14:paraId="167D5FC9" w14:textId="77777777" w:rsidR="00023B68" w:rsidRPr="00375B32" w:rsidRDefault="00023B68" w:rsidP="00023B6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20" w:type="dxa"/>
            <w:shd w:val="clear" w:color="auto" w:fill="auto"/>
          </w:tcPr>
          <w:p w14:paraId="62D06EF8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E3147">
              <w:rPr>
                <w:rFonts w:ascii="Angsana New" w:hAnsi="Angsana New"/>
                <w:sz w:val="30"/>
                <w:szCs w:val="30"/>
              </w:rPr>
              <w:t>0 – 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14:paraId="713E0ED6" w14:textId="77777777" w:rsidR="00023B68" w:rsidRPr="002B05DD" w:rsidRDefault="00023B68" w:rsidP="00023B68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4CC1369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E3147">
              <w:rPr>
                <w:rFonts w:ascii="Angsana New" w:hAnsi="Angsana New"/>
                <w:sz w:val="30"/>
                <w:szCs w:val="30"/>
              </w:rPr>
              <w:t>0 – 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23B68" w:rsidRPr="00D933BE" w14:paraId="1FC2FED6" w14:textId="77777777" w:rsidTr="000C30D0">
        <w:tc>
          <w:tcPr>
            <w:tcW w:w="4410" w:type="dxa"/>
          </w:tcPr>
          <w:p w14:paraId="43D11DC9" w14:textId="77777777" w:rsidR="00023B68" w:rsidRPr="00375B32" w:rsidRDefault="00023B68" w:rsidP="00023B6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20" w:type="dxa"/>
            <w:shd w:val="clear" w:color="auto" w:fill="auto"/>
          </w:tcPr>
          <w:p w14:paraId="48708588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E31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2" w:type="dxa"/>
            <w:shd w:val="clear" w:color="auto" w:fill="auto"/>
          </w:tcPr>
          <w:p w14:paraId="1FBF8042" w14:textId="77777777" w:rsidR="00023B68" w:rsidRPr="002B05DD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10A83341" w14:textId="77777777" w:rsidR="00023B68" w:rsidRPr="00743DBE" w:rsidRDefault="00023B68" w:rsidP="00023B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314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E314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16B71064" w14:textId="77777777" w:rsidR="005B5F0B" w:rsidRDefault="005B5F0B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07FC8C19" w14:textId="77777777" w:rsidR="00B16618" w:rsidRPr="0063553E" w:rsidRDefault="007B5AC1" w:rsidP="00E13752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553E">
        <w:rPr>
          <w:rFonts w:ascii="Angsana New" w:hAnsi="Angsana New"/>
          <w:b/>
          <w:bCs/>
          <w:sz w:val="30"/>
          <w:szCs w:val="30"/>
          <w:cs/>
        </w:rPr>
        <w:t>ทุนเรือนหุ้นและส่วนเกินมูลค่าหุ้นสามัญ</w:t>
      </w:r>
    </w:p>
    <w:p w14:paraId="7E973E4B" w14:textId="77777777" w:rsidR="001C4624" w:rsidRPr="000C30D0" w:rsidRDefault="007A57C0" w:rsidP="00B166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7A57C0">
        <w:rPr>
          <w:rFonts w:ascii="Angsana New" w:hAnsi="Angsana New"/>
          <w:sz w:val="30"/>
          <w:szCs w:val="30"/>
          <w:cs/>
          <w:lang w:val="en-US"/>
        </w:rPr>
        <w:t>ประชุมวิสามัญผู้ถือหุ้นครั้งที่ 1/2562 เมื่อวันที่ 5 กุมภาพันธ์ 2562 อนุมัติให้เพิ่มทุนจดทะเบียน จากทุนจดทะเบียนจำนวน 531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936 หุ้น มูลค่าหุ้นละ 100 บาท เป็นเงิน 53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193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600 บาท เพิ่มทุนจดทะเบียนอีกจำนวน 968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064 หุ้น มูลค่าหุ้นละ 100 บาท เป็นเงิน 96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806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400 บาท รวมเป็นทุนจดทะเบียน จำนวน 1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500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000 หุ้น มูลค่าหุ้นละ 100 บาท รวมเป็นเงิน 150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000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000 บาท รับชำระทุนจดทะเบียนครบถ้วนแล้วภายในวันที่ 15 กุมภาพันธ์ 2562</w:t>
      </w:r>
    </w:p>
    <w:p w14:paraId="0B3DD1B0" w14:textId="77777777" w:rsidR="001C4624" w:rsidRPr="000C30D0" w:rsidRDefault="007A57C0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7A57C0">
        <w:rPr>
          <w:rFonts w:ascii="Angsana New" w:hAnsi="Angsana New"/>
          <w:sz w:val="30"/>
          <w:szCs w:val="30"/>
          <w:cs/>
          <w:lang w:val="en-US"/>
        </w:rPr>
        <w:t>ที่ประชุมสามัญผู้ถือหุ้นประจำปี 2562 เมื่อวันที่ 13 มีนาคม 2562 อนุมัติการเปลี่ยนแปลงมูลค่าหุ้นสามัญ จากหุ้นละ 100 บาท เป็นหุ้นละ 0.50 บาท ทำให้จำนวนหุ้นจดทะเบียน เพิ่มขึ้นจำนวน 298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500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000 หุ้น เพิ่มจาก 1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500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000 หุ้น เป็น 300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000</w:t>
      </w:r>
      <w:r w:rsidRPr="007A57C0">
        <w:rPr>
          <w:rFonts w:ascii="Angsana New" w:hAnsi="Angsana New"/>
          <w:sz w:val="30"/>
          <w:szCs w:val="30"/>
          <w:lang w:val="en-US"/>
        </w:rPr>
        <w:t>,</w:t>
      </w:r>
      <w:r w:rsidRPr="007A57C0">
        <w:rPr>
          <w:rFonts w:ascii="Angsana New" w:hAnsi="Angsana New"/>
          <w:sz w:val="30"/>
          <w:szCs w:val="30"/>
          <w:cs/>
          <w:lang w:val="en-US"/>
        </w:rPr>
        <w:t>000 หุ้น ทั้งนี้ จำนวนทุนจดทะเบียนและทุนที่ออกและเรียกชำระแล้วของบริษัทฯ ยังคงเท่าเดิมบริษัทฯได้ดำเนินการจดทะเบียนการเปลี่ยนแปลงดังกล่าวกับกระทรวงพาณิชย์แล้วเมื่อวันที่ 14 มีนาคม 2562</w:t>
      </w:r>
    </w:p>
    <w:p w14:paraId="5DA20BF3" w14:textId="77777777" w:rsidR="001C4624" w:rsidRDefault="001C462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0C30D0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2562 </w:t>
      </w:r>
      <w:r w:rsidRPr="000C30D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13 </w:t>
      </w:r>
      <w:r w:rsidRPr="000C30D0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0C30D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C30D0">
        <w:rPr>
          <w:rFonts w:ascii="Angsana New" w:hAnsi="Angsana New"/>
          <w:sz w:val="30"/>
          <w:szCs w:val="30"/>
          <w:lang w:val="en-US"/>
        </w:rPr>
        <w:t>2562</w:t>
      </w:r>
      <w:r w:rsidRPr="000C30D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C30D0">
        <w:rPr>
          <w:rFonts w:ascii="Angsana New" w:hAnsi="Angsana New" w:hint="cs"/>
          <w:sz w:val="30"/>
          <w:szCs w:val="30"/>
          <w:cs/>
          <w:lang w:val="en-US"/>
        </w:rPr>
        <w:t>อนุมัติให้บริษัทฯ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</w:t>
      </w:r>
      <w:r w:rsidRPr="000C30D0">
        <w:rPr>
          <w:rFonts w:ascii="Angsana New" w:hAnsi="Angsana New"/>
          <w:sz w:val="30"/>
          <w:szCs w:val="30"/>
          <w:cs/>
          <w:lang w:val="en-US"/>
        </w:rPr>
        <w:t>เพิ่มทุนจดทะเบียนเพื่อ</w:t>
      </w:r>
      <w:r w:rsidRPr="000C30D0">
        <w:rPr>
          <w:rFonts w:ascii="Angsana New" w:hAnsi="Angsana New" w:hint="cs"/>
          <w:sz w:val="30"/>
          <w:szCs w:val="30"/>
          <w:cs/>
          <w:lang w:val="en-US"/>
        </w:rPr>
        <w:t xml:space="preserve">รองรับการเสนอขายหุ้นสามัญที่ออกใหม่ต่อประชาชนเป็นครั้งแรก 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(Initial Public Offering)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จากทุนจดทะเบียน</w:t>
      </w:r>
      <w:r w:rsidR="007A57C0">
        <w:rPr>
          <w:rFonts w:ascii="Angsana New" w:hAnsi="Angsana New"/>
          <w:sz w:val="30"/>
          <w:szCs w:val="30"/>
          <w:cs/>
          <w:lang w:val="en-US"/>
        </w:rPr>
        <w:br/>
      </w:r>
      <w:r w:rsidRPr="000C30D0">
        <w:rPr>
          <w:rFonts w:ascii="Angsana New" w:hAnsi="Angsana New"/>
          <w:sz w:val="30"/>
          <w:szCs w:val="30"/>
          <w:lang w:val="en-US"/>
        </w:rPr>
        <w:t xml:space="preserve">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300,000,000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</w:t>
      </w:r>
      <w:r w:rsidR="007A57C0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0C30D0">
        <w:rPr>
          <w:rFonts w:ascii="Angsana New" w:hAnsi="Angsana New"/>
          <w:sz w:val="30"/>
          <w:szCs w:val="30"/>
          <w:cs/>
          <w:lang w:val="en-US"/>
        </w:rPr>
        <w:t>หุ้นละ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รวมเป็นเงิน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150,000,000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</w:t>
      </w:r>
      <w:r w:rsidRPr="000C30D0">
        <w:rPr>
          <w:rFonts w:ascii="Angsana New" w:hAnsi="Angsana New"/>
          <w:sz w:val="30"/>
          <w:szCs w:val="30"/>
          <w:cs/>
          <w:lang w:val="en-US"/>
        </w:rPr>
        <w:t>โดยให้เพิ่มทุนจดทะเบียนของบริษัทอีกจำนวน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130,000,000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</w:t>
      </w:r>
      <w:r w:rsidRPr="000C30D0">
        <w:rPr>
          <w:rFonts w:ascii="Angsana New" w:hAnsi="Angsana New"/>
          <w:sz w:val="30"/>
          <w:szCs w:val="30"/>
          <w:cs/>
          <w:lang w:val="en-US"/>
        </w:rPr>
        <w:t xml:space="preserve">อัตราหุ้นละ 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0.50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บาท รวมเป็นเงิน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65,000,000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</w:t>
      </w:r>
      <w:r w:rsidRPr="000C30D0">
        <w:rPr>
          <w:rFonts w:ascii="Angsana New" w:hAnsi="Angsana New" w:hint="cs"/>
          <w:sz w:val="30"/>
          <w:szCs w:val="30"/>
          <w:cs/>
          <w:lang w:val="en-US"/>
        </w:rPr>
        <w:t xml:space="preserve">รวมเป็นทุนจดทะเบียน จำนวน 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430,000,000 </w:t>
      </w:r>
      <w:r w:rsidRPr="000C30D0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="007A57C0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0C30D0">
        <w:rPr>
          <w:rFonts w:ascii="Angsana New" w:hAnsi="Angsana New"/>
          <w:sz w:val="30"/>
          <w:szCs w:val="30"/>
          <w:cs/>
          <w:lang w:val="en-US"/>
        </w:rPr>
        <w:t>หุ้นละ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บาท เป็นเงิน</w:t>
      </w:r>
      <w:r w:rsidRPr="000C30D0">
        <w:rPr>
          <w:rFonts w:ascii="Angsana New" w:hAnsi="Angsana New"/>
          <w:sz w:val="30"/>
          <w:szCs w:val="30"/>
          <w:lang w:val="en-US"/>
        </w:rPr>
        <w:t xml:space="preserve"> 215,000,000 </w:t>
      </w:r>
      <w:r w:rsidRPr="000C30D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0C30D0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บริษัทฯมีการรับชำระทุนจดทะเบียนของบริษัท</w:t>
      </w:r>
      <w:r w:rsidR="007A57C0">
        <w:rPr>
          <w:rFonts w:ascii="Angsana New" w:hAnsi="Angsana New" w:hint="cs"/>
          <w:sz w:val="30"/>
          <w:szCs w:val="30"/>
          <w:cs/>
          <w:lang w:val="en-US"/>
        </w:rPr>
        <w:t xml:space="preserve"> ครบแล้วเมื่อวันที่ </w:t>
      </w:r>
      <w:r w:rsidR="007A57C0">
        <w:rPr>
          <w:rFonts w:ascii="Angsana New" w:hAnsi="Angsana New"/>
          <w:sz w:val="30"/>
          <w:szCs w:val="30"/>
          <w:lang w:val="en-US"/>
        </w:rPr>
        <w:t>30</w:t>
      </w:r>
      <w:r w:rsidR="007A57C0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="007A57C0">
        <w:rPr>
          <w:rFonts w:ascii="Angsana New" w:hAnsi="Angsana New"/>
          <w:sz w:val="30"/>
          <w:szCs w:val="30"/>
          <w:lang w:val="en-US"/>
        </w:rPr>
        <w:t>2562</w:t>
      </w:r>
    </w:p>
    <w:p w14:paraId="2CB16044" w14:textId="77777777" w:rsidR="00A8454F" w:rsidRPr="0063553E" w:rsidRDefault="00C7442D" w:rsidP="00E13752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553E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63553E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63553E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2BC6D544" w14:textId="77777777" w:rsidR="00A03D23" w:rsidRDefault="00775D8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75D86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กลุ่มบริษัทจะต้องจัดสรรทุนสำรอง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05F04CE6" w14:textId="77777777" w:rsidR="007A57C0" w:rsidRDefault="007A57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EC2DA0F" w14:textId="77777777" w:rsidR="007A57C0" w:rsidRDefault="007A57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4346EBB" w14:textId="77777777" w:rsidR="007A57C0" w:rsidRDefault="007A57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A88CA63" w14:textId="77777777" w:rsidR="00A8454F" w:rsidRPr="00A6604D" w:rsidRDefault="00A8454F" w:rsidP="00E13752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5CC8F242" w14:textId="77777777" w:rsidR="00EB3AA7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</w:p>
    <w:p w14:paraId="2402B3F5" w14:textId="77777777" w:rsidR="00EB3AA7" w:rsidRPr="00E45619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16BE79A6" w14:textId="77777777"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44D9F43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702663">
          <w:footerReference w:type="default" r:id="rId12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50E38B88" w14:textId="77777777" w:rsidR="00FF73FE" w:rsidRPr="00A6604D" w:rsidRDefault="00FF73FE" w:rsidP="00E13752">
      <w:pPr>
        <w:numPr>
          <w:ilvl w:val="0"/>
          <w:numId w:val="31"/>
        </w:numPr>
        <w:tabs>
          <w:tab w:val="left" w:pos="709"/>
          <w:tab w:val="decimal" w:pos="7920"/>
        </w:tabs>
        <w:spacing w:line="240" w:lineRule="atLeast"/>
        <w:ind w:hanging="105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282299" w:rsidRPr="00E64E19" w14:paraId="62C11243" w14:textId="77777777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CB11B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32457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5D4AD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CDE19" w14:textId="77777777" w:rsidR="00282299" w:rsidRPr="00282299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proofErr w:type="gramStart"/>
            <w:r w:rsidRPr="00282299">
              <w:rPr>
                <w:sz w:val="28"/>
                <w:szCs w:val="28"/>
                <w:cs/>
              </w:rPr>
              <w:t>หน่วย:บาท</w:t>
            </w:r>
            <w:proofErr w:type="gramEnd"/>
            <w:r w:rsidRPr="00282299">
              <w:rPr>
                <w:sz w:val="28"/>
                <w:szCs w:val="28"/>
                <w:cs/>
              </w:rPr>
              <w:t>)</w:t>
            </w:r>
          </w:p>
        </w:tc>
      </w:tr>
      <w:tr w:rsidR="00B16618" w:rsidRPr="00E64E19" w14:paraId="7DACE992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827D" w14:textId="77777777" w:rsidR="00B16618" w:rsidRPr="00E64E19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8B4CC" w14:textId="77777777" w:rsidR="00B16618" w:rsidRPr="00282299" w:rsidRDefault="00B16618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82299" w:rsidRPr="00E64E19" w14:paraId="501CB903" w14:textId="77777777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982B8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8B046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F48C4" w14:textId="77777777" w:rsidR="00282299" w:rsidRPr="0028229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7126" w14:textId="77777777" w:rsidR="00282299" w:rsidRPr="00282299" w:rsidRDefault="00282299" w:rsidP="00A2107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282299" w:rsidRPr="00E64E19" w14:paraId="47EBC33B" w14:textId="77777777" w:rsidTr="008B717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28BBE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E832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3767E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59FAF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1FF6" w:rsidRPr="00E64E19" w14:paraId="2A3A40D9" w14:textId="77777777" w:rsidTr="00282299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934A" w14:textId="77777777" w:rsidR="00D31FF6" w:rsidRPr="00E64E19" w:rsidRDefault="00D31FF6" w:rsidP="00D31FF6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84418" w14:textId="77777777" w:rsidR="00D31FF6" w:rsidRPr="00E64E19" w:rsidRDefault="00D31FF6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07C3" w14:textId="77777777" w:rsidR="00D31FF6" w:rsidRPr="00E64E19" w:rsidRDefault="00D31FF6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A2C7" w14:textId="77777777" w:rsidR="00D31FF6" w:rsidRPr="00E64E19" w:rsidRDefault="00D31FF6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06516" w14:textId="77777777" w:rsidR="00D31FF6" w:rsidRPr="00E64E19" w:rsidRDefault="00D31FF6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F10F" w14:textId="77777777" w:rsidR="00D31FF6" w:rsidRPr="00E64E19" w:rsidRDefault="00D31FF6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68DCA" w14:textId="77777777" w:rsidR="00D31FF6" w:rsidRPr="00E64E19" w:rsidRDefault="00D31FF6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636A40" w:rsidRPr="00E64E19" w14:paraId="755226AB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7CBB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D8BE" w14:textId="77777777" w:rsidR="00636A40" w:rsidRPr="00AD6BC6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93,458,032.69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BD74" w14:textId="77777777" w:rsidR="00636A40" w:rsidRPr="00AD6BC6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F50">
              <w:rPr>
                <w:rFonts w:asciiTheme="majorBidi" w:hAnsiTheme="majorBidi" w:cstheme="majorBidi"/>
                <w:sz w:val="28"/>
                <w:szCs w:val="28"/>
              </w:rPr>
              <w:t>87,218,483.34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EC91A" w14:textId="77777777" w:rsidR="00636A40" w:rsidRPr="00AD6BC6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25,960,600.81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5F2F8" w14:textId="77777777" w:rsidR="00636A40" w:rsidRPr="00AD6BC6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F50">
              <w:rPr>
                <w:rFonts w:asciiTheme="majorBidi" w:hAnsiTheme="majorBidi" w:cstheme="majorBidi"/>
                <w:sz w:val="28"/>
                <w:szCs w:val="28"/>
              </w:rPr>
              <w:t>21,828,438.94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6C5C5" w14:textId="77777777" w:rsidR="00636A40" w:rsidRPr="00AD6BC6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119,418,633.50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E00D2" w14:textId="77777777" w:rsidR="00636A40" w:rsidRPr="00AD6BC6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F50">
              <w:rPr>
                <w:rFonts w:asciiTheme="majorBidi" w:hAnsiTheme="majorBidi" w:cstheme="majorBidi"/>
                <w:sz w:val="28"/>
                <w:szCs w:val="28"/>
              </w:rPr>
              <w:t>109,046,922.28</w:t>
            </w:r>
          </w:p>
        </w:tc>
      </w:tr>
      <w:tr w:rsidR="00636A40" w:rsidRPr="00E64E19" w14:paraId="44AC63A7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258AB" w14:textId="77777777" w:rsidR="00636A40" w:rsidRPr="00E64E19" w:rsidRDefault="00636A40" w:rsidP="002620DF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2620D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07D59" w14:textId="77777777" w:rsidR="00636A40" w:rsidRPr="00AD6BC6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28,000.00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5A875" w14:textId="77777777" w:rsidR="00636A40" w:rsidRPr="00700B0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F50">
              <w:rPr>
                <w:rFonts w:asciiTheme="majorBidi" w:hAnsiTheme="majorBidi"/>
                <w:sz w:val="28"/>
                <w:szCs w:val="28"/>
                <w:cs/>
              </w:rPr>
              <w:t>146</w:t>
            </w:r>
            <w:r w:rsidRPr="00645F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5F50">
              <w:rPr>
                <w:rFonts w:asciiTheme="majorBidi" w:hAnsiTheme="majorBidi"/>
                <w:sz w:val="28"/>
                <w:szCs w:val="28"/>
                <w:cs/>
              </w:rPr>
              <w:t>401.78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C6446" w14:textId="77777777" w:rsidR="00636A40" w:rsidRPr="00AD6BC6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FAE1F" w14:textId="77777777" w:rsidR="00636A40" w:rsidRPr="00700B0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782D3" w14:textId="77777777" w:rsidR="00636A40" w:rsidRPr="00AD6BC6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28,000.00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2AEE5" w14:textId="77777777" w:rsidR="00636A40" w:rsidRPr="00700B0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F50">
              <w:rPr>
                <w:rFonts w:asciiTheme="majorBidi" w:hAnsiTheme="majorBidi"/>
                <w:sz w:val="28"/>
                <w:szCs w:val="28"/>
                <w:cs/>
              </w:rPr>
              <w:t>146</w:t>
            </w:r>
            <w:r w:rsidRPr="00645F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5F50">
              <w:rPr>
                <w:rFonts w:asciiTheme="majorBidi" w:hAnsiTheme="majorBidi"/>
                <w:sz w:val="28"/>
                <w:szCs w:val="28"/>
                <w:cs/>
              </w:rPr>
              <w:t>401.78</w:t>
            </w:r>
          </w:p>
        </w:tc>
      </w:tr>
      <w:tr w:rsidR="00636A40" w:rsidRPr="00E64E19" w14:paraId="18CDF562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7DD0E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81E55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(53,966,044.17)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057DB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F50">
              <w:rPr>
                <w:rFonts w:asciiTheme="majorBidi" w:hAnsiTheme="majorBidi" w:cstheme="majorBidi"/>
                <w:sz w:val="28"/>
                <w:szCs w:val="28"/>
              </w:rPr>
              <w:t>(53,852,401.77)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3025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(17,686,281.51)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ECF22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F50">
              <w:rPr>
                <w:rFonts w:asciiTheme="majorBidi" w:hAnsiTheme="majorBidi" w:cstheme="majorBidi"/>
                <w:sz w:val="28"/>
                <w:szCs w:val="28"/>
              </w:rPr>
              <w:t>(15,412,608.00)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D4770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(71,652,325.68)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A3F5F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(69,265,009.77)</w:t>
            </w:r>
          </w:p>
        </w:tc>
      </w:tr>
      <w:tr w:rsidR="00636A40" w:rsidRPr="00E64E19" w14:paraId="5D06F2BD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B6A39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DA55" w14:textId="77777777" w:rsidR="00636A40" w:rsidRPr="00E64E19" w:rsidRDefault="00636A40" w:rsidP="00636A4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39,519,988.52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2CF9C" w14:textId="77777777" w:rsidR="00636A40" w:rsidRPr="00E64E19" w:rsidRDefault="00636A40" w:rsidP="00636A4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F50">
              <w:rPr>
                <w:rFonts w:asciiTheme="majorBidi" w:hAnsiTheme="majorBidi" w:cstheme="majorBidi"/>
                <w:sz w:val="28"/>
                <w:szCs w:val="28"/>
              </w:rPr>
              <w:t>33,512,483.35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3809F" w14:textId="77777777" w:rsidR="00636A40" w:rsidRPr="00E64E19" w:rsidRDefault="00636A40" w:rsidP="00636A4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8,274,319.30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0B48" w14:textId="77777777" w:rsidR="00636A40" w:rsidRPr="00E64E19" w:rsidRDefault="00636A40" w:rsidP="00636A4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F50">
              <w:rPr>
                <w:rFonts w:asciiTheme="majorBidi" w:hAnsiTheme="majorBidi" w:cstheme="majorBidi"/>
                <w:sz w:val="28"/>
                <w:szCs w:val="28"/>
              </w:rPr>
              <w:t>6,415,830.94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FB9D9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47,794,307.82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99ADC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39,928,314.29 </w:t>
            </w:r>
          </w:p>
        </w:tc>
      </w:tr>
      <w:tr w:rsidR="00636A40" w:rsidRPr="00E64E19" w14:paraId="22B61CF6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B3092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512A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DA979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B7268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0C564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15D5A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1,950,572.62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1F3D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1,097,619.64 </w:t>
            </w:r>
          </w:p>
        </w:tc>
      </w:tr>
      <w:tr w:rsidR="00636A40" w:rsidRPr="00E64E19" w14:paraId="3F266BB1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1CCE1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DA076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CF12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1B748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14BE0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C0FF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(7,627,424.52)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0AA69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(7,734,958.84)</w:t>
            </w:r>
          </w:p>
        </w:tc>
      </w:tr>
      <w:tr w:rsidR="00636A40" w:rsidRPr="00E64E19" w14:paraId="37902896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E2E5B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36B9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10CA2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E69E3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0E46F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84E4B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(24,399,564.47)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502A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(19,995,512.72)</w:t>
            </w:r>
          </w:p>
        </w:tc>
      </w:tr>
      <w:tr w:rsidR="00636A40" w:rsidRPr="00E64E19" w14:paraId="24A058FD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1C75A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99EC4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C7B3A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0387D" w14:textId="77777777" w:rsidR="00636A40" w:rsidRPr="00636A40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D3C5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02DE4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(1,273,272.74)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D714B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(707,975.09)</w:t>
            </w:r>
          </w:p>
        </w:tc>
      </w:tr>
      <w:tr w:rsidR="00636A40" w:rsidRPr="00E64E19" w14:paraId="4CB410DB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29670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206D3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CB912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E15F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E0D7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5E16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16,444,618.71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64DC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12,587,487.28 </w:t>
            </w:r>
          </w:p>
        </w:tc>
      </w:tr>
      <w:tr w:rsidR="00636A40" w:rsidRPr="00E64E19" w14:paraId="5BC55A35" w14:textId="77777777" w:rsidTr="00636A40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7F98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6C27C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E7D6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DDFF2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533A2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ABD31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(3,361,643.93)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FE02" w14:textId="77777777" w:rsidR="00636A40" w:rsidRPr="00E64E19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(3,591,139.91)</w:t>
            </w:r>
          </w:p>
        </w:tc>
      </w:tr>
      <w:tr w:rsidR="00636A40" w:rsidRPr="00E64E19" w14:paraId="3F3C9EB8" w14:textId="77777777" w:rsidTr="00636A40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28808" w14:textId="77777777" w:rsidR="00636A40" w:rsidRPr="00E64E19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8082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3E0C0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22AC0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CB1D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D654" w14:textId="77777777" w:rsidR="00636A40" w:rsidRPr="00636A40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13,082,974.78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103B" w14:textId="77777777" w:rsidR="00636A40" w:rsidRPr="00636A40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8,996,347.37 </w:t>
            </w:r>
          </w:p>
        </w:tc>
      </w:tr>
      <w:tr w:rsidR="00636A40" w:rsidRPr="00E64E19" w14:paraId="121DE7FF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1D948" w14:textId="77777777" w:rsidR="00636A40" w:rsidRPr="00636A40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949DE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391A8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A2DD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C10B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84C8" w14:textId="77777777" w:rsidR="00636A40" w:rsidRPr="00636A40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/>
                <w:sz w:val="28"/>
                <w:szCs w:val="28"/>
                <w:cs/>
              </w:rPr>
              <w:t>477</w:t>
            </w:r>
            <w:r w:rsidRPr="00636A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6A40">
              <w:rPr>
                <w:rFonts w:asciiTheme="majorBidi" w:hAnsiTheme="majorBidi"/>
                <w:sz w:val="28"/>
                <w:szCs w:val="28"/>
                <w:cs/>
              </w:rPr>
              <w:t>751.19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BD8ED" w14:textId="77777777" w:rsidR="00636A40" w:rsidRPr="00636A40" w:rsidRDefault="00636A40" w:rsidP="00636A4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36A40" w:rsidRPr="00E64E19" w14:paraId="5F3525B6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9EAB2" w14:textId="77777777" w:rsidR="00636A40" w:rsidRPr="00636A40" w:rsidRDefault="00636A40" w:rsidP="00636A4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D65F6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6A28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E4790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40A6" w14:textId="77777777" w:rsidR="00636A40" w:rsidRPr="00E64E19" w:rsidRDefault="00636A40" w:rsidP="00636A4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8D1E8" w14:textId="77777777" w:rsidR="00636A40" w:rsidRPr="00636A40" w:rsidRDefault="00636A40" w:rsidP="00636A4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A4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</w:t>
            </w: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6A4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560</w:t>
            </w: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6A4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725.97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99490" w14:textId="77777777" w:rsidR="00636A40" w:rsidRPr="00FB7C83" w:rsidRDefault="00636A40" w:rsidP="00636A4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A4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6A4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996</w:t>
            </w: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6A4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347.37</w:t>
            </w:r>
          </w:p>
        </w:tc>
      </w:tr>
    </w:tbl>
    <w:p w14:paraId="14F4A950" w14:textId="77777777" w:rsidR="00636A40" w:rsidRDefault="00636A40" w:rsidP="008D5DB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</w:rPr>
      </w:pPr>
    </w:p>
    <w:p w14:paraId="09100EA6" w14:textId="77777777" w:rsidR="00636A40" w:rsidRDefault="00636A40" w:rsidP="008D5DB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</w:rPr>
      </w:pPr>
    </w:p>
    <w:p w14:paraId="480EACB4" w14:textId="77777777" w:rsidR="00B16618" w:rsidRPr="00A6604D" w:rsidRDefault="00B16618" w:rsidP="00E13752">
      <w:pPr>
        <w:numPr>
          <w:ilvl w:val="0"/>
          <w:numId w:val="32"/>
        </w:numPr>
        <w:tabs>
          <w:tab w:val="left" w:pos="709"/>
          <w:tab w:val="decimal" w:pos="7920"/>
        </w:tabs>
        <w:spacing w:line="240" w:lineRule="atLeast"/>
        <w:ind w:hanging="105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E64E19" w14:paraId="0D223484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44A48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2A4A5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3046B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D325F" w14:textId="77777777" w:rsidR="00B16618" w:rsidRPr="00775D86" w:rsidRDefault="00B16618" w:rsidP="00775D86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</w:t>
            </w:r>
            <w:proofErr w:type="gramEnd"/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16618" w:rsidRPr="00E64E19" w14:paraId="13334D66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62CC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C2AD1" w14:textId="77777777" w:rsidR="00B16618" w:rsidRPr="00775D86" w:rsidRDefault="00B16618" w:rsidP="00775D86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C104FB"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B16618" w:rsidRPr="00E64E19" w14:paraId="1B3B9BF4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D01BF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8BF01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428D4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F584F" w14:textId="77777777" w:rsidR="00B16618" w:rsidRPr="00775D86" w:rsidRDefault="00B16618" w:rsidP="00775D86">
            <w:pPr>
              <w:pStyle w:val="1"/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618" w:rsidRPr="00E64E19" w14:paraId="780C6C7A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A9D88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A4598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CB43B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B175F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6618" w:rsidRPr="00E64E19" w14:paraId="074A6553" w14:textId="77777777" w:rsidTr="00AD387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83C7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1BB9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31FF6"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450D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92EBD" w:rsidRPr="00775D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CA15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31FF6"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509C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92EBD" w:rsidRPr="00775D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475D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31FF6"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B9AB1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31FF6" w:rsidRPr="00775D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636A40" w:rsidRPr="00E64E19" w14:paraId="00809950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DDFA4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8327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93,470,762.89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2A36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87,201,508.91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5388D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25,960,600.81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75863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21,828,438.94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6754E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119,431,363.70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F2AC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109,029,947.85</w:t>
            </w:r>
          </w:p>
        </w:tc>
      </w:tr>
      <w:tr w:rsidR="00636A40" w:rsidRPr="00E64E19" w14:paraId="25244EE0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649F5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="002620DF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292E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28,000.00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7B3D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775D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401.78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CAF79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8667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50844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28,000.00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AF34B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775D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401.78</w:t>
            </w:r>
          </w:p>
        </w:tc>
      </w:tr>
      <w:tr w:rsidR="00636A40" w:rsidRPr="00E64E19" w14:paraId="1EB32D43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BDEA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CB259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(55,367,924.06)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2A904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(54,182,318.12)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AF07F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(17,686,281.51)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8FD4B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(15,412,608.00)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A1930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(73,054,205.57)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5127E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(69,594,926.12)</w:t>
            </w:r>
          </w:p>
        </w:tc>
      </w:tr>
      <w:tr w:rsidR="00636A40" w:rsidRPr="00E64E19" w14:paraId="482B47DE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C33BD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9AFAD" w14:textId="77777777" w:rsidR="00636A40" w:rsidRPr="00775D86" w:rsidRDefault="00636A40" w:rsidP="00775D86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38,130,838.83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6DC5" w14:textId="77777777" w:rsidR="00636A40" w:rsidRPr="00775D86" w:rsidRDefault="00636A40" w:rsidP="00775D86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33,165,592.57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0E3F4" w14:textId="77777777" w:rsidR="00636A40" w:rsidRPr="00775D86" w:rsidRDefault="00636A40" w:rsidP="00775D86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8,274,319.30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5C2C3" w14:textId="77777777" w:rsidR="00636A40" w:rsidRPr="00775D86" w:rsidRDefault="00636A40" w:rsidP="00775D86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6,415,830.94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D7261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46,405,158.13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9CE46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39,581,423.51 </w:t>
            </w:r>
          </w:p>
        </w:tc>
      </w:tr>
      <w:tr w:rsidR="00636A40" w:rsidRPr="00E64E19" w14:paraId="26D4F66B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0F3D4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6E03C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53DEF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AF19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318B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864B4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2,464,500.39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4AF8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1,493,573.02 </w:t>
            </w:r>
          </w:p>
        </w:tc>
      </w:tr>
      <w:tr w:rsidR="00636A40" w:rsidRPr="00E64E19" w14:paraId="5029D375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E370B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28878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A5DE0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44FF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D6C2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2AE70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(7,627,424.52)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ACFFC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(7,734,958.84)</w:t>
            </w:r>
          </w:p>
        </w:tc>
      </w:tr>
      <w:tr w:rsidR="00636A40" w:rsidRPr="00E64E19" w14:paraId="7C21B881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1255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6371F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D7DFE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78264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21FC2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8F877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(23,902,802.83)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0E6C3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(19,447,162.82)</w:t>
            </w:r>
          </w:p>
        </w:tc>
      </w:tr>
      <w:tr w:rsidR="00636A40" w:rsidRPr="00E64E19" w14:paraId="10A71591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1BC2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5B4B8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EF7B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0617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89A57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5CA5B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(1,371,334.37)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0DB3A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(676,866.75)</w:t>
            </w:r>
          </w:p>
        </w:tc>
      </w:tr>
      <w:tr w:rsidR="00636A40" w:rsidRPr="00E64E19" w14:paraId="4FA0447B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18D0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BEC29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F9977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F4963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F4F07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A751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15,968,096.80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ABE39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13,216,008.12 </w:t>
            </w:r>
          </w:p>
        </w:tc>
      </w:tr>
      <w:tr w:rsidR="00636A40" w:rsidRPr="00E64E19" w14:paraId="0227E52E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103A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B7057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8955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E3F8C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8A425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DE173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(3,343,106.38)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EF9F5" w14:textId="77777777" w:rsidR="00636A40" w:rsidRPr="00775D86" w:rsidRDefault="00636A40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(3,607,525.61)</w:t>
            </w:r>
          </w:p>
        </w:tc>
      </w:tr>
      <w:tr w:rsidR="00636A40" w:rsidRPr="00E64E19" w14:paraId="1940451A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B987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D4324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5976A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A775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075A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5C4FC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12,624,990.42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2E7B7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9,608,482.51 </w:t>
            </w:r>
          </w:p>
        </w:tc>
      </w:tr>
      <w:tr w:rsidR="00636A40" w:rsidRPr="00E64E19" w14:paraId="2C55F39F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C651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00365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EF7BB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AA0E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2D538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A208" w14:textId="77777777" w:rsidR="00636A40" w:rsidRPr="00775D86" w:rsidRDefault="008202BA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477</w:t>
            </w:r>
            <w:r w:rsidRPr="00775D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751.19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6DAD4" w14:textId="77777777" w:rsidR="00636A40" w:rsidRPr="00775D86" w:rsidRDefault="008202BA" w:rsidP="00775D8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36A40" w:rsidRPr="00E64E19" w14:paraId="40C9463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F74C" w14:textId="77777777" w:rsidR="00636A40" w:rsidRPr="00775D86" w:rsidRDefault="00636A40" w:rsidP="00775D86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F04F5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E3001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459B9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F35D" w14:textId="77777777" w:rsidR="00636A40" w:rsidRPr="00775D86" w:rsidRDefault="00636A40" w:rsidP="00775D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EF2A8" w14:textId="77777777" w:rsidR="00636A40" w:rsidRPr="00775D86" w:rsidRDefault="008202BA" w:rsidP="00775D86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102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741.61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FCF88" w14:textId="77777777" w:rsidR="00636A40" w:rsidRPr="00775D86" w:rsidRDefault="008202BA" w:rsidP="00775D86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608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482.51</w:t>
            </w:r>
          </w:p>
        </w:tc>
      </w:tr>
    </w:tbl>
    <w:p w14:paraId="04983D9F" w14:textId="77777777" w:rsidR="00B16618" w:rsidRPr="00EB3AA7" w:rsidRDefault="00B16618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  <w:cs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  <w:r w:rsidR="00EC58FD">
        <w:rPr>
          <w:rFonts w:ascii="Angsana New" w:hAnsi="Angsana New"/>
          <w:sz w:val="30"/>
          <w:szCs w:val="30"/>
          <w:u w:val="single"/>
        </w:rPr>
        <w:t xml:space="preserve"> </w:t>
      </w:r>
      <w:r w:rsidR="00EC58FD">
        <w:rPr>
          <w:rFonts w:ascii="Angsana New" w:hAnsi="Angsana New" w:hint="cs"/>
          <w:sz w:val="30"/>
          <w:szCs w:val="30"/>
          <w:u w:val="single"/>
          <w:cs/>
        </w:rPr>
        <w:t>(งบการเงินรวมและงบการเงินเฉพาะกิจการ)</w:t>
      </w:r>
    </w:p>
    <w:p w14:paraId="5F80BDB9" w14:textId="77777777" w:rsidR="00B16618" w:rsidRPr="00512859" w:rsidRDefault="00B16618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7398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7398A">
        <w:rPr>
          <w:rFonts w:ascii="Angsana New" w:hAnsi="Angsana New"/>
          <w:sz w:val="30"/>
          <w:szCs w:val="30"/>
          <w:lang w:val="en-US"/>
        </w:rPr>
        <w:t>256</w:t>
      </w:r>
      <w:r w:rsidR="00D31FF6">
        <w:rPr>
          <w:rFonts w:ascii="Angsana New" w:hAnsi="Angsana New"/>
          <w:sz w:val="30"/>
          <w:szCs w:val="30"/>
          <w:lang w:val="en-US"/>
        </w:rPr>
        <w:t>3</w:t>
      </w:r>
      <w:r w:rsidRPr="0047398A">
        <w:rPr>
          <w:rFonts w:ascii="Angsana New" w:hAnsi="Angsana New"/>
          <w:sz w:val="30"/>
          <w:szCs w:val="30"/>
          <w:lang w:val="en-US"/>
        </w:rPr>
        <w:t xml:space="preserve"> 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มีรายได้จากลูกค้ารายใหญ่ราย</w:t>
      </w:r>
      <w:r w:rsidRPr="0047398A">
        <w:rPr>
          <w:rFonts w:ascii="Angsana New" w:hAnsi="Angsana New" w:hint="cs"/>
          <w:sz w:val="30"/>
          <w:szCs w:val="30"/>
          <w:cs/>
          <w:lang w:val="en-US"/>
        </w:rPr>
        <w:t xml:space="preserve">หนึ่ง </w:t>
      </w:r>
      <w:r w:rsidRPr="0047398A">
        <w:rPr>
          <w:rFonts w:ascii="Angsana New" w:hAnsi="Angsana New"/>
          <w:sz w:val="30"/>
          <w:szCs w:val="30"/>
          <w:cs/>
          <w:lang w:val="en-US"/>
        </w:rPr>
        <w:t>เป็นจำนวนเงิน</w:t>
      </w:r>
      <w:r w:rsidRPr="00775D86">
        <w:rPr>
          <w:rFonts w:ascii="Angsana New" w:hAnsi="Angsana New"/>
          <w:sz w:val="30"/>
          <w:szCs w:val="30"/>
          <w:cs/>
          <w:lang w:val="en-US"/>
        </w:rPr>
        <w:t xml:space="preserve">ประมาณ </w:t>
      </w:r>
      <w:r w:rsidR="008202BA" w:rsidRPr="00775D86">
        <w:rPr>
          <w:rFonts w:ascii="Angsana New" w:hAnsi="Angsana New"/>
          <w:sz w:val="30"/>
          <w:szCs w:val="30"/>
          <w:lang w:val="en-US"/>
        </w:rPr>
        <w:t>15.74</w:t>
      </w:r>
      <w:r w:rsidRPr="00775D86">
        <w:rPr>
          <w:rFonts w:ascii="Angsana New" w:hAnsi="Angsana New"/>
          <w:sz w:val="30"/>
          <w:szCs w:val="30"/>
          <w:lang w:val="en-US"/>
        </w:rPr>
        <w:t xml:space="preserve"> </w:t>
      </w:r>
      <w:r w:rsidRPr="00775D86">
        <w:rPr>
          <w:rFonts w:ascii="Angsana New" w:hAnsi="Angsana New"/>
          <w:sz w:val="30"/>
          <w:szCs w:val="30"/>
          <w:cs/>
          <w:lang w:val="en-US"/>
        </w:rPr>
        <w:t>ล้า</w:t>
      </w:r>
      <w:r w:rsidRPr="00C104FB">
        <w:rPr>
          <w:rFonts w:ascii="Angsana New" w:hAnsi="Angsana New"/>
          <w:sz w:val="30"/>
          <w:szCs w:val="30"/>
          <w:cs/>
          <w:lang w:val="en-US"/>
        </w:rPr>
        <w:t>น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47398A">
        <w:rPr>
          <w:rFonts w:ascii="Angsana New" w:hAnsi="Angsana New"/>
          <w:sz w:val="30"/>
          <w:szCs w:val="30"/>
          <w:cs/>
        </w:rPr>
        <w:t xml:space="preserve"> (</w:t>
      </w:r>
      <w:r w:rsidRPr="0047398A">
        <w:rPr>
          <w:rFonts w:ascii="Angsana New" w:hAnsi="Angsana New" w:hint="cs"/>
          <w:sz w:val="30"/>
          <w:szCs w:val="30"/>
          <w:cs/>
        </w:rPr>
        <w:t xml:space="preserve">ปี </w:t>
      </w:r>
      <w:r w:rsidRPr="0047398A">
        <w:rPr>
          <w:rFonts w:ascii="Angsana New" w:hAnsi="Angsana New"/>
          <w:sz w:val="30"/>
          <w:szCs w:val="30"/>
        </w:rPr>
        <w:t>256</w:t>
      </w:r>
      <w:r w:rsidR="00D31FF6">
        <w:rPr>
          <w:rFonts w:ascii="Angsana New" w:hAnsi="Angsana New"/>
          <w:sz w:val="30"/>
          <w:szCs w:val="30"/>
        </w:rPr>
        <w:t>2</w:t>
      </w:r>
      <w:r w:rsidRPr="0047398A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="00D31FF6">
        <w:rPr>
          <w:rFonts w:ascii="Angsana New" w:hAnsi="Angsana New"/>
          <w:sz w:val="30"/>
          <w:szCs w:val="30"/>
        </w:rPr>
        <w:t>19.94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Pr="0047398A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br/>
      </w:r>
      <w:r w:rsidRPr="0047398A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  <w:r w:rsidRPr="00EB3AA7">
        <w:rPr>
          <w:rFonts w:ascii="Angsana New" w:hAnsi="Angsana New"/>
          <w:sz w:val="30"/>
          <w:szCs w:val="30"/>
        </w:rPr>
        <w:t xml:space="preserve"> </w:t>
      </w:r>
    </w:p>
    <w:p w14:paraId="68FB4E8D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8D5DB7">
          <w:footerReference w:type="default" r:id="rId13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0C016A17" w14:textId="77777777" w:rsidR="00A13B10" w:rsidRPr="00893921" w:rsidRDefault="00A13B10" w:rsidP="00E13752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2D4FB94A" w14:textId="77777777" w:rsidR="00C433F9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92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1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10"/>
        <w:gridCol w:w="1548"/>
      </w:tblGrid>
      <w:tr w:rsidR="00980E46" w:rsidRPr="00494247" w14:paraId="32C9C9ED" w14:textId="77777777" w:rsidTr="00AD3871">
        <w:tc>
          <w:tcPr>
            <w:tcW w:w="3742" w:type="dxa"/>
          </w:tcPr>
          <w:p w14:paraId="668429EA" w14:textId="77777777"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48F4A2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44DDEA01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70BA6" w14:textId="77777777"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</w:tcPr>
          <w:p w14:paraId="5C368644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80E46" w:rsidRPr="00494247" w14:paraId="5F3DDC26" w14:textId="77777777" w:rsidTr="00AD3871">
        <w:tc>
          <w:tcPr>
            <w:tcW w:w="3742" w:type="dxa"/>
          </w:tcPr>
          <w:p w14:paraId="0254602B" w14:textId="77777777"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79FA07A4" w14:textId="77777777"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8041D5D" w14:textId="77777777"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20E729DE" w14:textId="77777777"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C4E" w:rsidRPr="00494247" w14:paraId="21746908" w14:textId="77777777" w:rsidTr="00EB3C4E">
        <w:tc>
          <w:tcPr>
            <w:tcW w:w="3742" w:type="dxa"/>
          </w:tcPr>
          <w:p w14:paraId="633387FA" w14:textId="77777777" w:rsidR="00EB3C4E" w:rsidRPr="00494247" w:rsidRDefault="00EB3C4E" w:rsidP="00EB3C4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AF46A6B" w14:textId="77777777" w:rsidR="00EB3C4E" w:rsidRPr="0063553E" w:rsidRDefault="00EB3C4E" w:rsidP="005A2E3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 w:rsidR="0061122A" w:rsidRPr="0063553E">
              <w:rPr>
                <w:sz w:val="30"/>
                <w:szCs w:val="30"/>
              </w:rPr>
              <w:t>3</w:t>
            </w:r>
          </w:p>
        </w:tc>
        <w:tc>
          <w:tcPr>
            <w:tcW w:w="1526" w:type="dxa"/>
            <w:vAlign w:val="bottom"/>
          </w:tcPr>
          <w:p w14:paraId="1DA37A97" w14:textId="77777777" w:rsidR="00EB3C4E" w:rsidRPr="0063553E" w:rsidRDefault="00EB3C4E" w:rsidP="00EB3C4E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 w:rsidR="0061122A" w:rsidRPr="0063553E">
              <w:rPr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3A2C607" w14:textId="77777777" w:rsidR="00EB3C4E" w:rsidRPr="00494247" w:rsidRDefault="00EB3C4E" w:rsidP="00EB3C4E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3693C5D9" w14:textId="77777777" w:rsidR="00EB3C4E" w:rsidRPr="00645FA4" w:rsidRDefault="00EB3C4E" w:rsidP="00EB3C4E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</w:t>
            </w:r>
            <w:r w:rsidR="0061122A">
              <w:rPr>
                <w:sz w:val="30"/>
                <w:szCs w:val="30"/>
              </w:rPr>
              <w:t>3</w:t>
            </w:r>
          </w:p>
        </w:tc>
        <w:tc>
          <w:tcPr>
            <w:tcW w:w="1548" w:type="dxa"/>
            <w:vAlign w:val="bottom"/>
          </w:tcPr>
          <w:p w14:paraId="5E19DE5C" w14:textId="77777777" w:rsidR="00EB3C4E" w:rsidRPr="00645FA4" w:rsidRDefault="00EB3C4E" w:rsidP="00EB3C4E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</w:t>
            </w:r>
            <w:r w:rsidR="0061122A">
              <w:rPr>
                <w:sz w:val="30"/>
                <w:szCs w:val="30"/>
              </w:rPr>
              <w:t>2</w:t>
            </w:r>
          </w:p>
        </w:tc>
      </w:tr>
      <w:tr w:rsidR="00980E46" w:rsidRPr="00494247" w14:paraId="298C4460" w14:textId="77777777" w:rsidTr="00AD3871">
        <w:trPr>
          <w:trHeight w:val="203"/>
        </w:trPr>
        <w:tc>
          <w:tcPr>
            <w:tcW w:w="3742" w:type="dxa"/>
          </w:tcPr>
          <w:p w14:paraId="09EE2A2E" w14:textId="77777777" w:rsidR="00980E46" w:rsidRPr="00494247" w:rsidRDefault="00980E46" w:rsidP="00AD387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10D4EB20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534CD7E1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2C7DA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73B9CC5C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39E1E147" w14:textId="77777777" w:rsidR="00980E46" w:rsidRPr="00494247" w:rsidRDefault="00980E46" w:rsidP="00AD3871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3D5" w:rsidRPr="00494247" w14:paraId="697ECAB2" w14:textId="77777777" w:rsidTr="005F53D5">
        <w:trPr>
          <w:trHeight w:val="203"/>
        </w:trPr>
        <w:tc>
          <w:tcPr>
            <w:tcW w:w="3742" w:type="dxa"/>
          </w:tcPr>
          <w:p w14:paraId="0527D9B7" w14:textId="77777777" w:rsidR="005F53D5" w:rsidRPr="00494247" w:rsidRDefault="005F53D5" w:rsidP="005F53D5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7F5DA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>(4,893,676.34)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BFFAB20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1,031,931.37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54B8ED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F472ED2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>(2,812,365.59)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8DBF625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>(73,550.37)</w:t>
            </w:r>
          </w:p>
        </w:tc>
      </w:tr>
      <w:tr w:rsidR="005F53D5" w:rsidRPr="00494247" w14:paraId="71E1C7EA" w14:textId="77777777" w:rsidTr="005F53D5">
        <w:trPr>
          <w:trHeight w:val="203"/>
        </w:trPr>
        <w:tc>
          <w:tcPr>
            <w:tcW w:w="3742" w:type="dxa"/>
          </w:tcPr>
          <w:p w14:paraId="40330606" w14:textId="77777777" w:rsidR="005F53D5" w:rsidRPr="00494247" w:rsidRDefault="005F53D5" w:rsidP="005F53D5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7AFB96" w14:textId="77777777" w:rsidR="005F53D5" w:rsidRPr="00E91381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42,651,442.64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125015" w14:textId="77777777" w:rsidR="005F53D5" w:rsidRPr="00E91381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5,603,286.81 </w:t>
            </w:r>
          </w:p>
        </w:tc>
        <w:tc>
          <w:tcPr>
            <w:tcW w:w="236" w:type="dxa"/>
            <w:shd w:val="clear" w:color="auto" w:fill="auto"/>
          </w:tcPr>
          <w:p w14:paraId="1E96FE03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19B89E7" w14:textId="77777777" w:rsidR="005F53D5" w:rsidRPr="00E91381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40,013,198.86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70625B7" w14:textId="77777777" w:rsidR="005F53D5" w:rsidRPr="007F644B" w:rsidRDefault="005F53D5" w:rsidP="005F53D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22,348,030.47 </w:t>
            </w:r>
          </w:p>
        </w:tc>
      </w:tr>
      <w:tr w:rsidR="005F53D5" w:rsidRPr="00494247" w14:paraId="2B0E60DC" w14:textId="77777777" w:rsidTr="005F53D5">
        <w:trPr>
          <w:trHeight w:val="149"/>
        </w:trPr>
        <w:tc>
          <w:tcPr>
            <w:tcW w:w="3742" w:type="dxa"/>
          </w:tcPr>
          <w:p w14:paraId="7DBF49D9" w14:textId="77777777" w:rsidR="005F53D5" w:rsidRPr="00494247" w:rsidRDefault="005F53D5" w:rsidP="005F53D5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811520" w14:textId="77777777" w:rsidR="005F53D5" w:rsidRPr="00E91381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10,855,019.42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1439E1" w14:textId="77777777" w:rsidR="005F53D5" w:rsidRPr="00E91381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9,101,676.65 </w:t>
            </w:r>
          </w:p>
        </w:tc>
        <w:tc>
          <w:tcPr>
            <w:tcW w:w="236" w:type="dxa"/>
            <w:shd w:val="clear" w:color="auto" w:fill="auto"/>
          </w:tcPr>
          <w:p w14:paraId="07FD2AA2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16593DAE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10,082,276.24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89FF1DB" w14:textId="77777777" w:rsidR="005F53D5" w:rsidRPr="002D30D6" w:rsidRDefault="005F53D5" w:rsidP="005F53D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8,470,832.24 </w:t>
            </w:r>
          </w:p>
        </w:tc>
      </w:tr>
      <w:tr w:rsidR="005F53D5" w:rsidRPr="00494247" w14:paraId="1EA7CA68" w14:textId="77777777" w:rsidTr="005F53D5">
        <w:trPr>
          <w:trHeight w:val="149"/>
        </w:trPr>
        <w:tc>
          <w:tcPr>
            <w:tcW w:w="3742" w:type="dxa"/>
          </w:tcPr>
          <w:p w14:paraId="61A6ACF7" w14:textId="77777777" w:rsidR="005F53D5" w:rsidRPr="00494247" w:rsidRDefault="005F53D5" w:rsidP="005F53D5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465FCA" w14:textId="77777777" w:rsidR="005F53D5" w:rsidRPr="00E91381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2,194,283.69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0D59CF9" w14:textId="77777777" w:rsidR="005F53D5" w:rsidRPr="00E91381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2,754,545.15 </w:t>
            </w:r>
          </w:p>
        </w:tc>
        <w:tc>
          <w:tcPr>
            <w:tcW w:w="236" w:type="dxa"/>
            <w:shd w:val="clear" w:color="auto" w:fill="auto"/>
          </w:tcPr>
          <w:p w14:paraId="4DF3FF6E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49B0C49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1,777,149.49 </w:t>
            </w:r>
          </w:p>
        </w:tc>
        <w:tc>
          <w:tcPr>
            <w:tcW w:w="1548" w:type="dxa"/>
            <w:vAlign w:val="bottom"/>
          </w:tcPr>
          <w:p w14:paraId="6B330084" w14:textId="77777777" w:rsidR="005F53D5" w:rsidRPr="00FB7E04" w:rsidRDefault="005F53D5" w:rsidP="005F53D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2,322,426.21 </w:t>
            </w:r>
          </w:p>
        </w:tc>
      </w:tr>
      <w:tr w:rsidR="005F53D5" w:rsidRPr="00494247" w14:paraId="6762F488" w14:textId="77777777" w:rsidTr="005F53D5">
        <w:trPr>
          <w:trHeight w:val="149"/>
        </w:trPr>
        <w:tc>
          <w:tcPr>
            <w:tcW w:w="3742" w:type="dxa"/>
            <w:shd w:val="clear" w:color="auto" w:fill="auto"/>
          </w:tcPr>
          <w:p w14:paraId="260CB466" w14:textId="77777777" w:rsidR="005F53D5" w:rsidRPr="00494247" w:rsidRDefault="005F53D5" w:rsidP="005F53D5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7184DF" w14:textId="77777777" w:rsidR="005F53D5" w:rsidRPr="00E91381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1,160,093.17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E03345B" w14:textId="77777777" w:rsidR="005F53D5" w:rsidRPr="00E91381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752,285.34 </w:t>
            </w:r>
          </w:p>
        </w:tc>
        <w:tc>
          <w:tcPr>
            <w:tcW w:w="236" w:type="dxa"/>
            <w:shd w:val="clear" w:color="auto" w:fill="auto"/>
          </w:tcPr>
          <w:p w14:paraId="4BFC5CA0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B7A509A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1,160,093.17 </w:t>
            </w:r>
          </w:p>
        </w:tc>
        <w:tc>
          <w:tcPr>
            <w:tcW w:w="1548" w:type="dxa"/>
            <w:vAlign w:val="bottom"/>
          </w:tcPr>
          <w:p w14:paraId="0E72DBB2" w14:textId="77777777" w:rsidR="005F53D5" w:rsidRPr="00FB7E04" w:rsidRDefault="005F53D5" w:rsidP="005F53D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932,285.34 </w:t>
            </w:r>
          </w:p>
        </w:tc>
      </w:tr>
      <w:tr w:rsidR="0061122A" w:rsidRPr="00494247" w14:paraId="4F4289D2" w14:textId="77777777" w:rsidTr="005F53D5">
        <w:trPr>
          <w:trHeight w:val="149"/>
        </w:trPr>
        <w:tc>
          <w:tcPr>
            <w:tcW w:w="3742" w:type="dxa"/>
            <w:shd w:val="clear" w:color="auto" w:fill="auto"/>
          </w:tcPr>
          <w:p w14:paraId="5A4C0070" w14:textId="77777777" w:rsidR="0061122A" w:rsidRPr="00494247" w:rsidRDefault="0061122A" w:rsidP="0061122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0B9AC45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5E1295E7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0D99A9" w14:textId="77777777" w:rsidR="0061122A" w:rsidRPr="00494247" w:rsidRDefault="0061122A" w:rsidP="0061122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46CC9A99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3253ADE2" w14:textId="77777777" w:rsidR="0061122A" w:rsidRPr="00494247" w:rsidRDefault="0061122A" w:rsidP="0061122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1122A" w:rsidRPr="00494247" w14:paraId="1BCF44A2" w14:textId="77777777" w:rsidTr="005F53D5">
        <w:trPr>
          <w:trHeight w:val="149"/>
        </w:trPr>
        <w:tc>
          <w:tcPr>
            <w:tcW w:w="3742" w:type="dxa"/>
            <w:shd w:val="clear" w:color="auto" w:fill="auto"/>
          </w:tcPr>
          <w:p w14:paraId="46AE2B82" w14:textId="77777777" w:rsidR="0061122A" w:rsidRPr="00494247" w:rsidRDefault="0061122A" w:rsidP="0061122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  <w:shd w:val="clear" w:color="auto" w:fill="auto"/>
          </w:tcPr>
          <w:p w14:paraId="22C7FB7C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6D07950B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6EDAE65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77484C01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B98B11C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F53D5" w:rsidRPr="00494247" w14:paraId="60E383EF" w14:textId="77777777" w:rsidTr="005F53D5">
        <w:trPr>
          <w:trHeight w:val="149"/>
        </w:trPr>
        <w:tc>
          <w:tcPr>
            <w:tcW w:w="3742" w:type="dxa"/>
            <w:shd w:val="clear" w:color="auto" w:fill="auto"/>
          </w:tcPr>
          <w:p w14:paraId="7988BCEF" w14:textId="77777777" w:rsidR="005F53D5" w:rsidRPr="00494247" w:rsidRDefault="005F53D5" w:rsidP="005F53D5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C524F9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4,099,705.90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F281994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2,999,081.50 </w:t>
            </w:r>
          </w:p>
        </w:tc>
        <w:tc>
          <w:tcPr>
            <w:tcW w:w="236" w:type="dxa"/>
            <w:shd w:val="clear" w:color="auto" w:fill="auto"/>
          </w:tcPr>
          <w:p w14:paraId="206A3AA7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658E41F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4,099,705.90 </w:t>
            </w:r>
          </w:p>
        </w:tc>
        <w:tc>
          <w:tcPr>
            <w:tcW w:w="1548" w:type="dxa"/>
            <w:vAlign w:val="bottom"/>
          </w:tcPr>
          <w:p w14:paraId="3B344FBB" w14:textId="77777777" w:rsidR="005F53D5" w:rsidRPr="00FB7E04" w:rsidRDefault="005F53D5" w:rsidP="005F53D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2,999,081.50 </w:t>
            </w:r>
          </w:p>
        </w:tc>
      </w:tr>
      <w:tr w:rsidR="005F53D5" w:rsidRPr="00494247" w14:paraId="79DEBC03" w14:textId="77777777" w:rsidTr="005F53D5">
        <w:trPr>
          <w:trHeight w:val="149"/>
        </w:trPr>
        <w:tc>
          <w:tcPr>
            <w:tcW w:w="3742" w:type="dxa"/>
          </w:tcPr>
          <w:p w14:paraId="13496136" w14:textId="77777777" w:rsidR="005F53D5" w:rsidRPr="00494247" w:rsidRDefault="005F53D5" w:rsidP="005F53D5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2311FD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345,251.56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75C152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474,974.87 </w:t>
            </w:r>
          </w:p>
        </w:tc>
        <w:tc>
          <w:tcPr>
            <w:tcW w:w="236" w:type="dxa"/>
            <w:shd w:val="clear" w:color="auto" w:fill="auto"/>
          </w:tcPr>
          <w:p w14:paraId="75863949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9508A4C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345,251.56 </w:t>
            </w:r>
          </w:p>
        </w:tc>
        <w:tc>
          <w:tcPr>
            <w:tcW w:w="1548" w:type="dxa"/>
            <w:vAlign w:val="bottom"/>
          </w:tcPr>
          <w:p w14:paraId="61D66B49" w14:textId="77777777" w:rsidR="005F53D5" w:rsidRPr="00FB7E04" w:rsidRDefault="005F53D5" w:rsidP="005F53D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474,974.87 </w:t>
            </w:r>
          </w:p>
        </w:tc>
      </w:tr>
      <w:tr w:rsidR="0061122A" w:rsidRPr="00494247" w14:paraId="4ABDC215" w14:textId="77777777" w:rsidTr="005F53D5">
        <w:trPr>
          <w:trHeight w:val="149"/>
        </w:trPr>
        <w:tc>
          <w:tcPr>
            <w:tcW w:w="3742" w:type="dxa"/>
          </w:tcPr>
          <w:p w14:paraId="70DFBFE4" w14:textId="77777777" w:rsidR="0061122A" w:rsidRPr="00494247" w:rsidRDefault="0061122A" w:rsidP="0061122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2D170F5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47E74CD5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F7B5B74" w14:textId="77777777" w:rsidR="0061122A" w:rsidRPr="00494247" w:rsidRDefault="0061122A" w:rsidP="0061122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0A701CFA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0A146044" w14:textId="77777777" w:rsidR="0061122A" w:rsidRPr="00494247" w:rsidRDefault="0061122A" w:rsidP="0061122A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61122A" w:rsidRPr="00494247" w14:paraId="50F564DA" w14:textId="77777777" w:rsidTr="005F53D5">
        <w:trPr>
          <w:trHeight w:val="149"/>
        </w:trPr>
        <w:tc>
          <w:tcPr>
            <w:tcW w:w="3742" w:type="dxa"/>
          </w:tcPr>
          <w:p w14:paraId="6CCB6E00" w14:textId="77777777" w:rsidR="0061122A" w:rsidRPr="00494247" w:rsidRDefault="0061122A" w:rsidP="0061122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5347F60D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0AB73AE6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25B4BCB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73777419" w14:textId="77777777" w:rsidR="0061122A" w:rsidRPr="00E91381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8ADDC9E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5F53D5" w:rsidRPr="00494247" w14:paraId="5B019A8B" w14:textId="77777777" w:rsidTr="005F53D5">
        <w:trPr>
          <w:trHeight w:val="149"/>
        </w:trPr>
        <w:tc>
          <w:tcPr>
            <w:tcW w:w="3742" w:type="dxa"/>
          </w:tcPr>
          <w:p w14:paraId="712AD5A9" w14:textId="77777777" w:rsidR="005F53D5" w:rsidRPr="00494247" w:rsidRDefault="005F53D5" w:rsidP="005F53D5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53A5C4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15,055,362.17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B0AFCF0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11,984,352.12 </w:t>
            </w:r>
          </w:p>
        </w:tc>
        <w:tc>
          <w:tcPr>
            <w:tcW w:w="236" w:type="dxa"/>
            <w:shd w:val="clear" w:color="auto" w:fill="auto"/>
          </w:tcPr>
          <w:p w14:paraId="3F964786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342AC56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14,845,362.17 </w:t>
            </w:r>
          </w:p>
        </w:tc>
        <w:tc>
          <w:tcPr>
            <w:tcW w:w="1548" w:type="dxa"/>
            <w:vAlign w:val="bottom"/>
          </w:tcPr>
          <w:p w14:paraId="2FDA0BC0" w14:textId="77777777" w:rsidR="005F53D5" w:rsidRPr="00FB7E04" w:rsidRDefault="005F53D5" w:rsidP="005F53D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11,774,352.12 </w:t>
            </w:r>
          </w:p>
        </w:tc>
      </w:tr>
      <w:tr w:rsidR="005F53D5" w:rsidRPr="00494247" w14:paraId="4E87BACC" w14:textId="77777777" w:rsidTr="005F53D5">
        <w:trPr>
          <w:trHeight w:val="149"/>
        </w:trPr>
        <w:tc>
          <w:tcPr>
            <w:tcW w:w="3742" w:type="dxa"/>
          </w:tcPr>
          <w:p w14:paraId="6792B683" w14:textId="77777777" w:rsidR="005F53D5" w:rsidRPr="00494247" w:rsidRDefault="005F53D5" w:rsidP="005F53D5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70AEA3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1,640,664.94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E85E09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549,235.71 </w:t>
            </w:r>
          </w:p>
        </w:tc>
        <w:tc>
          <w:tcPr>
            <w:tcW w:w="236" w:type="dxa"/>
            <w:shd w:val="clear" w:color="auto" w:fill="auto"/>
          </w:tcPr>
          <w:p w14:paraId="686C494D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1D44EB23" w14:textId="77777777" w:rsidR="005F53D5" w:rsidRPr="00494247" w:rsidRDefault="005F53D5" w:rsidP="005F53D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1,619,072.47 </w:t>
            </w:r>
          </w:p>
        </w:tc>
        <w:tc>
          <w:tcPr>
            <w:tcW w:w="1548" w:type="dxa"/>
            <w:vAlign w:val="bottom"/>
          </w:tcPr>
          <w:p w14:paraId="77FD6139" w14:textId="77777777" w:rsidR="005F53D5" w:rsidRPr="00FB7E04" w:rsidRDefault="005F53D5" w:rsidP="005F53D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524,125.02 </w:t>
            </w:r>
          </w:p>
        </w:tc>
      </w:tr>
    </w:tbl>
    <w:p w14:paraId="4815FDF3" w14:textId="77777777" w:rsidR="00847976" w:rsidRPr="00A318FF" w:rsidRDefault="00B33341" w:rsidP="00775D86">
      <w:pPr>
        <w:numPr>
          <w:ilvl w:val="0"/>
          <w:numId w:val="32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EBC24F4" w14:textId="77777777" w:rsidR="00985B91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B3AA7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B3AA7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982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1"/>
        <w:gridCol w:w="1426"/>
        <w:gridCol w:w="237"/>
        <w:gridCol w:w="1426"/>
        <w:gridCol w:w="7"/>
        <w:gridCol w:w="229"/>
        <w:gridCol w:w="7"/>
        <w:gridCol w:w="1418"/>
        <w:gridCol w:w="236"/>
        <w:gridCol w:w="1431"/>
        <w:gridCol w:w="7"/>
      </w:tblGrid>
      <w:tr w:rsidR="00BB343C" w:rsidRPr="00494247" w14:paraId="089F8241" w14:textId="77777777" w:rsidTr="00BB343C">
        <w:trPr>
          <w:gridAfter w:val="1"/>
          <w:wAfter w:w="7" w:type="dxa"/>
        </w:trPr>
        <w:tc>
          <w:tcPr>
            <w:tcW w:w="3401" w:type="dxa"/>
          </w:tcPr>
          <w:p w14:paraId="62E257AA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04A0959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556715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E6082F9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78D44FA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2" w:type="dxa"/>
            <w:gridSpan w:val="4"/>
          </w:tcPr>
          <w:p w14:paraId="719BFF56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B343C" w:rsidRPr="00494247" w14:paraId="03855928" w14:textId="77777777" w:rsidTr="00BB343C">
        <w:tc>
          <w:tcPr>
            <w:tcW w:w="3401" w:type="dxa"/>
          </w:tcPr>
          <w:p w14:paraId="6A549C67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4"/>
            <w:tcBorders>
              <w:bottom w:val="single" w:sz="4" w:space="0" w:color="auto"/>
            </w:tcBorders>
          </w:tcPr>
          <w:p w14:paraId="4B00FC60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7FDECA5C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2" w:type="dxa"/>
            <w:gridSpan w:val="4"/>
            <w:tcBorders>
              <w:bottom w:val="single" w:sz="4" w:space="0" w:color="auto"/>
            </w:tcBorders>
          </w:tcPr>
          <w:p w14:paraId="2106234F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43C" w:rsidRPr="00494247" w14:paraId="11F14F27" w14:textId="77777777" w:rsidTr="00BB343C">
        <w:trPr>
          <w:gridAfter w:val="1"/>
          <w:wAfter w:w="7" w:type="dxa"/>
        </w:trPr>
        <w:tc>
          <w:tcPr>
            <w:tcW w:w="3401" w:type="dxa"/>
          </w:tcPr>
          <w:p w14:paraId="2DBA03A3" w14:textId="77777777" w:rsidR="00BB343C" w:rsidRPr="00494247" w:rsidRDefault="00BB343C" w:rsidP="00AD3871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42A4F38" w14:textId="77777777" w:rsidR="00BB343C" w:rsidRPr="00494247" w:rsidRDefault="0061122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="00BB343C"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62DEA5C" w14:textId="77777777"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A84D583" w14:textId="77777777" w:rsidR="00BB343C" w:rsidRPr="00494247" w:rsidRDefault="0061122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="00BB343C"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2"/>
          </w:tcPr>
          <w:p w14:paraId="34FFF9CD" w14:textId="77777777"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F06F0" w14:textId="77777777" w:rsidR="00BB343C" w:rsidRPr="00494247" w:rsidRDefault="0061122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="00BB343C"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59FA61" w14:textId="77777777"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6E7493C" w14:textId="77777777" w:rsidR="00BB343C" w:rsidRPr="00494247" w:rsidRDefault="0061122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="00BB343C"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</w:tr>
      <w:tr w:rsidR="00BB343C" w:rsidRPr="00494247" w14:paraId="44C352D9" w14:textId="77777777" w:rsidTr="00BB343C">
        <w:trPr>
          <w:gridAfter w:val="1"/>
          <w:wAfter w:w="7" w:type="dxa"/>
          <w:trHeight w:val="203"/>
        </w:trPr>
        <w:tc>
          <w:tcPr>
            <w:tcW w:w="3401" w:type="dxa"/>
          </w:tcPr>
          <w:p w14:paraId="7176422A" w14:textId="77777777" w:rsidR="00BB343C" w:rsidRPr="00494247" w:rsidRDefault="00BB343C" w:rsidP="00AD387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0D52B89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F3FE5C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771F639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9FFCAA4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DB891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A6E54FC" w14:textId="77777777" w:rsidR="00BB343C" w:rsidRPr="00494247" w:rsidRDefault="00BB343C" w:rsidP="00AD38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75BF3E3B" w14:textId="77777777" w:rsidR="00BB343C" w:rsidRPr="00494247" w:rsidRDefault="00BB343C" w:rsidP="00AD3871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22A" w:rsidRPr="00494247" w14:paraId="3C6306E2" w14:textId="77777777" w:rsidTr="00700B09">
        <w:trPr>
          <w:gridAfter w:val="1"/>
          <w:wAfter w:w="7" w:type="dxa"/>
          <w:trHeight w:val="203"/>
        </w:trPr>
        <w:tc>
          <w:tcPr>
            <w:tcW w:w="3401" w:type="dxa"/>
          </w:tcPr>
          <w:p w14:paraId="144E1A96" w14:textId="77777777" w:rsidR="0061122A" w:rsidRPr="00494247" w:rsidRDefault="0061122A" w:rsidP="0061122A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35EB879" w14:textId="77777777" w:rsidR="0061122A" w:rsidRPr="0080653F" w:rsidRDefault="005412EB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164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247.75</w:t>
            </w:r>
          </w:p>
        </w:tc>
        <w:tc>
          <w:tcPr>
            <w:tcW w:w="237" w:type="dxa"/>
            <w:vAlign w:val="bottom"/>
          </w:tcPr>
          <w:p w14:paraId="33D7B47A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53380D6" w14:textId="77777777" w:rsidR="0061122A" w:rsidRPr="0030065A" w:rsidRDefault="0061122A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 xml:space="preserve">2,928,879.86 </w:t>
            </w:r>
          </w:p>
        </w:tc>
        <w:tc>
          <w:tcPr>
            <w:tcW w:w="236" w:type="dxa"/>
            <w:gridSpan w:val="2"/>
            <w:vAlign w:val="bottom"/>
          </w:tcPr>
          <w:p w14:paraId="53E28DBF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3564C9E7" w14:textId="77777777" w:rsidR="0061122A" w:rsidRPr="0080653F" w:rsidRDefault="005412EB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143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645.33</w:t>
            </w:r>
          </w:p>
        </w:tc>
        <w:tc>
          <w:tcPr>
            <w:tcW w:w="236" w:type="dxa"/>
            <w:vAlign w:val="bottom"/>
          </w:tcPr>
          <w:p w14:paraId="76A283DF" w14:textId="77777777" w:rsidR="0061122A" w:rsidRPr="00494247" w:rsidRDefault="0061122A" w:rsidP="0061122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3AA03DD" w14:textId="77777777" w:rsidR="0061122A" w:rsidRPr="00494247" w:rsidRDefault="0061122A" w:rsidP="0061122A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 xml:space="preserve">2,928,879.86 </w:t>
            </w:r>
          </w:p>
        </w:tc>
      </w:tr>
      <w:tr w:rsidR="0061122A" w:rsidRPr="00494247" w14:paraId="3806B260" w14:textId="77777777" w:rsidTr="00700B09">
        <w:trPr>
          <w:gridAfter w:val="1"/>
          <w:wAfter w:w="7" w:type="dxa"/>
          <w:trHeight w:val="203"/>
        </w:trPr>
        <w:tc>
          <w:tcPr>
            <w:tcW w:w="3401" w:type="dxa"/>
          </w:tcPr>
          <w:p w14:paraId="3E0BDE86" w14:textId="77777777" w:rsidR="0061122A" w:rsidRPr="00494247" w:rsidRDefault="0061122A" w:rsidP="0061122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8648D06" w14:textId="77777777" w:rsidR="0061122A" w:rsidRPr="0080653F" w:rsidRDefault="0061122A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748310EB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32CFD3B" w14:textId="77777777" w:rsidR="0061122A" w:rsidRPr="0030065A" w:rsidRDefault="0061122A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bottom"/>
          </w:tcPr>
          <w:p w14:paraId="4FFBB5FF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0681D141" w14:textId="77777777" w:rsidR="0061122A" w:rsidRPr="0080653F" w:rsidRDefault="0061122A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D456761" w14:textId="77777777" w:rsidR="0061122A" w:rsidRPr="00494247" w:rsidRDefault="0061122A" w:rsidP="0061122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A9BD9FE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</w:tr>
      <w:tr w:rsidR="0061122A" w:rsidRPr="00494247" w14:paraId="3700D52C" w14:textId="77777777" w:rsidTr="00700B09">
        <w:trPr>
          <w:gridAfter w:val="1"/>
          <w:wAfter w:w="7" w:type="dxa"/>
          <w:trHeight w:val="149"/>
        </w:trPr>
        <w:tc>
          <w:tcPr>
            <w:tcW w:w="3401" w:type="dxa"/>
          </w:tcPr>
          <w:p w14:paraId="73F5E331" w14:textId="77777777" w:rsidR="0061122A" w:rsidRPr="00494247" w:rsidRDefault="0061122A" w:rsidP="0061122A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9B23B" w14:textId="77777777" w:rsidR="0061122A" w:rsidRPr="0080653F" w:rsidRDefault="005412EB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197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396.18</w:t>
            </w:r>
          </w:p>
        </w:tc>
        <w:tc>
          <w:tcPr>
            <w:tcW w:w="237" w:type="dxa"/>
            <w:vAlign w:val="bottom"/>
          </w:tcPr>
          <w:p w14:paraId="63D75CC5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DB84" w14:textId="77777777" w:rsidR="0061122A" w:rsidRPr="0030065A" w:rsidRDefault="0061122A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 xml:space="preserve">662,260.05 </w:t>
            </w:r>
          </w:p>
        </w:tc>
        <w:tc>
          <w:tcPr>
            <w:tcW w:w="236" w:type="dxa"/>
            <w:gridSpan w:val="2"/>
            <w:vAlign w:val="bottom"/>
          </w:tcPr>
          <w:p w14:paraId="4D082AA6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8F806" w14:textId="77777777" w:rsidR="0061122A" w:rsidRPr="0080653F" w:rsidRDefault="005412EB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199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461.05</w:t>
            </w:r>
          </w:p>
        </w:tc>
        <w:tc>
          <w:tcPr>
            <w:tcW w:w="236" w:type="dxa"/>
            <w:vAlign w:val="bottom"/>
          </w:tcPr>
          <w:p w14:paraId="692FD039" w14:textId="77777777" w:rsidR="0061122A" w:rsidRPr="00494247" w:rsidRDefault="0061122A" w:rsidP="0061122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416F0" w14:textId="77777777" w:rsidR="0061122A" w:rsidRPr="00191010" w:rsidRDefault="0061122A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 xml:space="preserve">678,645.75 </w:t>
            </w:r>
          </w:p>
        </w:tc>
      </w:tr>
      <w:tr w:rsidR="0061122A" w:rsidRPr="00494247" w14:paraId="3A641214" w14:textId="77777777" w:rsidTr="00700B09">
        <w:trPr>
          <w:gridAfter w:val="1"/>
          <w:wAfter w:w="7" w:type="dxa"/>
          <w:trHeight w:val="149"/>
        </w:trPr>
        <w:tc>
          <w:tcPr>
            <w:tcW w:w="3401" w:type="dxa"/>
          </w:tcPr>
          <w:p w14:paraId="35FEC69C" w14:textId="77777777" w:rsidR="0061122A" w:rsidRPr="00494247" w:rsidRDefault="0061122A" w:rsidP="0061122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62F68" w14:textId="77777777" w:rsidR="0061122A" w:rsidRPr="0080653F" w:rsidRDefault="005412EB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361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643.93</w:t>
            </w:r>
          </w:p>
        </w:tc>
        <w:tc>
          <w:tcPr>
            <w:tcW w:w="237" w:type="dxa"/>
            <w:vAlign w:val="bottom"/>
          </w:tcPr>
          <w:p w14:paraId="10256F5E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E20AD" w14:textId="77777777" w:rsidR="0061122A" w:rsidRPr="0030065A" w:rsidRDefault="0061122A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3,591,139.91 </w:t>
            </w:r>
          </w:p>
        </w:tc>
        <w:tc>
          <w:tcPr>
            <w:tcW w:w="236" w:type="dxa"/>
            <w:gridSpan w:val="2"/>
            <w:vAlign w:val="bottom"/>
          </w:tcPr>
          <w:p w14:paraId="0FA830D1" w14:textId="77777777" w:rsidR="0061122A" w:rsidRPr="00494247" w:rsidRDefault="0061122A" w:rsidP="0061122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57C98" w14:textId="77777777" w:rsidR="0061122A" w:rsidRPr="0080653F" w:rsidRDefault="005412EB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343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106.38</w:t>
            </w:r>
          </w:p>
        </w:tc>
        <w:tc>
          <w:tcPr>
            <w:tcW w:w="236" w:type="dxa"/>
            <w:vAlign w:val="bottom"/>
          </w:tcPr>
          <w:p w14:paraId="4A69B5AD" w14:textId="77777777" w:rsidR="0061122A" w:rsidRPr="00494247" w:rsidRDefault="0061122A" w:rsidP="0061122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B7B3F" w14:textId="77777777" w:rsidR="0061122A" w:rsidRPr="00A11D1E" w:rsidRDefault="0061122A" w:rsidP="0061122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3,607,525.61 </w:t>
            </w:r>
          </w:p>
        </w:tc>
      </w:tr>
    </w:tbl>
    <w:p w14:paraId="2C165C36" w14:textId="77777777"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0DC6060" w14:textId="77777777"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16A3E22" w14:textId="77777777" w:rsidR="00847976" w:rsidRPr="00634D08" w:rsidRDefault="00847976" w:rsidP="00775D86">
      <w:pPr>
        <w:numPr>
          <w:ilvl w:val="0"/>
          <w:numId w:val="32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4D08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73DE708C" w14:textId="77777777" w:rsidR="00847976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ที่เป็นของผู้ถือหุ้นของ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บริษัทฯ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02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600"/>
        <w:gridCol w:w="1426"/>
        <w:gridCol w:w="237"/>
        <w:gridCol w:w="1426"/>
        <w:gridCol w:w="7"/>
        <w:gridCol w:w="229"/>
        <w:gridCol w:w="7"/>
        <w:gridCol w:w="1419"/>
        <w:gridCol w:w="236"/>
        <w:gridCol w:w="1426"/>
        <w:gridCol w:w="6"/>
        <w:gridCol w:w="7"/>
      </w:tblGrid>
      <w:tr w:rsidR="00B710CA" w:rsidRPr="00494247" w14:paraId="79CEAC28" w14:textId="77777777" w:rsidTr="00B77727">
        <w:trPr>
          <w:gridAfter w:val="1"/>
          <w:wAfter w:w="7" w:type="dxa"/>
        </w:trPr>
        <w:tc>
          <w:tcPr>
            <w:tcW w:w="3600" w:type="dxa"/>
          </w:tcPr>
          <w:p w14:paraId="37908EAA" w14:textId="77777777"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FBDE780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7366E7DF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DDA5610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248DFC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5"/>
          </w:tcPr>
          <w:p w14:paraId="3167E526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710CA" w:rsidRPr="00494247" w14:paraId="6026E6BF" w14:textId="77777777" w:rsidTr="00B77727">
        <w:tc>
          <w:tcPr>
            <w:tcW w:w="3600" w:type="dxa"/>
          </w:tcPr>
          <w:p w14:paraId="08AF7412" w14:textId="77777777"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4"/>
            <w:tcBorders>
              <w:bottom w:val="single" w:sz="4" w:space="0" w:color="auto"/>
            </w:tcBorders>
          </w:tcPr>
          <w:p w14:paraId="4E047BA1" w14:textId="77777777"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1D07A5F5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</w:tcPr>
          <w:p w14:paraId="49767302" w14:textId="77777777"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0CA" w:rsidRPr="00494247" w14:paraId="0AC2FDAF" w14:textId="77777777" w:rsidTr="00B77727">
        <w:trPr>
          <w:gridAfter w:val="2"/>
          <w:wAfter w:w="13" w:type="dxa"/>
        </w:trPr>
        <w:tc>
          <w:tcPr>
            <w:tcW w:w="3600" w:type="dxa"/>
          </w:tcPr>
          <w:p w14:paraId="4F6F111E" w14:textId="77777777" w:rsidR="00B710CA" w:rsidRPr="00494247" w:rsidRDefault="00B710CA" w:rsidP="00AD3871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2F07CAB" w14:textId="77777777" w:rsidR="00B710CA" w:rsidRPr="00494247" w:rsidRDefault="0061122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="00B710CA"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EEBA4FC" w14:textId="77777777" w:rsidR="00B710CA" w:rsidRPr="00494247" w:rsidRDefault="00B710C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1250A94" w14:textId="77777777" w:rsidR="00B710CA" w:rsidRPr="00494247" w:rsidRDefault="0061122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="00B710CA"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2"/>
          </w:tcPr>
          <w:p w14:paraId="051377A2" w14:textId="77777777" w:rsidR="00B710CA" w:rsidRPr="00494247" w:rsidRDefault="00B710C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1273E" w14:textId="77777777" w:rsidR="00B710CA" w:rsidRPr="00494247" w:rsidRDefault="0061122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="00B710CA"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AB4D00" w14:textId="77777777" w:rsidR="00B710CA" w:rsidRPr="00494247" w:rsidRDefault="00B710C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4B5BA90" w14:textId="77777777" w:rsidR="00B710CA" w:rsidRPr="00494247" w:rsidRDefault="0061122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="00C7540A" w:rsidRPr="00C7540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2562</w:t>
            </w:r>
          </w:p>
        </w:tc>
      </w:tr>
      <w:tr w:rsidR="00090443" w:rsidRPr="00494247" w14:paraId="7348C2B6" w14:textId="77777777" w:rsidTr="00402824">
        <w:trPr>
          <w:gridAfter w:val="2"/>
          <w:wAfter w:w="13" w:type="dxa"/>
          <w:trHeight w:val="203"/>
        </w:trPr>
        <w:tc>
          <w:tcPr>
            <w:tcW w:w="3600" w:type="dxa"/>
          </w:tcPr>
          <w:p w14:paraId="758ACE1B" w14:textId="77777777" w:rsidR="00090443" w:rsidRPr="00494247" w:rsidRDefault="00090443" w:rsidP="0009044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รสำหรับ</w:t>
            </w:r>
            <w:r w:rsidR="0063553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1D01A" w14:textId="77777777" w:rsidR="00090443" w:rsidRPr="00494247" w:rsidRDefault="005412EB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 w:cstheme="majorBidi"/>
                <w:sz w:val="28"/>
                <w:szCs w:val="28"/>
              </w:rPr>
              <w:t>13,082,974.78</w:t>
            </w:r>
          </w:p>
        </w:tc>
        <w:tc>
          <w:tcPr>
            <w:tcW w:w="237" w:type="dxa"/>
            <w:shd w:val="clear" w:color="auto" w:fill="auto"/>
          </w:tcPr>
          <w:p w14:paraId="6B695DAB" w14:textId="77777777" w:rsidR="00090443" w:rsidRPr="00494247" w:rsidRDefault="00090443" w:rsidP="0009044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B5C5C" w14:textId="77777777" w:rsidR="00090443" w:rsidRPr="00494247" w:rsidRDefault="00090443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8,996,347.37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531D59" w14:textId="77777777" w:rsidR="00090443" w:rsidRPr="00494247" w:rsidRDefault="00090443" w:rsidP="0009044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99B6B2" w14:textId="77777777" w:rsidR="00090443" w:rsidRPr="00494247" w:rsidRDefault="005412EB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 w:cstheme="majorBidi"/>
                <w:sz w:val="28"/>
                <w:szCs w:val="28"/>
              </w:rPr>
              <w:t>12,624,990.42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02C2EC" w14:textId="77777777" w:rsidR="00090443" w:rsidRPr="00494247" w:rsidRDefault="00090443" w:rsidP="00090443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FCC61A" w14:textId="77777777" w:rsidR="00090443" w:rsidRPr="00494247" w:rsidRDefault="00090443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9,608,482.51</w:t>
            </w:r>
          </w:p>
        </w:tc>
      </w:tr>
      <w:tr w:rsidR="00090443" w:rsidRPr="00494247" w14:paraId="69BC3F2C" w14:textId="77777777" w:rsidTr="002D745C">
        <w:trPr>
          <w:gridAfter w:val="2"/>
          <w:wAfter w:w="13" w:type="dxa"/>
          <w:trHeight w:val="203"/>
        </w:trPr>
        <w:tc>
          <w:tcPr>
            <w:tcW w:w="3600" w:type="dxa"/>
          </w:tcPr>
          <w:p w14:paraId="4962B634" w14:textId="77777777" w:rsidR="00090443" w:rsidRPr="00494247" w:rsidRDefault="00090443" w:rsidP="0009044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F4CCEB" w14:textId="77777777" w:rsidR="00090443" w:rsidRPr="00494247" w:rsidRDefault="005412EB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C664004" w14:textId="77777777" w:rsidR="00090443" w:rsidRPr="00494247" w:rsidRDefault="00090443" w:rsidP="0009044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B2C1FB" w14:textId="77777777" w:rsidR="00090443" w:rsidRPr="00494247" w:rsidRDefault="00090443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145,109,760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9C87C92" w14:textId="77777777" w:rsidR="00090443" w:rsidRPr="00494247" w:rsidRDefault="00090443" w:rsidP="0009044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5FC456" w14:textId="77777777" w:rsidR="00090443" w:rsidRPr="00494247" w:rsidRDefault="005412EB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FBBBCE" w14:textId="77777777" w:rsidR="00090443" w:rsidRPr="00494247" w:rsidRDefault="00090443" w:rsidP="0009044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60C041" w14:textId="77777777" w:rsidR="00090443" w:rsidRPr="00494247" w:rsidRDefault="00090443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145,109,760</w:t>
            </w:r>
          </w:p>
        </w:tc>
      </w:tr>
      <w:tr w:rsidR="00090443" w:rsidRPr="00494247" w14:paraId="68E3DE70" w14:textId="77777777" w:rsidTr="002D745C">
        <w:trPr>
          <w:gridAfter w:val="2"/>
          <w:wAfter w:w="13" w:type="dxa"/>
          <w:trHeight w:val="203"/>
        </w:trPr>
        <w:tc>
          <w:tcPr>
            <w:tcW w:w="3600" w:type="dxa"/>
          </w:tcPr>
          <w:p w14:paraId="75D078B6" w14:textId="77777777" w:rsidR="00090443" w:rsidRPr="00494247" w:rsidRDefault="00090443" w:rsidP="00090443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494247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59B3D660" w14:textId="77777777" w:rsidR="00090443" w:rsidRPr="00494247" w:rsidRDefault="005412EB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237" w:type="dxa"/>
            <w:shd w:val="clear" w:color="auto" w:fill="auto"/>
          </w:tcPr>
          <w:p w14:paraId="63340F3E" w14:textId="77777777" w:rsidR="00090443" w:rsidRPr="00494247" w:rsidRDefault="00090443" w:rsidP="0009044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5F39ACB7" w14:textId="77777777" w:rsidR="00090443" w:rsidRPr="00494247" w:rsidRDefault="005412EB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A3D799" w14:textId="77777777" w:rsidR="00090443" w:rsidRPr="00494247" w:rsidRDefault="00090443" w:rsidP="0009044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292F0BC" w14:textId="77777777" w:rsidR="00090443" w:rsidRPr="005412EB" w:rsidRDefault="005412EB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2A2234" w14:textId="77777777" w:rsidR="00090443" w:rsidRPr="00494247" w:rsidRDefault="00090443" w:rsidP="0009044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D6F10CA" w14:textId="77777777" w:rsidR="00090443" w:rsidRPr="00494247" w:rsidRDefault="005412EB" w:rsidP="0009044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</w:tr>
    </w:tbl>
    <w:p w14:paraId="08D94C5A" w14:textId="77777777" w:rsidR="00847976" w:rsidRPr="00506168" w:rsidRDefault="00BA3A3C" w:rsidP="00775D86">
      <w:pPr>
        <w:numPr>
          <w:ilvl w:val="0"/>
          <w:numId w:val="32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06168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C7540A" w:rsidRPr="00506168">
        <w:rPr>
          <w:rFonts w:ascii="Angsana New" w:hAnsi="Angsana New" w:hint="cs"/>
          <w:b/>
          <w:bCs/>
          <w:sz w:val="30"/>
          <w:szCs w:val="30"/>
          <w:cs/>
        </w:rPr>
        <w:t>งินปันผลจ่าย</w:t>
      </w:r>
    </w:p>
    <w:p w14:paraId="1352CE1F" w14:textId="77777777" w:rsidR="001C4624" w:rsidRPr="00506168" w:rsidRDefault="007A57C0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7A57C0">
        <w:rPr>
          <w:rFonts w:ascii="Angsana New" w:hAnsi="Angsana New"/>
          <w:sz w:val="30"/>
          <w:szCs w:val="30"/>
          <w:cs/>
        </w:rPr>
        <w:t>มติที่ประชุมคณะกรรมการบริษัทครั้งที่ 1/2562 เมื่อวันที่ 17 มกราคม 2562 อนุมัติจ่ายเงินปันผลระหว่างกาล หุ้นละ 202.21 บาท จากจำนวนหุ้น 531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936 หุ้น รวมเป็นเงิน 107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562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778.56 บาท และจัดสรรกำไรสะสม จำนวน 2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319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360 บาท เป็นทุนสำรองตามกฎหมาย เงินปันผลระหว่างกาลดังกล่าวได้จ่ายครบถ้วนแล้วในวันที่ 12 กุมภาพันธ์ 2562</w:t>
      </w:r>
    </w:p>
    <w:p w14:paraId="6ABA424B" w14:textId="77777777" w:rsidR="001C4624" w:rsidRPr="00256204" w:rsidRDefault="007A57C0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A57C0">
        <w:rPr>
          <w:rFonts w:ascii="Angsana New" w:hAnsi="Angsana New"/>
          <w:sz w:val="30"/>
          <w:szCs w:val="30"/>
          <w:cs/>
        </w:rPr>
        <w:t>มติที่ประชุมสามัญผู้ถือหุ้นประจำปี 2562 เมื่อวันที่ 13 มีนาคม 2562 อนุมัติให้จ่ายเงินปันผล จากผลการดำเนินงานปี 2561 ในอัตราหุ้นละ 8 บาท จากจำนวนหุ้น 1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500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000 หุ้น รวมเป็นเงิน 12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000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000 บาท โดยบริษัทฯ จัดสรรกำไรสะสมเพิ่มเติมอีกจำนวน 9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680</w:t>
      </w:r>
      <w:r w:rsidRPr="007A57C0">
        <w:rPr>
          <w:rFonts w:ascii="Angsana New" w:hAnsi="Angsana New"/>
          <w:sz w:val="30"/>
          <w:szCs w:val="30"/>
        </w:rPr>
        <w:t>,</w:t>
      </w:r>
      <w:r w:rsidRPr="007A57C0">
        <w:rPr>
          <w:rFonts w:ascii="Angsana New" w:hAnsi="Angsana New"/>
          <w:sz w:val="30"/>
          <w:szCs w:val="30"/>
          <w:cs/>
        </w:rPr>
        <w:t>640 บาท เป็นทุนสำรองตามกฎหมาย เงินปันผลดังกล่าวได้จ่ายในวันที่ 20 มีนาคม 2562</w:t>
      </w:r>
    </w:p>
    <w:p w14:paraId="068E1895" w14:textId="77777777"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451BDBC" w14:textId="77777777"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EE89237" w14:textId="77777777"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3E154E" w14:textId="77777777" w:rsidR="00090443" w:rsidRDefault="00090443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C43C8E" w14:textId="77777777" w:rsidR="00090443" w:rsidRDefault="00090443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E541104" w14:textId="77777777" w:rsidR="00090443" w:rsidRDefault="00090443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A1DA2FE" w14:textId="77777777"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02AA44" w14:textId="77777777" w:rsidR="007A57C0" w:rsidRDefault="007A57C0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74AAAD3" w14:textId="77777777" w:rsidR="007A57C0" w:rsidRDefault="007A57C0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6883C5E" w14:textId="77777777" w:rsidR="007A57C0" w:rsidRDefault="007A57C0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380A237" w14:textId="77777777" w:rsidR="007A57C0" w:rsidRDefault="007A57C0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8DBD713" w14:textId="77777777" w:rsidR="00775D86" w:rsidRDefault="00775D86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4D6A521" w14:textId="77777777" w:rsidR="00E04DD7" w:rsidRDefault="00E04DD7" w:rsidP="00EA4E5D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</w:p>
    <w:p w14:paraId="7989C9C9" w14:textId="77777777" w:rsidR="00E04DD7" w:rsidRPr="00E04DD7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>
        <w:rPr>
          <w:rFonts w:ascii="Angsana New" w:hAnsi="Angsana New"/>
          <w:sz w:val="30"/>
          <w:szCs w:val="30"/>
          <w:cs/>
        </w:rPr>
        <w:t>าใช้จ่ายของ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="00612C4F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E04DD7">
        <w:rPr>
          <w:rFonts w:ascii="Angsana New" w:hAnsi="Angsana New"/>
          <w:sz w:val="30"/>
          <w:szCs w:val="30"/>
          <w:cs/>
        </w:rPr>
        <w:t>เกิดขึ้นจากรายการบัญชีกับบุ</w:t>
      </w:r>
      <w:r>
        <w:rPr>
          <w:rFonts w:ascii="Angsana New" w:hAnsi="Angsana New"/>
          <w:sz w:val="30"/>
          <w:szCs w:val="30"/>
          <w:cs/>
        </w:rPr>
        <w:t xml:space="preserve">คคลและกิจการที่เกี่ยวข้องกัน </w:t>
      </w: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รายการที่เกี่ยวข้องกันดังกล</w:t>
      </w:r>
      <w:r>
        <w:rPr>
          <w:rFonts w:ascii="Angsana New" w:hAnsi="Angsana New"/>
          <w:sz w:val="30"/>
          <w:szCs w:val="30"/>
          <w:cs/>
        </w:rPr>
        <w:t xml:space="preserve">่าวเป็นไปตามเงื่อนไขทางการค้า </w:t>
      </w:r>
      <w:r w:rsidR="00A7033F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>
        <w:rPr>
          <w:rFonts w:ascii="Angsana New" w:hAnsi="Angsana New"/>
          <w:sz w:val="30"/>
          <w:szCs w:val="30"/>
        </w:rPr>
        <w:br/>
      </w:r>
      <w:r w:rsidRPr="00E04DD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841"/>
        <w:gridCol w:w="2727"/>
        <w:gridCol w:w="3632"/>
      </w:tblGrid>
      <w:tr w:rsidR="00AD3871" w:rsidRPr="00494247" w14:paraId="1238B8A8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360F2C51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F23E27C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14:paraId="1EB49EB1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494247" w14:paraId="65CF1FAB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2510BC08" w14:textId="77777777"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2727" w:type="dxa"/>
            <w:shd w:val="clear" w:color="auto" w:fill="auto"/>
          </w:tcPr>
          <w:p w14:paraId="0E0A3ED3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3A18D5CE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ผลิตและจัดจำหน่ายแม่พิมพ์กราไฟต์</w:t>
            </w:r>
          </w:p>
        </w:tc>
      </w:tr>
      <w:tr w:rsidR="00AD3871" w:rsidRPr="00494247" w14:paraId="68202D74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55FEC92C" w14:textId="77777777"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14:paraId="2A7885F6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6CB7F433" w14:textId="77777777" w:rsidR="00AD3871" w:rsidRPr="00494247" w:rsidRDefault="00AD3871" w:rsidP="00107622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2620DF">
              <w:rPr>
                <w:rFonts w:ascii="Angsana New" w:hAnsi="Angsana New" w:hint="cs"/>
                <w:sz w:val="30"/>
                <w:szCs w:val="30"/>
                <w:cs/>
              </w:rPr>
              <w:t>เช่าเสาสัญญาณแจ้ง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ข้อมูลฟ้าผ่า</w:t>
            </w:r>
          </w:p>
        </w:tc>
      </w:tr>
      <w:tr w:rsidR="00AD3871" w:rsidRPr="00494247" w14:paraId="336D0241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357CAEC2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14:paraId="0B49065F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0B861F57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494247" w14:paraId="3CB7F849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77FC538C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เค.เอ็ม.แอล.เอ็นจิเนียริ่ง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14:paraId="261E1D31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6C52BA0A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ประกอบกิจการประเภทการติดตั้งไฟฟ้า</w:t>
            </w:r>
          </w:p>
        </w:tc>
      </w:tr>
      <w:tr w:rsidR="00AD3871" w:rsidRPr="00494247" w14:paraId="29E777BB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78BCDCA9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14:paraId="006A3EED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14:paraId="06FCC392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494247" w14:paraId="7A4D0471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2FE90F0C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14:paraId="1AF313D8" w14:textId="77777777" w:rsidR="00AD3871" w:rsidRPr="00494247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77B069BB" w14:textId="77777777" w:rsidR="00E04DD7" w:rsidRPr="00E04DD7" w:rsidRDefault="00E04DD7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E04DD7">
        <w:rPr>
          <w:rFonts w:ascii="Angsana New" w:hAnsi="Angsana New"/>
          <w:sz w:val="30"/>
          <w:szCs w:val="30"/>
          <w:cs/>
        </w:rPr>
        <w:t>บริษัทฯ กับบริษัทและบุคคลเหล่านั้น</w:t>
      </w:r>
      <w:r w:rsidRPr="00E04DD7">
        <w:rPr>
          <w:rFonts w:ascii="Angsana New" w:hAnsi="Angsana New"/>
          <w:sz w:val="30"/>
          <w:szCs w:val="30"/>
        </w:rPr>
        <w:t xml:space="preserve"> </w:t>
      </w:r>
      <w:r w:rsidRPr="00E04DD7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467" w:type="dxa"/>
        <w:tblInd w:w="-34" w:type="dxa"/>
        <w:tblLook w:val="04A0" w:firstRow="1" w:lastRow="0" w:firstColumn="1" w:lastColumn="0" w:noHBand="0" w:noVBand="1"/>
      </w:tblPr>
      <w:tblGrid>
        <w:gridCol w:w="391"/>
        <w:gridCol w:w="3711"/>
        <w:gridCol w:w="1800"/>
        <w:gridCol w:w="4565"/>
      </w:tblGrid>
      <w:tr w:rsidR="00090443" w:rsidRPr="00494247" w14:paraId="5D29D52C" w14:textId="77777777" w:rsidTr="007457A5">
        <w:tc>
          <w:tcPr>
            <w:tcW w:w="4102" w:type="dxa"/>
            <w:gridSpan w:val="2"/>
            <w:shd w:val="clear" w:color="auto" w:fill="auto"/>
          </w:tcPr>
          <w:p w14:paraId="45D52B23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1DE4AF77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5" w:type="dxa"/>
            <w:shd w:val="clear" w:color="auto" w:fill="auto"/>
          </w:tcPr>
          <w:p w14:paraId="692C2239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090443" w:rsidRPr="00494247" w14:paraId="3CBB1A5C" w14:textId="77777777" w:rsidTr="007457A5">
        <w:tc>
          <w:tcPr>
            <w:tcW w:w="391" w:type="dxa"/>
            <w:shd w:val="clear" w:color="auto" w:fill="auto"/>
          </w:tcPr>
          <w:p w14:paraId="28E3EB7A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14:paraId="4ACD6FC7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800" w:type="dxa"/>
            <w:shd w:val="clear" w:color="auto" w:fill="auto"/>
          </w:tcPr>
          <w:p w14:paraId="4645F192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14:paraId="0451446F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04E129E6" w14:textId="77777777" w:rsidTr="007457A5">
        <w:tc>
          <w:tcPr>
            <w:tcW w:w="391" w:type="dxa"/>
            <w:shd w:val="clear" w:color="auto" w:fill="auto"/>
          </w:tcPr>
          <w:p w14:paraId="70EF1290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1" w:type="dxa"/>
            <w:shd w:val="clear" w:color="auto" w:fill="auto"/>
          </w:tcPr>
          <w:p w14:paraId="1EA801AB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E54D191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65" w:type="dxa"/>
            <w:shd w:val="clear" w:color="auto" w:fill="auto"/>
          </w:tcPr>
          <w:p w14:paraId="06F8765B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090443" w:rsidRPr="00494247" w14:paraId="19D31720" w14:textId="77777777" w:rsidTr="007457A5">
        <w:tc>
          <w:tcPr>
            <w:tcW w:w="391" w:type="dxa"/>
            <w:shd w:val="clear" w:color="auto" w:fill="auto"/>
          </w:tcPr>
          <w:p w14:paraId="4D110FCE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1" w:type="dxa"/>
            <w:shd w:val="clear" w:color="auto" w:fill="auto"/>
          </w:tcPr>
          <w:p w14:paraId="229834F8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434CD7C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4565" w:type="dxa"/>
            <w:shd w:val="clear" w:color="auto" w:fill="auto"/>
          </w:tcPr>
          <w:p w14:paraId="38BBDB26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</w:tr>
      <w:tr w:rsidR="00DA369A" w:rsidRPr="00494247" w14:paraId="1519888F" w14:textId="77777777" w:rsidTr="007457A5">
        <w:tc>
          <w:tcPr>
            <w:tcW w:w="391" w:type="dxa"/>
            <w:shd w:val="clear" w:color="auto" w:fill="auto"/>
          </w:tcPr>
          <w:p w14:paraId="522AE3B1" w14:textId="77777777" w:rsidR="00DA369A" w:rsidRPr="00494247" w:rsidRDefault="00DA369A" w:rsidP="00DA369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14:paraId="526DD890" w14:textId="77777777" w:rsidR="00DA369A" w:rsidRPr="00494247" w:rsidRDefault="00DA369A" w:rsidP="00DA369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800" w:type="dxa"/>
            <w:shd w:val="clear" w:color="auto" w:fill="auto"/>
          </w:tcPr>
          <w:p w14:paraId="5B19EF4B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0CFDE811" w14:textId="77777777" w:rsidR="00DA369A" w:rsidRPr="00494247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5" w:type="dxa"/>
            <w:shd w:val="clear" w:color="auto" w:fill="auto"/>
          </w:tcPr>
          <w:p w14:paraId="03BC8329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DA369A">
              <w:rPr>
                <w:rFonts w:ascii="Angsana New" w:hAnsi="Angsana New"/>
                <w:sz w:val="30"/>
                <w:szCs w:val="30"/>
              </w:rPr>
              <w:t>215,000</w:t>
            </w: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72006B19" w14:textId="77777777" w:rsidR="00DA369A" w:rsidRPr="00DA369A" w:rsidRDefault="00DA369A" w:rsidP="00DA369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775D86" w:rsidRPr="00494247" w14:paraId="6FA63E7D" w14:textId="77777777" w:rsidTr="00775D86">
        <w:tc>
          <w:tcPr>
            <w:tcW w:w="391" w:type="dxa"/>
            <w:shd w:val="clear" w:color="auto" w:fill="auto"/>
          </w:tcPr>
          <w:p w14:paraId="0F988DC6" w14:textId="77777777" w:rsidR="00775D86" w:rsidRPr="00494247" w:rsidRDefault="00775D86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711" w:type="dxa"/>
            <w:shd w:val="clear" w:color="auto" w:fill="auto"/>
          </w:tcPr>
          <w:p w14:paraId="6A83A4C4" w14:textId="77777777" w:rsidR="00775D86" w:rsidRPr="00494247" w:rsidRDefault="00775D86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เค.เอ็ม.แอล.เอ็นจิเนียริ่ง จำกัด</w:t>
            </w:r>
          </w:p>
        </w:tc>
        <w:tc>
          <w:tcPr>
            <w:tcW w:w="6365" w:type="dxa"/>
            <w:gridSpan w:val="2"/>
            <w:shd w:val="clear" w:color="auto" w:fill="auto"/>
          </w:tcPr>
          <w:p w14:paraId="5754EA1D" w14:textId="77777777" w:rsidR="00775D86" w:rsidRPr="00494247" w:rsidRDefault="00775D86" w:rsidP="002D745C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ไม่รายการระหว่างกัน</w:t>
            </w:r>
          </w:p>
        </w:tc>
      </w:tr>
      <w:tr w:rsidR="00090443" w:rsidRPr="00494247" w14:paraId="3A668CE2" w14:textId="77777777" w:rsidTr="007457A5">
        <w:tc>
          <w:tcPr>
            <w:tcW w:w="391" w:type="dxa"/>
            <w:shd w:val="clear" w:color="auto" w:fill="auto"/>
          </w:tcPr>
          <w:p w14:paraId="57B82716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711" w:type="dxa"/>
            <w:shd w:val="clear" w:color="auto" w:fill="auto"/>
          </w:tcPr>
          <w:p w14:paraId="4EC06390" w14:textId="77777777" w:rsidR="00090443" w:rsidRPr="00494247" w:rsidRDefault="00090443" w:rsidP="002D745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800" w:type="dxa"/>
            <w:shd w:val="clear" w:color="auto" w:fill="auto"/>
          </w:tcPr>
          <w:p w14:paraId="45B86CB8" w14:textId="77777777" w:rsidR="007457A5" w:rsidRDefault="00090443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4F2FADC7" w14:textId="77777777" w:rsidR="007457A5" w:rsidRPr="007457A5" w:rsidRDefault="007457A5" w:rsidP="002D745C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5" w:type="dxa"/>
            <w:shd w:val="clear" w:color="auto" w:fill="auto"/>
          </w:tcPr>
          <w:p w14:paraId="732A8A73" w14:textId="77777777" w:rsidR="00090443" w:rsidRPr="007457A5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7457A5">
              <w:rPr>
                <w:rFonts w:ascii="Angsana New" w:hAnsi="Angsana New"/>
                <w:sz w:val="30"/>
                <w:szCs w:val="30"/>
              </w:rPr>
              <w:t>180,000</w:t>
            </w: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420E51D7" w14:textId="77777777" w:rsidR="007457A5" w:rsidRPr="007457A5" w:rsidRDefault="007457A5" w:rsidP="007457A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090443" w:rsidRPr="00494247" w14:paraId="08478F76" w14:textId="77777777" w:rsidTr="007457A5">
        <w:tc>
          <w:tcPr>
            <w:tcW w:w="391" w:type="dxa"/>
            <w:shd w:val="clear" w:color="auto" w:fill="auto"/>
          </w:tcPr>
          <w:p w14:paraId="0B378389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711" w:type="dxa"/>
            <w:shd w:val="clear" w:color="auto" w:fill="auto"/>
          </w:tcPr>
          <w:p w14:paraId="6BBDD28B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800" w:type="dxa"/>
            <w:shd w:val="clear" w:color="auto" w:fill="auto"/>
          </w:tcPr>
          <w:p w14:paraId="6C430C0A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14:paraId="6331CB0D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32BB8074" w14:textId="77777777" w:rsidTr="007457A5">
        <w:tc>
          <w:tcPr>
            <w:tcW w:w="391" w:type="dxa"/>
            <w:shd w:val="clear" w:color="auto" w:fill="auto"/>
          </w:tcPr>
          <w:p w14:paraId="3C575E43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7EC7F33F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7CBBFF5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4565" w:type="dxa"/>
            <w:shd w:val="clear" w:color="auto" w:fill="auto"/>
          </w:tcPr>
          <w:p w14:paraId="3E8FEE73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6F634D37" w14:textId="77777777" w:rsidTr="007457A5">
        <w:tc>
          <w:tcPr>
            <w:tcW w:w="391" w:type="dxa"/>
            <w:shd w:val="clear" w:color="auto" w:fill="auto"/>
          </w:tcPr>
          <w:p w14:paraId="5E3BB157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330F3039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8B9B779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565" w:type="dxa"/>
            <w:shd w:val="clear" w:color="auto" w:fill="auto"/>
          </w:tcPr>
          <w:p w14:paraId="37C082B6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04F05494" w14:textId="77777777" w:rsidTr="007457A5">
        <w:tc>
          <w:tcPr>
            <w:tcW w:w="391" w:type="dxa"/>
            <w:shd w:val="clear" w:color="auto" w:fill="auto"/>
          </w:tcPr>
          <w:p w14:paraId="4F9633A9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3711" w:type="dxa"/>
            <w:shd w:val="clear" w:color="auto" w:fill="auto"/>
          </w:tcPr>
          <w:p w14:paraId="5048BDD3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11A722EB" w14:textId="77777777" w:rsidR="007457A5" w:rsidRDefault="00090443" w:rsidP="007457A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53F34DFD" w14:textId="77777777" w:rsidR="00090443" w:rsidRPr="00494247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5" w:type="dxa"/>
            <w:shd w:val="clear" w:color="auto" w:fill="auto"/>
          </w:tcPr>
          <w:p w14:paraId="3803BABA" w14:textId="77777777" w:rsidR="00090443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7457A5">
              <w:rPr>
                <w:rFonts w:ascii="Angsana New" w:hAnsi="Angsana New"/>
                <w:sz w:val="30"/>
                <w:szCs w:val="30"/>
              </w:rPr>
              <w:t>12,500</w:t>
            </w: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  <w:p w14:paraId="021F46EB" w14:textId="77777777" w:rsidR="007457A5" w:rsidRP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</w:tbl>
    <w:p w14:paraId="12E975E2" w14:textId="77777777" w:rsidR="0080653F" w:rsidRDefault="0080653F" w:rsidP="00775D86">
      <w:pPr>
        <w:numPr>
          <w:ilvl w:val="0"/>
          <w:numId w:val="3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15C077B" w14:textId="77777777"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4291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42919">
        <w:rPr>
          <w:rFonts w:ascii="Angsana New" w:hAnsi="Angsana New"/>
          <w:sz w:val="30"/>
          <w:szCs w:val="30"/>
          <w:lang w:val="en-US"/>
        </w:rPr>
        <w:t>256</w:t>
      </w:r>
      <w:r w:rsidR="00F55334">
        <w:rPr>
          <w:rFonts w:ascii="Angsana New" w:hAnsi="Angsana New"/>
          <w:sz w:val="30"/>
          <w:szCs w:val="30"/>
          <w:lang w:val="en-US"/>
        </w:rPr>
        <w:t>3</w:t>
      </w:r>
      <w:r w:rsidR="00225DC8">
        <w:rPr>
          <w:rFonts w:ascii="Angsana New" w:hAnsi="Angsana New"/>
          <w:sz w:val="30"/>
          <w:szCs w:val="30"/>
        </w:rPr>
        <w:t xml:space="preserve"> </w:t>
      </w:r>
      <w:r w:rsidR="00225DC8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225DC8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31</w:t>
      </w:r>
      <w:r w:rsidR="00B42919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>
        <w:rPr>
          <w:rFonts w:ascii="Angsana New" w:hAnsi="Angsana New"/>
          <w:sz w:val="30"/>
          <w:szCs w:val="30"/>
        </w:rPr>
        <w:t xml:space="preserve"> 256</w:t>
      </w:r>
      <w:r w:rsidR="00F5533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AD3871" w:rsidRPr="00775D86" w14:paraId="045312F9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6297C09A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72C4BE01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00BA1DA9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F108214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375B477B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43D2159F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D9449BA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6CDD6405" w14:textId="77777777" w:rsidR="00AD3871" w:rsidRPr="00775D86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871" w:rsidRPr="00775D86" w14:paraId="55DAD09C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020B9761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11BB0B34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4FA98EC0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D649D2" w14:textId="77777777" w:rsidR="00AD3871" w:rsidRPr="00775D86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871" w:rsidRPr="00775D86" w14:paraId="1293BD57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4681C9E9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BD64B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 w:rsidR="00090443" w:rsidRPr="00775D86">
              <w:rPr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38C8F59B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3069D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090443" w:rsidRPr="00775D86">
              <w:rPr>
                <w:sz w:val="28"/>
                <w:szCs w:val="28"/>
              </w:rPr>
              <w:t>2</w:t>
            </w:r>
          </w:p>
        </w:tc>
        <w:tc>
          <w:tcPr>
            <w:tcW w:w="222" w:type="dxa"/>
          </w:tcPr>
          <w:p w14:paraId="0DA17D92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AF6ED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 w:rsidR="00090443" w:rsidRPr="00775D86">
              <w:rPr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F8E01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7A724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30463F" w:rsidRPr="00775D86">
              <w:rPr>
                <w:sz w:val="28"/>
                <w:szCs w:val="28"/>
              </w:rPr>
              <w:t>2</w:t>
            </w:r>
          </w:p>
        </w:tc>
      </w:tr>
      <w:tr w:rsidR="00AD3871" w:rsidRPr="00775D86" w14:paraId="541E1875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8D35AFE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F569870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6822FC8B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13F4414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1323761B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52769E2F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B9F49A4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18D8E6E2" w14:textId="77777777" w:rsidR="00AD3871" w:rsidRPr="00775D86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D3871" w:rsidRPr="00775D86" w14:paraId="535EBEC7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19D2EBA" w14:textId="77777777" w:rsidR="00AD3871" w:rsidRPr="00775D86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26165077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4119B63A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270B679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09150CE9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79D0F07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F5644DA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1B9C39B6" w14:textId="77777777"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D3871" w:rsidRPr="00775D86" w14:paraId="6A7B5EB7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74C9B2F4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23" w:type="dxa"/>
          </w:tcPr>
          <w:p w14:paraId="78E33299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3F191071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F989871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5C1CF546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DFA708B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BBC76D6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3827D0A0" w14:textId="77777777"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503B6" w:rsidRPr="00775D86" w14:paraId="53C52CC3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19ED9575" w14:textId="77777777" w:rsidR="00F503B6" w:rsidRPr="00775D86" w:rsidRDefault="00F503B6" w:rsidP="00F503B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 จำกัด</w:t>
            </w:r>
          </w:p>
        </w:tc>
        <w:tc>
          <w:tcPr>
            <w:tcW w:w="1623" w:type="dxa"/>
          </w:tcPr>
          <w:p w14:paraId="4A8B7076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266393B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06AE6886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6BEC9938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6EBEF08D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     225,081.74 </w:t>
            </w:r>
          </w:p>
        </w:tc>
        <w:tc>
          <w:tcPr>
            <w:tcW w:w="240" w:type="dxa"/>
            <w:shd w:val="clear" w:color="auto" w:fill="auto"/>
          </w:tcPr>
          <w:p w14:paraId="2E1F5120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27814DE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262,100.03</w:t>
            </w:r>
          </w:p>
        </w:tc>
      </w:tr>
      <w:tr w:rsidR="00F503B6" w:rsidRPr="00775D86" w14:paraId="51EA29C1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E5323CF" w14:textId="77777777" w:rsidR="00F503B6" w:rsidRPr="00775D86" w:rsidRDefault="00F503B6" w:rsidP="00F503B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6691AD6A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DB6A6F4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632FCA9C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3B7CB922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3AD72DDC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     275,892.56 </w:t>
            </w:r>
          </w:p>
        </w:tc>
        <w:tc>
          <w:tcPr>
            <w:tcW w:w="240" w:type="dxa"/>
            <w:shd w:val="clear" w:color="auto" w:fill="auto"/>
          </w:tcPr>
          <w:p w14:paraId="6C0728F6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9BB4F9D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503B6" w:rsidRPr="00775D86" w14:paraId="392D1B3E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F50A449" w14:textId="77777777" w:rsidR="00F503B6" w:rsidRPr="00775D86" w:rsidRDefault="00F503B6" w:rsidP="00F503B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73BB4FD2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    13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956.55</w:t>
            </w:r>
          </w:p>
        </w:tc>
        <w:tc>
          <w:tcPr>
            <w:tcW w:w="222" w:type="dxa"/>
          </w:tcPr>
          <w:p w14:paraId="73F21A2E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9E35052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108D2C23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30619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       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3,956.55 </w:t>
            </w:r>
          </w:p>
        </w:tc>
        <w:tc>
          <w:tcPr>
            <w:tcW w:w="240" w:type="dxa"/>
            <w:shd w:val="clear" w:color="auto" w:fill="auto"/>
          </w:tcPr>
          <w:p w14:paraId="2A6D9638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8B178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632C5" w:rsidRPr="00775D86" w14:paraId="78325F3C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27ADA6A" w14:textId="77777777" w:rsidR="001632C5" w:rsidRPr="00775D86" w:rsidRDefault="001632C5" w:rsidP="000870B4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0E19D387" w14:textId="77777777" w:rsidR="001632C5" w:rsidRPr="001632C5" w:rsidRDefault="001632C5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32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       13</w:t>
            </w:r>
            <w:r w:rsidRPr="001632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1632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956.55</w:t>
            </w:r>
          </w:p>
        </w:tc>
        <w:tc>
          <w:tcPr>
            <w:tcW w:w="222" w:type="dxa"/>
          </w:tcPr>
          <w:p w14:paraId="0FD48C4E" w14:textId="77777777" w:rsidR="001632C5" w:rsidRPr="001632C5" w:rsidRDefault="001632C5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681750E5" w14:textId="77777777" w:rsidR="001632C5" w:rsidRPr="001632C5" w:rsidRDefault="001632C5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32C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18742BF" w14:textId="77777777" w:rsidR="001632C5" w:rsidRPr="001632C5" w:rsidRDefault="001632C5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88643" w14:textId="77777777" w:rsidR="001632C5" w:rsidRPr="001632C5" w:rsidRDefault="001632C5" w:rsidP="001632C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32C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514,930.8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0E368E5" w14:textId="77777777" w:rsidR="001632C5" w:rsidRPr="001632C5" w:rsidRDefault="001632C5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BE7A4" w14:textId="77777777" w:rsidR="001632C5" w:rsidRPr="001632C5" w:rsidRDefault="001632C5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32C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262,100.03</w:t>
            </w:r>
          </w:p>
        </w:tc>
      </w:tr>
      <w:tr w:rsidR="00F503B6" w:rsidRPr="00775D86" w14:paraId="3D3D651C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F7C66C6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227F9C03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1490F004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17548386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20467CC1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2CC01E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ED32E18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9C1779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503B6" w:rsidRPr="00775D86" w14:paraId="015F44F7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75CA914" w14:textId="77777777" w:rsidR="00F503B6" w:rsidRPr="00775D86" w:rsidRDefault="00F503B6" w:rsidP="00F503B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38CF502A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04432451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1ED4EEBA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9D70AFE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9CD9FAA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119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344.27</w:t>
            </w:r>
          </w:p>
        </w:tc>
        <w:tc>
          <w:tcPr>
            <w:tcW w:w="240" w:type="dxa"/>
            <w:shd w:val="clear" w:color="auto" w:fill="auto"/>
          </w:tcPr>
          <w:p w14:paraId="60734474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115EE2E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503B6" w:rsidRPr="00775D86" w14:paraId="34AD50A4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EE55A93" w14:textId="77777777" w:rsidR="00F503B6" w:rsidRPr="00775D86" w:rsidRDefault="00F503B6" w:rsidP="00F503B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</w:tcPr>
          <w:p w14:paraId="7FD07EA2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564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053.72</w:t>
            </w:r>
          </w:p>
        </w:tc>
        <w:tc>
          <w:tcPr>
            <w:tcW w:w="222" w:type="dxa"/>
          </w:tcPr>
          <w:p w14:paraId="7C971238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4AA2FAD5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97DAD65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1571EABD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564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053.72</w:t>
            </w:r>
          </w:p>
        </w:tc>
        <w:tc>
          <w:tcPr>
            <w:tcW w:w="240" w:type="dxa"/>
            <w:shd w:val="clear" w:color="auto" w:fill="auto"/>
          </w:tcPr>
          <w:p w14:paraId="4E470F7A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729ABB7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503B6" w:rsidRPr="00775D86" w14:paraId="4716AA87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7FB7027" w14:textId="77777777" w:rsidR="00F503B6" w:rsidRPr="00775D86" w:rsidRDefault="00F503B6" w:rsidP="00F503B6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040A7A70" w14:textId="77777777" w:rsidR="00F503B6" w:rsidRPr="00F54A7C" w:rsidRDefault="00F54A7C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54A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F54A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F54A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564</w:t>
            </w:r>
            <w:r w:rsidRPr="00F54A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F54A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053.72</w:t>
            </w:r>
          </w:p>
        </w:tc>
        <w:tc>
          <w:tcPr>
            <w:tcW w:w="222" w:type="dxa"/>
          </w:tcPr>
          <w:p w14:paraId="2107CE51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4382B2AC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080D41A3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9BB2D3" w14:textId="77777777" w:rsidR="00F503B6" w:rsidRPr="00775D86" w:rsidRDefault="00977F54" w:rsidP="00977F5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  <w:r w:rsidR="00F503B6"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683</w:t>
            </w:r>
            <w:r w:rsidR="00F503B6"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397.99</w:t>
            </w:r>
          </w:p>
        </w:tc>
        <w:tc>
          <w:tcPr>
            <w:tcW w:w="240" w:type="dxa"/>
            <w:shd w:val="clear" w:color="auto" w:fill="auto"/>
          </w:tcPr>
          <w:p w14:paraId="132833BA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8552FC7" w14:textId="77777777" w:rsidR="00F503B6" w:rsidRPr="00775D86" w:rsidRDefault="00977F54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75D86" w:rsidRPr="00775D86" w14:paraId="028F318B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B98D096" w14:textId="77777777" w:rsidR="00775D86" w:rsidRPr="00775D86" w:rsidRDefault="00775D86" w:rsidP="00F503B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</w:t>
            </w:r>
            <w:r w:rsidR="002620D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6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86F8A3" w14:textId="77777777" w:rsidR="00775D86" w:rsidRPr="00775D86" w:rsidRDefault="00775D86" w:rsidP="00775D8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14FD5F82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745ACFB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70A0036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45B6E817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4F29758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39A4CE68" w14:textId="77777777" w:rsidR="00775D86" w:rsidRPr="00775D86" w:rsidRDefault="00775D86" w:rsidP="00F503B6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C5C4D" w:rsidRPr="00775D86" w14:paraId="2B471B79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A6C5918" w14:textId="77777777" w:rsidR="008C5C4D" w:rsidRPr="00775D86" w:rsidRDefault="008C5C4D" w:rsidP="008C5C4D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  <w:vAlign w:val="bottom"/>
          </w:tcPr>
          <w:p w14:paraId="39A2BF05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3386F05E" w14:textId="77777777" w:rsidR="008C5C4D" w:rsidRPr="00775D86" w:rsidRDefault="008C5C4D" w:rsidP="008C5C4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AC01FE9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17951EB7" w14:textId="77777777" w:rsidR="008C5C4D" w:rsidRPr="00775D86" w:rsidRDefault="008C5C4D" w:rsidP="008C5C4D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4EC809A1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8,000,000.00</w:t>
            </w:r>
          </w:p>
        </w:tc>
        <w:tc>
          <w:tcPr>
            <w:tcW w:w="240" w:type="dxa"/>
            <w:shd w:val="clear" w:color="auto" w:fill="auto"/>
          </w:tcPr>
          <w:p w14:paraId="6B263356" w14:textId="77777777" w:rsidR="008C5C4D" w:rsidRPr="00775D86" w:rsidRDefault="008C5C4D" w:rsidP="008C5C4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338C5FE1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8,000,000.00</w:t>
            </w:r>
          </w:p>
        </w:tc>
      </w:tr>
      <w:tr w:rsidR="008C5C4D" w:rsidRPr="00775D86" w14:paraId="2C64D3AF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1F5B78A" w14:textId="77777777" w:rsidR="008C5C4D" w:rsidRPr="00775D86" w:rsidRDefault="008C5C4D" w:rsidP="008C5C4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2A8F0705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4C0D1525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2CF10D7A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369EBD6A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2D558EA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8,000,000.00</w:t>
            </w:r>
          </w:p>
        </w:tc>
        <w:tc>
          <w:tcPr>
            <w:tcW w:w="240" w:type="dxa"/>
            <w:shd w:val="clear" w:color="auto" w:fill="auto"/>
          </w:tcPr>
          <w:p w14:paraId="4DC0AE79" w14:textId="77777777" w:rsidR="008C5C4D" w:rsidRPr="00775D86" w:rsidRDefault="008C5C4D" w:rsidP="008C5C4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F22AE7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8,000,000.00</w:t>
            </w:r>
          </w:p>
        </w:tc>
      </w:tr>
      <w:tr w:rsidR="00F503B6" w:rsidRPr="00775D86" w14:paraId="06E4ABF9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319AC7A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3" w:type="dxa"/>
          </w:tcPr>
          <w:p w14:paraId="7AFA9E3B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B953C6F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73C6A08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53BC8A8C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031C0E4E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65D79F6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B1CB1FB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503B6" w:rsidRPr="00775D86" w14:paraId="305C4277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DA6355E" w14:textId="77777777" w:rsidR="00F503B6" w:rsidRPr="00775D86" w:rsidRDefault="00F503B6" w:rsidP="00F503B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3C5A1CAF" w14:textId="77777777" w:rsidR="00F503B6" w:rsidRPr="00775D86" w:rsidRDefault="008C5C4D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680B2EA1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008B427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38F3F198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01881B41" w14:textId="77777777" w:rsidR="00F503B6" w:rsidRPr="00775D86" w:rsidRDefault="008C5C4D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7,293,304.07</w:t>
            </w:r>
          </w:p>
        </w:tc>
        <w:tc>
          <w:tcPr>
            <w:tcW w:w="240" w:type="dxa"/>
            <w:shd w:val="clear" w:color="auto" w:fill="auto"/>
          </w:tcPr>
          <w:p w14:paraId="5D8A4795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1CE8F719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C5C4D" w:rsidRPr="00775D86" w14:paraId="68FDB20D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E6E948A" w14:textId="77777777" w:rsidR="008C5C4D" w:rsidRPr="00775D86" w:rsidRDefault="008C5C4D" w:rsidP="008C5C4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53454CA5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10,318,608.03</w:t>
            </w:r>
          </w:p>
        </w:tc>
        <w:tc>
          <w:tcPr>
            <w:tcW w:w="222" w:type="dxa"/>
          </w:tcPr>
          <w:p w14:paraId="249A3FF8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C94C165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1CC114B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0CC0164F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02480AF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10,318,608.03</w:t>
            </w:r>
          </w:p>
        </w:tc>
        <w:tc>
          <w:tcPr>
            <w:tcW w:w="240" w:type="dxa"/>
            <w:shd w:val="clear" w:color="auto" w:fill="auto"/>
          </w:tcPr>
          <w:p w14:paraId="53699BF2" w14:textId="77777777" w:rsidR="008C5C4D" w:rsidRPr="00775D86" w:rsidRDefault="008C5C4D" w:rsidP="008C5C4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1590706D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135D372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C5C4D" w:rsidRPr="00775D86" w14:paraId="1C87EEFF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7A47D4E" w14:textId="77777777" w:rsidR="008C5C4D" w:rsidRPr="00775D86" w:rsidRDefault="008C5C4D" w:rsidP="008C5C4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C67F859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240,847.98</w:t>
            </w:r>
          </w:p>
        </w:tc>
        <w:tc>
          <w:tcPr>
            <w:tcW w:w="222" w:type="dxa"/>
          </w:tcPr>
          <w:p w14:paraId="2BAF2E19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A883EA9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57D8C178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FDF9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240,847.98</w:t>
            </w:r>
          </w:p>
        </w:tc>
        <w:tc>
          <w:tcPr>
            <w:tcW w:w="240" w:type="dxa"/>
            <w:shd w:val="clear" w:color="auto" w:fill="auto"/>
          </w:tcPr>
          <w:p w14:paraId="09560A15" w14:textId="77777777" w:rsidR="008C5C4D" w:rsidRPr="00775D86" w:rsidRDefault="008C5C4D" w:rsidP="008C5C4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14:paraId="44CD8C30" w14:textId="77777777" w:rsidR="008C5C4D" w:rsidRPr="00775D86" w:rsidRDefault="008C5C4D" w:rsidP="008C5C4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503B6" w:rsidRPr="00775D86" w14:paraId="611B6967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5E87325" w14:textId="77777777" w:rsidR="00F503B6" w:rsidRPr="00775D86" w:rsidRDefault="00F503B6" w:rsidP="00F503B6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6196295B" w14:textId="77777777" w:rsidR="00F503B6" w:rsidRPr="00775D86" w:rsidRDefault="008C5C4D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10,559,456.01</w:t>
            </w:r>
          </w:p>
        </w:tc>
        <w:tc>
          <w:tcPr>
            <w:tcW w:w="222" w:type="dxa"/>
          </w:tcPr>
          <w:p w14:paraId="58BD7CDF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786C57AB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6F6C2119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E9E2A" w14:textId="77777777" w:rsidR="00F503B6" w:rsidRPr="00775D86" w:rsidRDefault="008C5C4D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17,852,760.08</w:t>
            </w:r>
          </w:p>
        </w:tc>
        <w:tc>
          <w:tcPr>
            <w:tcW w:w="240" w:type="dxa"/>
            <w:shd w:val="clear" w:color="auto" w:fill="auto"/>
          </w:tcPr>
          <w:p w14:paraId="57468241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FDF04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503B6" w:rsidRPr="00775D86" w14:paraId="1CF7683D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3A78329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623" w:type="dxa"/>
          </w:tcPr>
          <w:p w14:paraId="7C5FA790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CAC4043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72A3B67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A35E25E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03A050A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CE0491D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361E0BC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503B6" w:rsidRPr="00775D86" w14:paraId="6C5B5926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A669AC4" w14:textId="77777777" w:rsidR="00F503B6" w:rsidRPr="00775D86" w:rsidRDefault="00F503B6" w:rsidP="00F503B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2D4C2A4B" w14:textId="77777777" w:rsidR="00F503B6" w:rsidRPr="00775D86" w:rsidRDefault="008C5C4D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5DFF57F6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7DE549B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480,000.00</w:t>
            </w:r>
          </w:p>
        </w:tc>
        <w:tc>
          <w:tcPr>
            <w:tcW w:w="222" w:type="dxa"/>
          </w:tcPr>
          <w:p w14:paraId="176088CA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C75FC" w14:textId="77777777" w:rsidR="00F503B6" w:rsidRPr="00775D86" w:rsidRDefault="008C5C4D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4F7451F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14:paraId="4D23AAC6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480,000.00</w:t>
            </w:r>
          </w:p>
        </w:tc>
      </w:tr>
      <w:tr w:rsidR="00F503B6" w:rsidRPr="00775D86" w14:paraId="6345FC71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778043D" w14:textId="77777777" w:rsidR="00F503B6" w:rsidRPr="00775D86" w:rsidRDefault="00F503B6" w:rsidP="00F503B6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22474E56" w14:textId="77777777" w:rsidR="00F503B6" w:rsidRPr="00775D86" w:rsidRDefault="008C5C4D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2494F93C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022A2AEC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480,000.00</w:t>
            </w:r>
          </w:p>
        </w:tc>
        <w:tc>
          <w:tcPr>
            <w:tcW w:w="222" w:type="dxa"/>
          </w:tcPr>
          <w:p w14:paraId="26BD5516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5ED0F" w14:textId="77777777" w:rsidR="00F503B6" w:rsidRPr="00775D86" w:rsidRDefault="008C5C4D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F142E8A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A5905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480,000.00</w:t>
            </w:r>
          </w:p>
        </w:tc>
      </w:tr>
    </w:tbl>
    <w:p w14:paraId="0EF25CFC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2E5F289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A963415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F58D9F3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EAE4BB2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F9AAE6D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C225F5D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DB175D6" w14:textId="77777777" w:rsidR="0080653F" w:rsidRDefault="0080653F" w:rsidP="00E92BFE">
      <w:pPr>
        <w:numPr>
          <w:ilvl w:val="0"/>
          <w:numId w:val="38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E92BFE" w:rsidRPr="00775D86" w14:paraId="310C34FB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C0260BE" w14:textId="77777777" w:rsidR="00E92BFE" w:rsidRPr="00E92BFE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7246363B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0A9B7424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8C3428D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45DCDAE9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4C7059E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22F6A99" w14:textId="77777777" w:rsidR="00E92BFE" w:rsidRPr="00E92BFE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10192E27" w14:textId="77777777" w:rsidR="00E92BFE" w:rsidRPr="00E92BFE" w:rsidRDefault="00E92BFE" w:rsidP="0023625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2BF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E92BF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E92BF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E92BF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E92BF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92BFE" w:rsidRPr="00775D86" w14:paraId="7D8DBB91" w14:textId="77777777" w:rsidTr="00236253">
        <w:trPr>
          <w:jc w:val="center"/>
        </w:trPr>
        <w:tc>
          <w:tcPr>
            <w:tcW w:w="3690" w:type="dxa"/>
            <w:shd w:val="clear" w:color="auto" w:fill="auto"/>
          </w:tcPr>
          <w:p w14:paraId="3C595E78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4B8A00E7" w14:textId="77777777" w:rsidR="00E92BFE" w:rsidRPr="00775D86" w:rsidRDefault="00E92BFE" w:rsidP="00236253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0851798F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B11C0C" w14:textId="77777777" w:rsidR="00E92BFE" w:rsidRPr="00775D86" w:rsidRDefault="00E92BFE" w:rsidP="00236253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BFE" w:rsidRPr="00775D86" w14:paraId="6D520800" w14:textId="77777777" w:rsidTr="00236253">
        <w:trPr>
          <w:jc w:val="center"/>
        </w:trPr>
        <w:tc>
          <w:tcPr>
            <w:tcW w:w="3690" w:type="dxa"/>
            <w:shd w:val="clear" w:color="auto" w:fill="auto"/>
          </w:tcPr>
          <w:p w14:paraId="4161A741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52EF" w14:textId="77777777" w:rsidR="00E92BFE" w:rsidRPr="00775D86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562C915C" w14:textId="77777777" w:rsidR="00E92BFE" w:rsidRPr="00775D86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5DE7" w14:textId="77777777" w:rsidR="00E92BFE" w:rsidRPr="00775D86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2562</w:t>
            </w:r>
          </w:p>
        </w:tc>
        <w:tc>
          <w:tcPr>
            <w:tcW w:w="222" w:type="dxa"/>
          </w:tcPr>
          <w:p w14:paraId="290C147A" w14:textId="77777777" w:rsidR="00E92BFE" w:rsidRPr="00775D86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A5094" w14:textId="77777777" w:rsidR="00E92BFE" w:rsidRPr="00775D86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2563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229D0" w14:textId="77777777" w:rsidR="00E92BFE" w:rsidRPr="00775D86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AE78F" w14:textId="77777777" w:rsidR="00E92BFE" w:rsidRPr="00775D86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2562</w:t>
            </w:r>
          </w:p>
        </w:tc>
      </w:tr>
      <w:tr w:rsidR="001632C5" w:rsidRPr="00775D86" w14:paraId="687D4ACC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F09EAE5" w14:textId="77777777" w:rsidR="001632C5" w:rsidRPr="00775D86" w:rsidRDefault="001632C5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3A855FFB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9C005B7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6A7F5AD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3488D087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FB4AD58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16B1529" w14:textId="77777777" w:rsidR="001632C5" w:rsidRPr="00775D86" w:rsidRDefault="001632C5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14179A0B" w14:textId="77777777" w:rsidR="001632C5" w:rsidRPr="00775D86" w:rsidRDefault="001632C5" w:rsidP="000870B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632C5" w:rsidRPr="00775D86" w14:paraId="1F57B65A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9AB53CB" w14:textId="77777777" w:rsidR="001632C5" w:rsidRPr="00775D86" w:rsidRDefault="001632C5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623" w:type="dxa"/>
          </w:tcPr>
          <w:p w14:paraId="2CBA6ADD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06A26B24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FF5092A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166D55DE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B83F5AB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074A107" w14:textId="77777777" w:rsidR="001632C5" w:rsidRPr="00775D86" w:rsidRDefault="001632C5" w:rsidP="000870B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65523F6A" w14:textId="77777777" w:rsidR="001632C5" w:rsidRPr="00775D86" w:rsidRDefault="001632C5" w:rsidP="000870B4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2C5" w:rsidRPr="00775D86" w14:paraId="266D094A" w14:textId="77777777" w:rsidTr="000870B4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2FB634E" w14:textId="77777777" w:rsidR="001632C5" w:rsidRPr="00775D86" w:rsidRDefault="001632C5" w:rsidP="000870B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คัมเวล จำกัด</w:t>
            </w:r>
          </w:p>
        </w:tc>
        <w:tc>
          <w:tcPr>
            <w:tcW w:w="1623" w:type="dxa"/>
          </w:tcPr>
          <w:p w14:paraId="011D5B31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5E400E97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5A7C92A3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78125180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CD96FB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4,586,014.65</w:t>
            </w:r>
          </w:p>
        </w:tc>
        <w:tc>
          <w:tcPr>
            <w:tcW w:w="240" w:type="dxa"/>
            <w:shd w:val="clear" w:color="auto" w:fill="auto"/>
          </w:tcPr>
          <w:p w14:paraId="77260235" w14:textId="77777777" w:rsidR="001632C5" w:rsidRPr="00775D86" w:rsidRDefault="001632C5" w:rsidP="000870B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82FA22B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2,377,836.39</w:t>
            </w:r>
          </w:p>
        </w:tc>
      </w:tr>
      <w:tr w:rsidR="001632C5" w:rsidRPr="00775D86" w14:paraId="160633E9" w14:textId="77777777" w:rsidTr="000870B4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00A222A" w14:textId="77777777" w:rsidR="001632C5" w:rsidRPr="00775D86" w:rsidRDefault="001632C5" w:rsidP="000870B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5FCD8DA2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6BBF5AAA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7060B4B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DEC0680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52C23690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577,800.00</w:t>
            </w:r>
          </w:p>
        </w:tc>
        <w:tc>
          <w:tcPr>
            <w:tcW w:w="240" w:type="dxa"/>
            <w:shd w:val="clear" w:color="auto" w:fill="auto"/>
          </w:tcPr>
          <w:p w14:paraId="7FB418E3" w14:textId="77777777" w:rsidR="001632C5" w:rsidRPr="00775D86" w:rsidRDefault="001632C5" w:rsidP="000870B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B2BAFDB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385,200.00</w:t>
            </w:r>
          </w:p>
        </w:tc>
      </w:tr>
      <w:tr w:rsidR="001632C5" w:rsidRPr="00775D86" w14:paraId="38E589EC" w14:textId="77777777" w:rsidTr="000870B4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70232D6" w14:textId="77777777" w:rsidR="001632C5" w:rsidRPr="00775D86" w:rsidRDefault="001632C5" w:rsidP="000870B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7A64F044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786,591.28</w:t>
            </w:r>
          </w:p>
        </w:tc>
        <w:tc>
          <w:tcPr>
            <w:tcW w:w="222" w:type="dxa"/>
            <w:vAlign w:val="bottom"/>
          </w:tcPr>
          <w:p w14:paraId="0D624735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0E528251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503,487.78</w:t>
            </w:r>
          </w:p>
        </w:tc>
        <w:tc>
          <w:tcPr>
            <w:tcW w:w="222" w:type="dxa"/>
            <w:vAlign w:val="bottom"/>
          </w:tcPr>
          <w:p w14:paraId="0E5E0A89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8C6EA95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786,591.28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22348B" w14:textId="77777777" w:rsidR="001632C5" w:rsidRPr="00775D86" w:rsidRDefault="001632C5" w:rsidP="000870B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54666E0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503,487.78</w:t>
            </w:r>
          </w:p>
        </w:tc>
      </w:tr>
      <w:tr w:rsidR="001632C5" w:rsidRPr="00775D86" w14:paraId="06E3F759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8E907D0" w14:textId="77777777" w:rsidR="001632C5" w:rsidRPr="00775D86" w:rsidRDefault="001632C5" w:rsidP="000870B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EDD91AC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1,345,136.70</w:t>
            </w:r>
          </w:p>
        </w:tc>
        <w:tc>
          <w:tcPr>
            <w:tcW w:w="222" w:type="dxa"/>
            <w:vAlign w:val="bottom"/>
          </w:tcPr>
          <w:p w14:paraId="152A6EE5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17ED00F7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854,853.82</w:t>
            </w:r>
          </w:p>
        </w:tc>
        <w:tc>
          <w:tcPr>
            <w:tcW w:w="222" w:type="dxa"/>
          </w:tcPr>
          <w:p w14:paraId="7A4AB8ED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55AF4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1,345,136.70</w:t>
            </w:r>
          </w:p>
        </w:tc>
        <w:tc>
          <w:tcPr>
            <w:tcW w:w="240" w:type="dxa"/>
            <w:shd w:val="clear" w:color="auto" w:fill="auto"/>
          </w:tcPr>
          <w:p w14:paraId="259F0A0D" w14:textId="77777777" w:rsidR="001632C5" w:rsidRPr="00775D86" w:rsidRDefault="001632C5" w:rsidP="000870B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14C2B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854,853.82</w:t>
            </w:r>
          </w:p>
        </w:tc>
      </w:tr>
      <w:tr w:rsidR="001632C5" w:rsidRPr="00775D86" w14:paraId="5A807E3C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294D01F" w14:textId="77777777" w:rsidR="001632C5" w:rsidRPr="00775D86" w:rsidRDefault="001632C5" w:rsidP="000870B4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11758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2,131,727.98</w:t>
            </w:r>
          </w:p>
        </w:tc>
        <w:tc>
          <w:tcPr>
            <w:tcW w:w="222" w:type="dxa"/>
            <w:vAlign w:val="bottom"/>
          </w:tcPr>
          <w:p w14:paraId="0EE95BF8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FA22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1,358,341.60</w:t>
            </w:r>
          </w:p>
        </w:tc>
        <w:tc>
          <w:tcPr>
            <w:tcW w:w="222" w:type="dxa"/>
          </w:tcPr>
          <w:p w14:paraId="477DB74E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EDF3B8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7,295,542.63</w:t>
            </w:r>
          </w:p>
        </w:tc>
        <w:tc>
          <w:tcPr>
            <w:tcW w:w="240" w:type="dxa"/>
            <w:shd w:val="clear" w:color="auto" w:fill="auto"/>
          </w:tcPr>
          <w:p w14:paraId="0FAB9F28" w14:textId="77777777" w:rsidR="001632C5" w:rsidRPr="00775D86" w:rsidRDefault="001632C5" w:rsidP="000870B4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0575AE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4,121,377.99</w:t>
            </w:r>
          </w:p>
        </w:tc>
      </w:tr>
      <w:tr w:rsidR="00E92BFE" w:rsidRPr="00775D86" w14:paraId="0AEF4FB7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E779E77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1E06E677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09C435A8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474B1A04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731D6D5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0B78E1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9291EDD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91D6EF" w14:textId="77777777" w:rsidR="00E92BFE" w:rsidRPr="00775D86" w:rsidRDefault="00E92BFE" w:rsidP="0023625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92BFE" w:rsidRPr="00775D86" w14:paraId="5F0E70DF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9D1DE7F" w14:textId="77777777" w:rsidR="00E92BFE" w:rsidRPr="00775D86" w:rsidRDefault="00E92BFE" w:rsidP="002362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23517EC3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0878C367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1BED019D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6E63AA8A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00926D6B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7,522,779.49</w:t>
            </w:r>
          </w:p>
        </w:tc>
        <w:tc>
          <w:tcPr>
            <w:tcW w:w="240" w:type="dxa"/>
            <w:shd w:val="clear" w:color="auto" w:fill="auto"/>
          </w:tcPr>
          <w:p w14:paraId="0C7C49F6" w14:textId="77777777" w:rsidR="00E92BFE" w:rsidRPr="00775D86" w:rsidRDefault="00E92BFE" w:rsidP="0023625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72E1CAA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2BFE" w:rsidRPr="00775D86" w14:paraId="478D1073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80D0BAB" w14:textId="77777777" w:rsidR="00E92BFE" w:rsidRPr="00775D86" w:rsidRDefault="00E92BFE" w:rsidP="002362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37856973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10,640,415.58</w:t>
            </w:r>
          </w:p>
        </w:tc>
        <w:tc>
          <w:tcPr>
            <w:tcW w:w="222" w:type="dxa"/>
            <w:vAlign w:val="bottom"/>
          </w:tcPr>
          <w:p w14:paraId="142B41D0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5A8884A7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4255EE6F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5A8E426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10,640,415.58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457F1C" w14:textId="77777777" w:rsidR="00E92BFE" w:rsidRPr="00775D86" w:rsidRDefault="00E92BFE" w:rsidP="00236253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42A585F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2BFE" w:rsidRPr="00775D86" w14:paraId="3C84C457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9BCE0C0" w14:textId="77777777" w:rsidR="00E92BFE" w:rsidRPr="00775D86" w:rsidRDefault="00E92BFE" w:rsidP="002362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E06D87A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248,599.74</w:t>
            </w:r>
          </w:p>
        </w:tc>
        <w:tc>
          <w:tcPr>
            <w:tcW w:w="222" w:type="dxa"/>
            <w:vAlign w:val="bottom"/>
          </w:tcPr>
          <w:p w14:paraId="57AB9909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6D1ACA81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37D7A7B5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99382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248,599.74</w:t>
            </w:r>
          </w:p>
        </w:tc>
        <w:tc>
          <w:tcPr>
            <w:tcW w:w="240" w:type="dxa"/>
            <w:shd w:val="clear" w:color="auto" w:fill="auto"/>
          </w:tcPr>
          <w:p w14:paraId="0CACCA61" w14:textId="77777777" w:rsidR="00E92BFE" w:rsidRPr="00775D86" w:rsidRDefault="00E92BFE" w:rsidP="0023625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CB125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2BFE" w:rsidRPr="00775D86" w14:paraId="0A547431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C6D06A9" w14:textId="77777777" w:rsidR="00E92BFE" w:rsidRPr="00775D86" w:rsidRDefault="00E92BFE" w:rsidP="0023625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55F0F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10,889,015.32</w:t>
            </w:r>
          </w:p>
        </w:tc>
        <w:tc>
          <w:tcPr>
            <w:tcW w:w="222" w:type="dxa"/>
            <w:vAlign w:val="bottom"/>
          </w:tcPr>
          <w:p w14:paraId="1C3C77E0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F9368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7456DE1C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93D680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18,411,794.81</w:t>
            </w:r>
          </w:p>
        </w:tc>
        <w:tc>
          <w:tcPr>
            <w:tcW w:w="240" w:type="dxa"/>
            <w:shd w:val="clear" w:color="auto" w:fill="auto"/>
          </w:tcPr>
          <w:p w14:paraId="1998CFEF" w14:textId="77777777" w:rsidR="00E92BFE" w:rsidRPr="00775D86" w:rsidRDefault="00E92BFE" w:rsidP="0023625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6DB8BA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64FA2D40" w14:textId="77777777" w:rsidR="008A22B2" w:rsidRPr="00494247" w:rsidRDefault="008A22B2" w:rsidP="00E92BFE">
      <w:pPr>
        <w:spacing w:before="240"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6CA6EBF4" w14:textId="77777777" w:rsidR="008A22B2" w:rsidRPr="00494247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>
        <w:rPr>
          <w:rFonts w:ascii="Angsana New" w:hAnsi="Angsana New" w:hint="cs"/>
          <w:sz w:val="30"/>
          <w:szCs w:val="30"/>
          <w:cs/>
        </w:rPr>
        <w:t xml:space="preserve">ณ 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9424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</w:rPr>
        <w:t>256</w:t>
      </w:r>
      <w:r w:rsidR="0030463F">
        <w:rPr>
          <w:rFonts w:ascii="Angsana New" w:hAnsi="Angsana New" w:hint="cs"/>
          <w:sz w:val="30"/>
          <w:szCs w:val="30"/>
          <w:cs/>
        </w:rPr>
        <w:t>3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9692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256</w:t>
      </w:r>
      <w:r w:rsidR="0030463F">
        <w:rPr>
          <w:rFonts w:ascii="Angsana New" w:hAnsi="Angsana New" w:hint="cs"/>
          <w:sz w:val="30"/>
          <w:szCs w:val="30"/>
          <w:cs/>
        </w:rPr>
        <w:t>2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728"/>
        <w:gridCol w:w="270"/>
        <w:gridCol w:w="1732"/>
      </w:tblGrid>
      <w:tr w:rsidR="008A22B2" w:rsidRPr="00494247" w14:paraId="7C27690A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5AB6EB92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36782AAA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3B098171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B7A30A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7DF6B269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494247" w14:paraId="067DAFBE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0EF5B16D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02A461C4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475465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494247" w14:paraId="24DE331D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1ECBB89C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0875EF13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15A6F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 w:rsidRPr="00AD3871">
              <w:rPr>
                <w:sz w:val="30"/>
                <w:szCs w:val="30"/>
                <w:cs/>
              </w:rPr>
              <w:t xml:space="preserve">มีนาคม </w:t>
            </w:r>
            <w:r w:rsidRPr="00AD3871">
              <w:rPr>
                <w:sz w:val="30"/>
                <w:szCs w:val="30"/>
              </w:rPr>
              <w:t>256</w:t>
            </w:r>
            <w:r w:rsidR="0030463F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D72672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AC041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</w:t>
            </w:r>
            <w:r w:rsidR="0030463F">
              <w:rPr>
                <w:rFonts w:hint="cs"/>
                <w:sz w:val="30"/>
                <w:szCs w:val="30"/>
                <w:cs/>
              </w:rPr>
              <w:t>2</w:t>
            </w:r>
          </w:p>
        </w:tc>
      </w:tr>
      <w:tr w:rsidR="009C12BE" w:rsidRPr="00494247" w14:paraId="1D8BC7AA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B5BAD88" w14:textId="77777777" w:rsidR="009C12BE" w:rsidRPr="00494247" w:rsidRDefault="009C12BE" w:rsidP="009C12BE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071D3DFC" w14:textId="77777777" w:rsidR="009C12BE" w:rsidRPr="00494247" w:rsidRDefault="009C12BE" w:rsidP="009C12BE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F9E87" w14:textId="77777777" w:rsidR="009C12BE" w:rsidRPr="00494247" w:rsidRDefault="009C12BE" w:rsidP="009C12BE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14:paraId="28D15A71" w14:textId="77777777" w:rsidR="009C12BE" w:rsidRPr="00494247" w:rsidRDefault="009C12BE" w:rsidP="009C12BE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028759C7" w14:textId="77777777" w:rsidR="009C12BE" w:rsidRPr="00494247" w:rsidRDefault="009C12BE" w:rsidP="009C12BE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9C12BE" w:rsidRPr="00494247" w14:paraId="313DCCAD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16778A39" w14:textId="77777777" w:rsidR="009C12BE" w:rsidRPr="00494247" w:rsidRDefault="009C12BE" w:rsidP="009C12BE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02FE5F70" w14:textId="77777777" w:rsidR="009C12BE" w:rsidRPr="00494247" w:rsidRDefault="009C12BE" w:rsidP="009C12B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39FFE09" w14:textId="77777777" w:rsidR="009C12BE" w:rsidRPr="00494247" w:rsidRDefault="009C12BE" w:rsidP="009C12B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E1A1DF" w14:textId="77777777" w:rsidR="009C12BE" w:rsidRPr="00494247" w:rsidRDefault="009C12BE" w:rsidP="009C12BE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7A0BC97D" w14:textId="77777777" w:rsidR="009C12BE" w:rsidRPr="00494247" w:rsidRDefault="009C12BE" w:rsidP="009C12B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C12BE" w:rsidRPr="00494247" w14:paraId="3CF84085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AE1E3E3" w14:textId="77777777" w:rsidR="009C12BE" w:rsidRPr="00494247" w:rsidRDefault="009C12BE" w:rsidP="009C12BE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36F0498A" w14:textId="77777777" w:rsidR="009C12BE" w:rsidRPr="00494247" w:rsidRDefault="009C12BE" w:rsidP="009C12B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1750" w14:textId="77777777" w:rsidR="009C12BE" w:rsidRPr="00494247" w:rsidRDefault="009C12BE" w:rsidP="009C12B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852C47" w14:textId="77777777" w:rsidR="009C12BE" w:rsidRPr="00494247" w:rsidRDefault="009C12BE" w:rsidP="009C12BE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0A64B" w14:textId="77777777" w:rsidR="009C12BE" w:rsidRPr="00494247" w:rsidRDefault="009C12BE" w:rsidP="009C12B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12BE" w:rsidRPr="00494247" w14:paraId="5F167C2B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1AD00DC7" w14:textId="77777777" w:rsidR="009C12BE" w:rsidRPr="00494247" w:rsidRDefault="009C12BE" w:rsidP="009C12BE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3AAD4E81" w14:textId="77777777" w:rsidR="009C12BE" w:rsidRPr="00494247" w:rsidRDefault="009C12BE" w:rsidP="009C12B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A98215" w14:textId="77777777" w:rsidR="009C12BE" w:rsidRPr="00494247" w:rsidRDefault="009C12BE" w:rsidP="009C12B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02396" w14:textId="77777777" w:rsidR="009C12BE" w:rsidRPr="00494247" w:rsidRDefault="009C12BE" w:rsidP="009C12BE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922808" w14:textId="77777777" w:rsidR="009C12BE" w:rsidRPr="00494247" w:rsidRDefault="009C12BE" w:rsidP="009C12B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</w:tbl>
    <w:p w14:paraId="7CA65F7A" w14:textId="77777777" w:rsidR="008A22B2" w:rsidRDefault="008A22B2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494247">
        <w:rPr>
          <w:rFonts w:ascii="Angsana New" w:eastAsia="Arial Unicode MS" w:hAnsi="Angsana New" w:hint="cs"/>
          <w:sz w:val="32"/>
          <w:szCs w:val="32"/>
          <w:cs/>
        </w:rPr>
        <w:t xml:space="preserve"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 </w:t>
      </w:r>
      <w:r w:rsidRPr="00494247">
        <w:rPr>
          <w:rFonts w:ascii="Angsana New" w:eastAsia="Arial Unicode MS" w:hAnsi="Angsana New"/>
          <w:sz w:val="32"/>
          <w:szCs w:val="32"/>
          <w:lang w:val="en-US"/>
        </w:rPr>
        <w:t xml:space="preserve">6 </w:t>
      </w:r>
      <w:r w:rsidRPr="00494247">
        <w:rPr>
          <w:rFonts w:ascii="Angsana New" w:eastAsia="Arial Unicode MS" w:hAnsi="Angsana New" w:hint="cs"/>
          <w:sz w:val="32"/>
          <w:szCs w:val="32"/>
          <w:cs/>
        </w:rPr>
        <w:t>ต่อปี และไม่มีหลักประกัน</w:t>
      </w:r>
    </w:p>
    <w:p w14:paraId="15A9B92B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B316530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103AF9E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574F753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340E41A" w14:textId="77777777" w:rsidR="00E92BFE" w:rsidRDefault="00E92BFE" w:rsidP="00E92BFE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B7B6EB8" w14:textId="77777777"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>
        <w:rPr>
          <w:rFonts w:ascii="Angsana New" w:hAnsi="Angsana New" w:hint="cs"/>
          <w:sz w:val="30"/>
          <w:szCs w:val="30"/>
          <w:cs/>
        </w:rPr>
        <w:t>บุคคลและ</w:t>
      </w:r>
      <w:r w:rsidRPr="00E04DD7">
        <w:rPr>
          <w:rFonts w:ascii="Angsana New" w:hAnsi="Angsana New"/>
          <w:sz w:val="30"/>
          <w:szCs w:val="30"/>
          <w:cs/>
        </w:rPr>
        <w:t>กิจการ</w:t>
      </w:r>
      <w:r w:rsidR="008A22B2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04DD7">
        <w:rPr>
          <w:rFonts w:ascii="Angsana New" w:hAnsi="Angsana New"/>
          <w:sz w:val="30"/>
          <w:szCs w:val="30"/>
          <w:cs/>
        </w:rPr>
        <w:t>งบกำไรขาดทุนเบ็ดเสร็จที่มีสาระสำคัญ สำหรับ</w:t>
      </w:r>
      <w:r w:rsidR="00B42919">
        <w:rPr>
          <w:rFonts w:ascii="Angsana New" w:hAnsi="Angsana New" w:hint="cs"/>
          <w:sz w:val="30"/>
          <w:szCs w:val="30"/>
          <w:cs/>
        </w:rPr>
        <w:t xml:space="preserve">งวด </w:t>
      </w:r>
      <w:r w:rsidR="00B42919">
        <w:rPr>
          <w:rFonts w:ascii="Angsana New" w:hAnsi="Angsana New"/>
          <w:sz w:val="30"/>
          <w:szCs w:val="30"/>
          <w:lang w:val="en-US"/>
        </w:rPr>
        <w:t xml:space="preserve">3 </w:t>
      </w:r>
      <w:r w:rsidR="00B42919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E04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04DD7">
        <w:rPr>
          <w:rFonts w:ascii="Angsana New" w:hAnsi="Angsana New"/>
          <w:sz w:val="30"/>
          <w:szCs w:val="30"/>
        </w:rPr>
        <w:t>31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B42919">
        <w:rPr>
          <w:rFonts w:ascii="Angsana New" w:hAnsi="Angsana New" w:hint="cs"/>
          <w:sz w:val="30"/>
          <w:szCs w:val="30"/>
          <w:cs/>
        </w:rPr>
        <w:t>มีนาคม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953EF1">
        <w:rPr>
          <w:rFonts w:ascii="Angsana New" w:hAnsi="Angsana New"/>
          <w:sz w:val="30"/>
          <w:szCs w:val="30"/>
        </w:rPr>
        <w:t>256</w:t>
      </w:r>
      <w:r w:rsidR="00C41379">
        <w:rPr>
          <w:rFonts w:ascii="Angsana New" w:hAnsi="Angsana New"/>
          <w:sz w:val="30"/>
          <w:szCs w:val="30"/>
          <w:lang w:val="en-US"/>
        </w:rPr>
        <w:t>3</w:t>
      </w:r>
      <w:r w:rsidRPr="00E04DD7">
        <w:rPr>
          <w:rFonts w:ascii="Angsana New" w:hAnsi="Angsana New"/>
          <w:sz w:val="30"/>
          <w:szCs w:val="30"/>
          <w:cs/>
        </w:rPr>
        <w:t xml:space="preserve"> และ </w:t>
      </w:r>
      <w:r w:rsidR="00B42919">
        <w:rPr>
          <w:rFonts w:ascii="Angsana New" w:hAnsi="Angsana New"/>
          <w:sz w:val="30"/>
          <w:szCs w:val="30"/>
        </w:rPr>
        <w:t>256</w:t>
      </w:r>
      <w:r w:rsidR="00C41379">
        <w:rPr>
          <w:rFonts w:ascii="Angsana New" w:hAnsi="Angsana New"/>
          <w:sz w:val="30"/>
          <w:szCs w:val="30"/>
        </w:rPr>
        <w:t>2</w:t>
      </w:r>
      <w:r w:rsidRPr="00E04DD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687" w:type="dxa"/>
        <w:tblInd w:w="-318" w:type="dxa"/>
        <w:tblLook w:val="04A0" w:firstRow="1" w:lastRow="0" w:firstColumn="1" w:lastColumn="0" w:noHBand="0" w:noVBand="1"/>
      </w:tblPr>
      <w:tblGrid>
        <w:gridCol w:w="3907"/>
        <w:gridCol w:w="1622"/>
        <w:gridCol w:w="222"/>
        <w:gridCol w:w="1521"/>
        <w:gridCol w:w="222"/>
        <w:gridCol w:w="1416"/>
        <w:gridCol w:w="240"/>
        <w:gridCol w:w="1537"/>
      </w:tblGrid>
      <w:tr w:rsidR="00C15729" w:rsidRPr="00494247" w14:paraId="49CDCF52" w14:textId="77777777" w:rsidTr="00D80555">
        <w:tc>
          <w:tcPr>
            <w:tcW w:w="3907" w:type="dxa"/>
            <w:shd w:val="clear" w:color="auto" w:fill="auto"/>
          </w:tcPr>
          <w:p w14:paraId="0953684E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14:paraId="5FD53B8C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125A4114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B7F603A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09B613E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</w:tcPr>
          <w:p w14:paraId="73EE6EFF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D2526EC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3552EFFF" w14:textId="77777777" w:rsidR="00C15729" w:rsidRPr="00494247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5729" w:rsidRPr="00494247" w14:paraId="677CD71E" w14:textId="77777777" w:rsidTr="00D80555">
        <w:tc>
          <w:tcPr>
            <w:tcW w:w="3907" w:type="dxa"/>
            <w:shd w:val="clear" w:color="auto" w:fill="auto"/>
          </w:tcPr>
          <w:p w14:paraId="779753C7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14:paraId="0375F514" w14:textId="77777777"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5F47B670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ECD0A" w14:textId="77777777" w:rsidR="00C15729" w:rsidRPr="00494247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5729" w:rsidRPr="00494247" w14:paraId="5937773B" w14:textId="77777777" w:rsidTr="00D80555">
        <w:tc>
          <w:tcPr>
            <w:tcW w:w="3907" w:type="dxa"/>
            <w:shd w:val="clear" w:color="auto" w:fill="auto"/>
          </w:tcPr>
          <w:p w14:paraId="3B55759C" w14:textId="77777777" w:rsidR="00C15729" w:rsidRPr="00494247" w:rsidRDefault="00C15729" w:rsidP="00C1572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DC819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</w:t>
            </w:r>
            <w:r w:rsidR="0030463F"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52424C89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EFB5C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</w:t>
            </w:r>
            <w:r w:rsidR="0030463F">
              <w:rPr>
                <w:rFonts w:hint="cs"/>
                <w:sz w:val="27"/>
                <w:szCs w:val="27"/>
                <w:cs/>
              </w:rPr>
              <w:t>2</w:t>
            </w:r>
          </w:p>
        </w:tc>
        <w:tc>
          <w:tcPr>
            <w:tcW w:w="222" w:type="dxa"/>
          </w:tcPr>
          <w:p w14:paraId="267DDF3A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96FA3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</w:t>
            </w:r>
            <w:r w:rsidR="0030463F"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6CA991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1E1FE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</w:t>
            </w:r>
            <w:r w:rsidR="0030463F">
              <w:rPr>
                <w:rFonts w:hint="cs"/>
                <w:sz w:val="27"/>
                <w:szCs w:val="27"/>
                <w:cs/>
              </w:rPr>
              <w:t>2</w:t>
            </w:r>
          </w:p>
        </w:tc>
      </w:tr>
      <w:tr w:rsidR="00C15729" w:rsidRPr="00494247" w14:paraId="13332C88" w14:textId="77777777" w:rsidTr="00D80555">
        <w:tc>
          <w:tcPr>
            <w:tcW w:w="3907" w:type="dxa"/>
            <w:shd w:val="clear" w:color="auto" w:fill="auto"/>
            <w:vAlign w:val="center"/>
          </w:tcPr>
          <w:p w14:paraId="3FE607D9" w14:textId="77777777"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76C7DB82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C3CF599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9A6D3A8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1012D596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3D989137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107CDE3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43724E50" w14:textId="77777777" w:rsidR="00C15729" w:rsidRPr="00494247" w:rsidRDefault="00C15729" w:rsidP="00D80555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C15729" w:rsidRPr="00494247" w14:paraId="467AD3EC" w14:textId="77777777" w:rsidTr="00D80555">
        <w:tc>
          <w:tcPr>
            <w:tcW w:w="3907" w:type="dxa"/>
            <w:shd w:val="clear" w:color="auto" w:fill="auto"/>
            <w:vAlign w:val="center"/>
          </w:tcPr>
          <w:p w14:paraId="2D400C3D" w14:textId="77777777" w:rsidR="00C15729" w:rsidRPr="00494247" w:rsidRDefault="00C15729" w:rsidP="002620DF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2" w:type="dxa"/>
          </w:tcPr>
          <w:p w14:paraId="0D2247CC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7290318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B68B370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7AB8DC79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0EF19DA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FBF7878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3F7D56E1" w14:textId="77777777" w:rsidR="00C15729" w:rsidRPr="00494247" w:rsidRDefault="00C15729" w:rsidP="00D80555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0463F" w:rsidRPr="00494247" w14:paraId="39D45269" w14:textId="77777777" w:rsidTr="002D745C">
        <w:tc>
          <w:tcPr>
            <w:tcW w:w="3907" w:type="dxa"/>
            <w:shd w:val="clear" w:color="auto" w:fill="auto"/>
          </w:tcPr>
          <w:p w14:paraId="7120EAEF" w14:textId="77777777" w:rsidR="0030463F" w:rsidRPr="00494247" w:rsidRDefault="0030463F" w:rsidP="0030463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16E1C9BD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6F051553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310FFDCD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D8863A2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463269B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12,730.20</w:t>
            </w:r>
          </w:p>
        </w:tc>
        <w:tc>
          <w:tcPr>
            <w:tcW w:w="240" w:type="dxa"/>
            <w:shd w:val="clear" w:color="auto" w:fill="auto"/>
          </w:tcPr>
          <w:p w14:paraId="6ACCB93C" w14:textId="77777777" w:rsidR="0030463F" w:rsidRPr="00494247" w:rsidRDefault="0030463F" w:rsidP="0030463F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4AEB2417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10,688.00</w:t>
            </w:r>
          </w:p>
        </w:tc>
      </w:tr>
      <w:tr w:rsidR="0030463F" w:rsidRPr="00494247" w14:paraId="279A059E" w14:textId="77777777" w:rsidTr="002D745C">
        <w:tc>
          <w:tcPr>
            <w:tcW w:w="3907" w:type="dxa"/>
            <w:shd w:val="clear" w:color="auto" w:fill="auto"/>
            <w:vAlign w:val="center"/>
          </w:tcPr>
          <w:p w14:paraId="216A47A2" w14:textId="77777777" w:rsidR="0030463F" w:rsidRPr="00494247" w:rsidRDefault="0030463F" w:rsidP="0030463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054AE241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13,043.50</w:t>
            </w:r>
          </w:p>
        </w:tc>
        <w:tc>
          <w:tcPr>
            <w:tcW w:w="222" w:type="dxa"/>
          </w:tcPr>
          <w:p w14:paraId="24D68745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510299F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32,024.50</w:t>
            </w:r>
          </w:p>
        </w:tc>
        <w:tc>
          <w:tcPr>
            <w:tcW w:w="222" w:type="dxa"/>
          </w:tcPr>
          <w:p w14:paraId="6819A482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8F0B5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13,043.50</w:t>
            </w:r>
          </w:p>
        </w:tc>
        <w:tc>
          <w:tcPr>
            <w:tcW w:w="240" w:type="dxa"/>
            <w:shd w:val="clear" w:color="auto" w:fill="auto"/>
          </w:tcPr>
          <w:p w14:paraId="49C735A8" w14:textId="77777777" w:rsidR="0030463F" w:rsidRPr="00494247" w:rsidRDefault="0030463F" w:rsidP="0030463F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24911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32,024.50</w:t>
            </w:r>
          </w:p>
        </w:tc>
      </w:tr>
      <w:tr w:rsidR="0030463F" w:rsidRPr="00494247" w14:paraId="1282CE00" w14:textId="77777777" w:rsidTr="00D80555">
        <w:tc>
          <w:tcPr>
            <w:tcW w:w="3907" w:type="dxa"/>
            <w:shd w:val="clear" w:color="auto" w:fill="auto"/>
            <w:vAlign w:val="center"/>
          </w:tcPr>
          <w:p w14:paraId="5AD63C5D" w14:textId="77777777" w:rsidR="0030463F" w:rsidRPr="00494247" w:rsidRDefault="0030463F" w:rsidP="0030463F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67D69DF0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13,043.50</w:t>
            </w:r>
          </w:p>
        </w:tc>
        <w:tc>
          <w:tcPr>
            <w:tcW w:w="222" w:type="dxa"/>
          </w:tcPr>
          <w:p w14:paraId="2F75FE71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5CAF115C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32,024.50</w:t>
            </w:r>
          </w:p>
        </w:tc>
        <w:tc>
          <w:tcPr>
            <w:tcW w:w="222" w:type="dxa"/>
          </w:tcPr>
          <w:p w14:paraId="4339EE3B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53849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25,773.70</w:t>
            </w:r>
          </w:p>
        </w:tc>
        <w:tc>
          <w:tcPr>
            <w:tcW w:w="240" w:type="dxa"/>
            <w:shd w:val="clear" w:color="auto" w:fill="auto"/>
          </w:tcPr>
          <w:p w14:paraId="4BFCFCBF" w14:textId="77777777" w:rsidR="0030463F" w:rsidRPr="00494247" w:rsidRDefault="0030463F" w:rsidP="0030463F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8F604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42,712.50</w:t>
            </w:r>
          </w:p>
        </w:tc>
      </w:tr>
      <w:tr w:rsidR="0030463F" w:rsidRPr="00494247" w14:paraId="523B5345" w14:textId="77777777" w:rsidTr="00D80555">
        <w:tc>
          <w:tcPr>
            <w:tcW w:w="3907" w:type="dxa"/>
            <w:shd w:val="clear" w:color="auto" w:fill="auto"/>
            <w:vAlign w:val="center"/>
          </w:tcPr>
          <w:p w14:paraId="3F25819C" w14:textId="77777777" w:rsidR="0030463F" w:rsidRPr="00494247" w:rsidRDefault="0030463F" w:rsidP="0030463F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1CEA0C93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59F12124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129155B2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6C914B8D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0C61C7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F0FC503" w14:textId="77777777" w:rsidR="0030463F" w:rsidRPr="00494247" w:rsidRDefault="0030463F" w:rsidP="0030463F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060D5C" w14:textId="77777777" w:rsidR="0030463F" w:rsidRPr="00494247" w:rsidRDefault="0030463F" w:rsidP="0030463F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B50" w:rsidRPr="00494247" w14:paraId="62E877E9" w14:textId="77777777" w:rsidTr="00A242B8">
        <w:tc>
          <w:tcPr>
            <w:tcW w:w="3907" w:type="dxa"/>
            <w:shd w:val="clear" w:color="auto" w:fill="auto"/>
          </w:tcPr>
          <w:p w14:paraId="48F65788" w14:textId="77777777" w:rsidR="00CD5B50" w:rsidRPr="00494247" w:rsidRDefault="00CD5B50" w:rsidP="00CD5B5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2" w:type="dxa"/>
          </w:tcPr>
          <w:p w14:paraId="2D88D19A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74DDC893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7B64A21D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EAC3655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0FAD4834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225,450.61 </w:t>
            </w:r>
          </w:p>
        </w:tc>
        <w:tc>
          <w:tcPr>
            <w:tcW w:w="240" w:type="dxa"/>
            <w:shd w:val="clear" w:color="auto" w:fill="auto"/>
          </w:tcPr>
          <w:p w14:paraId="05B7A6E5" w14:textId="77777777" w:rsidR="00CD5B50" w:rsidRPr="00494247" w:rsidRDefault="00CD5B50" w:rsidP="00CD5B5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718A54EA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281,272.22</w:t>
            </w:r>
          </w:p>
        </w:tc>
      </w:tr>
      <w:tr w:rsidR="00CD5B50" w:rsidRPr="00494247" w14:paraId="2563F229" w14:textId="77777777" w:rsidTr="00A242B8">
        <w:tc>
          <w:tcPr>
            <w:tcW w:w="3907" w:type="dxa"/>
            <w:shd w:val="clear" w:color="auto" w:fill="auto"/>
            <w:vAlign w:val="center"/>
          </w:tcPr>
          <w:p w14:paraId="0B4D1CDC" w14:textId="77777777" w:rsidR="00CD5B50" w:rsidRPr="00494247" w:rsidRDefault="00CD5B50" w:rsidP="00CD5B5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2858D706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733DD65F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2655E882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8C58F94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5E21FE20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377,187.79 </w:t>
            </w:r>
          </w:p>
        </w:tc>
        <w:tc>
          <w:tcPr>
            <w:tcW w:w="240" w:type="dxa"/>
            <w:shd w:val="clear" w:color="auto" w:fill="auto"/>
          </w:tcPr>
          <w:p w14:paraId="591EF7E7" w14:textId="77777777" w:rsidR="00CD5B50" w:rsidRPr="00494247" w:rsidRDefault="00CD5B50" w:rsidP="00CD5B5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14193070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118,356.16</w:t>
            </w:r>
          </w:p>
        </w:tc>
      </w:tr>
      <w:tr w:rsidR="0030463F" w:rsidRPr="00494247" w14:paraId="1EB81BA0" w14:textId="77777777" w:rsidTr="002D745C">
        <w:tc>
          <w:tcPr>
            <w:tcW w:w="3907" w:type="dxa"/>
            <w:shd w:val="clear" w:color="auto" w:fill="auto"/>
            <w:vAlign w:val="center"/>
          </w:tcPr>
          <w:p w14:paraId="064DCE96" w14:textId="77777777" w:rsidR="0030463F" w:rsidRPr="00494247" w:rsidRDefault="0030463F" w:rsidP="0030463F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71FB131A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818B8A4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05081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ACD5868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544DB" w14:textId="77777777" w:rsidR="0030463F" w:rsidRPr="009F36AD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F36A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602,638.40</w:t>
            </w:r>
          </w:p>
        </w:tc>
        <w:tc>
          <w:tcPr>
            <w:tcW w:w="240" w:type="dxa"/>
            <w:shd w:val="clear" w:color="auto" w:fill="auto"/>
          </w:tcPr>
          <w:p w14:paraId="04EF4C72" w14:textId="77777777" w:rsidR="0030463F" w:rsidRPr="00494247" w:rsidRDefault="0030463F" w:rsidP="0030463F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45E72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399,628.38</w:t>
            </w:r>
          </w:p>
        </w:tc>
      </w:tr>
      <w:tr w:rsidR="0030463F" w:rsidRPr="00494247" w14:paraId="12B4E57B" w14:textId="77777777" w:rsidTr="00D80555">
        <w:tc>
          <w:tcPr>
            <w:tcW w:w="3907" w:type="dxa"/>
            <w:shd w:val="clear" w:color="auto" w:fill="auto"/>
            <w:vAlign w:val="center"/>
          </w:tcPr>
          <w:p w14:paraId="1808854C" w14:textId="77777777" w:rsidR="0030463F" w:rsidRPr="00494247" w:rsidRDefault="0030463F" w:rsidP="0030463F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19EE629E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94A0F1A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14:paraId="59325221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A85953A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BAB8B8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34D655B" w14:textId="77777777" w:rsidR="0030463F" w:rsidRPr="00494247" w:rsidRDefault="0030463F" w:rsidP="0030463F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3606EF" w14:textId="77777777" w:rsidR="0030463F" w:rsidRPr="00494247" w:rsidRDefault="0030463F" w:rsidP="0030463F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0463F" w:rsidRPr="00494247" w14:paraId="01B6C0C8" w14:textId="77777777" w:rsidTr="002D745C">
        <w:tc>
          <w:tcPr>
            <w:tcW w:w="3907" w:type="dxa"/>
            <w:shd w:val="clear" w:color="auto" w:fill="auto"/>
            <w:vAlign w:val="center"/>
          </w:tcPr>
          <w:p w14:paraId="40D44D77" w14:textId="77777777" w:rsidR="0030463F" w:rsidRPr="00494247" w:rsidRDefault="0030463F" w:rsidP="0030463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2BACA766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99EAD61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776E13FD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501C220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F813126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5,013,960.00</w:t>
            </w:r>
          </w:p>
        </w:tc>
        <w:tc>
          <w:tcPr>
            <w:tcW w:w="240" w:type="dxa"/>
            <w:shd w:val="clear" w:color="auto" w:fill="auto"/>
          </w:tcPr>
          <w:p w14:paraId="5A474B61" w14:textId="77777777" w:rsidR="0030463F" w:rsidRPr="00494247" w:rsidRDefault="0030463F" w:rsidP="0030463F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7C23BA80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2,991,188.75</w:t>
            </w:r>
          </w:p>
        </w:tc>
      </w:tr>
      <w:tr w:rsidR="0030463F" w:rsidRPr="00494247" w14:paraId="2DE05FD5" w14:textId="77777777" w:rsidTr="002D745C">
        <w:tc>
          <w:tcPr>
            <w:tcW w:w="3907" w:type="dxa"/>
            <w:shd w:val="clear" w:color="auto" w:fill="auto"/>
            <w:vAlign w:val="center"/>
          </w:tcPr>
          <w:p w14:paraId="5B0E6AEF" w14:textId="77777777" w:rsidR="0030463F" w:rsidRPr="00494247" w:rsidRDefault="0030463F" w:rsidP="0030463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53292818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6CF40652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68A35D51" w14:textId="77777777" w:rsidR="0030463F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E3FCB0F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05DE819" w14:textId="77777777" w:rsidR="0030463F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465,530.04</w:t>
            </w:r>
          </w:p>
        </w:tc>
        <w:tc>
          <w:tcPr>
            <w:tcW w:w="240" w:type="dxa"/>
            <w:shd w:val="clear" w:color="auto" w:fill="auto"/>
          </w:tcPr>
          <w:p w14:paraId="3D9DE544" w14:textId="77777777" w:rsidR="0030463F" w:rsidRPr="00494247" w:rsidRDefault="0030463F" w:rsidP="0030463F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6D7147E7" w14:textId="77777777" w:rsidR="0030463F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180,000.00</w:t>
            </w:r>
          </w:p>
        </w:tc>
      </w:tr>
      <w:tr w:rsidR="0030463F" w:rsidRPr="00494247" w14:paraId="4F99CB88" w14:textId="77777777" w:rsidTr="002D745C">
        <w:tc>
          <w:tcPr>
            <w:tcW w:w="3907" w:type="dxa"/>
            <w:shd w:val="clear" w:color="auto" w:fill="auto"/>
            <w:vAlign w:val="center"/>
          </w:tcPr>
          <w:p w14:paraId="13C92C0C" w14:textId="77777777" w:rsidR="0030463F" w:rsidRPr="00494247" w:rsidRDefault="0030463F" w:rsidP="0030463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</w:tcPr>
          <w:p w14:paraId="27AB8EA5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648,635.10</w:t>
            </w:r>
          </w:p>
        </w:tc>
        <w:tc>
          <w:tcPr>
            <w:tcW w:w="222" w:type="dxa"/>
          </w:tcPr>
          <w:p w14:paraId="7B8C11F3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47999874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1,515,243.49</w:t>
            </w:r>
          </w:p>
        </w:tc>
        <w:tc>
          <w:tcPr>
            <w:tcW w:w="222" w:type="dxa"/>
          </w:tcPr>
          <w:p w14:paraId="6A7A79AC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79AAC06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648,635.10</w:t>
            </w:r>
          </w:p>
        </w:tc>
        <w:tc>
          <w:tcPr>
            <w:tcW w:w="240" w:type="dxa"/>
            <w:shd w:val="clear" w:color="auto" w:fill="auto"/>
          </w:tcPr>
          <w:p w14:paraId="03C65BA4" w14:textId="77777777" w:rsidR="0030463F" w:rsidRPr="00494247" w:rsidRDefault="0030463F" w:rsidP="0030463F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6BB666FC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1,515,243.49</w:t>
            </w:r>
          </w:p>
        </w:tc>
      </w:tr>
      <w:tr w:rsidR="0030463F" w:rsidRPr="00494247" w14:paraId="571283E9" w14:textId="77777777" w:rsidTr="002D745C">
        <w:tc>
          <w:tcPr>
            <w:tcW w:w="3907" w:type="dxa"/>
            <w:shd w:val="clear" w:color="auto" w:fill="auto"/>
            <w:vAlign w:val="center"/>
          </w:tcPr>
          <w:p w14:paraId="5A21EF28" w14:textId="77777777" w:rsidR="0030463F" w:rsidRPr="00494247" w:rsidRDefault="0030463F" w:rsidP="0030463F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0A7B2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648,635.10</w:t>
            </w:r>
          </w:p>
        </w:tc>
        <w:tc>
          <w:tcPr>
            <w:tcW w:w="222" w:type="dxa"/>
            <w:vAlign w:val="bottom"/>
          </w:tcPr>
          <w:p w14:paraId="5F8E5385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6F8D2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1,515,243.49</w:t>
            </w:r>
          </w:p>
        </w:tc>
        <w:tc>
          <w:tcPr>
            <w:tcW w:w="222" w:type="dxa"/>
          </w:tcPr>
          <w:p w14:paraId="5C247285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4A373F" w14:textId="77777777" w:rsidR="0030463F" w:rsidRPr="00494247" w:rsidRDefault="00CD5B50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6,128,125.14</w:t>
            </w:r>
          </w:p>
        </w:tc>
        <w:tc>
          <w:tcPr>
            <w:tcW w:w="240" w:type="dxa"/>
            <w:shd w:val="clear" w:color="auto" w:fill="auto"/>
          </w:tcPr>
          <w:p w14:paraId="23367169" w14:textId="77777777" w:rsidR="0030463F" w:rsidRPr="00494247" w:rsidRDefault="0030463F" w:rsidP="0030463F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A996FE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4,686,432.24</w:t>
            </w:r>
          </w:p>
        </w:tc>
      </w:tr>
      <w:tr w:rsidR="00AE1A8C" w:rsidRPr="00494247" w14:paraId="4258031E" w14:textId="77777777" w:rsidTr="00607203">
        <w:tc>
          <w:tcPr>
            <w:tcW w:w="3907" w:type="dxa"/>
            <w:shd w:val="clear" w:color="auto" w:fill="auto"/>
            <w:vAlign w:val="center"/>
          </w:tcPr>
          <w:p w14:paraId="7C5B6260" w14:textId="77777777" w:rsidR="00AE1A8C" w:rsidRPr="00494247" w:rsidRDefault="00AE1A8C" w:rsidP="0060720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58D9E9D2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14:paraId="3AEBFB53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A15776C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4931CA9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F6299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B36744E" w14:textId="77777777" w:rsidR="00AE1A8C" w:rsidRPr="00494247" w:rsidRDefault="00AE1A8C" w:rsidP="0060720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89D50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AE1A8C" w:rsidRPr="00494247" w14:paraId="10B3F7A8" w14:textId="77777777" w:rsidTr="00607203">
        <w:tc>
          <w:tcPr>
            <w:tcW w:w="3907" w:type="dxa"/>
            <w:shd w:val="clear" w:color="auto" w:fill="auto"/>
            <w:vAlign w:val="center"/>
          </w:tcPr>
          <w:p w14:paraId="457C75CF" w14:textId="77777777" w:rsidR="00AE1A8C" w:rsidRPr="00E225CC" w:rsidRDefault="00AE1A8C" w:rsidP="0060720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vAlign w:val="bottom"/>
          </w:tcPr>
          <w:p w14:paraId="52C04CDB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3651526A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68D372B7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2E4B7E4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B6F5E66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A854E37" w14:textId="77777777" w:rsidR="00AE1A8C" w:rsidRPr="00E225CC" w:rsidRDefault="00AE1A8C" w:rsidP="0060720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571661D4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3,675.00</w:t>
            </w:r>
          </w:p>
        </w:tc>
      </w:tr>
      <w:tr w:rsidR="00AE1A8C" w:rsidRPr="00494247" w14:paraId="3EEEB9BA" w14:textId="77777777" w:rsidTr="00607203">
        <w:tc>
          <w:tcPr>
            <w:tcW w:w="3907" w:type="dxa"/>
            <w:shd w:val="clear" w:color="auto" w:fill="auto"/>
            <w:vAlign w:val="center"/>
          </w:tcPr>
          <w:p w14:paraId="6330A240" w14:textId="77777777" w:rsidR="00AE1A8C" w:rsidRPr="00494247" w:rsidRDefault="00AE1A8C" w:rsidP="0060720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2" w:type="dxa"/>
            <w:vAlign w:val="center"/>
          </w:tcPr>
          <w:p w14:paraId="5BCD5042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6E8CDA1A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vAlign w:val="center"/>
          </w:tcPr>
          <w:p w14:paraId="2C980764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1,978,800.00</w:t>
            </w:r>
          </w:p>
        </w:tc>
        <w:tc>
          <w:tcPr>
            <w:tcW w:w="222" w:type="dxa"/>
          </w:tcPr>
          <w:p w14:paraId="5F604930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BE4A9AE" w14:textId="77777777" w:rsidR="00AE1A8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4E399F" w14:textId="77777777" w:rsidR="00AE1A8C" w:rsidRPr="00E225CC" w:rsidRDefault="00AE1A8C" w:rsidP="0060720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7A05788D" w14:textId="77777777" w:rsidR="00AE1A8C" w:rsidRPr="00E225CC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1,978,800.00</w:t>
            </w:r>
          </w:p>
        </w:tc>
      </w:tr>
      <w:tr w:rsidR="00AE1A8C" w:rsidRPr="00494247" w14:paraId="1D02AE9A" w14:textId="77777777" w:rsidTr="00607203">
        <w:tc>
          <w:tcPr>
            <w:tcW w:w="3907" w:type="dxa"/>
            <w:shd w:val="clear" w:color="auto" w:fill="auto"/>
            <w:vAlign w:val="center"/>
          </w:tcPr>
          <w:p w14:paraId="6757DBD3" w14:textId="77777777" w:rsidR="00AE1A8C" w:rsidRPr="00494247" w:rsidRDefault="00AE1A8C" w:rsidP="0060720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923E4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7E02AD6D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C4395D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1,978,800.00</w:t>
            </w:r>
          </w:p>
        </w:tc>
        <w:tc>
          <w:tcPr>
            <w:tcW w:w="222" w:type="dxa"/>
          </w:tcPr>
          <w:p w14:paraId="4DD98DE9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25F76A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917A33" w14:textId="77777777" w:rsidR="00AE1A8C" w:rsidRPr="00494247" w:rsidRDefault="00AE1A8C" w:rsidP="0060720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099E17" w14:textId="77777777" w:rsidR="00AE1A8C" w:rsidRPr="00494247" w:rsidRDefault="00AE1A8C" w:rsidP="0060720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1,982,475.00</w:t>
            </w:r>
          </w:p>
        </w:tc>
      </w:tr>
      <w:tr w:rsidR="0030463F" w:rsidRPr="00494247" w14:paraId="38320757" w14:textId="77777777" w:rsidTr="00E225CC">
        <w:tc>
          <w:tcPr>
            <w:tcW w:w="3907" w:type="dxa"/>
            <w:shd w:val="clear" w:color="auto" w:fill="auto"/>
            <w:vAlign w:val="center"/>
          </w:tcPr>
          <w:p w14:paraId="0AF10B83" w14:textId="77777777" w:rsidR="0030463F" w:rsidRPr="00494247" w:rsidRDefault="00AE1A8C" w:rsidP="0030463F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5C535197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14:paraId="036E061F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EED74D5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66A7D13D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30466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79CA4D5" w14:textId="77777777" w:rsidR="0030463F" w:rsidRPr="00494247" w:rsidRDefault="0030463F" w:rsidP="0030463F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C48CF" w14:textId="77777777" w:rsidR="0030463F" w:rsidRPr="00494247" w:rsidRDefault="0030463F" w:rsidP="0030463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AE1A8C" w:rsidRPr="00494247" w14:paraId="2C2BA69E" w14:textId="77777777" w:rsidTr="00607203">
        <w:tc>
          <w:tcPr>
            <w:tcW w:w="3907" w:type="dxa"/>
            <w:shd w:val="clear" w:color="auto" w:fill="auto"/>
            <w:vAlign w:val="center"/>
          </w:tcPr>
          <w:p w14:paraId="72505BC9" w14:textId="77777777" w:rsidR="00AE1A8C" w:rsidRPr="00494247" w:rsidRDefault="00AE1A8C" w:rsidP="00AE1A8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1A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vAlign w:val="center"/>
          </w:tcPr>
          <w:p w14:paraId="0FDE1D4B" w14:textId="77777777" w:rsidR="00AE1A8C" w:rsidRPr="00E225CC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57166FAE" w14:textId="77777777" w:rsidR="00AE1A8C" w:rsidRPr="00E225CC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12C75136" w14:textId="77777777" w:rsidR="00AE1A8C" w:rsidRPr="00E225CC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22" w:type="dxa"/>
          </w:tcPr>
          <w:p w14:paraId="038346C8" w14:textId="77777777" w:rsidR="00AE1A8C" w:rsidRPr="00E225CC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E3F290B" w14:textId="77777777" w:rsidR="00AE1A8C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16624A" w14:textId="77777777" w:rsidR="00AE1A8C" w:rsidRPr="00E225CC" w:rsidRDefault="00AE1A8C" w:rsidP="00AE1A8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</w:tcPr>
          <w:p w14:paraId="4DC57BD0" w14:textId="77777777" w:rsidR="00AE1A8C" w:rsidRPr="00E225CC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7,000.00</w:t>
            </w:r>
          </w:p>
        </w:tc>
      </w:tr>
      <w:tr w:rsidR="00AE1A8C" w:rsidRPr="00494247" w14:paraId="6FE572DC" w14:textId="77777777" w:rsidTr="00607203">
        <w:tc>
          <w:tcPr>
            <w:tcW w:w="3907" w:type="dxa"/>
            <w:shd w:val="clear" w:color="auto" w:fill="auto"/>
            <w:vAlign w:val="center"/>
          </w:tcPr>
          <w:p w14:paraId="21A3BCE3" w14:textId="77777777" w:rsidR="00AE1A8C" w:rsidRPr="00494247" w:rsidRDefault="00AE1A8C" w:rsidP="00AE1A8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9220DD" w14:textId="77777777" w:rsidR="00AE1A8C" w:rsidRPr="00494247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7E03944D" w14:textId="77777777" w:rsidR="00AE1A8C" w:rsidRPr="00494247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6A5D3BE4" w14:textId="77777777" w:rsidR="00AE1A8C" w:rsidRPr="00494247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22" w:type="dxa"/>
          </w:tcPr>
          <w:p w14:paraId="15CF85A7" w14:textId="77777777" w:rsidR="00AE1A8C" w:rsidRPr="00494247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4719C1" w14:textId="77777777" w:rsidR="00AE1A8C" w:rsidRPr="00494247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3B3E2E6" w14:textId="77777777" w:rsidR="00AE1A8C" w:rsidRPr="00494247" w:rsidRDefault="00AE1A8C" w:rsidP="00AE1A8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4469B" w14:textId="77777777" w:rsidR="00AE1A8C" w:rsidRPr="00494247" w:rsidRDefault="00AE1A8C" w:rsidP="00AE1A8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7,000.00</w:t>
            </w:r>
          </w:p>
        </w:tc>
      </w:tr>
    </w:tbl>
    <w:p w14:paraId="507457DC" w14:textId="77777777" w:rsidR="006E3761" w:rsidRDefault="006E3761" w:rsidP="00C42FAE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A5B692B" w14:textId="77777777" w:rsidR="00E92BFE" w:rsidRDefault="00E92BFE" w:rsidP="00C42FAE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FDE4CB8" w14:textId="77777777" w:rsidR="006E3761" w:rsidRPr="00E92BFE" w:rsidRDefault="00AE1A8C" w:rsidP="00C42FAE">
      <w:pPr>
        <w:spacing w:before="240" w:after="120" w:line="240" w:lineRule="atLeast"/>
        <w:ind w:left="518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  <w:cs/>
        </w:rPr>
        <w:br/>
      </w:r>
    </w:p>
    <w:p w14:paraId="4E320E3A" w14:textId="77777777" w:rsidR="00E92BFE" w:rsidRDefault="00E92BFE" w:rsidP="00C42FAE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58A9AC" w14:textId="77777777" w:rsidR="00C42FAE" w:rsidRDefault="00C42FAE" w:rsidP="00E92BFE">
      <w:pPr>
        <w:numPr>
          <w:ilvl w:val="0"/>
          <w:numId w:val="4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264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424"/>
      </w:tblGrid>
      <w:tr w:rsidR="00D80555" w:rsidRPr="00494247" w14:paraId="494B1F25" w14:textId="77777777" w:rsidTr="00D80555">
        <w:tc>
          <w:tcPr>
            <w:tcW w:w="3686" w:type="dxa"/>
            <w:shd w:val="clear" w:color="auto" w:fill="auto"/>
          </w:tcPr>
          <w:p w14:paraId="71722D2F" w14:textId="77777777" w:rsidR="00D80555" w:rsidRPr="00D80555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443C4E19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88CEFD2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31D923DB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24156DB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4FAE08A4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28E69CC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0C7D985F" w14:textId="77777777" w:rsidR="00D80555" w:rsidRPr="00494247" w:rsidRDefault="00D80555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0555" w:rsidRPr="00494247" w14:paraId="7520EF44" w14:textId="77777777" w:rsidTr="00D80555">
        <w:tc>
          <w:tcPr>
            <w:tcW w:w="3686" w:type="dxa"/>
            <w:shd w:val="clear" w:color="auto" w:fill="auto"/>
          </w:tcPr>
          <w:p w14:paraId="61F6B5D7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50AAEC6B" w14:textId="77777777" w:rsidR="00D80555" w:rsidRPr="00494247" w:rsidRDefault="00D80555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483CB39D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C379B5" w14:textId="77777777" w:rsidR="00D80555" w:rsidRPr="00494247" w:rsidRDefault="00D80555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555" w:rsidRPr="00494247" w14:paraId="15FB77EA" w14:textId="77777777" w:rsidTr="00D80555">
        <w:tc>
          <w:tcPr>
            <w:tcW w:w="3686" w:type="dxa"/>
            <w:shd w:val="clear" w:color="auto" w:fill="auto"/>
          </w:tcPr>
          <w:p w14:paraId="0B87EDBB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D34E" w14:textId="77777777" w:rsidR="00D80555" w:rsidRPr="00D80555" w:rsidRDefault="00C41379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="00D80555" w:rsidRPr="00D80555">
              <w:rPr>
                <w:sz w:val="27"/>
                <w:szCs w:val="27"/>
              </w:rPr>
              <w:t xml:space="preserve"> </w:t>
            </w:r>
            <w:r w:rsidR="00D80555" w:rsidRPr="00D80555">
              <w:rPr>
                <w:sz w:val="27"/>
                <w:szCs w:val="27"/>
                <w:cs/>
              </w:rPr>
              <w:t xml:space="preserve">มีนาคม </w:t>
            </w:r>
            <w:r>
              <w:rPr>
                <w:sz w:val="27"/>
                <w:szCs w:val="27"/>
              </w:rPr>
              <w:t>2563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3F325644" w14:textId="77777777"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43D28" w14:textId="77777777" w:rsidR="00D80555" w:rsidRPr="00D80555" w:rsidRDefault="00C41379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="00D80555" w:rsidRPr="00D80555">
              <w:rPr>
                <w:sz w:val="27"/>
                <w:szCs w:val="27"/>
              </w:rPr>
              <w:t xml:space="preserve"> </w:t>
            </w:r>
            <w:r w:rsidR="00D80555" w:rsidRPr="00D80555">
              <w:rPr>
                <w:sz w:val="27"/>
                <w:szCs w:val="27"/>
                <w:cs/>
              </w:rPr>
              <w:t>มีนาคม</w:t>
            </w:r>
            <w:r>
              <w:rPr>
                <w:sz w:val="27"/>
                <w:szCs w:val="27"/>
              </w:rPr>
              <w:t xml:space="preserve"> 2562</w:t>
            </w:r>
          </w:p>
        </w:tc>
        <w:tc>
          <w:tcPr>
            <w:tcW w:w="222" w:type="dxa"/>
          </w:tcPr>
          <w:p w14:paraId="4E4AE1D3" w14:textId="77777777"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641A2" w14:textId="77777777" w:rsidR="00D80555" w:rsidRPr="00D80555" w:rsidRDefault="00C41379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="00D80555"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2563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09F7F" w14:textId="77777777"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39518" w14:textId="77777777" w:rsidR="00D80555" w:rsidRPr="00D80555" w:rsidRDefault="00C41379" w:rsidP="00D805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="00D80555"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2562</w:t>
            </w:r>
          </w:p>
        </w:tc>
      </w:tr>
      <w:tr w:rsidR="00D80555" w:rsidRPr="00494247" w14:paraId="73286DF1" w14:textId="77777777" w:rsidTr="00D80555">
        <w:tc>
          <w:tcPr>
            <w:tcW w:w="3686" w:type="dxa"/>
            <w:shd w:val="clear" w:color="auto" w:fill="auto"/>
            <w:vAlign w:val="center"/>
          </w:tcPr>
          <w:p w14:paraId="6B33F657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37E597F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613C3A92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14:paraId="5E9FE048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366C23EA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AA837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42883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2FE0A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CD5B50" w:rsidRPr="00494247" w14:paraId="79C43550" w14:textId="77777777" w:rsidTr="002D745C">
        <w:tc>
          <w:tcPr>
            <w:tcW w:w="3686" w:type="dxa"/>
            <w:shd w:val="clear" w:color="auto" w:fill="auto"/>
            <w:vAlign w:val="center"/>
          </w:tcPr>
          <w:p w14:paraId="710EAC1C" w14:textId="77777777" w:rsidR="00CD5B50" w:rsidRPr="00494247" w:rsidRDefault="00CD5B50" w:rsidP="00CD5B5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5AEDAE39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675,412.92</w:t>
            </w:r>
          </w:p>
        </w:tc>
        <w:tc>
          <w:tcPr>
            <w:tcW w:w="222" w:type="dxa"/>
            <w:vAlign w:val="center"/>
          </w:tcPr>
          <w:p w14:paraId="6B41AAE1" w14:textId="77777777" w:rsidR="00CD5B50" w:rsidRPr="00494247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14:paraId="51456256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1,073,970.54</w:t>
            </w:r>
          </w:p>
        </w:tc>
        <w:tc>
          <w:tcPr>
            <w:tcW w:w="222" w:type="dxa"/>
          </w:tcPr>
          <w:p w14:paraId="6DDA6CF5" w14:textId="77777777" w:rsidR="00CD5B50" w:rsidRPr="00494247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F92EC89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675,412.92</w:t>
            </w:r>
          </w:p>
        </w:tc>
        <w:tc>
          <w:tcPr>
            <w:tcW w:w="240" w:type="dxa"/>
            <w:shd w:val="clear" w:color="auto" w:fill="auto"/>
          </w:tcPr>
          <w:p w14:paraId="72893595" w14:textId="77777777" w:rsidR="00CD5B50" w:rsidRPr="00494247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4D9920A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1,073,970.54</w:t>
            </w:r>
          </w:p>
        </w:tc>
      </w:tr>
      <w:tr w:rsidR="00CD5B50" w:rsidRPr="00494247" w14:paraId="5BA2241B" w14:textId="77777777" w:rsidTr="002D745C">
        <w:tc>
          <w:tcPr>
            <w:tcW w:w="3686" w:type="dxa"/>
            <w:shd w:val="clear" w:color="auto" w:fill="auto"/>
            <w:vAlign w:val="center"/>
          </w:tcPr>
          <w:p w14:paraId="773E3A4A" w14:textId="77777777" w:rsidR="00CD5B50" w:rsidRPr="00494247" w:rsidRDefault="00CD5B50" w:rsidP="00CD5B5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12" w:type="dxa"/>
            <w:vAlign w:val="center"/>
          </w:tcPr>
          <w:p w14:paraId="294F2F61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21,842.00</w:t>
            </w:r>
          </w:p>
        </w:tc>
        <w:tc>
          <w:tcPr>
            <w:tcW w:w="222" w:type="dxa"/>
            <w:vAlign w:val="center"/>
          </w:tcPr>
          <w:p w14:paraId="5DD977E0" w14:textId="77777777" w:rsidR="00CD5B50" w:rsidRPr="00494247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14:paraId="7AD8ABD5" w14:textId="77777777" w:rsidR="00CD5B50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6544F3F3" w14:textId="77777777" w:rsidR="00CD5B50" w:rsidRPr="00494247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14FAEEF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21,842.00</w:t>
            </w:r>
          </w:p>
        </w:tc>
        <w:tc>
          <w:tcPr>
            <w:tcW w:w="240" w:type="dxa"/>
            <w:shd w:val="clear" w:color="auto" w:fill="auto"/>
          </w:tcPr>
          <w:p w14:paraId="08F6D1C2" w14:textId="77777777" w:rsidR="00CD5B50" w:rsidRPr="00494247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FD9A529" w14:textId="77777777" w:rsidR="00CD5B50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D5B50" w:rsidRPr="00494247" w14:paraId="610CE298" w14:textId="77777777" w:rsidTr="002D745C">
        <w:tc>
          <w:tcPr>
            <w:tcW w:w="3686" w:type="dxa"/>
            <w:shd w:val="clear" w:color="auto" w:fill="auto"/>
            <w:vAlign w:val="center"/>
          </w:tcPr>
          <w:p w14:paraId="765016B8" w14:textId="77777777" w:rsidR="00CD5B50" w:rsidRPr="00494247" w:rsidRDefault="00CD5B50" w:rsidP="00CD5B5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98474CB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22" w:type="dxa"/>
            <w:vAlign w:val="center"/>
          </w:tcPr>
          <w:p w14:paraId="69819BEF" w14:textId="77777777" w:rsidR="00CD5B50" w:rsidRPr="00494247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2C481A55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36,500.00</w:t>
            </w:r>
          </w:p>
        </w:tc>
        <w:tc>
          <w:tcPr>
            <w:tcW w:w="222" w:type="dxa"/>
          </w:tcPr>
          <w:p w14:paraId="6527080B" w14:textId="77777777" w:rsidR="00CD5B50" w:rsidRPr="00494247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C6DAE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40" w:type="dxa"/>
            <w:shd w:val="clear" w:color="auto" w:fill="auto"/>
          </w:tcPr>
          <w:p w14:paraId="4BB88454" w14:textId="77777777" w:rsidR="00CD5B50" w:rsidRPr="00494247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95560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36,500.00</w:t>
            </w:r>
          </w:p>
        </w:tc>
      </w:tr>
      <w:tr w:rsidR="00CD5B50" w:rsidRPr="00494247" w14:paraId="0238A53F" w14:textId="77777777" w:rsidTr="00D80555">
        <w:tc>
          <w:tcPr>
            <w:tcW w:w="3686" w:type="dxa"/>
            <w:shd w:val="clear" w:color="auto" w:fill="auto"/>
            <w:vAlign w:val="center"/>
          </w:tcPr>
          <w:p w14:paraId="465DCD31" w14:textId="77777777" w:rsidR="00CD5B50" w:rsidRPr="00494247" w:rsidRDefault="00CD5B50" w:rsidP="00CD5B5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5AC4B" w14:textId="77777777" w:rsidR="00CD5B50" w:rsidRPr="00715A45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731,661.77</w:t>
            </w:r>
          </w:p>
        </w:tc>
        <w:tc>
          <w:tcPr>
            <w:tcW w:w="222" w:type="dxa"/>
            <w:vAlign w:val="center"/>
          </w:tcPr>
          <w:p w14:paraId="63FF6467" w14:textId="77777777" w:rsidR="00CD5B50" w:rsidRPr="00715A45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BBB53C" w14:textId="77777777" w:rsidR="00CD5B50" w:rsidRPr="00715A45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1,110,470.54</w:t>
            </w:r>
          </w:p>
        </w:tc>
        <w:tc>
          <w:tcPr>
            <w:tcW w:w="222" w:type="dxa"/>
          </w:tcPr>
          <w:p w14:paraId="57249543" w14:textId="77777777" w:rsidR="00CD5B50" w:rsidRPr="00715A45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7F1CB5" w14:textId="77777777" w:rsidR="00CD5B50" w:rsidRPr="00715A45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731,661.77</w:t>
            </w:r>
          </w:p>
        </w:tc>
        <w:tc>
          <w:tcPr>
            <w:tcW w:w="240" w:type="dxa"/>
            <w:shd w:val="clear" w:color="auto" w:fill="auto"/>
          </w:tcPr>
          <w:p w14:paraId="747D1EC6" w14:textId="77777777" w:rsidR="00CD5B50" w:rsidRPr="00715A45" w:rsidRDefault="00CD5B50" w:rsidP="00CD5B5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1275A8" w14:textId="77777777" w:rsidR="00CD5B50" w:rsidRPr="00715A45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1,110,470.54</w:t>
            </w:r>
          </w:p>
        </w:tc>
      </w:tr>
      <w:tr w:rsidR="00C41379" w:rsidRPr="00494247" w14:paraId="5AAB5B82" w14:textId="77777777" w:rsidTr="00CD5B50">
        <w:tc>
          <w:tcPr>
            <w:tcW w:w="3686" w:type="dxa"/>
            <w:shd w:val="clear" w:color="auto" w:fill="auto"/>
            <w:vAlign w:val="center"/>
          </w:tcPr>
          <w:p w14:paraId="52281510" w14:textId="77777777" w:rsidR="00C41379" w:rsidRPr="00494247" w:rsidRDefault="00C41379" w:rsidP="00C41379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6BCE2F9" w14:textId="77777777" w:rsidR="00C41379" w:rsidRPr="00494247" w:rsidRDefault="00C41379" w:rsidP="00C4137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75C6B55" w14:textId="77777777" w:rsidR="00C41379" w:rsidRPr="00494247" w:rsidRDefault="00C41379" w:rsidP="00C4137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2F8E85E7" w14:textId="77777777" w:rsidR="00C41379" w:rsidRPr="00494247" w:rsidRDefault="00C41379" w:rsidP="00C4137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09B3C9A9" w14:textId="77777777" w:rsidR="00C41379" w:rsidRPr="00494247" w:rsidRDefault="00C41379" w:rsidP="00C4137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4C0A99" w14:textId="77777777" w:rsidR="00C41379" w:rsidRPr="00494247" w:rsidRDefault="00C41379" w:rsidP="00C41379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D3F5DE1" w14:textId="77777777" w:rsidR="00C41379" w:rsidRPr="00494247" w:rsidRDefault="00C41379" w:rsidP="00C4137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0179D3" w14:textId="77777777" w:rsidR="00C41379" w:rsidRPr="00494247" w:rsidRDefault="00C41379" w:rsidP="00C41379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5B50" w:rsidRPr="00494247" w14:paraId="7AC4A940" w14:textId="77777777" w:rsidTr="00CD5B50">
        <w:tc>
          <w:tcPr>
            <w:tcW w:w="3686" w:type="dxa"/>
            <w:shd w:val="clear" w:color="auto" w:fill="auto"/>
            <w:vAlign w:val="center"/>
          </w:tcPr>
          <w:p w14:paraId="7AE26B7B" w14:textId="77777777" w:rsidR="00CD5B50" w:rsidRPr="00CD5B50" w:rsidRDefault="00CD5B50" w:rsidP="00CD5B5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</w:tcPr>
          <w:p w14:paraId="5B42450B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185F9E7A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274F5BE1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A848B00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39D544AF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117,077.95</w:t>
            </w:r>
          </w:p>
        </w:tc>
        <w:tc>
          <w:tcPr>
            <w:tcW w:w="240" w:type="dxa"/>
            <w:shd w:val="clear" w:color="auto" w:fill="auto"/>
          </w:tcPr>
          <w:p w14:paraId="45B8C491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C59C418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D5B50" w:rsidRPr="00494247" w14:paraId="7F423158" w14:textId="77777777" w:rsidTr="00A242B8">
        <w:tc>
          <w:tcPr>
            <w:tcW w:w="3686" w:type="dxa"/>
            <w:shd w:val="clear" w:color="auto" w:fill="auto"/>
            <w:vAlign w:val="center"/>
          </w:tcPr>
          <w:p w14:paraId="659E08F7" w14:textId="77777777" w:rsidR="00CD5B50" w:rsidRPr="00CD5B50" w:rsidRDefault="00CD5B50" w:rsidP="00CD5B5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7ACACA5D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164,420.02</w:t>
            </w:r>
          </w:p>
        </w:tc>
        <w:tc>
          <w:tcPr>
            <w:tcW w:w="222" w:type="dxa"/>
          </w:tcPr>
          <w:p w14:paraId="50C23B6F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466EEFA9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8ECF42C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560044B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164,420.02</w:t>
            </w:r>
          </w:p>
        </w:tc>
        <w:tc>
          <w:tcPr>
            <w:tcW w:w="240" w:type="dxa"/>
            <w:shd w:val="clear" w:color="auto" w:fill="auto"/>
          </w:tcPr>
          <w:p w14:paraId="6F916F95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972AC21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D5B50" w:rsidRPr="00494247" w14:paraId="65C9026A" w14:textId="77777777" w:rsidTr="00A242B8">
        <w:tc>
          <w:tcPr>
            <w:tcW w:w="3686" w:type="dxa"/>
            <w:shd w:val="clear" w:color="auto" w:fill="auto"/>
          </w:tcPr>
          <w:p w14:paraId="296C087D" w14:textId="77777777" w:rsidR="00CD5B50" w:rsidRPr="00CD5B50" w:rsidRDefault="00CD5B50" w:rsidP="00CD5B5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8E5F47" w14:textId="77777777" w:rsidR="00CD5B50" w:rsidRPr="00CD5B50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4,063.91</w:t>
            </w:r>
          </w:p>
        </w:tc>
        <w:tc>
          <w:tcPr>
            <w:tcW w:w="222" w:type="dxa"/>
          </w:tcPr>
          <w:p w14:paraId="60EA05A7" w14:textId="77777777" w:rsidR="00CD5B50" w:rsidRPr="00CD5B50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0CE7AFDD" w14:textId="77777777" w:rsidR="00CD5B50" w:rsidRPr="00CD5B50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F525CBF" w14:textId="77777777" w:rsidR="00CD5B50" w:rsidRPr="00CD5B50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CCC5A" w14:textId="77777777" w:rsidR="00CD5B50" w:rsidRPr="00CD5B50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4,063.91</w:t>
            </w:r>
          </w:p>
        </w:tc>
        <w:tc>
          <w:tcPr>
            <w:tcW w:w="240" w:type="dxa"/>
            <w:shd w:val="clear" w:color="auto" w:fill="auto"/>
          </w:tcPr>
          <w:p w14:paraId="36F85EAE" w14:textId="77777777" w:rsidR="00CD5B50" w:rsidRPr="00494247" w:rsidRDefault="00CD5B50" w:rsidP="00CD5B5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505B6" w14:textId="77777777" w:rsidR="00CD5B50" w:rsidRPr="00CD5B50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D5B50" w:rsidRPr="00494247" w14:paraId="68CB0F62" w14:textId="77777777" w:rsidTr="002D745C">
        <w:tc>
          <w:tcPr>
            <w:tcW w:w="3686" w:type="dxa"/>
            <w:shd w:val="clear" w:color="auto" w:fill="auto"/>
            <w:vAlign w:val="center"/>
          </w:tcPr>
          <w:p w14:paraId="6B6E7A8A" w14:textId="77777777" w:rsidR="00CD5B50" w:rsidRPr="00494247" w:rsidRDefault="00CD5B50" w:rsidP="00CD5B5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085FFEC4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168,483.93</w:t>
            </w:r>
          </w:p>
        </w:tc>
        <w:tc>
          <w:tcPr>
            <w:tcW w:w="222" w:type="dxa"/>
          </w:tcPr>
          <w:p w14:paraId="65BD57C7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2BDD5E70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67CACCD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E2490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285,561.88</w:t>
            </w:r>
          </w:p>
        </w:tc>
        <w:tc>
          <w:tcPr>
            <w:tcW w:w="240" w:type="dxa"/>
            <w:shd w:val="clear" w:color="auto" w:fill="auto"/>
          </w:tcPr>
          <w:p w14:paraId="4BCD9E53" w14:textId="77777777" w:rsidR="00CD5B50" w:rsidRPr="00494247" w:rsidRDefault="00CD5B50" w:rsidP="00CD5B5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FB337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CD5B50" w:rsidRPr="00494247" w14:paraId="5C0D0D18" w14:textId="77777777" w:rsidTr="00D80555">
        <w:tc>
          <w:tcPr>
            <w:tcW w:w="3686" w:type="dxa"/>
            <w:shd w:val="clear" w:color="auto" w:fill="auto"/>
            <w:vAlign w:val="center"/>
          </w:tcPr>
          <w:p w14:paraId="511A0A9A" w14:textId="77777777" w:rsidR="00CD5B50" w:rsidRPr="00494247" w:rsidRDefault="00CD5B50" w:rsidP="00CD5B50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F159447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9E65BEF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561A849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0E819E70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A7DEB8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C17FCE1" w14:textId="77777777" w:rsidR="00CD5B50" w:rsidRPr="00494247" w:rsidRDefault="00CD5B50" w:rsidP="00CD5B5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D1AE1" w14:textId="77777777" w:rsidR="00CD5B50" w:rsidRPr="00494247" w:rsidRDefault="00CD5B50" w:rsidP="00CD5B50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B50" w:rsidRPr="00494247" w14:paraId="3765A73A" w14:textId="77777777" w:rsidTr="002D745C">
        <w:tc>
          <w:tcPr>
            <w:tcW w:w="3686" w:type="dxa"/>
            <w:shd w:val="clear" w:color="auto" w:fill="auto"/>
          </w:tcPr>
          <w:p w14:paraId="7BBC2602" w14:textId="77777777" w:rsidR="00CD5B50" w:rsidRPr="00494247" w:rsidRDefault="00CD5B50" w:rsidP="00CD5B5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</w:tcPr>
          <w:p w14:paraId="7C0B2830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5311B73E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69AF9E76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115F0603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05765F36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92F3DFC" w14:textId="77777777" w:rsidR="00CD5B50" w:rsidRPr="00494247" w:rsidRDefault="00CD5B50" w:rsidP="00CD5B5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469BC33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B50" w:rsidRPr="00494247" w14:paraId="6322A9CF" w14:textId="77777777" w:rsidTr="002D745C">
        <w:tc>
          <w:tcPr>
            <w:tcW w:w="3686" w:type="dxa"/>
            <w:shd w:val="clear" w:color="auto" w:fill="auto"/>
            <w:vAlign w:val="center"/>
          </w:tcPr>
          <w:p w14:paraId="51CD2679" w14:textId="77777777" w:rsidR="00CD5B50" w:rsidRPr="00494247" w:rsidRDefault="00CD5B50" w:rsidP="00CD5B5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</w:tcPr>
          <w:p w14:paraId="4649D7F5" w14:textId="77777777" w:rsidR="00CD5B50" w:rsidRPr="00494247" w:rsidRDefault="001168BA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8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 w:rsidRPr="001168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168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607</w:t>
            </w:r>
            <w:r w:rsidRPr="001168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168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514.00</w:t>
            </w:r>
          </w:p>
        </w:tc>
        <w:tc>
          <w:tcPr>
            <w:tcW w:w="222" w:type="dxa"/>
            <w:shd w:val="clear" w:color="auto" w:fill="auto"/>
          </w:tcPr>
          <w:p w14:paraId="19EEB057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14:paraId="74EFC761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2,241,012.00</w:t>
            </w:r>
          </w:p>
        </w:tc>
        <w:tc>
          <w:tcPr>
            <w:tcW w:w="222" w:type="dxa"/>
            <w:shd w:val="clear" w:color="auto" w:fill="auto"/>
          </w:tcPr>
          <w:p w14:paraId="2DC0C2E9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5702230F" w14:textId="77777777" w:rsidR="00CD5B50" w:rsidRPr="00494247" w:rsidRDefault="001168BA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168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3,397,514.00</w:t>
            </w:r>
          </w:p>
        </w:tc>
        <w:tc>
          <w:tcPr>
            <w:tcW w:w="240" w:type="dxa"/>
            <w:shd w:val="clear" w:color="auto" w:fill="auto"/>
          </w:tcPr>
          <w:p w14:paraId="0807DC0E" w14:textId="77777777" w:rsidR="00CD5B50" w:rsidRPr="00494247" w:rsidRDefault="00CD5B50" w:rsidP="00CD5B5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091C440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2,031,012.00</w:t>
            </w:r>
          </w:p>
        </w:tc>
      </w:tr>
      <w:tr w:rsidR="00CD5B50" w:rsidRPr="00494247" w14:paraId="648B9B07" w14:textId="77777777" w:rsidTr="00DC6B1F">
        <w:tc>
          <w:tcPr>
            <w:tcW w:w="3686" w:type="dxa"/>
            <w:shd w:val="clear" w:color="auto" w:fill="auto"/>
            <w:vAlign w:val="center"/>
          </w:tcPr>
          <w:p w14:paraId="43D94CE1" w14:textId="77777777" w:rsidR="00CD5B50" w:rsidRPr="00494247" w:rsidRDefault="00CD5B50" w:rsidP="00CD5B5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</w:tcPr>
          <w:p w14:paraId="0267360C" w14:textId="77777777" w:rsidR="00CD5B50" w:rsidRPr="00494247" w:rsidRDefault="00DC6B1F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6B1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139</w:t>
            </w:r>
            <w:r w:rsidRPr="00DC6B1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C6B1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382.61</w:t>
            </w:r>
          </w:p>
        </w:tc>
        <w:tc>
          <w:tcPr>
            <w:tcW w:w="222" w:type="dxa"/>
            <w:shd w:val="clear" w:color="auto" w:fill="auto"/>
          </w:tcPr>
          <w:p w14:paraId="4C9129D3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</w:tcPr>
          <w:p w14:paraId="77FE57B9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105,443.69</w:t>
            </w:r>
          </w:p>
        </w:tc>
        <w:tc>
          <w:tcPr>
            <w:tcW w:w="222" w:type="dxa"/>
            <w:shd w:val="clear" w:color="auto" w:fill="auto"/>
          </w:tcPr>
          <w:p w14:paraId="73783D67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D89984" w14:textId="77777777" w:rsidR="00CD5B50" w:rsidRPr="00494247" w:rsidRDefault="00DC6B1F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6B1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139</w:t>
            </w:r>
            <w:r w:rsidRPr="00DC6B1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C6B1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382.61</w:t>
            </w:r>
          </w:p>
        </w:tc>
        <w:tc>
          <w:tcPr>
            <w:tcW w:w="240" w:type="dxa"/>
            <w:shd w:val="clear" w:color="auto" w:fill="auto"/>
          </w:tcPr>
          <w:p w14:paraId="1E865BF5" w14:textId="77777777" w:rsidR="00CD5B50" w:rsidRPr="00494247" w:rsidRDefault="00CD5B50" w:rsidP="00CD5B5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829B46" w14:textId="77777777" w:rsidR="00CD5B50" w:rsidRPr="00494247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105,443.69</w:t>
            </w:r>
          </w:p>
        </w:tc>
      </w:tr>
      <w:tr w:rsidR="00CD5B50" w:rsidRPr="00494247" w14:paraId="63F4AD0E" w14:textId="77777777" w:rsidTr="00DC6B1F">
        <w:tc>
          <w:tcPr>
            <w:tcW w:w="3686" w:type="dxa"/>
            <w:shd w:val="clear" w:color="auto" w:fill="auto"/>
            <w:vAlign w:val="center"/>
          </w:tcPr>
          <w:p w14:paraId="5AC74A23" w14:textId="77777777" w:rsidR="00CD5B50" w:rsidRPr="00494247" w:rsidRDefault="00CD5B50" w:rsidP="00CD5B5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73FE74" w14:textId="77777777" w:rsidR="00CD5B50" w:rsidRPr="00715A45" w:rsidRDefault="00DC6B1F" w:rsidP="00CD5B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3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,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746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,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896.61</w:t>
            </w:r>
          </w:p>
        </w:tc>
        <w:tc>
          <w:tcPr>
            <w:tcW w:w="222" w:type="dxa"/>
            <w:shd w:val="clear" w:color="auto" w:fill="auto"/>
          </w:tcPr>
          <w:p w14:paraId="3EF56489" w14:textId="77777777" w:rsidR="00CD5B50" w:rsidRPr="00715A45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71E9EAE" w14:textId="77777777" w:rsidR="00CD5B50" w:rsidRPr="00715A45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2,346,455.69</w:t>
            </w:r>
          </w:p>
        </w:tc>
        <w:tc>
          <w:tcPr>
            <w:tcW w:w="222" w:type="dxa"/>
            <w:shd w:val="clear" w:color="auto" w:fill="auto"/>
          </w:tcPr>
          <w:p w14:paraId="1CBA5AEB" w14:textId="77777777" w:rsidR="00CD5B50" w:rsidRPr="00715A45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3EBDD1" w14:textId="77777777" w:rsidR="00CD5B50" w:rsidRPr="00715A45" w:rsidRDefault="00DC6B1F" w:rsidP="00CD5B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3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,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536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,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896.61</w:t>
            </w:r>
          </w:p>
        </w:tc>
        <w:tc>
          <w:tcPr>
            <w:tcW w:w="240" w:type="dxa"/>
            <w:shd w:val="clear" w:color="auto" w:fill="auto"/>
          </w:tcPr>
          <w:p w14:paraId="6604C999" w14:textId="77777777" w:rsidR="00CD5B50" w:rsidRPr="00715A45" w:rsidRDefault="00CD5B50" w:rsidP="00CD5B5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0B6E825" w14:textId="77777777" w:rsidR="00CD5B50" w:rsidRPr="00715A45" w:rsidRDefault="00CD5B50" w:rsidP="00CD5B5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2,136,455.69</w:t>
            </w:r>
          </w:p>
        </w:tc>
      </w:tr>
    </w:tbl>
    <w:p w14:paraId="3C9FD537" w14:textId="77777777" w:rsidR="00D80555" w:rsidRPr="00494247" w:rsidRDefault="00D80555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5AC384BB" w14:textId="77777777" w:rsidR="00D80555" w:rsidRDefault="00D80555" w:rsidP="00D80555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494247">
        <w:rPr>
          <w:rFonts w:ascii="Angsana New" w:hAnsi="Angsana New"/>
          <w:sz w:val="30"/>
          <w:szCs w:val="30"/>
        </w:rPr>
        <w:t xml:space="preserve">90 </w:t>
      </w:r>
      <w:r w:rsidRPr="00494247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14:paraId="19C7ED67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5EB3860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BDE77F1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0AC33D1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94C958B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A11CD4F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7FE4B68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19FAA5A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55702CE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61376F2" w14:textId="77777777" w:rsidR="002442CB" w:rsidRDefault="002442CB" w:rsidP="00E92BFE">
      <w:pPr>
        <w:numPr>
          <w:ilvl w:val="0"/>
          <w:numId w:val="4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3C70C9D" w14:textId="77777777" w:rsidR="00E92BFE" w:rsidRPr="00BD7A32" w:rsidRDefault="00E92BFE" w:rsidP="00E92BF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BD7A32">
        <w:rPr>
          <w:rFonts w:ascii="Angsana New" w:hAnsi="Angsana New"/>
          <w:sz w:val="30"/>
          <w:szCs w:val="30"/>
          <w:u w:val="single"/>
          <w:cs/>
        </w:rPr>
        <w:t>ภาระผูกพันที่มีกับบุคคลหรือกิจการที่เกี่ยวข้องกัน</w:t>
      </w:r>
    </w:p>
    <w:p w14:paraId="463BAFB0" w14:textId="77777777" w:rsidR="00E92BFE" w:rsidRDefault="00E92BFE" w:rsidP="00E92BF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D7A3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D7A32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BD7A32">
        <w:rPr>
          <w:rFonts w:ascii="Angsana New" w:hAnsi="Angsana New"/>
          <w:sz w:val="30"/>
          <w:szCs w:val="30"/>
          <w:cs/>
        </w:rPr>
        <w:t xml:space="preserve"> </w:t>
      </w:r>
      <w:r w:rsidRPr="00BD7A32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BD7A32">
        <w:rPr>
          <w:rFonts w:ascii="Angsana New" w:hAnsi="Angsana New"/>
          <w:sz w:val="30"/>
          <w:szCs w:val="30"/>
          <w:lang w:val="en-US"/>
        </w:rPr>
        <w:t xml:space="preserve"> </w:t>
      </w:r>
      <w:r w:rsidRPr="00BD7A32">
        <w:rPr>
          <w:rFonts w:ascii="Angsana New" w:hAnsi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BD7A3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D7A32">
        <w:rPr>
          <w:rFonts w:ascii="Angsana New" w:hAnsi="Angsana New"/>
          <w:sz w:val="30"/>
          <w:szCs w:val="30"/>
        </w:rPr>
        <w:t xml:space="preserve">31 </w:t>
      </w:r>
      <w:r w:rsidRPr="00BD7A3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D7A32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BD7A32">
        <w:rPr>
          <w:rFonts w:ascii="Angsana New" w:hAnsi="Angsana New"/>
          <w:sz w:val="30"/>
          <w:szCs w:val="30"/>
          <w:lang w:val="en-US"/>
        </w:rPr>
        <w:t xml:space="preserve"> </w:t>
      </w:r>
      <w:r w:rsidRPr="00BD7A32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BD7A32">
        <w:rPr>
          <w:rFonts w:ascii="Angsana New" w:hAnsi="Angsana New" w:hint="cs"/>
          <w:sz w:val="30"/>
          <w:szCs w:val="30"/>
          <w:cs/>
        </w:rPr>
        <w:t>ให้</w:t>
      </w:r>
      <w:r w:rsidRPr="00BD7A32">
        <w:rPr>
          <w:rFonts w:ascii="Angsana New" w:hAnsi="Angsana New"/>
          <w:sz w:val="30"/>
          <w:szCs w:val="30"/>
          <w:cs/>
        </w:rPr>
        <w:t>เช่าอาคารกับกิจการที่เกี่ยวข้องกัน</w:t>
      </w:r>
      <w:r w:rsidRPr="00BD7A32">
        <w:rPr>
          <w:rFonts w:ascii="Angsana New" w:hAnsi="Angsana New"/>
          <w:sz w:val="30"/>
          <w:szCs w:val="30"/>
        </w:rPr>
        <w:t xml:space="preserve"> </w:t>
      </w:r>
      <w:r w:rsidRPr="00BD7A32">
        <w:rPr>
          <w:rFonts w:ascii="Angsana New" w:hAnsi="Angsana New"/>
          <w:sz w:val="30"/>
          <w:szCs w:val="30"/>
          <w:cs/>
        </w:rPr>
        <w:t>ทั้งนี้</w:t>
      </w:r>
      <w:r w:rsidRPr="00BD7A32">
        <w:rPr>
          <w:rFonts w:ascii="Angsana New" w:hAnsi="Angsana New"/>
          <w:sz w:val="30"/>
          <w:szCs w:val="30"/>
        </w:rPr>
        <w:t xml:space="preserve"> </w:t>
      </w:r>
      <w:r w:rsidRPr="00BD7A32">
        <w:rPr>
          <w:rFonts w:ascii="Angsana New" w:hAnsi="Angsana New"/>
          <w:sz w:val="30"/>
          <w:szCs w:val="30"/>
          <w:cs/>
        </w:rPr>
        <w:t>บริษัทต้อง</w:t>
      </w:r>
      <w:r w:rsidRPr="00BD7A32">
        <w:rPr>
          <w:rFonts w:ascii="Angsana New" w:hAnsi="Angsana New" w:hint="cs"/>
          <w:sz w:val="30"/>
          <w:szCs w:val="30"/>
          <w:cs/>
        </w:rPr>
        <w:t>ได้รับ</w:t>
      </w:r>
      <w:r w:rsidRPr="00BD7A32">
        <w:rPr>
          <w:rFonts w:ascii="Angsana New" w:hAnsi="Angsana New"/>
          <w:sz w:val="30"/>
          <w:szCs w:val="30"/>
          <w:cs/>
        </w:rPr>
        <w:t>ค่าเช่าและค่าบริการดังนี้</w:t>
      </w:r>
    </w:p>
    <w:tbl>
      <w:tblPr>
        <w:tblW w:w="10402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E92BFE" w:rsidRPr="00494247" w14:paraId="6E530ABC" w14:textId="77777777" w:rsidTr="00236253">
        <w:tc>
          <w:tcPr>
            <w:tcW w:w="3686" w:type="dxa"/>
            <w:shd w:val="clear" w:color="auto" w:fill="auto"/>
          </w:tcPr>
          <w:p w14:paraId="7ACFC5CE" w14:textId="77777777" w:rsidR="00E92BFE" w:rsidRPr="00D80555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FE46BFF" w14:textId="77777777" w:rsidR="00E92BFE" w:rsidRPr="00494247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90FC85D" w14:textId="77777777" w:rsidR="00E92BFE" w:rsidRPr="00494247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7D86707F" w14:textId="77777777" w:rsidR="00E92BFE" w:rsidRPr="00494247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996BABD" w14:textId="77777777" w:rsidR="00E92BFE" w:rsidRPr="00494247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1686AF37" w14:textId="77777777" w:rsidR="00E92BFE" w:rsidRPr="00494247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7FCA08E" w14:textId="77777777" w:rsidR="00E92BFE" w:rsidRPr="00494247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41A83DAE" w14:textId="77777777" w:rsidR="00E92BFE" w:rsidRPr="00494247" w:rsidRDefault="00E92BFE" w:rsidP="00236253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2BFE" w:rsidRPr="00494247" w14:paraId="20BF1C8A" w14:textId="77777777" w:rsidTr="00236253">
        <w:tc>
          <w:tcPr>
            <w:tcW w:w="3686" w:type="dxa"/>
            <w:shd w:val="clear" w:color="auto" w:fill="auto"/>
          </w:tcPr>
          <w:p w14:paraId="02CFB5ED" w14:textId="77777777" w:rsidR="00E92BFE" w:rsidRPr="00494247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758300AA" w14:textId="77777777" w:rsidR="00E92BFE" w:rsidRPr="00494247" w:rsidRDefault="00E92BFE" w:rsidP="00236253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3DBD631C" w14:textId="77777777" w:rsidR="00E92BFE" w:rsidRPr="00494247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900290" w14:textId="77777777" w:rsidR="00E92BFE" w:rsidRPr="00494247" w:rsidRDefault="00E92BFE" w:rsidP="00236253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BFE" w:rsidRPr="00D80555" w14:paraId="27DBB05B" w14:textId="77777777" w:rsidTr="00236253">
        <w:tc>
          <w:tcPr>
            <w:tcW w:w="3686" w:type="dxa"/>
            <w:shd w:val="clear" w:color="auto" w:fill="auto"/>
          </w:tcPr>
          <w:p w14:paraId="5EB6A5E2" w14:textId="77777777" w:rsidR="00E92BFE" w:rsidRPr="00494247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6C172" w14:textId="77777777" w:rsidR="00E92BFE" w:rsidRPr="00D80555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>
              <w:rPr>
                <w:sz w:val="27"/>
                <w:szCs w:val="27"/>
              </w:rPr>
              <w:t>2563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3E37ECEF" w14:textId="77777777" w:rsidR="00E92BFE" w:rsidRPr="00D80555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96159" w14:textId="77777777" w:rsidR="00E92BFE" w:rsidRPr="00D80555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</w:rPr>
              <w:t xml:space="preserve">31 </w:t>
            </w:r>
            <w:r w:rsidRPr="008B410A">
              <w:rPr>
                <w:sz w:val="27"/>
                <w:szCs w:val="27"/>
                <w:cs/>
              </w:rPr>
              <w:t xml:space="preserve">ธันวาคม </w:t>
            </w:r>
            <w:r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</w:tcPr>
          <w:p w14:paraId="6B68429C" w14:textId="77777777" w:rsidR="00E92BFE" w:rsidRPr="00D80555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04C1E" w14:textId="77777777" w:rsidR="00E92BFE" w:rsidRPr="00D80555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2563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4E59A" w14:textId="77777777" w:rsidR="00E92BFE" w:rsidRPr="00D80555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92275" w14:textId="77777777" w:rsidR="00E92BFE" w:rsidRPr="00D80555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8B410A">
              <w:rPr>
                <w:sz w:val="27"/>
                <w:szCs w:val="27"/>
                <w:cs/>
              </w:rPr>
              <w:t xml:space="preserve"> ธันวาคม </w:t>
            </w:r>
            <w:r>
              <w:rPr>
                <w:sz w:val="27"/>
                <w:szCs w:val="27"/>
              </w:rPr>
              <w:t>2562</w:t>
            </w:r>
          </w:p>
        </w:tc>
      </w:tr>
      <w:tr w:rsidR="00E92BFE" w:rsidRPr="00494247" w14:paraId="4EAED81D" w14:textId="77777777" w:rsidTr="00236253">
        <w:tc>
          <w:tcPr>
            <w:tcW w:w="5198" w:type="dxa"/>
            <w:gridSpan w:val="2"/>
            <w:shd w:val="clear" w:color="auto" w:fill="auto"/>
            <w:vAlign w:val="bottom"/>
          </w:tcPr>
          <w:p w14:paraId="32096255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left"/>
              <w:rPr>
                <w:sz w:val="30"/>
                <w:szCs w:val="30"/>
                <w:cs/>
              </w:rPr>
            </w:pPr>
            <w:r w:rsidRPr="00494247">
              <w:rPr>
                <w:rFonts w:hint="cs"/>
                <w:b/>
                <w:bCs/>
                <w:sz w:val="29"/>
                <w:szCs w:val="29"/>
                <w:cs/>
              </w:rPr>
              <w:t>ภาระผูกพันตามสัญญาให้เช่าดำเนินงานที่ยกเลิกไม่ได้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D0E3777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14:paraId="157288E1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5F9DF80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02171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D421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9B4EE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E92BFE" w:rsidRPr="00494247" w14:paraId="0F806C09" w14:textId="77777777" w:rsidTr="00236253">
        <w:tc>
          <w:tcPr>
            <w:tcW w:w="3686" w:type="dxa"/>
            <w:shd w:val="clear" w:color="auto" w:fill="auto"/>
            <w:vAlign w:val="center"/>
          </w:tcPr>
          <w:p w14:paraId="24A5BF95" w14:textId="77777777" w:rsidR="00E92BFE" w:rsidRPr="00494247" w:rsidRDefault="00E92BFE" w:rsidP="002362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512" w:type="dxa"/>
            <w:vAlign w:val="center"/>
          </w:tcPr>
          <w:p w14:paraId="05B371F4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14:paraId="5027414E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14:paraId="0D0138DD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14:paraId="02EF1C81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A252667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E3F1755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56F0787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E92BFE" w:rsidRPr="00494247" w14:paraId="4AEBDD0B" w14:textId="77777777" w:rsidTr="00236253">
        <w:tc>
          <w:tcPr>
            <w:tcW w:w="3686" w:type="dxa"/>
            <w:shd w:val="clear" w:color="auto" w:fill="auto"/>
            <w:vAlign w:val="center"/>
          </w:tcPr>
          <w:p w14:paraId="4CBD4C44" w14:textId="77777777" w:rsidR="00E92BFE" w:rsidRPr="00494247" w:rsidRDefault="00E92BFE" w:rsidP="002362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12" w:type="dxa"/>
            <w:vAlign w:val="center"/>
          </w:tcPr>
          <w:p w14:paraId="1523B2FC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14:paraId="15961EB4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14:paraId="3B2498DC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060915FA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59CDA6F" w14:textId="77777777" w:rsidR="00E92BFE" w:rsidRPr="00494247" w:rsidRDefault="00E92BFE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66DA">
              <w:rPr>
                <w:rFonts w:ascii="Angsana New" w:hAnsi="Angsana New"/>
                <w:color w:val="000000"/>
                <w:sz w:val="30"/>
                <w:szCs w:val="30"/>
                <w:cs/>
              </w:rPr>
              <w:t>864</w:t>
            </w:r>
            <w:r w:rsidRPr="002F66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66DA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14:paraId="0D749A29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4D4AD576" w14:textId="77777777" w:rsidR="00E92BFE" w:rsidRPr="00494247" w:rsidRDefault="00E92BFE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</w:rPr>
              <w:t>864,000.00</w:t>
            </w:r>
          </w:p>
        </w:tc>
      </w:tr>
      <w:tr w:rsidR="00E92BFE" w:rsidRPr="00494247" w14:paraId="002F7A62" w14:textId="77777777" w:rsidTr="00236253">
        <w:tc>
          <w:tcPr>
            <w:tcW w:w="3686" w:type="dxa"/>
            <w:shd w:val="clear" w:color="auto" w:fill="auto"/>
            <w:vAlign w:val="center"/>
          </w:tcPr>
          <w:p w14:paraId="558BCC48" w14:textId="77777777" w:rsidR="00E92BFE" w:rsidRPr="00494247" w:rsidRDefault="00E92BFE" w:rsidP="0023625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512" w:type="dxa"/>
            <w:vAlign w:val="center"/>
          </w:tcPr>
          <w:p w14:paraId="6F28C576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14:paraId="0A2C41DF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14:paraId="5EE7C12E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14:paraId="7BEAF240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F5C7AB5" w14:textId="77777777" w:rsidR="00E92BFE" w:rsidRPr="00494247" w:rsidRDefault="00E92BFE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9DC5C88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35D67ABD" w14:textId="77777777" w:rsidR="00E92BFE" w:rsidRPr="00494247" w:rsidRDefault="00E92BFE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E92BFE" w:rsidRPr="00494247" w14:paraId="5C56619E" w14:textId="77777777" w:rsidTr="00236253">
        <w:tc>
          <w:tcPr>
            <w:tcW w:w="3686" w:type="dxa"/>
            <w:shd w:val="clear" w:color="auto" w:fill="auto"/>
            <w:vAlign w:val="center"/>
          </w:tcPr>
          <w:p w14:paraId="3876AD49" w14:textId="77777777" w:rsidR="00E92BFE" w:rsidRPr="00494247" w:rsidRDefault="00E92BFE" w:rsidP="002362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E29F64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14:paraId="00098757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0899B714" w14:textId="77777777" w:rsidR="00E92BFE" w:rsidRPr="00494247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0C111CAA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54ED7" w14:textId="77777777" w:rsidR="00E92BFE" w:rsidRPr="00494247" w:rsidRDefault="00E92BFE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66DA">
              <w:rPr>
                <w:rFonts w:ascii="Angsana New" w:hAnsi="Angsana New"/>
                <w:color w:val="000000"/>
                <w:sz w:val="30"/>
                <w:szCs w:val="30"/>
                <w:cs/>
              </w:rPr>
              <w:t>648</w:t>
            </w:r>
            <w:r w:rsidRPr="002F66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66DA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14:paraId="202E4E6A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304A8" w14:textId="77777777" w:rsidR="00E92BFE" w:rsidRPr="00494247" w:rsidRDefault="00E92BFE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</w:rPr>
              <w:t>864,000.00</w:t>
            </w:r>
          </w:p>
        </w:tc>
      </w:tr>
      <w:tr w:rsidR="00E92BFE" w:rsidRPr="00494247" w14:paraId="7ECC6F4B" w14:textId="77777777" w:rsidTr="00236253">
        <w:tc>
          <w:tcPr>
            <w:tcW w:w="3686" w:type="dxa"/>
            <w:shd w:val="clear" w:color="auto" w:fill="auto"/>
            <w:vAlign w:val="center"/>
          </w:tcPr>
          <w:p w14:paraId="78EBDA43" w14:textId="77777777" w:rsidR="00E92BFE" w:rsidRPr="00494247" w:rsidRDefault="00E92BFE" w:rsidP="0023625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2143D0" w14:textId="77777777" w:rsidR="00E92BFE" w:rsidRPr="00FB7C83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14:paraId="163345A0" w14:textId="77777777" w:rsidR="00E92BFE" w:rsidRPr="00FB7C83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02D468" w14:textId="77777777" w:rsidR="00E92BFE" w:rsidRPr="00FB7C83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F9B65FC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A443F8" w14:textId="77777777" w:rsidR="00E92BFE" w:rsidRPr="00494247" w:rsidRDefault="00E92BFE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F66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2F66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F66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512</w:t>
            </w:r>
            <w:r w:rsidRPr="002F66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F66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14:paraId="73D06F9C" w14:textId="77777777" w:rsidR="00E92BFE" w:rsidRPr="00494247" w:rsidRDefault="00E92BFE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56B0E1" w14:textId="77777777" w:rsidR="00E92BFE" w:rsidRPr="00494247" w:rsidRDefault="00E92BFE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F4F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1,728,000.00</w:t>
            </w:r>
          </w:p>
        </w:tc>
      </w:tr>
    </w:tbl>
    <w:p w14:paraId="03D67BFF" w14:textId="77777777" w:rsidR="00FF4ACB" w:rsidRPr="00D94AF9" w:rsidRDefault="00EE17C5" w:rsidP="00E92BFE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2F66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D3190" w:rsidRPr="002F66DA">
        <w:rPr>
          <w:rFonts w:ascii="Angsana New" w:hAnsi="Angsana New"/>
          <w:sz w:val="30"/>
          <w:szCs w:val="30"/>
        </w:rPr>
        <w:t>31</w:t>
      </w:r>
      <w:r w:rsidRPr="002F66DA">
        <w:rPr>
          <w:rFonts w:ascii="Angsana New" w:hAnsi="Angsana New"/>
          <w:sz w:val="30"/>
          <w:szCs w:val="30"/>
          <w:cs/>
        </w:rPr>
        <w:t xml:space="preserve"> มีนาคม </w:t>
      </w:r>
      <w:r w:rsidR="003D3190" w:rsidRPr="002F66DA">
        <w:rPr>
          <w:rFonts w:ascii="Angsana New" w:hAnsi="Angsana New"/>
          <w:sz w:val="30"/>
          <w:szCs w:val="30"/>
        </w:rPr>
        <w:t>256</w:t>
      </w:r>
      <w:r w:rsidR="002D745C" w:rsidRPr="002F66DA">
        <w:rPr>
          <w:rFonts w:ascii="Angsana New" w:hAnsi="Angsana New"/>
          <w:sz w:val="30"/>
          <w:szCs w:val="30"/>
        </w:rPr>
        <w:t>3</w:t>
      </w:r>
      <w:r w:rsidRPr="002F66DA">
        <w:rPr>
          <w:rFonts w:ascii="Angsana New" w:hAnsi="Angsana New"/>
          <w:sz w:val="30"/>
          <w:szCs w:val="30"/>
          <w:cs/>
        </w:rPr>
        <w:t xml:space="preserve"> และ</w:t>
      </w:r>
      <w:r w:rsidR="00D94757" w:rsidRPr="002F66DA">
        <w:rPr>
          <w:rFonts w:ascii="Angsana New" w:hAnsi="Angsana New" w:hint="cs"/>
          <w:sz w:val="30"/>
          <w:szCs w:val="30"/>
          <w:cs/>
        </w:rPr>
        <w:t>วันที่</w:t>
      </w:r>
      <w:r w:rsidRPr="002F66DA">
        <w:rPr>
          <w:rFonts w:ascii="Angsana New" w:hAnsi="Angsana New"/>
          <w:sz w:val="30"/>
          <w:szCs w:val="30"/>
          <w:cs/>
        </w:rPr>
        <w:t xml:space="preserve"> </w:t>
      </w:r>
      <w:r w:rsidR="003D3190" w:rsidRPr="002F66DA">
        <w:rPr>
          <w:rFonts w:ascii="Angsana New" w:hAnsi="Angsana New"/>
          <w:sz w:val="30"/>
          <w:szCs w:val="30"/>
        </w:rPr>
        <w:t>31</w:t>
      </w:r>
      <w:r w:rsidRPr="002F66D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D3190" w:rsidRPr="002F66DA">
        <w:rPr>
          <w:rFonts w:ascii="Angsana New" w:hAnsi="Angsana New"/>
          <w:sz w:val="30"/>
          <w:szCs w:val="30"/>
        </w:rPr>
        <w:t>256</w:t>
      </w:r>
      <w:r w:rsidR="002D745C" w:rsidRPr="002F66DA">
        <w:rPr>
          <w:rFonts w:ascii="Angsana New" w:hAnsi="Angsana New"/>
          <w:sz w:val="30"/>
          <w:szCs w:val="30"/>
        </w:rPr>
        <w:t>2</w:t>
      </w:r>
      <w:r w:rsidRPr="002F66DA">
        <w:rPr>
          <w:rFonts w:ascii="Angsana New" w:hAnsi="Angsana New"/>
          <w:sz w:val="30"/>
          <w:szCs w:val="30"/>
          <w:cs/>
        </w:rPr>
        <w:t xml:space="preserve"> </w:t>
      </w:r>
      <w:r w:rsidR="00FF4ACB" w:rsidRPr="002F66DA">
        <w:rPr>
          <w:rFonts w:ascii="Angsana New" w:hAnsi="Angsana New"/>
          <w:sz w:val="30"/>
          <w:szCs w:val="30"/>
          <w:cs/>
        </w:rPr>
        <w:t>บริษัทได้ทำสัญญาเช่าอาคาร</w:t>
      </w:r>
      <w:r w:rsidR="00741962">
        <w:rPr>
          <w:rFonts w:ascii="Angsana New" w:hAnsi="Angsana New" w:hint="cs"/>
          <w:sz w:val="30"/>
          <w:szCs w:val="30"/>
          <w:cs/>
        </w:rPr>
        <w:t>และอุปกรณ์</w:t>
      </w:r>
      <w:r w:rsidR="00FF4ACB" w:rsidRPr="002F66D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="00C275D7" w:rsidRPr="002F66DA">
        <w:rPr>
          <w:rFonts w:ascii="Angsana New" w:hAnsi="Angsana New"/>
          <w:sz w:val="30"/>
          <w:szCs w:val="30"/>
        </w:rPr>
        <w:t xml:space="preserve"> </w:t>
      </w:r>
      <w:r w:rsidR="00FF4ACB" w:rsidRPr="002F66DA">
        <w:rPr>
          <w:rFonts w:ascii="Angsana New" w:hAnsi="Angsana New"/>
          <w:sz w:val="30"/>
          <w:szCs w:val="30"/>
          <w:cs/>
        </w:rPr>
        <w:t>ทั้งนี้</w:t>
      </w:r>
      <w:r w:rsidR="00FF4ACB" w:rsidRPr="002F66DA">
        <w:rPr>
          <w:rFonts w:ascii="Angsana New" w:hAnsi="Angsana New"/>
          <w:sz w:val="30"/>
          <w:szCs w:val="30"/>
        </w:rPr>
        <w:t xml:space="preserve"> </w:t>
      </w:r>
      <w:r w:rsidR="00FF4ACB" w:rsidRPr="002F66DA">
        <w:rPr>
          <w:rFonts w:ascii="Angsana New" w:hAnsi="Angsana New"/>
          <w:sz w:val="30"/>
          <w:szCs w:val="30"/>
          <w:cs/>
        </w:rPr>
        <w:t>บริษัทต้องจ่ายค่าเช่าและค่าบริการดังนี้</w:t>
      </w:r>
    </w:p>
    <w:tbl>
      <w:tblPr>
        <w:tblW w:w="10620" w:type="dxa"/>
        <w:tblInd w:w="-252" w:type="dxa"/>
        <w:tblLook w:val="04A0" w:firstRow="1" w:lastRow="0" w:firstColumn="1" w:lastColumn="0" w:noHBand="0" w:noVBand="1"/>
      </w:tblPr>
      <w:tblGrid>
        <w:gridCol w:w="3904"/>
        <w:gridCol w:w="1512"/>
        <w:gridCol w:w="222"/>
        <w:gridCol w:w="1479"/>
        <w:gridCol w:w="222"/>
        <w:gridCol w:w="1479"/>
        <w:gridCol w:w="240"/>
        <w:gridCol w:w="1562"/>
      </w:tblGrid>
      <w:tr w:rsidR="008B410A" w:rsidRPr="00494247" w14:paraId="0D2CE2A4" w14:textId="77777777" w:rsidTr="002D745C">
        <w:tc>
          <w:tcPr>
            <w:tcW w:w="3904" w:type="dxa"/>
            <w:shd w:val="clear" w:color="auto" w:fill="auto"/>
          </w:tcPr>
          <w:p w14:paraId="565FA0E7" w14:textId="77777777" w:rsidR="008B410A" w:rsidRPr="00D80555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DACB1C2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52C3245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1B917642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67278C0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608F2F1F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00F9C23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21E5EFCA" w14:textId="77777777" w:rsidR="008B410A" w:rsidRPr="00494247" w:rsidRDefault="008B410A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10A" w:rsidRPr="00494247" w14:paraId="5A81B33C" w14:textId="77777777" w:rsidTr="002D745C">
        <w:tc>
          <w:tcPr>
            <w:tcW w:w="3904" w:type="dxa"/>
            <w:shd w:val="clear" w:color="auto" w:fill="auto"/>
          </w:tcPr>
          <w:p w14:paraId="0DFF6148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1943C75F" w14:textId="77777777"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58445489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C017B" w14:textId="77777777" w:rsidR="008B410A" w:rsidRPr="00494247" w:rsidRDefault="008B410A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0A" w:rsidRPr="00D80555" w14:paraId="23A2E10C" w14:textId="77777777" w:rsidTr="002D745C">
        <w:tc>
          <w:tcPr>
            <w:tcW w:w="3904" w:type="dxa"/>
            <w:shd w:val="clear" w:color="auto" w:fill="auto"/>
          </w:tcPr>
          <w:p w14:paraId="3CC5DFAF" w14:textId="77777777" w:rsidR="008B410A" w:rsidRPr="00494247" w:rsidRDefault="008B410A" w:rsidP="008B41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2314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</w:t>
            </w:r>
            <w:r w:rsidR="002D745C">
              <w:rPr>
                <w:sz w:val="27"/>
                <w:szCs w:val="27"/>
              </w:rPr>
              <w:t>3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75057C52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4F9F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</w:rPr>
              <w:t xml:space="preserve">31 </w:t>
            </w:r>
            <w:r w:rsidRPr="008B410A">
              <w:rPr>
                <w:sz w:val="27"/>
                <w:szCs w:val="27"/>
                <w:cs/>
              </w:rPr>
              <w:t xml:space="preserve">ธันวาคม </w:t>
            </w:r>
            <w:r w:rsidRPr="008B410A">
              <w:rPr>
                <w:sz w:val="27"/>
                <w:szCs w:val="27"/>
              </w:rPr>
              <w:t>256</w:t>
            </w:r>
            <w:r w:rsidR="002D745C">
              <w:rPr>
                <w:sz w:val="27"/>
                <w:szCs w:val="27"/>
              </w:rPr>
              <w:t>2</w:t>
            </w:r>
          </w:p>
        </w:tc>
        <w:tc>
          <w:tcPr>
            <w:tcW w:w="222" w:type="dxa"/>
          </w:tcPr>
          <w:p w14:paraId="251E6E17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22E6A" w14:textId="77777777" w:rsidR="008B410A" w:rsidRPr="00D80555" w:rsidRDefault="002D745C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="008B410A"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2563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B6BFB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A3CFF" w14:textId="77777777" w:rsidR="008B410A" w:rsidRPr="00D80555" w:rsidRDefault="002D745C" w:rsidP="008B410A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="008B410A" w:rsidRPr="008B410A">
              <w:rPr>
                <w:sz w:val="27"/>
                <w:szCs w:val="27"/>
                <w:cs/>
              </w:rPr>
              <w:t xml:space="preserve"> ธันวาคม </w:t>
            </w:r>
            <w:r>
              <w:rPr>
                <w:sz w:val="27"/>
                <w:szCs w:val="27"/>
              </w:rPr>
              <w:t>2562</w:t>
            </w:r>
          </w:p>
        </w:tc>
      </w:tr>
      <w:tr w:rsidR="008B410A" w:rsidRPr="00494247" w14:paraId="7C0B1ED1" w14:textId="77777777" w:rsidTr="002D745C">
        <w:tc>
          <w:tcPr>
            <w:tcW w:w="5416" w:type="dxa"/>
            <w:gridSpan w:val="2"/>
            <w:shd w:val="clear" w:color="auto" w:fill="auto"/>
            <w:vAlign w:val="center"/>
          </w:tcPr>
          <w:p w14:paraId="3AA05E1B" w14:textId="77777777" w:rsidR="008B410A" w:rsidRPr="00494247" w:rsidRDefault="008B410A" w:rsidP="008B410A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B410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22" w:type="dxa"/>
            <w:vAlign w:val="center"/>
          </w:tcPr>
          <w:p w14:paraId="3546F5FF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14:paraId="7E57F659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14:paraId="0F92B5D0" w14:textId="77777777" w:rsidR="008B410A" w:rsidRPr="00494247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A559B3F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1317996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32121DB9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B410A" w:rsidRPr="00494247" w14:paraId="29D0CAF1" w14:textId="77777777" w:rsidTr="002D745C">
        <w:tc>
          <w:tcPr>
            <w:tcW w:w="3904" w:type="dxa"/>
            <w:shd w:val="clear" w:color="auto" w:fill="auto"/>
            <w:vAlign w:val="center"/>
          </w:tcPr>
          <w:p w14:paraId="51AA253F" w14:textId="77777777" w:rsidR="008B410A" w:rsidRPr="00494247" w:rsidRDefault="008B410A" w:rsidP="003502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512" w:type="dxa"/>
            <w:vAlign w:val="center"/>
          </w:tcPr>
          <w:p w14:paraId="0763BC54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14:paraId="183C9F36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14:paraId="68B49309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14:paraId="7279B7DA" w14:textId="77777777" w:rsidR="008B410A" w:rsidRPr="00494247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28F2280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82B6F88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5625E85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C20F32" w:rsidRPr="00494247" w14:paraId="2A266AF3" w14:textId="77777777" w:rsidTr="00317361">
        <w:tc>
          <w:tcPr>
            <w:tcW w:w="3904" w:type="dxa"/>
            <w:shd w:val="clear" w:color="auto" w:fill="auto"/>
            <w:vAlign w:val="center"/>
          </w:tcPr>
          <w:p w14:paraId="4A0642FC" w14:textId="77777777" w:rsidR="00C20F32" w:rsidRPr="00256204" w:rsidRDefault="00C20F32" w:rsidP="00C20F3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  <w:vAlign w:val="center"/>
          </w:tcPr>
          <w:p w14:paraId="6D44A9AA" w14:textId="77777777" w:rsidR="00C20F32" w:rsidRPr="00256204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center"/>
          </w:tcPr>
          <w:p w14:paraId="7E2DE314" w14:textId="77777777" w:rsidR="00C20F32" w:rsidRPr="00256204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416D6E14" w14:textId="77777777" w:rsidR="00C20F32" w:rsidRPr="00256204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1E24B9D4" w14:textId="77777777" w:rsidR="00C20F32" w:rsidRPr="00256204" w:rsidRDefault="00C20F32" w:rsidP="00C20F32">
            <w:pPr>
              <w:pStyle w:val="1"/>
              <w:pBdr>
                <w:bottom w:val="none" w:sz="0" w:space="0" w:color="auto"/>
              </w:pBdr>
              <w:spacing w:line="280" w:lineRule="exact"/>
              <w:ind w:right="-57"/>
              <w:jc w:val="center"/>
              <w:rPr>
                <w:rFonts w:eastAsia="Times New Roman"/>
                <w:color w:val="000000"/>
                <w:sz w:val="30"/>
                <w:szCs w:val="30"/>
                <w:lang w:val="en-GB" w:eastAsia="en-US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1F9B537" w14:textId="77777777" w:rsidR="00C20F32" w:rsidRPr="00256204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3A99F1F" w14:textId="77777777" w:rsidR="00C20F32" w:rsidRPr="00494247" w:rsidRDefault="00C20F32" w:rsidP="00C20F3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</w:tcPr>
          <w:p w14:paraId="7D4A658A" w14:textId="77777777" w:rsidR="00C20F32" w:rsidRPr="00494247" w:rsidRDefault="00C20F32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</w:rPr>
              <w:t>2,160,000.00</w:t>
            </w:r>
          </w:p>
        </w:tc>
      </w:tr>
      <w:tr w:rsidR="00C20F32" w:rsidRPr="00494247" w14:paraId="31768AF4" w14:textId="77777777" w:rsidTr="002D745C">
        <w:tc>
          <w:tcPr>
            <w:tcW w:w="3904" w:type="dxa"/>
            <w:shd w:val="clear" w:color="auto" w:fill="auto"/>
            <w:vAlign w:val="center"/>
          </w:tcPr>
          <w:p w14:paraId="1EE1C405" w14:textId="77777777" w:rsidR="00C20F32" w:rsidRPr="00494247" w:rsidRDefault="00C20F32" w:rsidP="00C20F3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5629C231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1B0BAB7E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29BEC483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</w:rPr>
              <w:t>2,580,000.00</w:t>
            </w:r>
          </w:p>
        </w:tc>
        <w:tc>
          <w:tcPr>
            <w:tcW w:w="222" w:type="dxa"/>
          </w:tcPr>
          <w:p w14:paraId="168590DC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D131566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028BCDB" w14:textId="77777777" w:rsidR="00C20F32" w:rsidRPr="00494247" w:rsidRDefault="00C20F32" w:rsidP="00C20F3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35E1C605" w14:textId="77777777" w:rsidR="00C20F32" w:rsidRPr="00494247" w:rsidRDefault="00C20F32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</w:rPr>
              <w:t>2,580,000.00</w:t>
            </w:r>
          </w:p>
        </w:tc>
      </w:tr>
      <w:tr w:rsidR="00C20F32" w:rsidRPr="00494247" w14:paraId="0D7C39B4" w14:textId="77777777" w:rsidTr="002D745C">
        <w:tc>
          <w:tcPr>
            <w:tcW w:w="3904" w:type="dxa"/>
            <w:shd w:val="clear" w:color="auto" w:fill="auto"/>
            <w:vAlign w:val="center"/>
          </w:tcPr>
          <w:p w14:paraId="2BBD9267" w14:textId="77777777" w:rsidR="00C20F32" w:rsidRPr="00494247" w:rsidRDefault="00C20F32" w:rsidP="00C20F3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vAlign w:val="center"/>
          </w:tcPr>
          <w:p w14:paraId="22A63224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5CDE55CF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588ED205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  <w:tc>
          <w:tcPr>
            <w:tcW w:w="222" w:type="dxa"/>
          </w:tcPr>
          <w:p w14:paraId="7A1BF243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D29FC7D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EC7FC88" w14:textId="77777777" w:rsidR="00C20F32" w:rsidRPr="00494247" w:rsidRDefault="00C20F32" w:rsidP="00C20F3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92FE54C" w14:textId="77777777" w:rsidR="00C20F32" w:rsidRPr="00494247" w:rsidRDefault="00C20F32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</w:tr>
      <w:tr w:rsidR="00C20F32" w:rsidRPr="00494247" w14:paraId="3447FC4B" w14:textId="77777777" w:rsidTr="002D745C">
        <w:tc>
          <w:tcPr>
            <w:tcW w:w="3904" w:type="dxa"/>
            <w:shd w:val="clear" w:color="auto" w:fill="auto"/>
            <w:vAlign w:val="center"/>
          </w:tcPr>
          <w:p w14:paraId="71BE5E7E" w14:textId="77777777" w:rsidR="00C20F32" w:rsidRPr="00494247" w:rsidRDefault="00C20F32" w:rsidP="00C20F32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512" w:type="dxa"/>
            <w:vAlign w:val="center"/>
          </w:tcPr>
          <w:p w14:paraId="2F3BF924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AD1AD2D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48ED5BAF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4E3153A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6B224F1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B400759" w14:textId="77777777" w:rsidR="00C20F32" w:rsidRPr="00494247" w:rsidRDefault="00C20F32" w:rsidP="00C20F3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26693FD" w14:textId="77777777" w:rsidR="00C20F32" w:rsidRPr="00494247" w:rsidRDefault="00C20F32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0F32" w:rsidRPr="00494247" w14:paraId="6DBAEBBF" w14:textId="77777777" w:rsidTr="002D745C">
        <w:tc>
          <w:tcPr>
            <w:tcW w:w="3904" w:type="dxa"/>
            <w:shd w:val="clear" w:color="auto" w:fill="auto"/>
            <w:vAlign w:val="center"/>
          </w:tcPr>
          <w:p w14:paraId="48A6A99B" w14:textId="77777777" w:rsidR="00C20F32" w:rsidRPr="00256204" w:rsidRDefault="00C20F32" w:rsidP="00C20F3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  <w:vAlign w:val="center"/>
          </w:tcPr>
          <w:p w14:paraId="3CC5806B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7FDC4BEE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4159D91B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EEAAD29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C01DB40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E4532E3" w14:textId="77777777" w:rsidR="00C20F32" w:rsidRPr="00494247" w:rsidRDefault="00C20F32" w:rsidP="00C20F3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6FBE2C6B" w14:textId="77777777" w:rsidR="00C20F32" w:rsidRPr="00494247" w:rsidRDefault="00C20F32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6,840,000.00</w:t>
            </w:r>
          </w:p>
        </w:tc>
      </w:tr>
      <w:tr w:rsidR="00C20F32" w:rsidRPr="00494247" w14:paraId="19BCB0FD" w14:textId="77777777" w:rsidTr="002D745C">
        <w:tc>
          <w:tcPr>
            <w:tcW w:w="3904" w:type="dxa"/>
            <w:shd w:val="clear" w:color="auto" w:fill="auto"/>
            <w:vAlign w:val="center"/>
          </w:tcPr>
          <w:p w14:paraId="36F2E75D" w14:textId="77777777" w:rsidR="00C20F32" w:rsidRPr="00494247" w:rsidRDefault="00C20F32" w:rsidP="00C20F3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1FA2A0B2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CFB9233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1A247796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2,580,000.00</w:t>
            </w:r>
          </w:p>
        </w:tc>
        <w:tc>
          <w:tcPr>
            <w:tcW w:w="222" w:type="dxa"/>
          </w:tcPr>
          <w:p w14:paraId="040C6CCB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BB65D2B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E212804" w14:textId="77777777" w:rsidR="00C20F32" w:rsidRPr="00494247" w:rsidRDefault="00C20F32" w:rsidP="00C20F3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690902C8" w14:textId="77777777" w:rsidR="00C20F32" w:rsidRPr="00494247" w:rsidRDefault="00C20F32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2,580,000.00</w:t>
            </w:r>
          </w:p>
        </w:tc>
      </w:tr>
      <w:tr w:rsidR="00C20F32" w:rsidRPr="00494247" w14:paraId="19715237" w14:textId="77777777" w:rsidTr="002D745C">
        <w:tc>
          <w:tcPr>
            <w:tcW w:w="3904" w:type="dxa"/>
            <w:shd w:val="clear" w:color="auto" w:fill="auto"/>
            <w:vAlign w:val="center"/>
          </w:tcPr>
          <w:p w14:paraId="76DE96D3" w14:textId="77777777" w:rsidR="00C20F32" w:rsidRPr="00494247" w:rsidRDefault="00C20F32" w:rsidP="00C20F3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44D1057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B78C4D4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5323D015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  <w:tc>
          <w:tcPr>
            <w:tcW w:w="222" w:type="dxa"/>
          </w:tcPr>
          <w:p w14:paraId="1FF29205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87BDF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714DA61" w14:textId="77777777" w:rsidR="00C20F32" w:rsidRPr="00494247" w:rsidRDefault="00C20F32" w:rsidP="00C20F32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A6FD7" w14:textId="77777777" w:rsidR="00C20F32" w:rsidRPr="00494247" w:rsidRDefault="00C20F32" w:rsidP="005B7F5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4F3B"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</w:tr>
      <w:tr w:rsidR="00C20F32" w:rsidRPr="00494247" w14:paraId="57AC9FFC" w14:textId="77777777" w:rsidTr="002D745C">
        <w:tc>
          <w:tcPr>
            <w:tcW w:w="3904" w:type="dxa"/>
            <w:shd w:val="clear" w:color="auto" w:fill="auto"/>
            <w:vAlign w:val="center"/>
          </w:tcPr>
          <w:p w14:paraId="2B6BC9EB" w14:textId="77777777" w:rsidR="00C20F32" w:rsidRPr="00494247" w:rsidRDefault="00C20F32" w:rsidP="00C20F3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2E1037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F30F1A3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B2C405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F4F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5,460,000.00</w:t>
            </w:r>
          </w:p>
        </w:tc>
        <w:tc>
          <w:tcPr>
            <w:tcW w:w="222" w:type="dxa"/>
          </w:tcPr>
          <w:p w14:paraId="0C16CA70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60DD43" w14:textId="77777777" w:rsidR="00C20F32" w:rsidRPr="00494247" w:rsidRDefault="006E3761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C15447B" w14:textId="77777777" w:rsidR="00C20F32" w:rsidRPr="00494247" w:rsidRDefault="00C20F32" w:rsidP="00C20F32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F1072A" w14:textId="77777777" w:rsidR="00C20F32" w:rsidRPr="00494247" w:rsidRDefault="00C20F32" w:rsidP="005B7F5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F4F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14,460,000.00</w:t>
            </w:r>
          </w:p>
        </w:tc>
      </w:tr>
    </w:tbl>
    <w:p w14:paraId="14827C90" w14:textId="77777777" w:rsidR="006E3761" w:rsidRDefault="006E3761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CF15702" w14:textId="77777777" w:rsidR="006E3761" w:rsidRPr="002F66DA" w:rsidRDefault="002F66DA" w:rsidP="002F66DA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F66DA">
        <w:rPr>
          <w:rFonts w:ascii="Angsana New" w:hAnsi="Angsana New"/>
          <w:sz w:val="30"/>
          <w:szCs w:val="30"/>
          <w:cs/>
        </w:rPr>
        <w:t xml:space="preserve">ณ วันที่ 31 มีนาคม 2563 </w:t>
      </w:r>
      <w:r w:rsidR="00200B43" w:rsidRPr="00E92BFE">
        <w:rPr>
          <w:rFonts w:ascii="Angsana New" w:hAnsi="Angsana New" w:hint="cs"/>
          <w:sz w:val="30"/>
          <w:szCs w:val="30"/>
          <w:cs/>
        </w:rPr>
        <w:t>กลุ่ม</w:t>
      </w:r>
      <w:r w:rsidRPr="00E92BFE">
        <w:rPr>
          <w:rFonts w:ascii="Angsana New" w:hAnsi="Angsana New"/>
          <w:sz w:val="30"/>
          <w:szCs w:val="30"/>
          <w:cs/>
        </w:rPr>
        <w:t>บริษัท</w:t>
      </w:r>
      <w:r w:rsidR="00741962" w:rsidRPr="00E92BFE">
        <w:rPr>
          <w:rFonts w:ascii="Angsana New" w:hAnsi="Angsana New" w:hint="cs"/>
          <w:sz w:val="30"/>
          <w:szCs w:val="30"/>
          <w:cs/>
        </w:rPr>
        <w:t xml:space="preserve">ฯ </w:t>
      </w:r>
      <w:r w:rsidRPr="00E92BFE">
        <w:rPr>
          <w:rFonts w:ascii="Angsana New" w:hAnsi="Angsana New"/>
          <w:sz w:val="30"/>
          <w:szCs w:val="30"/>
          <w:cs/>
        </w:rPr>
        <w:t>ไม่มีภาระผูกพันตามสัญญาเช่า</w:t>
      </w:r>
      <w:r w:rsidR="00741962" w:rsidRPr="00E92BFE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E92BFE">
        <w:rPr>
          <w:rFonts w:ascii="Angsana New" w:hAnsi="Angsana New"/>
          <w:sz w:val="30"/>
          <w:szCs w:val="30"/>
          <w:cs/>
        </w:rPr>
        <w:t xml:space="preserve"> จากการนำมาตรฐานการรายงานทางการเงิน ฉบับที่ 16 มาถื</w:t>
      </w:r>
      <w:r w:rsidRPr="002F66DA">
        <w:rPr>
          <w:rFonts w:ascii="Angsana New" w:hAnsi="Angsana New"/>
          <w:sz w:val="30"/>
          <w:szCs w:val="30"/>
          <w:cs/>
        </w:rPr>
        <w:t xml:space="preserve">อปฏิบัติ ณ วันที่ 1 มกราคม 2563 </w:t>
      </w:r>
      <w:r w:rsidR="00741962">
        <w:rPr>
          <w:rFonts w:ascii="Angsana New" w:hAnsi="Angsana New" w:hint="cs"/>
          <w:sz w:val="30"/>
          <w:szCs w:val="30"/>
          <w:cs/>
        </w:rPr>
        <w:t>กลุ่ม</w:t>
      </w:r>
      <w:r w:rsidRPr="002F66DA">
        <w:rPr>
          <w:rFonts w:ascii="Angsana New" w:hAnsi="Angsana New"/>
          <w:sz w:val="30"/>
          <w:szCs w:val="30"/>
          <w:cs/>
        </w:rPr>
        <w:t>บริษัทฯ รับรู้หนี้สินตามสัญญาเช่าพื้นที่ 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2F66DA">
        <w:rPr>
          <w:rFonts w:ascii="Angsana New" w:hAnsi="Angsana New"/>
          <w:sz w:val="30"/>
          <w:szCs w:val="30"/>
          <w:cs/>
        </w:rPr>
        <w:t>บริษัทฯ ตามที่กล่าวไว้ในหมายเหตุประกอบงบการเงินระหว่างกาลข้อ 3 และ 5</w:t>
      </w:r>
    </w:p>
    <w:p w14:paraId="01A3D87F" w14:textId="77777777" w:rsidR="006E3761" w:rsidRDefault="006E3761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5B541DA" w14:textId="77777777" w:rsidR="008B410A" w:rsidRPr="00C20F32" w:rsidRDefault="008B410A" w:rsidP="00E92BFE">
      <w:pPr>
        <w:numPr>
          <w:ilvl w:val="0"/>
          <w:numId w:val="4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C20F32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5AC0724" w14:textId="77777777" w:rsidR="008B410A" w:rsidRPr="00CE07B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7" w:name="_Hlk8492122"/>
      <w:r w:rsidR="00C20F32">
        <w:rPr>
          <w:rFonts w:ascii="Angsana New" w:hAnsi="Angsana New"/>
          <w:sz w:val="30"/>
          <w:szCs w:val="30"/>
        </w:rPr>
        <w:t xml:space="preserve">31 </w:t>
      </w:r>
      <w:r w:rsidR="00C20F3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20F32">
        <w:rPr>
          <w:rFonts w:ascii="Angsana New" w:hAnsi="Angsana New"/>
          <w:sz w:val="30"/>
          <w:szCs w:val="30"/>
          <w:lang w:val="en-US"/>
        </w:rPr>
        <w:t xml:space="preserve">2563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B80FFF" w:rsidRPr="00CE07B9">
        <w:rPr>
          <w:rFonts w:ascii="Angsana New" w:hAnsi="Angsana New"/>
          <w:sz w:val="30"/>
          <w:szCs w:val="30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>256</w:t>
      </w:r>
      <w:r w:rsidR="00C20F32">
        <w:rPr>
          <w:rFonts w:ascii="Angsana New" w:hAnsi="Angsana New"/>
          <w:sz w:val="30"/>
          <w:szCs w:val="30"/>
          <w:lang w:val="en-US"/>
        </w:rPr>
        <w:t>2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bookmarkEnd w:id="7"/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CE07B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จำนวน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="008C5C4D">
        <w:rPr>
          <w:rFonts w:ascii="Angsana New" w:hAnsi="Angsana New"/>
          <w:sz w:val="30"/>
          <w:szCs w:val="30"/>
          <w:lang w:val="en-US"/>
        </w:rPr>
        <w:t>97,625.35</w:t>
      </w:r>
      <w:r w:rsidRPr="00CE07B9">
        <w:rPr>
          <w:rFonts w:ascii="Angsana New" w:hAnsi="Angsana New"/>
          <w:sz w:val="30"/>
          <w:szCs w:val="30"/>
          <w:lang w:val="en-US"/>
        </w:rPr>
        <w:t xml:space="preserve"> USD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C20F32">
        <w:rPr>
          <w:rFonts w:ascii="Angsana New" w:hAnsi="Angsana New"/>
          <w:sz w:val="30"/>
          <w:szCs w:val="30"/>
          <w:cs/>
          <w:lang w:val="en-US"/>
        </w:rPr>
        <w:br/>
      </w:r>
      <w:r w:rsidR="00C20F32">
        <w:rPr>
          <w:rFonts w:ascii="Angsana New" w:hAnsi="Angsana New"/>
          <w:sz w:val="30"/>
          <w:szCs w:val="30"/>
          <w:lang w:val="en-US"/>
        </w:rPr>
        <w:t xml:space="preserve">4,559.28 USD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039A9EDF" w14:textId="77777777" w:rsidR="008B410A" w:rsidRPr="00CE07B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E07B9">
        <w:rPr>
          <w:rFonts w:ascii="Angsana New" w:hAnsi="Angsana New"/>
          <w:sz w:val="30"/>
          <w:szCs w:val="30"/>
        </w:rPr>
        <w:t xml:space="preserve">31 </w:t>
      </w:r>
      <w:r w:rsidR="00CE07B9" w:rsidRPr="00CE07B9">
        <w:rPr>
          <w:rFonts w:ascii="Angsana New" w:hAnsi="Angsana New" w:hint="cs"/>
          <w:sz w:val="30"/>
          <w:szCs w:val="30"/>
          <w:cs/>
        </w:rPr>
        <w:t>มีนาคม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</w:rPr>
        <w:t>256</w:t>
      </w:r>
      <w:r w:rsidR="00C20F32">
        <w:rPr>
          <w:rFonts w:ascii="Angsana New" w:hAnsi="Angsana New"/>
          <w:sz w:val="30"/>
          <w:szCs w:val="30"/>
        </w:rPr>
        <w:t>3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Pr="00CE07B9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CE07B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CE07B9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CE07B9">
        <w:rPr>
          <w:rFonts w:ascii="Angsana New" w:hAnsi="Angsana New"/>
          <w:sz w:val="30"/>
          <w:szCs w:val="30"/>
          <w:lang w:val="en-US"/>
        </w:rPr>
        <w:t>256</w:t>
      </w:r>
      <w:r w:rsidR="00C20F32">
        <w:rPr>
          <w:rFonts w:ascii="Angsana New" w:hAnsi="Angsana New"/>
          <w:sz w:val="30"/>
          <w:szCs w:val="30"/>
          <w:lang w:val="en-US"/>
        </w:rPr>
        <w:t>2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Pr="00CE07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E07B9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CE07B9">
        <w:rPr>
          <w:rFonts w:ascii="Angsana New" w:hAnsi="Angsana New"/>
          <w:sz w:val="30"/>
          <w:szCs w:val="30"/>
        </w:rPr>
        <w:t xml:space="preserve">Forward </w:t>
      </w:r>
      <w:r w:rsidRPr="00CE07B9">
        <w:rPr>
          <w:rFonts w:ascii="Angsana New" w:hAnsi="Angsana New"/>
          <w:sz w:val="30"/>
          <w:szCs w:val="30"/>
          <w:cs/>
        </w:rPr>
        <w:t>รวม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Pr="00CE07B9">
        <w:rPr>
          <w:rFonts w:ascii="Angsana New" w:hAnsi="Angsana New"/>
          <w:sz w:val="30"/>
          <w:szCs w:val="30"/>
          <w:cs/>
        </w:rPr>
        <w:t xml:space="preserve">จำนวน </w:t>
      </w:r>
      <w:r w:rsidRPr="00CE07B9">
        <w:rPr>
          <w:rFonts w:ascii="Angsana New" w:hAnsi="Angsana New"/>
          <w:sz w:val="30"/>
          <w:szCs w:val="30"/>
        </w:rPr>
        <w:t>12</w:t>
      </w:r>
      <w:r w:rsidR="00C20F32">
        <w:rPr>
          <w:rFonts w:ascii="Angsana New" w:hAnsi="Angsana New"/>
          <w:sz w:val="30"/>
          <w:szCs w:val="30"/>
        </w:rPr>
        <w:t>5</w:t>
      </w:r>
      <w:r w:rsidRPr="00CE07B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E07B9">
        <w:rPr>
          <w:rFonts w:ascii="Angsana New" w:hAnsi="Angsana New" w:hint="cs"/>
          <w:sz w:val="30"/>
          <w:szCs w:val="30"/>
          <w:cs/>
        </w:rPr>
        <w:t xml:space="preserve">(เฉพาะบริษัทฯ </w:t>
      </w:r>
      <w:r w:rsidRPr="00CE07B9">
        <w:rPr>
          <w:rFonts w:ascii="Angsana New" w:hAnsi="Angsana New"/>
          <w:sz w:val="30"/>
          <w:szCs w:val="30"/>
        </w:rPr>
        <w:t xml:space="preserve">115 </w:t>
      </w:r>
      <w:r w:rsidRPr="00CE07B9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Pr="00CE07B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ภาระผูกพันดังกล่าวค้ำประกันโดยที่ดินและสิ่งปลูกสร้างกรรมสิทธิ์ของบริษัทฯ และค้ำประกันโดย</w:t>
      </w:r>
      <w:r w:rsidRPr="00CE07B9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CE07B9">
        <w:rPr>
          <w:rFonts w:ascii="Angsana New" w:hAnsi="Angsana New"/>
          <w:sz w:val="30"/>
          <w:szCs w:val="30"/>
          <w:cs/>
        </w:rPr>
        <w:t>เต็มจำนวน</w:t>
      </w:r>
    </w:p>
    <w:p w14:paraId="5DCD7A5A" w14:textId="77777777" w:rsidR="008B410A" w:rsidRPr="00CE07B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E07B9">
        <w:rPr>
          <w:rFonts w:ascii="Angsana New" w:hAnsi="Angsana New"/>
          <w:sz w:val="30"/>
          <w:szCs w:val="30"/>
        </w:rPr>
        <w:t>31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="00B80FFF" w:rsidRPr="00CE07B9">
        <w:rPr>
          <w:rFonts w:ascii="Angsana New" w:hAnsi="Angsana New" w:hint="cs"/>
          <w:sz w:val="30"/>
          <w:szCs w:val="30"/>
          <w:cs/>
        </w:rPr>
        <w:t>มีน</w:t>
      </w:r>
      <w:r w:rsidRPr="00CE07B9">
        <w:rPr>
          <w:rFonts w:ascii="Angsana New" w:hAnsi="Angsana New" w:hint="cs"/>
          <w:sz w:val="30"/>
          <w:szCs w:val="30"/>
          <w:cs/>
        </w:rPr>
        <w:t>าคม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</w:rPr>
        <w:t>256</w:t>
      </w:r>
      <w:r w:rsidR="00C20F32">
        <w:rPr>
          <w:rFonts w:ascii="Angsana New" w:hAnsi="Angsana New"/>
          <w:sz w:val="30"/>
          <w:szCs w:val="30"/>
          <w:lang w:val="en-US"/>
        </w:rPr>
        <w:t>3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="00B80FFF" w:rsidRPr="00CE07B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CE07B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CE07B9">
        <w:rPr>
          <w:rFonts w:ascii="Angsana New" w:hAnsi="Angsana New"/>
          <w:sz w:val="30"/>
          <w:szCs w:val="30"/>
          <w:lang w:val="en-US"/>
        </w:rPr>
        <w:t>256</w:t>
      </w:r>
      <w:r w:rsidR="00C20F32">
        <w:rPr>
          <w:rFonts w:ascii="Angsana New" w:hAnsi="Angsana New"/>
          <w:sz w:val="30"/>
          <w:szCs w:val="30"/>
          <w:lang w:val="en-US"/>
        </w:rPr>
        <w:t>2</w:t>
      </w:r>
      <w:r w:rsidR="00B80FFF" w:rsidRPr="00CE07B9">
        <w:rPr>
          <w:rFonts w:ascii="Angsana New" w:hAnsi="Angsana New"/>
          <w:sz w:val="30"/>
          <w:szCs w:val="30"/>
          <w:lang w:val="en-US"/>
        </w:rPr>
        <w:t xml:space="preserve"> 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CE07B9">
        <w:rPr>
          <w:rFonts w:ascii="Angsana New" w:hAnsi="Angsana New"/>
          <w:sz w:val="30"/>
          <w:szCs w:val="30"/>
          <w:cs/>
        </w:rPr>
        <w:t xml:space="preserve"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 </w:t>
      </w:r>
      <w:r w:rsidR="009C12BE">
        <w:rPr>
          <w:rFonts w:ascii="Angsana New" w:hAnsi="Angsana New"/>
          <w:sz w:val="30"/>
          <w:szCs w:val="30"/>
          <w:lang w:val="en-US"/>
        </w:rPr>
        <w:t>1.64</w:t>
      </w:r>
      <w:r w:rsidRPr="00CE07B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80FFF" w:rsidRPr="00CE07B9">
        <w:rPr>
          <w:rFonts w:ascii="Angsana New" w:hAnsi="Angsana New" w:hint="cs"/>
          <w:sz w:val="30"/>
          <w:szCs w:val="30"/>
          <w:cs/>
        </w:rPr>
        <w:t>แ</w:t>
      </w:r>
      <w:r w:rsidR="00CE07B9" w:rsidRPr="00CE07B9">
        <w:rPr>
          <w:rFonts w:ascii="Angsana New" w:hAnsi="Angsana New" w:hint="cs"/>
          <w:sz w:val="30"/>
          <w:szCs w:val="30"/>
          <w:cs/>
        </w:rPr>
        <w:t xml:space="preserve">ละ </w:t>
      </w:r>
      <w:r w:rsidR="00F503B6">
        <w:rPr>
          <w:rFonts w:ascii="Angsana New" w:hAnsi="Angsana New"/>
          <w:sz w:val="30"/>
          <w:szCs w:val="30"/>
        </w:rPr>
        <w:t>1.01</w:t>
      </w:r>
      <w:r w:rsidR="00CE07B9" w:rsidRPr="00CE07B9">
        <w:rPr>
          <w:rFonts w:ascii="Angsana New" w:hAnsi="Angsana New"/>
          <w:sz w:val="30"/>
          <w:szCs w:val="30"/>
          <w:lang w:val="en-US"/>
        </w:rPr>
        <w:t xml:space="preserve"> </w:t>
      </w:r>
      <w:r w:rsidR="00CE07B9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CE07B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CE07B9">
        <w:rPr>
          <w:rFonts w:ascii="Angsana New" w:hAnsi="Angsana New" w:hint="cs"/>
          <w:sz w:val="30"/>
          <w:szCs w:val="30"/>
          <w:cs/>
        </w:rPr>
        <w:t>กระแสรายวัน</w:t>
      </w:r>
      <w:r w:rsidR="00CE07B9" w:rsidRPr="00CE07B9">
        <w:rPr>
          <w:rFonts w:ascii="Angsana New" w:hAnsi="Angsana New" w:hint="cs"/>
          <w:sz w:val="30"/>
          <w:szCs w:val="30"/>
          <w:cs/>
        </w:rPr>
        <w:t>เต็มจำนวน</w:t>
      </w:r>
    </w:p>
    <w:p w14:paraId="2EDBBA93" w14:textId="77777777" w:rsidR="008B410A" w:rsidRPr="00741962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4196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41962">
        <w:rPr>
          <w:rFonts w:ascii="Angsana New" w:hAnsi="Angsana New"/>
          <w:sz w:val="30"/>
          <w:szCs w:val="30"/>
        </w:rPr>
        <w:t>31</w:t>
      </w:r>
      <w:r w:rsidRPr="00741962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741962">
        <w:rPr>
          <w:rFonts w:ascii="Angsana New" w:hAnsi="Angsana New" w:hint="cs"/>
          <w:sz w:val="30"/>
          <w:szCs w:val="30"/>
          <w:cs/>
        </w:rPr>
        <w:t>มีนาคม</w:t>
      </w:r>
      <w:r w:rsidRPr="00741962">
        <w:rPr>
          <w:rFonts w:ascii="Angsana New" w:hAnsi="Angsana New" w:hint="cs"/>
          <w:sz w:val="30"/>
          <w:szCs w:val="30"/>
          <w:cs/>
        </w:rPr>
        <w:t xml:space="preserve"> </w:t>
      </w:r>
      <w:r w:rsidRPr="00741962">
        <w:rPr>
          <w:rFonts w:ascii="Angsana New" w:hAnsi="Angsana New"/>
          <w:sz w:val="30"/>
          <w:szCs w:val="30"/>
        </w:rPr>
        <w:t>256</w:t>
      </w:r>
      <w:r w:rsidR="00C20F32" w:rsidRPr="00741962">
        <w:rPr>
          <w:rFonts w:ascii="Angsana New" w:hAnsi="Angsana New"/>
          <w:sz w:val="30"/>
          <w:szCs w:val="30"/>
        </w:rPr>
        <w:t>3</w:t>
      </w:r>
      <w:r w:rsidRPr="00741962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 w:rsidRPr="00741962">
        <w:rPr>
          <w:rFonts w:ascii="Angsana New" w:hAnsi="Angsana New" w:hint="cs"/>
          <w:sz w:val="30"/>
          <w:szCs w:val="30"/>
          <w:cs/>
        </w:rPr>
        <w:t>วันที่</w:t>
      </w:r>
      <w:r w:rsidRPr="00741962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741962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 w:rsidRPr="00741962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741962">
        <w:rPr>
          <w:rFonts w:ascii="Angsana New" w:hAnsi="Angsana New"/>
          <w:sz w:val="30"/>
          <w:szCs w:val="30"/>
        </w:rPr>
        <w:t>256</w:t>
      </w:r>
      <w:r w:rsidR="00C20F32" w:rsidRPr="00741962">
        <w:rPr>
          <w:rFonts w:ascii="Angsana New" w:hAnsi="Angsana New"/>
          <w:sz w:val="30"/>
          <w:szCs w:val="30"/>
        </w:rPr>
        <w:t>2</w:t>
      </w:r>
      <w:r w:rsidRPr="00741962">
        <w:rPr>
          <w:rFonts w:ascii="Angsana New" w:hAnsi="Angsana New"/>
          <w:sz w:val="30"/>
          <w:szCs w:val="30"/>
        </w:rPr>
        <w:t xml:space="preserve"> </w:t>
      </w:r>
      <w:r w:rsidRPr="00741962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9177" w:type="dxa"/>
        <w:tblInd w:w="738" w:type="dxa"/>
        <w:tblLook w:val="04A0" w:firstRow="1" w:lastRow="0" w:firstColumn="1" w:lastColumn="0" w:noHBand="0" w:noVBand="1"/>
      </w:tblPr>
      <w:tblGrid>
        <w:gridCol w:w="2479"/>
        <w:gridCol w:w="1426"/>
        <w:gridCol w:w="284"/>
        <w:gridCol w:w="1516"/>
        <w:gridCol w:w="284"/>
        <w:gridCol w:w="1426"/>
        <w:gridCol w:w="244"/>
        <w:gridCol w:w="1518"/>
      </w:tblGrid>
      <w:tr w:rsidR="008B410A" w:rsidRPr="00494247" w14:paraId="3F32AC2E" w14:textId="77777777" w:rsidTr="00905C33">
        <w:tc>
          <w:tcPr>
            <w:tcW w:w="2479" w:type="dxa"/>
            <w:shd w:val="clear" w:color="auto" w:fill="auto"/>
          </w:tcPr>
          <w:p w14:paraId="3E916A53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</w:tcPr>
          <w:p w14:paraId="6BA8D295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A39591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</w:tcPr>
          <w:p w14:paraId="0CADA3D6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C72F924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</w:tcPr>
          <w:p w14:paraId="61CCE751" w14:textId="77777777" w:rsidR="008B410A" w:rsidRPr="00494247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CD2F767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14:paraId="1469F041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494247" w14:paraId="3D48A974" w14:textId="77777777" w:rsidTr="00905C33">
        <w:tc>
          <w:tcPr>
            <w:tcW w:w="2479" w:type="dxa"/>
            <w:shd w:val="clear" w:color="auto" w:fill="auto"/>
          </w:tcPr>
          <w:p w14:paraId="16042DE4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613AC0" w14:textId="77777777"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6217B70F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D69616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F32" w:rsidRPr="00494247" w14:paraId="1428B357" w14:textId="77777777" w:rsidTr="00905C33">
        <w:tc>
          <w:tcPr>
            <w:tcW w:w="2479" w:type="dxa"/>
            <w:shd w:val="clear" w:color="auto" w:fill="auto"/>
          </w:tcPr>
          <w:p w14:paraId="27998A5A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5E9" w14:textId="77777777" w:rsidR="00C20F32" w:rsidRPr="008B410A" w:rsidRDefault="00C20F32" w:rsidP="00C20F3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48155F8" w14:textId="77777777" w:rsidR="00C20F32" w:rsidRPr="008B410A" w:rsidRDefault="00C20F32" w:rsidP="00C20F3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BDB45" w14:textId="77777777" w:rsidR="00C20F32" w:rsidRPr="008B410A" w:rsidRDefault="00C20F32" w:rsidP="00C20F3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17A7A72F" w14:textId="77777777" w:rsidR="00C20F32" w:rsidRPr="008B410A" w:rsidRDefault="00C20F32" w:rsidP="00C20F3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563A2" w14:textId="77777777" w:rsidR="00C20F32" w:rsidRPr="008B410A" w:rsidRDefault="00C20F32" w:rsidP="00C20F3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C021C" w14:textId="77777777" w:rsidR="00C20F32" w:rsidRPr="008B410A" w:rsidRDefault="00C20F32" w:rsidP="00C20F3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9D838" w14:textId="77777777" w:rsidR="00C20F32" w:rsidRPr="008B410A" w:rsidRDefault="00C20F32" w:rsidP="00C20F3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2562</w:t>
            </w:r>
          </w:p>
        </w:tc>
      </w:tr>
      <w:tr w:rsidR="00C20F32" w:rsidRPr="00494247" w14:paraId="48E497B7" w14:textId="77777777" w:rsidTr="0030065A">
        <w:tc>
          <w:tcPr>
            <w:tcW w:w="2479" w:type="dxa"/>
            <w:shd w:val="clear" w:color="auto" w:fill="auto"/>
          </w:tcPr>
          <w:p w14:paraId="7874BFA8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992EF" w14:textId="77777777" w:rsidR="00C20F32" w:rsidRPr="00494247" w:rsidRDefault="002F66DA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173,100.00</w:t>
            </w:r>
          </w:p>
        </w:tc>
        <w:tc>
          <w:tcPr>
            <w:tcW w:w="284" w:type="dxa"/>
          </w:tcPr>
          <w:p w14:paraId="68B69AE3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4060DBEB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F73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  <w:r w:rsidRPr="00F73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14:paraId="5EE19DF6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075CD2C" w14:textId="77777777" w:rsidR="00C20F32" w:rsidRPr="00494247" w:rsidRDefault="002F66DA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24CCC8E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27502693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F73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560</w:t>
            </w:r>
            <w:r w:rsidRPr="00F73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C20F32" w:rsidRPr="00494247" w14:paraId="5665E8AB" w14:textId="77777777" w:rsidTr="0030065A">
        <w:tc>
          <w:tcPr>
            <w:tcW w:w="2479" w:type="dxa"/>
            <w:shd w:val="clear" w:color="auto" w:fill="auto"/>
          </w:tcPr>
          <w:p w14:paraId="049D17CF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9A708E3" w14:textId="77777777" w:rsidR="00C20F32" w:rsidRPr="00494247" w:rsidRDefault="002F66DA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33,000.00</w:t>
            </w:r>
          </w:p>
        </w:tc>
        <w:tc>
          <w:tcPr>
            <w:tcW w:w="284" w:type="dxa"/>
          </w:tcPr>
          <w:p w14:paraId="380CB825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5B012873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73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276</w:t>
            </w:r>
            <w:r w:rsidRPr="00F73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14:paraId="5679A8C8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44CD4CE" w14:textId="77777777" w:rsidR="00C20F32" w:rsidRPr="00494247" w:rsidRDefault="002F66DA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28C95A3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14:paraId="46556DE6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73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240</w:t>
            </w:r>
            <w:r w:rsidRPr="00F73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E44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C20F32" w:rsidRPr="00494247" w14:paraId="03656110" w14:textId="77777777" w:rsidTr="0030065A">
        <w:tc>
          <w:tcPr>
            <w:tcW w:w="2479" w:type="dxa"/>
            <w:shd w:val="clear" w:color="auto" w:fill="auto"/>
          </w:tcPr>
          <w:p w14:paraId="1E9BD957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DA3B0" w14:textId="77777777" w:rsidR="00C20F32" w:rsidRPr="00494247" w:rsidRDefault="002F66DA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6AD82E9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0983F4AC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D21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790</w:t>
            </w:r>
            <w:r w:rsidRPr="007D21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14:paraId="264E1DAA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DD4B88F" w14:textId="77777777" w:rsidR="00C20F32" w:rsidRPr="00494247" w:rsidRDefault="002F66DA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4B90977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49ACC098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D21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790</w:t>
            </w:r>
            <w:r w:rsidRPr="007D21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C20F32" w:rsidRPr="00494247" w14:paraId="5624A100" w14:textId="77777777" w:rsidTr="0030065A">
        <w:tc>
          <w:tcPr>
            <w:tcW w:w="2479" w:type="dxa"/>
            <w:shd w:val="clear" w:color="auto" w:fill="auto"/>
          </w:tcPr>
          <w:p w14:paraId="63494E1F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6D4A8" w14:textId="77777777" w:rsidR="00C20F32" w:rsidRPr="00494247" w:rsidRDefault="002F66DA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206,100</w:t>
            </w:r>
            <w:r w:rsidR="00BE2A7C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284" w:type="dxa"/>
          </w:tcPr>
          <w:p w14:paraId="4E58D8E4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418594F2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14</w:t>
            </w:r>
            <w:r w:rsidRPr="007D21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852</w:t>
            </w:r>
            <w:r w:rsidRPr="007D21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14:paraId="3CAFD3E4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0B2B6" w14:textId="77777777" w:rsidR="00C20F32" w:rsidRPr="00494247" w:rsidRDefault="002F66DA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8B4C4A3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876DC" w14:textId="77777777" w:rsidR="00C20F32" w:rsidRPr="00494247" w:rsidRDefault="00C20F32" w:rsidP="00C20F3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14</w:t>
            </w:r>
            <w:r w:rsidRPr="007D21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590</w:t>
            </w:r>
            <w:r w:rsidRPr="007D21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2123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</w:tbl>
    <w:p w14:paraId="564156FD" w14:textId="77777777" w:rsidR="00200B43" w:rsidRDefault="00200B43" w:rsidP="00200B43">
      <w:pPr>
        <w:tabs>
          <w:tab w:val="left" w:pos="513"/>
          <w:tab w:val="decimal" w:pos="7920"/>
        </w:tabs>
        <w:spacing w:before="12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39915102"/>
      <w:r w:rsidRPr="002F66DA">
        <w:rPr>
          <w:rFonts w:ascii="Angsana New" w:hAnsi="Angsana New"/>
          <w:sz w:val="30"/>
          <w:szCs w:val="30"/>
          <w:cs/>
        </w:rPr>
        <w:t xml:space="preserve">ณ วันที่ 31 มีนาคม </w:t>
      </w:r>
      <w:r w:rsidRPr="00E92BFE">
        <w:rPr>
          <w:rFonts w:ascii="Angsana New" w:hAnsi="Angsana New"/>
          <w:sz w:val="30"/>
          <w:szCs w:val="30"/>
          <w:cs/>
        </w:rPr>
        <w:t xml:space="preserve">2563 </w:t>
      </w:r>
      <w:r w:rsidRPr="00E92BFE">
        <w:rPr>
          <w:rFonts w:ascii="Angsana New" w:hAnsi="Angsana New" w:hint="cs"/>
          <w:sz w:val="30"/>
          <w:szCs w:val="30"/>
          <w:cs/>
        </w:rPr>
        <w:t>กลุ่ม</w:t>
      </w:r>
      <w:r w:rsidRPr="00E92BFE">
        <w:rPr>
          <w:rFonts w:ascii="Angsana New" w:hAnsi="Angsana New"/>
          <w:sz w:val="30"/>
          <w:szCs w:val="30"/>
          <w:cs/>
        </w:rPr>
        <w:t>บริษัท</w:t>
      </w:r>
      <w:r w:rsidRPr="00E92BFE">
        <w:rPr>
          <w:rFonts w:ascii="Angsana New" w:hAnsi="Angsana New" w:hint="cs"/>
          <w:sz w:val="30"/>
          <w:szCs w:val="30"/>
          <w:cs/>
        </w:rPr>
        <w:t>จัดประเภท</w:t>
      </w:r>
      <w:r w:rsidRPr="00E92BFE">
        <w:rPr>
          <w:rFonts w:ascii="Angsana New" w:hAnsi="Angsana New"/>
          <w:sz w:val="30"/>
          <w:szCs w:val="30"/>
          <w:cs/>
        </w:rPr>
        <w:t>ภาระผูกพันตามสัญญาเช่า</w:t>
      </w:r>
      <w:r w:rsidRPr="00E92BFE">
        <w:rPr>
          <w:rFonts w:ascii="Angsana New" w:hAnsi="Angsana New" w:hint="cs"/>
          <w:sz w:val="30"/>
          <w:szCs w:val="30"/>
          <w:cs/>
        </w:rPr>
        <w:t>ระยะยาวบางส่วนใหม่</w:t>
      </w:r>
      <w:r w:rsidRPr="00E92BFE">
        <w:rPr>
          <w:rFonts w:ascii="Angsana New" w:hAnsi="Angsana New"/>
          <w:sz w:val="30"/>
          <w:szCs w:val="30"/>
          <w:cs/>
        </w:rPr>
        <w:t xml:space="preserve"> จากการนำมาตรฐานการรายงานทางการเงิน ฉบับที่ 16 มาถือปฏิบัติ ณ วันที่ 1 มกราคม 2563 </w:t>
      </w:r>
      <w:r w:rsidR="00E92BFE" w:rsidRPr="00E92BFE">
        <w:rPr>
          <w:rFonts w:ascii="Angsana New" w:hAnsi="Angsana New" w:hint="cs"/>
          <w:sz w:val="30"/>
          <w:szCs w:val="30"/>
          <w:cs/>
        </w:rPr>
        <w:t>กลุ่ม</w:t>
      </w:r>
      <w:r w:rsidRPr="00E92BFE">
        <w:rPr>
          <w:rFonts w:ascii="Angsana New" w:hAnsi="Angsana New"/>
          <w:sz w:val="30"/>
          <w:szCs w:val="30"/>
          <w:cs/>
        </w:rPr>
        <w:t>บริษัท รับรู้หนี้สินตามสัญญา</w:t>
      </w:r>
      <w:r w:rsidRPr="00E92BFE">
        <w:rPr>
          <w:rFonts w:ascii="Angsana New" w:hAnsi="Angsana New" w:hint="cs"/>
          <w:sz w:val="30"/>
          <w:szCs w:val="30"/>
          <w:cs/>
        </w:rPr>
        <w:t>เช่าระยะยาว</w:t>
      </w:r>
      <w:r w:rsidRPr="00E92BFE">
        <w:rPr>
          <w:rFonts w:ascii="Angsana New" w:hAnsi="Angsana New"/>
          <w:sz w:val="30"/>
          <w:szCs w:val="30"/>
          <w:cs/>
        </w:rPr>
        <w:t xml:space="preserve"> ที่เคยจัดประเภท</w:t>
      </w:r>
      <w:r w:rsidRPr="002F66DA">
        <w:rPr>
          <w:rFonts w:ascii="Angsana New" w:hAnsi="Angsana New"/>
          <w:sz w:val="30"/>
          <w:szCs w:val="30"/>
          <w:cs/>
        </w:rPr>
        <w:t>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E92BFE">
        <w:rPr>
          <w:rFonts w:ascii="Angsana New" w:hAnsi="Angsana New" w:hint="cs"/>
          <w:sz w:val="30"/>
          <w:szCs w:val="30"/>
          <w:cs/>
        </w:rPr>
        <w:t>กลุ่ม</w:t>
      </w:r>
      <w:r w:rsidRPr="002F66DA">
        <w:rPr>
          <w:rFonts w:ascii="Angsana New" w:hAnsi="Angsana New"/>
          <w:sz w:val="30"/>
          <w:szCs w:val="30"/>
          <w:cs/>
        </w:rPr>
        <w:t>บริษัท ตามที่กล่าวไว้ในหมายเหตุประกอบงบการเงินระหว่างกาลข้อ 3 และ 5</w:t>
      </w:r>
      <w:bookmarkEnd w:id="8"/>
    </w:p>
    <w:p w14:paraId="23B30785" w14:textId="77777777" w:rsidR="00847976" w:rsidRPr="00D34525" w:rsidRDefault="00847976" w:rsidP="00E92BFE">
      <w:pPr>
        <w:numPr>
          <w:ilvl w:val="0"/>
          <w:numId w:val="41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6344A77" w14:textId="77777777" w:rsidR="00905C33" w:rsidRPr="00905C33" w:rsidRDefault="00905C3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905C33">
        <w:rPr>
          <w:rFonts w:ascii="Angsana New" w:hAnsi="Angsana New"/>
          <w:sz w:val="30"/>
          <w:szCs w:val="30"/>
          <w:u w:val="single"/>
          <w:cs/>
        </w:rPr>
        <w:t>นโยบายการจัดการความเสี่ยงทางด้านการเงิน</w:t>
      </w:r>
    </w:p>
    <w:p w14:paraId="3F198635" w14:textId="77777777" w:rsidR="00905C33" w:rsidRDefault="00905C33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05C3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05C33">
        <w:rPr>
          <w:rFonts w:ascii="Angsana New" w:hAnsi="Angsana New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และจากการไม่ปฏิบัติตามข้อกำหนดตามสัญญาของคู่สัญญา </w:t>
      </w:r>
      <w:r w:rsidRPr="00905C3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05C33">
        <w:rPr>
          <w:rFonts w:ascii="Angsana New" w:hAnsi="Angsana New"/>
          <w:sz w:val="30"/>
          <w:szCs w:val="30"/>
          <w:cs/>
        </w:rPr>
        <w:t>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513E63F6" w14:textId="77777777" w:rsidR="00E92BFE" w:rsidRDefault="00E92BFE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18DC3DC" w14:textId="77777777" w:rsidR="00E92BFE" w:rsidRDefault="00E92BFE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69FB38E" w14:textId="77777777" w:rsidR="002442CB" w:rsidRPr="005B5F0B" w:rsidRDefault="002442CB" w:rsidP="00E92BFE">
      <w:pPr>
        <w:numPr>
          <w:ilvl w:val="0"/>
          <w:numId w:val="4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7B7FFE4" w14:textId="77777777" w:rsidR="00E92BFE" w:rsidRPr="00905C33" w:rsidRDefault="00E92BFE" w:rsidP="00E92BF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905C33">
        <w:rPr>
          <w:rFonts w:ascii="Angsana New" w:hAnsi="Angsana New" w:hint="cs"/>
          <w:sz w:val="30"/>
          <w:szCs w:val="30"/>
          <w:u w:val="single"/>
          <w:cs/>
        </w:rPr>
        <w:t>การบริหารจัดการทุน</w:t>
      </w:r>
    </w:p>
    <w:p w14:paraId="38E0953C" w14:textId="77777777" w:rsidR="00E92BFE" w:rsidRDefault="00E92BFE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05C33">
        <w:rPr>
          <w:rFonts w:ascii="Angsana New" w:hAnsi="Angsana New" w:hint="cs"/>
          <w:sz w:val="30"/>
          <w:szCs w:val="30"/>
          <w:cs/>
        </w:rPr>
        <w:t>นโยบายของคณะกรรมการกลุ่มบริษัท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</w:t>
      </w:r>
      <w:r w:rsidR="002620D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905C33">
        <w:rPr>
          <w:rFonts w:ascii="Angsana New" w:hAnsi="Angsana New" w:hint="cs"/>
          <w:sz w:val="30"/>
          <w:szCs w:val="30"/>
          <w:cs/>
        </w:rPr>
        <w:t xml:space="preserve">รวม อีกทั้งยังกำกับดูแลระดับการจ่ายเงินปันผลให้แก่ผู้ถือหุ้นสามัญ </w:t>
      </w:r>
    </w:p>
    <w:p w14:paraId="1AC9FC9C" w14:textId="77777777" w:rsidR="00E92BFE" w:rsidRPr="003E4C17" w:rsidRDefault="00E92BFE" w:rsidP="00E92BF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3E4C17">
        <w:rPr>
          <w:rFonts w:ascii="Angsana New" w:hAnsi="Angsana New"/>
          <w:sz w:val="30"/>
          <w:szCs w:val="30"/>
          <w:u w:val="single"/>
          <w:cs/>
        </w:rPr>
        <w:t>ความเสี่ยงด้านอัตราดอกเบี้ย</w:t>
      </w:r>
    </w:p>
    <w:p w14:paraId="51ECB008" w14:textId="77777777" w:rsidR="00E92BFE" w:rsidRDefault="00E92BFE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D34525">
        <w:rPr>
          <w:rFonts w:ascii="Angsana New" w:hAnsi="Angsana New"/>
          <w:sz w:val="30"/>
          <w:szCs w:val="30"/>
          <w:cs/>
        </w:rPr>
        <w:t>บริษัท</w:t>
      </w:r>
    </w:p>
    <w:p w14:paraId="002A0810" w14:textId="77777777" w:rsidR="00E92BFE" w:rsidRDefault="00E92BFE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0282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31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402824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31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02824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02824">
        <w:rPr>
          <w:rFonts w:ascii="Angsana New" w:hAnsi="Angsana New"/>
          <w:sz w:val="30"/>
          <w:szCs w:val="30"/>
          <w:cs/>
        </w:rPr>
        <w:t xml:space="preserve">อัตราส่วนหนี้สินรวมต่อส่วนของผู้ถือหุ้นเท่ากับ </w:t>
      </w:r>
      <w:r w:rsidRPr="00402824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lang w:val="en-US"/>
        </w:rPr>
        <w:t>0.27</w:t>
      </w:r>
      <w:r>
        <w:rPr>
          <w:rFonts w:ascii="Angsana New" w:hAnsi="Angsana New"/>
          <w:sz w:val="30"/>
          <w:szCs w:val="30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1</w:t>
      </w:r>
      <w:r w:rsidRPr="00402824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02824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18</w:t>
      </w:r>
      <w:r w:rsidRPr="00402824">
        <w:rPr>
          <w:rFonts w:ascii="Angsana New" w:hAnsi="Angsana New"/>
          <w:sz w:val="30"/>
          <w:szCs w:val="30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</w:rPr>
        <w:t>ต่อ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1 </w:t>
      </w:r>
      <w:r w:rsidRPr="00402824">
        <w:rPr>
          <w:rFonts w:ascii="Angsana New" w:hAnsi="Angsana New" w:hint="cs"/>
          <w:sz w:val="30"/>
          <w:szCs w:val="30"/>
          <w:cs/>
        </w:rPr>
        <w:t>ตามลำดับ (เฉพาะบริษัทฯ</w:t>
      </w:r>
      <w:r w:rsidRPr="00402824">
        <w:rPr>
          <w:rFonts w:ascii="Angsana New" w:hAnsi="Angsana New"/>
          <w:sz w:val="30"/>
          <w:szCs w:val="30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02824">
        <w:rPr>
          <w:rFonts w:ascii="Angsana New" w:hAnsi="Angsana New"/>
          <w:sz w:val="30"/>
          <w:szCs w:val="30"/>
          <w:cs/>
        </w:rPr>
        <w:t>อัตราส่วนหนี้สินรวมต่อส่วนของผู้ถือหุ้นเท่ากับ</w:t>
      </w:r>
      <w:r w:rsidRPr="0040282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0.28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1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0.</w:t>
      </w:r>
      <w:r>
        <w:rPr>
          <w:rFonts w:ascii="Angsana New" w:hAnsi="Angsana New"/>
          <w:sz w:val="30"/>
          <w:szCs w:val="30"/>
          <w:lang w:val="en-US"/>
        </w:rPr>
        <w:t>18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 ต่อ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1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494247">
        <w:rPr>
          <w:rFonts w:ascii="Angsana New" w:hAnsi="Angsana New"/>
          <w:sz w:val="30"/>
          <w:szCs w:val="30"/>
          <w:lang w:val="en-US"/>
        </w:rPr>
        <w:t>)</w:t>
      </w:r>
      <w:r w:rsidRPr="00494247">
        <w:rPr>
          <w:rFonts w:ascii="Angsana New" w:hAnsi="Angsana New"/>
          <w:sz w:val="30"/>
          <w:szCs w:val="30"/>
          <w:cs/>
        </w:rPr>
        <w:t xml:space="preserve"> แสดงว่า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บริษัทมีการกู้ยืมเงินในอัตราที่ต่ำ จึงมีผลกระทบต่ออัตราดอกเบี้ยเพียงเล็กน้อย ซึ่งไม่เป็นสาระสำคัญ และใช้นโยบายการกู้ยืมส่วนใหญ่เป็นเงินระยะ</w:t>
      </w:r>
      <w:r w:rsidR="002620DF">
        <w:rPr>
          <w:rFonts w:ascii="Angsana New" w:hAnsi="Angsana New" w:hint="cs"/>
          <w:sz w:val="30"/>
          <w:szCs w:val="30"/>
          <w:cs/>
        </w:rPr>
        <w:t>ยาว</w:t>
      </w:r>
      <w:r w:rsidRPr="00494247">
        <w:rPr>
          <w:rFonts w:ascii="Angsana New" w:hAnsi="Angsana New"/>
          <w:sz w:val="30"/>
          <w:szCs w:val="30"/>
          <w:cs/>
        </w:rPr>
        <w:t>จากสถาบันการเงิน ซึ่งเป็น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="002620DF">
        <w:rPr>
          <w:rFonts w:ascii="Angsana New" w:hAnsi="Angsana New" w:hint="cs"/>
          <w:sz w:val="30"/>
          <w:szCs w:val="30"/>
          <w:cs/>
        </w:rPr>
        <w:t xml:space="preserve">         </w:t>
      </w:r>
      <w:r w:rsidRPr="00494247">
        <w:rPr>
          <w:rFonts w:ascii="Angsana New" w:hAnsi="Angsana New"/>
          <w:sz w:val="30"/>
          <w:szCs w:val="30"/>
          <w:cs/>
        </w:rPr>
        <w:t>ผู้เสนออัตราดอกเบี้ยที่ดีที่สุด</w:t>
      </w:r>
    </w:p>
    <w:p w14:paraId="67840987" w14:textId="77777777" w:rsidR="00847976" w:rsidRDefault="001539B8" w:rsidP="006C2BF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39B8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>
        <w:rPr>
          <w:rFonts w:ascii="Angsana New" w:hAnsi="Angsana New"/>
          <w:sz w:val="30"/>
          <w:szCs w:val="30"/>
        </w:rPr>
        <w:t>31</w:t>
      </w:r>
      <w:r w:rsidRPr="001539B8">
        <w:rPr>
          <w:rFonts w:ascii="Angsana New" w:hAnsi="Angsana New"/>
          <w:sz w:val="30"/>
          <w:szCs w:val="30"/>
          <w:cs/>
        </w:rPr>
        <w:t xml:space="preserve"> </w:t>
      </w:r>
      <w:r w:rsidR="00C07195">
        <w:rPr>
          <w:rFonts w:ascii="Angsana New" w:hAnsi="Angsana New" w:hint="cs"/>
          <w:sz w:val="30"/>
          <w:szCs w:val="30"/>
          <w:cs/>
        </w:rPr>
        <w:t>มีนาคม</w:t>
      </w:r>
      <w:r w:rsidRPr="001539B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7607FB">
        <w:rPr>
          <w:rFonts w:ascii="Angsana New" w:hAnsi="Angsana New"/>
          <w:sz w:val="30"/>
          <w:szCs w:val="30"/>
        </w:rPr>
        <w:t>3</w:t>
      </w:r>
      <w:r w:rsidRPr="001539B8">
        <w:rPr>
          <w:rFonts w:ascii="Angsana New" w:hAnsi="Angsana New"/>
          <w:sz w:val="30"/>
          <w:szCs w:val="30"/>
          <w:cs/>
        </w:rPr>
        <w:t xml:space="preserve"> 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Pr="001539B8">
        <w:rPr>
          <w:rFonts w:ascii="Angsana New" w:hAnsi="Angsana New"/>
          <w:sz w:val="30"/>
          <w:szCs w:val="30"/>
          <w:cs/>
        </w:rPr>
        <w:t xml:space="preserve"> </w:t>
      </w:r>
      <w:r w:rsidR="00C07195">
        <w:rPr>
          <w:rFonts w:ascii="Angsana New" w:hAnsi="Angsana New"/>
          <w:sz w:val="30"/>
          <w:szCs w:val="30"/>
        </w:rPr>
        <w:t xml:space="preserve">31 </w:t>
      </w:r>
      <w:r w:rsidR="00C071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</w:t>
      </w:r>
      <w:r w:rsidR="00C07195">
        <w:rPr>
          <w:rFonts w:ascii="Angsana New" w:hAnsi="Angsana New"/>
          <w:sz w:val="30"/>
          <w:szCs w:val="30"/>
          <w:lang w:val="en-US"/>
        </w:rPr>
        <w:t>6</w:t>
      </w:r>
      <w:r w:rsidR="007607FB">
        <w:rPr>
          <w:rFonts w:ascii="Angsana New" w:hAnsi="Angsana New"/>
          <w:sz w:val="30"/>
          <w:szCs w:val="30"/>
          <w:lang w:val="en-US"/>
        </w:rPr>
        <w:t>2</w:t>
      </w:r>
      <w:r w:rsidRPr="001539B8">
        <w:rPr>
          <w:rFonts w:ascii="Angsana New" w:hAnsi="Angsana New"/>
          <w:sz w:val="30"/>
          <w:szCs w:val="30"/>
          <w:cs/>
        </w:rPr>
        <w:t xml:space="preserve"> ระยะที่ครบกำหนดชำระหรือกำหนดอัตราใหม่มีดังนี้</w:t>
      </w:r>
    </w:p>
    <w:tbl>
      <w:tblPr>
        <w:tblW w:w="10350" w:type="dxa"/>
        <w:tblInd w:w="-180" w:type="dxa"/>
        <w:tblLook w:val="04A0" w:firstRow="1" w:lastRow="0" w:firstColumn="1" w:lastColumn="0" w:noHBand="0" w:noVBand="1"/>
      </w:tblPr>
      <w:tblGrid>
        <w:gridCol w:w="2970"/>
        <w:gridCol w:w="1260"/>
        <w:gridCol w:w="1350"/>
        <w:gridCol w:w="222"/>
        <w:gridCol w:w="1398"/>
        <w:gridCol w:w="222"/>
        <w:gridCol w:w="1308"/>
        <w:gridCol w:w="240"/>
        <w:gridCol w:w="1380"/>
      </w:tblGrid>
      <w:tr w:rsidR="00905C33" w:rsidRPr="00494247" w14:paraId="2F13EAF4" w14:textId="77777777" w:rsidTr="00256204">
        <w:tc>
          <w:tcPr>
            <w:tcW w:w="2970" w:type="dxa"/>
            <w:shd w:val="clear" w:color="auto" w:fill="auto"/>
          </w:tcPr>
          <w:p w14:paraId="4F6E7754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E4C055" w14:textId="77777777" w:rsidR="00905C33" w:rsidRPr="00494247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1B36F84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0BCA17B6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</w:tcPr>
          <w:p w14:paraId="62FC653A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07C4402F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14:paraId="0EDF03F3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CA72F96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4D94AB5" w14:textId="77777777" w:rsidR="00905C33" w:rsidRPr="00494247" w:rsidRDefault="00905C33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247">
              <w:rPr>
                <w:rFonts w:ascii="Angsana New" w:hAnsi="Angsana New"/>
                <w:sz w:val="28"/>
                <w:szCs w:val="28"/>
              </w:rPr>
              <w:t>(</w:t>
            </w:r>
            <w:r w:rsidRPr="004942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942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9424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942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5C33" w:rsidRPr="00494247" w14:paraId="2CC4D9C1" w14:textId="77777777" w:rsidTr="00256204">
        <w:tc>
          <w:tcPr>
            <w:tcW w:w="2970" w:type="dxa"/>
            <w:shd w:val="clear" w:color="auto" w:fill="auto"/>
          </w:tcPr>
          <w:p w14:paraId="2A296D61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255FACE" w14:textId="77777777" w:rsidR="00905C33" w:rsidRPr="00494247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7837F24" w14:textId="77777777" w:rsidR="00905C33" w:rsidRPr="00494247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5AB1346F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5748B" w14:textId="77777777" w:rsidR="00905C33" w:rsidRPr="00494247" w:rsidRDefault="00905C33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C33" w:rsidRPr="00494247" w14:paraId="19917517" w14:textId="77777777" w:rsidTr="00741962">
        <w:tc>
          <w:tcPr>
            <w:tcW w:w="2970" w:type="dxa"/>
            <w:shd w:val="clear" w:color="auto" w:fill="auto"/>
          </w:tcPr>
          <w:p w14:paraId="16E2921D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D0C2394" w14:textId="77777777" w:rsidR="00905C33" w:rsidRPr="00494247" w:rsidRDefault="00905C33" w:rsidP="00905C33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D8B5B" w14:textId="77777777" w:rsidR="00905C33" w:rsidRPr="00256204" w:rsidRDefault="007607FB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="00905C33" w:rsidRPr="00256204">
              <w:rPr>
                <w:sz w:val="24"/>
                <w:cs/>
              </w:rPr>
              <w:t xml:space="preserve"> มีนาคม </w:t>
            </w:r>
            <w:r>
              <w:rPr>
                <w:sz w:val="24"/>
              </w:rPr>
              <w:t>2563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</w:tcPr>
          <w:p w14:paraId="7397EA70" w14:textId="77777777"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9B65D" w14:textId="77777777" w:rsidR="00905C33" w:rsidRPr="00256204" w:rsidRDefault="007607FB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="00905C33" w:rsidRPr="00256204">
              <w:rPr>
                <w:sz w:val="24"/>
                <w:cs/>
              </w:rPr>
              <w:t xml:space="preserve"> ธันวาคม </w:t>
            </w:r>
            <w:r>
              <w:rPr>
                <w:sz w:val="24"/>
              </w:rPr>
              <w:t>2562</w:t>
            </w:r>
          </w:p>
        </w:tc>
        <w:tc>
          <w:tcPr>
            <w:tcW w:w="222" w:type="dxa"/>
            <w:shd w:val="clear" w:color="auto" w:fill="auto"/>
          </w:tcPr>
          <w:p w14:paraId="5DA5C202" w14:textId="77777777"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0B7B8" w14:textId="77777777" w:rsidR="00905C33" w:rsidRPr="00256204" w:rsidRDefault="007607FB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="00905C33" w:rsidRPr="00256204">
              <w:rPr>
                <w:sz w:val="24"/>
                <w:cs/>
              </w:rPr>
              <w:t xml:space="preserve"> มีนาคม </w:t>
            </w:r>
            <w:r>
              <w:rPr>
                <w:sz w:val="24"/>
              </w:rPr>
              <w:t>2563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B64E464" w14:textId="77777777"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A7BF0" w14:textId="77777777" w:rsidR="00905C33" w:rsidRPr="00256204" w:rsidRDefault="007607FB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="00905C33" w:rsidRPr="00256204">
              <w:rPr>
                <w:sz w:val="24"/>
                <w:cs/>
              </w:rPr>
              <w:t xml:space="preserve"> ธันวาคม </w:t>
            </w:r>
            <w:r>
              <w:rPr>
                <w:sz w:val="24"/>
              </w:rPr>
              <w:t>2562</w:t>
            </w:r>
          </w:p>
        </w:tc>
      </w:tr>
      <w:tr w:rsidR="00905C33" w:rsidRPr="00494247" w14:paraId="0233B9EC" w14:textId="77777777" w:rsidTr="00741962">
        <w:tc>
          <w:tcPr>
            <w:tcW w:w="2970" w:type="dxa"/>
            <w:shd w:val="clear" w:color="auto" w:fill="auto"/>
            <w:vAlign w:val="center"/>
          </w:tcPr>
          <w:p w14:paraId="7C45B118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A7D956" w14:textId="77777777" w:rsidR="00905C33" w:rsidRPr="00494247" w:rsidRDefault="00905C33" w:rsidP="00905C33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A497634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14:paraId="6F48B168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shd w:val="clear" w:color="auto" w:fill="auto"/>
          </w:tcPr>
          <w:p w14:paraId="52CAE12F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  <w:shd w:val="clear" w:color="auto" w:fill="auto"/>
          </w:tcPr>
          <w:p w14:paraId="4C2DB266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021C33B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A4B6F8B" w14:textId="77777777"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B0321C8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607FB" w:rsidRPr="00494247" w14:paraId="5EEA07EB" w14:textId="77777777" w:rsidTr="00741962">
        <w:tc>
          <w:tcPr>
            <w:tcW w:w="2970" w:type="dxa"/>
            <w:shd w:val="clear" w:color="auto" w:fill="auto"/>
            <w:vAlign w:val="center"/>
          </w:tcPr>
          <w:p w14:paraId="1570320F" w14:textId="77777777" w:rsidR="007607FB" w:rsidRPr="00494247" w:rsidRDefault="007607FB" w:rsidP="007607F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3D1A15" w14:textId="77777777" w:rsidR="007607FB" w:rsidRPr="00494247" w:rsidRDefault="002F66DA" w:rsidP="007607FB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4.775 - </w:t>
            </w:r>
            <w:r w:rsidR="007607FB" w:rsidRPr="00494247">
              <w:rPr>
                <w:rFonts w:ascii="Angsana New" w:hAnsi="Angsana New"/>
                <w:sz w:val="28"/>
                <w:szCs w:val="28"/>
              </w:rPr>
              <w:t>5.025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1E5DB0" w14:textId="77777777" w:rsidR="007607FB" w:rsidRPr="00494247" w:rsidRDefault="002F66DA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66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54,263,296.24</w:t>
            </w:r>
          </w:p>
        </w:tc>
        <w:tc>
          <w:tcPr>
            <w:tcW w:w="222" w:type="dxa"/>
            <w:shd w:val="clear" w:color="auto" w:fill="auto"/>
          </w:tcPr>
          <w:p w14:paraId="6AFCFC68" w14:textId="77777777" w:rsidR="007607FB" w:rsidRPr="00494247" w:rsidRDefault="007607FB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066C08F6" w14:textId="77777777" w:rsidR="007607FB" w:rsidRPr="00494247" w:rsidRDefault="007607FB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C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56,789,573.42</w:t>
            </w:r>
          </w:p>
        </w:tc>
        <w:tc>
          <w:tcPr>
            <w:tcW w:w="222" w:type="dxa"/>
            <w:shd w:val="clear" w:color="auto" w:fill="auto"/>
          </w:tcPr>
          <w:p w14:paraId="79A07D7C" w14:textId="77777777" w:rsidR="007607FB" w:rsidRPr="00494247" w:rsidRDefault="007607FB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CFB0020" w14:textId="77777777" w:rsidR="007607FB" w:rsidRPr="00494247" w:rsidRDefault="002F66DA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66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54,263,296.24</w:t>
            </w:r>
          </w:p>
        </w:tc>
        <w:tc>
          <w:tcPr>
            <w:tcW w:w="240" w:type="dxa"/>
            <w:shd w:val="clear" w:color="auto" w:fill="auto"/>
          </w:tcPr>
          <w:p w14:paraId="64408BB0" w14:textId="77777777" w:rsidR="007607FB" w:rsidRPr="00494247" w:rsidRDefault="007607FB" w:rsidP="007607FB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BC465" w14:textId="77777777" w:rsidR="007607FB" w:rsidRPr="00494247" w:rsidRDefault="007607FB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C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56,789,573.42</w:t>
            </w:r>
          </w:p>
        </w:tc>
      </w:tr>
      <w:tr w:rsidR="007607FB" w:rsidRPr="00494247" w14:paraId="24182992" w14:textId="77777777" w:rsidTr="00741962">
        <w:tc>
          <w:tcPr>
            <w:tcW w:w="2970" w:type="dxa"/>
            <w:shd w:val="clear" w:color="auto" w:fill="auto"/>
            <w:vAlign w:val="center"/>
          </w:tcPr>
          <w:p w14:paraId="533EA92C" w14:textId="77777777" w:rsidR="007607FB" w:rsidRPr="009E4803" w:rsidRDefault="007607FB" w:rsidP="007607FB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48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5ECDEEB" w14:textId="77777777" w:rsidR="007607FB" w:rsidRPr="00494247" w:rsidRDefault="007607FB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0A05C" w14:textId="77777777" w:rsidR="007607FB" w:rsidRPr="00494247" w:rsidRDefault="002F66DA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66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54,263,296.24</w:t>
            </w:r>
          </w:p>
        </w:tc>
        <w:tc>
          <w:tcPr>
            <w:tcW w:w="222" w:type="dxa"/>
            <w:shd w:val="clear" w:color="auto" w:fill="auto"/>
          </w:tcPr>
          <w:p w14:paraId="6384ABBB" w14:textId="77777777" w:rsidR="007607FB" w:rsidRPr="00494247" w:rsidRDefault="007607FB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D1B9E" w14:textId="77777777" w:rsidR="007607FB" w:rsidRPr="00494247" w:rsidRDefault="007607FB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C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56,789,573.42</w:t>
            </w:r>
          </w:p>
        </w:tc>
        <w:tc>
          <w:tcPr>
            <w:tcW w:w="222" w:type="dxa"/>
            <w:shd w:val="clear" w:color="auto" w:fill="auto"/>
          </w:tcPr>
          <w:p w14:paraId="38D971D0" w14:textId="77777777" w:rsidR="007607FB" w:rsidRPr="00494247" w:rsidRDefault="007607FB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00452" w14:textId="77777777" w:rsidR="007607FB" w:rsidRPr="00494247" w:rsidRDefault="002F66DA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66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54,263,296.24</w:t>
            </w:r>
          </w:p>
        </w:tc>
        <w:tc>
          <w:tcPr>
            <w:tcW w:w="240" w:type="dxa"/>
            <w:shd w:val="clear" w:color="auto" w:fill="auto"/>
          </w:tcPr>
          <w:p w14:paraId="7AE26366" w14:textId="77777777" w:rsidR="007607FB" w:rsidRPr="00494247" w:rsidRDefault="007607FB" w:rsidP="007607FB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C474D" w14:textId="77777777" w:rsidR="007607FB" w:rsidRPr="00494247" w:rsidRDefault="007607FB" w:rsidP="007607F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C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56,789,573.42</w:t>
            </w:r>
          </w:p>
        </w:tc>
      </w:tr>
    </w:tbl>
    <w:p w14:paraId="4DFF7C49" w14:textId="77777777" w:rsidR="00045F90" w:rsidRPr="00940998" w:rsidRDefault="00045F90" w:rsidP="00045F90">
      <w:pPr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14:paraId="5D4FE9D7" w14:textId="77777777" w:rsidR="00847976" w:rsidRPr="008F6283" w:rsidRDefault="00847976" w:rsidP="008B6A2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ความเสี่ยงจากเงินตราต่างประเทศ</w:t>
      </w:r>
    </w:p>
    <w:p w14:paraId="5DCAB778" w14:textId="77777777" w:rsidR="00847976" w:rsidRDefault="00905C33" w:rsidP="008B6A2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905C33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</w:t>
      </w:r>
      <w:r w:rsidRPr="00EE6EC8">
        <w:rPr>
          <w:rFonts w:ascii="Angsana New" w:hAnsi="Angsana New"/>
          <w:sz w:val="30"/>
          <w:szCs w:val="30"/>
          <w:cs/>
        </w:rPr>
        <w:t>ต่างประเทศ</w:t>
      </w:r>
      <w:r w:rsidR="00D64A88" w:rsidRPr="00EE6EC8">
        <w:rPr>
          <w:rFonts w:ascii="Angsana New" w:hAnsi="Angsana New"/>
          <w:sz w:val="30"/>
          <w:szCs w:val="30"/>
        </w:rPr>
        <w:t xml:space="preserve"> </w:t>
      </w:r>
      <w:r w:rsidR="00D64A88" w:rsidRPr="00EE6EC8">
        <w:rPr>
          <w:rFonts w:ascii="Angsana New" w:hAnsi="Angsana New" w:hint="cs"/>
          <w:sz w:val="30"/>
          <w:szCs w:val="30"/>
          <w:cs/>
        </w:rPr>
        <w:t>ทั้งนี้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="00D64A88" w:rsidRPr="00EE6EC8">
        <w:rPr>
          <w:rFonts w:ascii="Angsana New" w:hAnsi="Angsana New"/>
          <w:sz w:val="30"/>
          <w:szCs w:val="30"/>
          <w:cs/>
        </w:rPr>
        <w:t>บริษัทมิได้ป้องกันความเสี่ยงจากอัตราแลกเปลี่ยนเงินตราต่างประเทศ</w:t>
      </w:r>
    </w:p>
    <w:p w14:paraId="44ED52AE" w14:textId="77777777" w:rsidR="00242EB3" w:rsidRDefault="00242EB3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89C01D" w14:textId="77777777" w:rsidR="000A2AAF" w:rsidRDefault="000A2AAF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9C0FBF" w14:textId="77777777" w:rsidR="000A2AAF" w:rsidRDefault="000A2AAF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14EBD9" w14:textId="77777777" w:rsidR="000A2AAF" w:rsidRDefault="000A2AAF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A8DF63" w14:textId="77777777" w:rsidR="000A2AAF" w:rsidRDefault="000A2AAF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8EC709" w14:textId="77777777" w:rsidR="000A2AAF" w:rsidRDefault="000A2AAF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767797" w14:textId="77777777" w:rsidR="000A2AAF" w:rsidRDefault="000A2AAF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D6B518" w14:textId="77777777" w:rsidR="00242EB3" w:rsidRPr="0012646A" w:rsidRDefault="00242EB3" w:rsidP="000A2AAF">
      <w:pPr>
        <w:numPr>
          <w:ilvl w:val="0"/>
          <w:numId w:val="43"/>
        </w:numPr>
        <w:tabs>
          <w:tab w:val="left" w:pos="513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8EE405F" w14:textId="77777777" w:rsidR="000A2AAF" w:rsidRDefault="000A2AAF" w:rsidP="000A2AA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2620DF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8F6283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F6283">
        <w:rPr>
          <w:rFonts w:ascii="Angsana New" w:hAnsi="Angsana New"/>
          <w:sz w:val="30"/>
          <w:szCs w:val="30"/>
          <w:cs/>
        </w:rPr>
        <w:t>อันเป็นผลมาจากการมี</w:t>
      </w:r>
      <w:r w:rsidRPr="00D34525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สินทรัพย์และหนี้สินทางการเงินที่เป็นเงินตราต่างประเทศ</w:t>
      </w:r>
      <w:r w:rsidR="002620DF">
        <w:rPr>
          <w:rFonts w:ascii="Angsana New" w:hAnsi="Angsana New" w:hint="cs"/>
          <w:sz w:val="30"/>
          <w:szCs w:val="30"/>
          <w:cs/>
        </w:rPr>
        <w:t>ที่ยังไม่ได้ทำสัญญาป้องกันความเสี่ยง</w:t>
      </w:r>
      <w:r w:rsidRPr="00D34525">
        <w:rPr>
          <w:rFonts w:ascii="Angsana New" w:hAnsi="Angsana New"/>
          <w:sz w:val="30"/>
          <w:szCs w:val="30"/>
          <w:cs/>
        </w:rPr>
        <w:t xml:space="preserve"> </w:t>
      </w:r>
      <w:r w:rsidRPr="008F628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198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367"/>
        <w:gridCol w:w="1469"/>
        <w:gridCol w:w="237"/>
        <w:gridCol w:w="1557"/>
        <w:gridCol w:w="270"/>
        <w:gridCol w:w="1499"/>
        <w:gridCol w:w="270"/>
        <w:gridCol w:w="1529"/>
      </w:tblGrid>
      <w:tr w:rsidR="000A2AAF" w:rsidRPr="00494247" w14:paraId="0D244AB4" w14:textId="77777777" w:rsidTr="00236253">
        <w:trPr>
          <w:cantSplit/>
          <w:tblHeader/>
        </w:trPr>
        <w:tc>
          <w:tcPr>
            <w:tcW w:w="2367" w:type="dxa"/>
            <w:shd w:val="clear" w:color="auto" w:fill="auto"/>
          </w:tcPr>
          <w:p w14:paraId="772850A7" w14:textId="77777777" w:rsidR="000A2AAF" w:rsidRPr="00494247" w:rsidRDefault="000A2AAF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60AB1632" w14:textId="77777777" w:rsidR="000A2AAF" w:rsidRPr="00494247" w:rsidRDefault="000A2AAF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E7F5C00" w14:textId="77777777" w:rsidR="000A2AAF" w:rsidRPr="00494247" w:rsidRDefault="000A2AAF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16F92BB1" w14:textId="77777777" w:rsidR="000A2AAF" w:rsidRPr="00494247" w:rsidRDefault="00236253" w:rsidP="00236253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(หน่วย :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USD</w:t>
            </w: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0DE7E9" w14:textId="77777777" w:rsidR="000A2AAF" w:rsidRPr="00494247" w:rsidRDefault="000A2AAF" w:rsidP="00236253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6086C1D7" w14:textId="77777777" w:rsidR="000A2AAF" w:rsidRPr="00494247" w:rsidRDefault="000A2AAF" w:rsidP="00236253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C73A09" w14:textId="77777777" w:rsidR="000A2AAF" w:rsidRPr="00494247" w:rsidRDefault="000A2AAF" w:rsidP="00236253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720A3871" w14:textId="77777777" w:rsidR="000A2AAF" w:rsidRPr="00494247" w:rsidRDefault="000A2AAF" w:rsidP="00236253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36253" w:rsidRPr="00494247" w14:paraId="2474853F" w14:textId="77777777" w:rsidTr="00236253">
        <w:trPr>
          <w:cantSplit/>
          <w:tblHeader/>
        </w:trPr>
        <w:tc>
          <w:tcPr>
            <w:tcW w:w="2367" w:type="dxa"/>
            <w:shd w:val="clear" w:color="auto" w:fill="auto"/>
          </w:tcPr>
          <w:p w14:paraId="44529469" w14:textId="77777777" w:rsidR="00236253" w:rsidRPr="00494247" w:rsidRDefault="00236253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1462C0" w14:textId="77777777" w:rsidR="00236253" w:rsidRPr="00494247" w:rsidRDefault="00236253" w:rsidP="00236253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3C1D3B17" w14:textId="77777777" w:rsidR="00236253" w:rsidRPr="00494247" w:rsidRDefault="00236253" w:rsidP="00236253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2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0A4F1" w14:textId="77777777" w:rsidR="00236253" w:rsidRPr="00494247" w:rsidRDefault="00236253" w:rsidP="00236253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253" w:rsidRPr="00494247" w14:paraId="7DAE4597" w14:textId="77777777" w:rsidTr="00236253">
        <w:trPr>
          <w:cantSplit/>
          <w:tblHeader/>
        </w:trPr>
        <w:tc>
          <w:tcPr>
            <w:tcW w:w="2367" w:type="dxa"/>
            <w:shd w:val="clear" w:color="auto" w:fill="auto"/>
          </w:tcPr>
          <w:p w14:paraId="2528979B" w14:textId="77777777" w:rsidR="00236253" w:rsidRPr="00494247" w:rsidRDefault="00236253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CE75B" w14:textId="77777777" w:rsidR="00236253" w:rsidRPr="00494247" w:rsidRDefault="00236253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1E5463EE" w14:textId="77777777" w:rsidR="00236253" w:rsidRPr="00494247" w:rsidRDefault="00236253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A5B15" w14:textId="77777777" w:rsidR="00236253" w:rsidRPr="00494247" w:rsidRDefault="00236253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4D50242" w14:textId="77777777" w:rsidR="00236253" w:rsidRPr="00494247" w:rsidRDefault="00236253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5859" w14:textId="77777777" w:rsidR="00236253" w:rsidRPr="008B410A" w:rsidRDefault="00236253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97E14E9" w14:textId="77777777" w:rsidR="00236253" w:rsidRPr="008B410A" w:rsidRDefault="00236253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532E4" w14:textId="77777777" w:rsidR="00236253" w:rsidRPr="008B410A" w:rsidRDefault="00236253" w:rsidP="0023625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2562</w:t>
            </w:r>
          </w:p>
        </w:tc>
      </w:tr>
      <w:tr w:rsidR="00236253" w:rsidRPr="00494247" w14:paraId="4CA0A25E" w14:textId="77777777" w:rsidTr="00236253">
        <w:trPr>
          <w:cantSplit/>
        </w:trPr>
        <w:tc>
          <w:tcPr>
            <w:tcW w:w="2367" w:type="dxa"/>
            <w:shd w:val="clear" w:color="auto" w:fill="auto"/>
          </w:tcPr>
          <w:p w14:paraId="21B0C04C" w14:textId="77777777" w:rsidR="00236253" w:rsidRPr="00494247" w:rsidRDefault="00236253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1469" w:type="dxa"/>
            <w:shd w:val="clear" w:color="auto" w:fill="auto"/>
          </w:tcPr>
          <w:p w14:paraId="14CDE2A1" w14:textId="77777777" w:rsidR="00236253" w:rsidRPr="00236253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661,517.29</w:t>
            </w:r>
          </w:p>
        </w:tc>
        <w:tc>
          <w:tcPr>
            <w:tcW w:w="237" w:type="dxa"/>
            <w:shd w:val="clear" w:color="auto" w:fill="auto"/>
          </w:tcPr>
          <w:p w14:paraId="397BE4C0" w14:textId="77777777" w:rsidR="00236253" w:rsidRPr="00236253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61035E4F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372,086.19</w:t>
            </w:r>
          </w:p>
        </w:tc>
        <w:tc>
          <w:tcPr>
            <w:tcW w:w="270" w:type="dxa"/>
            <w:shd w:val="clear" w:color="auto" w:fill="auto"/>
          </w:tcPr>
          <w:p w14:paraId="5945DE41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86C507B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21,507,580.89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587BF7" w14:textId="77777777" w:rsidR="00236253" w:rsidRPr="00494247" w:rsidRDefault="00236253" w:rsidP="0023625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398812E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12,279,132.69</w:t>
            </w:r>
          </w:p>
        </w:tc>
      </w:tr>
      <w:tr w:rsidR="00236253" w:rsidRPr="00494247" w14:paraId="71D6AFC8" w14:textId="77777777" w:rsidTr="00236253">
        <w:trPr>
          <w:cantSplit/>
        </w:trPr>
        <w:tc>
          <w:tcPr>
            <w:tcW w:w="2367" w:type="dxa"/>
            <w:shd w:val="clear" w:color="auto" w:fill="auto"/>
          </w:tcPr>
          <w:p w14:paraId="4981D620" w14:textId="77777777" w:rsidR="00236253" w:rsidRPr="00494247" w:rsidRDefault="00236253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15006BA2" w14:textId="77777777" w:rsidR="00236253" w:rsidRPr="00236253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C2DEFCE" w14:textId="77777777" w:rsidR="00236253" w:rsidRPr="00236253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9559664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774B08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61713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FEAFA" w14:textId="77777777" w:rsidR="00236253" w:rsidRPr="00494247" w:rsidRDefault="00236253" w:rsidP="0023625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63FB3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36253" w:rsidRPr="00494247" w14:paraId="4DED0671" w14:textId="77777777" w:rsidTr="00236253">
        <w:trPr>
          <w:cantSplit/>
        </w:trPr>
        <w:tc>
          <w:tcPr>
            <w:tcW w:w="2367" w:type="dxa"/>
            <w:shd w:val="clear" w:color="auto" w:fill="auto"/>
          </w:tcPr>
          <w:p w14:paraId="5422924D" w14:textId="77777777" w:rsidR="00236253" w:rsidRPr="00494247" w:rsidRDefault="00236253" w:rsidP="00236253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37D8C" w14:textId="77777777" w:rsidR="00236253" w:rsidRPr="00236253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17043B14" w14:textId="77777777" w:rsidR="00236253" w:rsidRPr="00236253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362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661,517.29</w:t>
            </w:r>
          </w:p>
        </w:tc>
        <w:tc>
          <w:tcPr>
            <w:tcW w:w="237" w:type="dxa"/>
            <w:shd w:val="clear" w:color="auto" w:fill="auto"/>
          </w:tcPr>
          <w:p w14:paraId="185B323A" w14:textId="77777777" w:rsidR="00236253" w:rsidRPr="00236253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2AB3D" w14:textId="77777777" w:rsidR="00236253" w:rsidRPr="00236253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649050FF" w14:textId="77777777" w:rsidR="00236253" w:rsidRPr="00236253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2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372,086.19</w:t>
            </w:r>
          </w:p>
        </w:tc>
        <w:tc>
          <w:tcPr>
            <w:tcW w:w="270" w:type="dxa"/>
            <w:shd w:val="clear" w:color="auto" w:fill="auto"/>
          </w:tcPr>
          <w:p w14:paraId="0F8040FF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A41DD" w14:textId="77777777" w:rsidR="00236253" w:rsidRPr="00494247" w:rsidRDefault="00236253" w:rsidP="002362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F66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21,507,580.89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DA336" w14:textId="77777777" w:rsidR="00236253" w:rsidRPr="00494247" w:rsidRDefault="00236253" w:rsidP="0023625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FB25FC" w14:textId="77777777" w:rsidR="00236253" w:rsidRPr="00494247" w:rsidRDefault="002620DF" w:rsidP="002620D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</w:t>
            </w:r>
            <w:r w:rsidR="00236253"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279</w:t>
            </w:r>
            <w:r w:rsidR="00236253"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132.69</w:t>
            </w:r>
          </w:p>
        </w:tc>
      </w:tr>
    </w:tbl>
    <w:p w14:paraId="191D0B59" w14:textId="77777777" w:rsidR="000A2AAF" w:rsidRPr="008F6283" w:rsidRDefault="000A2AAF" w:rsidP="000A2AAF">
      <w:pPr>
        <w:spacing w:before="240" w:line="240" w:lineRule="atLeast"/>
        <w:ind w:left="518"/>
        <w:rPr>
          <w:rFonts w:ascii="Angsana New" w:hAnsi="Angsana New"/>
          <w:sz w:val="30"/>
          <w:szCs w:val="30"/>
          <w:u w:val="single"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ความเสี่ยงด้านสินเชื่อ</w:t>
      </w:r>
    </w:p>
    <w:p w14:paraId="0A491733" w14:textId="77777777" w:rsidR="000A2AAF" w:rsidRDefault="000A2AAF" w:rsidP="000A2AAF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บริษัทตามเงื่อนไขที่ตกลงไว้ เมื่อครบกำหนด</w:t>
      </w:r>
    </w:p>
    <w:p w14:paraId="310BA60B" w14:textId="77777777" w:rsidR="000A2AAF" w:rsidRDefault="000A2AAF" w:rsidP="000A2AAF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ฝ่ายบริหารได้กำหนดนโยบายการให้สินเชื่อที่ระมัดระวังและขายสินค้าให้กับลูกค้าที่ได้มีการอนุมัติวงเงินสินเชื่อแล้วว่ามีฐานะการเงินดีและมีความสามารถในการชำระหนี้ได้ ดังนั้น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จึงไม่คาดว่าจะได้รับความเสียหายจากการเรียกชำระหนี้จากลูกหนี้เหล่านั้นเกินกว่าจำนวนที่ได้ตั้งค่าเผื่อหนี้สงสัยจะสูญแล้ว</w:t>
      </w:r>
    </w:p>
    <w:p w14:paraId="26EDB569" w14:textId="77777777" w:rsidR="000A2AAF" w:rsidRPr="008F6283" w:rsidRDefault="000A2AAF" w:rsidP="000A2AA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14:paraId="08554694" w14:textId="77777777" w:rsidR="000A2AAF" w:rsidRDefault="000A2AAF" w:rsidP="000A2AA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บริษัทและเพื่อทำให้ผลกระทบจากความผันผวนของกระแสเงินสดลดลง</w:t>
      </w:r>
    </w:p>
    <w:p w14:paraId="4A814F8A" w14:textId="77777777" w:rsidR="007734AB" w:rsidRPr="008F6283" w:rsidRDefault="007734AB" w:rsidP="00F25A47">
      <w:pPr>
        <w:spacing w:before="24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มูลค่ายุติธรรมของสินทรัพย์และหนี้สินทางการเงิน</w:t>
      </w:r>
    </w:p>
    <w:p w14:paraId="5DD54EAD" w14:textId="77777777" w:rsidR="009E5FFC" w:rsidRDefault="00905C33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00B43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และอัตราดอกเบี้ยเป็นไปตามอัตราตลาด</w:t>
      </w:r>
      <w:r w:rsidRPr="00200B43">
        <w:rPr>
          <w:rFonts w:ascii="Angsana New" w:hAnsi="Angsana New"/>
          <w:sz w:val="30"/>
          <w:szCs w:val="30"/>
        </w:rPr>
        <w:t xml:space="preserve"> </w:t>
      </w:r>
      <w:r w:rsidRPr="00200B43">
        <w:rPr>
          <w:rFonts w:ascii="Angsana New" w:hAnsi="Angsana New"/>
          <w:sz w:val="30"/>
          <w:szCs w:val="30"/>
          <w:cs/>
        </w:rPr>
        <w:t>ฝ่ายบริหารเชื่อว่ามูลค่ายุติธรรมของสินทรัพย์ทางการเงินและหนี้สินทางการเงิน ณ วันที่</w:t>
      </w:r>
      <w:r w:rsidRPr="00200B43">
        <w:rPr>
          <w:rFonts w:ascii="Angsana New" w:hAnsi="Angsana New"/>
          <w:sz w:val="30"/>
          <w:szCs w:val="30"/>
        </w:rPr>
        <w:br/>
      </w:r>
      <w:r w:rsidRPr="00200B43">
        <w:rPr>
          <w:rFonts w:ascii="Angsana New" w:hAnsi="Angsana New"/>
          <w:sz w:val="30"/>
          <w:szCs w:val="30"/>
          <w:lang w:val="en-US"/>
        </w:rPr>
        <w:t xml:space="preserve">31 </w:t>
      </w:r>
      <w:r w:rsidR="001C4624" w:rsidRPr="00200B43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00B43">
        <w:rPr>
          <w:rFonts w:ascii="Angsana New" w:hAnsi="Angsana New"/>
          <w:sz w:val="30"/>
          <w:szCs w:val="30"/>
          <w:lang w:val="en-US"/>
        </w:rPr>
        <w:t>256</w:t>
      </w:r>
      <w:r w:rsidR="008742C1" w:rsidRPr="00200B43">
        <w:rPr>
          <w:rFonts w:ascii="Angsana New" w:hAnsi="Angsana New"/>
          <w:sz w:val="30"/>
          <w:szCs w:val="30"/>
          <w:lang w:val="en-US"/>
        </w:rPr>
        <w:t>3</w:t>
      </w:r>
      <w:r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Pr="00200B4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200B43">
        <w:rPr>
          <w:rFonts w:ascii="Angsana New" w:hAnsi="Angsana New"/>
          <w:sz w:val="30"/>
          <w:szCs w:val="30"/>
          <w:lang w:val="en-US"/>
        </w:rPr>
        <w:t xml:space="preserve">31 </w:t>
      </w:r>
      <w:r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200B43">
        <w:rPr>
          <w:rFonts w:ascii="Angsana New" w:hAnsi="Angsana New"/>
          <w:sz w:val="30"/>
          <w:szCs w:val="30"/>
        </w:rPr>
        <w:t>256</w:t>
      </w:r>
      <w:r w:rsidR="008742C1" w:rsidRPr="00200B43">
        <w:rPr>
          <w:rFonts w:ascii="Angsana New" w:hAnsi="Angsana New"/>
          <w:sz w:val="30"/>
          <w:szCs w:val="30"/>
        </w:rPr>
        <w:t>2</w:t>
      </w:r>
      <w:r w:rsidRPr="00200B43">
        <w:rPr>
          <w:rFonts w:ascii="Angsana New" w:hAnsi="Angsana New" w:hint="cs"/>
          <w:sz w:val="30"/>
          <w:szCs w:val="30"/>
          <w:cs/>
        </w:rPr>
        <w:t xml:space="preserve"> </w:t>
      </w:r>
      <w:r w:rsidRPr="00200B43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14:paraId="5B38321D" w14:textId="77777777" w:rsidR="000A2AAF" w:rsidRPr="000A2AAF" w:rsidRDefault="000A2AAF" w:rsidP="000A2AAF">
      <w:pPr>
        <w:numPr>
          <w:ilvl w:val="0"/>
          <w:numId w:val="43"/>
        </w:numPr>
        <w:tabs>
          <w:tab w:val="left" w:pos="513"/>
        </w:tabs>
        <w:spacing w:before="240"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5E778A0" w14:textId="77777777" w:rsidR="000A2AAF" w:rsidRPr="000A2AAF" w:rsidRDefault="000A2AAF" w:rsidP="000A2AAF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A2AAF">
        <w:rPr>
          <w:rFonts w:ascii="Angsana New" w:hAnsi="Angsana New"/>
          <w:sz w:val="30"/>
          <w:szCs w:val="30"/>
          <w:cs/>
        </w:rPr>
        <w:t>เมื่อวันที่</w:t>
      </w:r>
      <w:r w:rsidRPr="000A2AAF">
        <w:rPr>
          <w:rFonts w:ascii="Angsana New" w:hAnsi="Angsana New"/>
          <w:sz w:val="30"/>
          <w:szCs w:val="30"/>
        </w:rPr>
        <w:t xml:space="preserve"> 1</w:t>
      </w:r>
      <w:r>
        <w:rPr>
          <w:rFonts w:ascii="Angsana New" w:hAnsi="Angsana New"/>
          <w:sz w:val="30"/>
          <w:szCs w:val="30"/>
        </w:rPr>
        <w:t>0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2563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/>
          <w:sz w:val="30"/>
          <w:szCs w:val="30"/>
          <w:cs/>
        </w:rPr>
        <w:t>ที่ประชุมคณะกรรมการบริษัทฯ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A2AAF">
        <w:rPr>
          <w:rFonts w:ascii="Angsana New" w:hAnsi="Angsana New"/>
          <w:sz w:val="30"/>
          <w:szCs w:val="30"/>
          <w:cs/>
        </w:rPr>
        <w:t>มีมติอนุมัติจ่ายเงินปันผล</w:t>
      </w:r>
      <w:r w:rsidRPr="000A2AAF">
        <w:rPr>
          <w:rFonts w:ascii="Angsana New" w:hAnsi="Angsana New" w:hint="cs"/>
          <w:sz w:val="30"/>
          <w:szCs w:val="30"/>
          <w:cs/>
        </w:rPr>
        <w:t>ระหว่างกาลจาก</w:t>
      </w:r>
      <w:r>
        <w:rPr>
          <w:rFonts w:ascii="Angsana New" w:hAnsi="Angsana New"/>
          <w:sz w:val="30"/>
          <w:szCs w:val="30"/>
        </w:rPr>
        <w:br/>
      </w:r>
      <w:r w:rsidRPr="000A2AAF">
        <w:rPr>
          <w:rFonts w:ascii="Angsana New" w:hAnsi="Angsana New" w:hint="cs"/>
          <w:sz w:val="30"/>
          <w:szCs w:val="30"/>
          <w:cs/>
        </w:rPr>
        <w:t>ผลการดำเนินงานของบริษัทฯ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A2AAF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0A2AAF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และกำไรสะสม </w:t>
      </w:r>
      <w:r w:rsidRPr="000A2AAF">
        <w:rPr>
          <w:rFonts w:ascii="Angsana New" w:hAnsi="Angsana New"/>
          <w:sz w:val="30"/>
          <w:szCs w:val="30"/>
          <w:cs/>
        </w:rPr>
        <w:t>ในอัตราหุ้นล</w:t>
      </w:r>
      <w:r w:rsidRPr="000A2AAF">
        <w:rPr>
          <w:rFonts w:ascii="Angsana New" w:hAnsi="Angsana New" w:hint="cs"/>
          <w:sz w:val="30"/>
          <w:szCs w:val="30"/>
          <w:cs/>
        </w:rPr>
        <w:t xml:space="preserve">ะ </w:t>
      </w:r>
      <w:r>
        <w:rPr>
          <w:rFonts w:ascii="Angsana New" w:hAnsi="Angsana New"/>
          <w:sz w:val="30"/>
          <w:szCs w:val="30"/>
        </w:rPr>
        <w:t>0.07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/>
          <w:sz w:val="30"/>
          <w:szCs w:val="30"/>
          <w:cs/>
        </w:rPr>
        <w:t>บาท รวมเป็นเงิ</w:t>
      </w:r>
      <w:r w:rsidRPr="000A2AAF"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  <w:lang w:val="en-US"/>
        </w:rPr>
        <w:t>30.10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/>
          <w:sz w:val="30"/>
          <w:szCs w:val="30"/>
          <w:cs/>
        </w:rPr>
        <w:t xml:space="preserve">ล้านบาท โดยมีกำหนดจ่ายในวันที่ 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6C0B4FCA" w14:textId="77777777" w:rsidR="001E11E6" w:rsidRPr="00F25A47" w:rsidRDefault="001E11E6" w:rsidP="000A2AAF">
      <w:pPr>
        <w:numPr>
          <w:ilvl w:val="0"/>
          <w:numId w:val="43"/>
        </w:numPr>
        <w:tabs>
          <w:tab w:val="left" w:pos="513"/>
        </w:tabs>
        <w:spacing w:before="240"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F25A47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0900E508" w14:textId="77777777" w:rsidR="00296204" w:rsidRPr="00EA4315" w:rsidRDefault="001E11E6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A2AAF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1C4624" w:rsidRPr="000A2AAF">
        <w:rPr>
          <w:rFonts w:ascii="Angsana New" w:hAnsi="Angsana New"/>
          <w:sz w:val="30"/>
          <w:szCs w:val="30"/>
        </w:rPr>
        <w:t>1</w:t>
      </w:r>
      <w:r w:rsidR="008C5EA1" w:rsidRPr="000A2AAF">
        <w:rPr>
          <w:rFonts w:ascii="Angsana New" w:hAnsi="Angsana New"/>
          <w:sz w:val="30"/>
          <w:szCs w:val="30"/>
        </w:rPr>
        <w:t>2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905C33" w:rsidRPr="000A2AAF">
        <w:rPr>
          <w:rFonts w:ascii="Angsana New" w:hAnsi="Angsana New" w:hint="cs"/>
          <w:sz w:val="30"/>
          <w:szCs w:val="30"/>
          <w:cs/>
        </w:rPr>
        <w:t>พฤษภาคม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 w:hint="cs"/>
          <w:sz w:val="30"/>
          <w:szCs w:val="30"/>
          <w:cs/>
        </w:rPr>
        <w:t>25</w:t>
      </w:r>
      <w:r w:rsidR="00A748FF" w:rsidRPr="000A2AAF">
        <w:rPr>
          <w:rFonts w:ascii="Angsana New" w:hAnsi="Angsana New"/>
          <w:sz w:val="30"/>
          <w:szCs w:val="30"/>
        </w:rPr>
        <w:t>6</w:t>
      </w:r>
      <w:r w:rsidR="00F55334" w:rsidRPr="000A2AAF">
        <w:rPr>
          <w:rFonts w:ascii="Angsana New" w:hAnsi="Angsana New"/>
          <w:sz w:val="30"/>
          <w:szCs w:val="30"/>
          <w:lang w:val="en-US"/>
        </w:rPr>
        <w:t>3</w:t>
      </w:r>
    </w:p>
    <w:sectPr w:rsidR="00296204" w:rsidRPr="00EA4315" w:rsidSect="00702663">
      <w:footerReference w:type="default" r:id="rId14"/>
      <w:pgSz w:w="11907" w:h="16840" w:code="9"/>
      <w:pgMar w:top="691" w:right="1152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F2B50" w14:textId="77777777" w:rsidR="00416151" w:rsidRDefault="00416151">
      <w:r>
        <w:separator/>
      </w:r>
    </w:p>
  </w:endnote>
  <w:endnote w:type="continuationSeparator" w:id="0">
    <w:p w14:paraId="52991E3A" w14:textId="77777777" w:rsidR="00416151" w:rsidRDefault="00416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E30A3" w14:textId="77777777" w:rsidR="000870B4" w:rsidRPr="008C31D3" w:rsidRDefault="000870B4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C8C9005" w14:textId="77777777" w:rsidR="000870B4" w:rsidRPr="008C31D3" w:rsidRDefault="000870B4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720702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58AB6" w14:textId="77777777" w:rsidR="000870B4" w:rsidRPr="008C31D3" w:rsidRDefault="000870B4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F573825" w14:textId="77777777" w:rsidR="000870B4" w:rsidRPr="008C31D3" w:rsidRDefault="000870B4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C078F" w14:textId="77777777" w:rsidR="000870B4" w:rsidRDefault="000870B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74AE2D2" w14:textId="77777777" w:rsidR="000870B4" w:rsidRPr="008C31D3" w:rsidRDefault="000870B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bookmarkStart w:id="6" w:name="_Hlk35429669"/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bookmarkEnd w:id="6"/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5B414" w14:textId="77777777" w:rsidR="000870B4" w:rsidRDefault="000870B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59A34F1" w14:textId="77777777" w:rsidR="000870B4" w:rsidRPr="008C31D3" w:rsidRDefault="000870B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D31FF6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5FFD" w14:textId="77777777" w:rsidR="000870B4" w:rsidRDefault="000870B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BB05F06" w14:textId="77777777" w:rsidR="000870B4" w:rsidRPr="008C31D3" w:rsidRDefault="000870B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61122A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E8568" w14:textId="77777777" w:rsidR="00416151" w:rsidRDefault="00416151">
      <w:r>
        <w:separator/>
      </w:r>
    </w:p>
  </w:footnote>
  <w:footnote w:type="continuationSeparator" w:id="0">
    <w:p w14:paraId="1F03411D" w14:textId="77777777" w:rsidR="00416151" w:rsidRDefault="00416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755B6" w14:textId="77777777" w:rsidR="000870B4" w:rsidRDefault="000870B4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374FEC21" w14:textId="77777777" w:rsidR="000870B4" w:rsidRDefault="000870B4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A1BD5" w14:textId="77777777" w:rsidR="000870B4" w:rsidRDefault="000870B4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D36A1F">
      <w:rPr>
        <w:rStyle w:val="PageNumber"/>
        <w:rFonts w:ascii="Angsana New" w:hAnsi="Angsana New" w:cs="Angsana New"/>
        <w:noProof/>
        <w:sz w:val="28"/>
        <w:szCs w:val="28"/>
      </w:rPr>
      <w:t>29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62A853C" w14:textId="77777777" w:rsidR="000870B4" w:rsidRPr="00AC69F6" w:rsidRDefault="000870B4" w:rsidP="00AC6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66AB0"/>
    <w:multiLevelType w:val="hybridMultilevel"/>
    <w:tmpl w:val="81CA8F02"/>
    <w:lvl w:ilvl="0" w:tplc="E1BA3AE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C51E5"/>
    <w:multiLevelType w:val="hybridMultilevel"/>
    <w:tmpl w:val="F7B44CA8"/>
    <w:lvl w:ilvl="0" w:tplc="4534493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847E9"/>
    <w:multiLevelType w:val="hybridMultilevel"/>
    <w:tmpl w:val="EE9690D0"/>
    <w:lvl w:ilvl="0" w:tplc="E146B464">
      <w:start w:val="1"/>
      <w:numFmt w:val="decimal"/>
      <w:lvlText w:val="5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4" w15:restartNumberingAfterBreak="0">
    <w:nsid w:val="10D20D18"/>
    <w:multiLevelType w:val="hybridMultilevel"/>
    <w:tmpl w:val="28361CFE"/>
    <w:lvl w:ilvl="0" w:tplc="8828D66A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3B654EE"/>
    <w:multiLevelType w:val="hybridMultilevel"/>
    <w:tmpl w:val="4844AC0C"/>
    <w:lvl w:ilvl="0" w:tplc="FE4C5B68">
      <w:start w:val="2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61C48"/>
    <w:multiLevelType w:val="hybridMultilevel"/>
    <w:tmpl w:val="3CCA89E4"/>
    <w:lvl w:ilvl="0" w:tplc="E7D8F51E">
      <w:start w:val="2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C32ED"/>
    <w:multiLevelType w:val="hybridMultilevel"/>
    <w:tmpl w:val="F594E158"/>
    <w:lvl w:ilvl="0" w:tplc="2BB6625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86B33"/>
    <w:multiLevelType w:val="hybridMultilevel"/>
    <w:tmpl w:val="B0CE845E"/>
    <w:lvl w:ilvl="0" w:tplc="98CA0CFA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307BA"/>
    <w:multiLevelType w:val="hybridMultilevel"/>
    <w:tmpl w:val="49A0E3A8"/>
    <w:lvl w:ilvl="0" w:tplc="044ADAF4">
      <w:start w:val="2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F0778"/>
    <w:multiLevelType w:val="hybridMultilevel"/>
    <w:tmpl w:val="8CD09C82"/>
    <w:lvl w:ilvl="0" w:tplc="075CB2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35BCB"/>
    <w:multiLevelType w:val="hybridMultilevel"/>
    <w:tmpl w:val="948E9486"/>
    <w:lvl w:ilvl="0" w:tplc="BF7691F0">
      <w:start w:val="2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4E712F"/>
    <w:multiLevelType w:val="hybridMultilevel"/>
    <w:tmpl w:val="B4106200"/>
    <w:lvl w:ilvl="0" w:tplc="91D04ED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CD17AC"/>
    <w:multiLevelType w:val="hybridMultilevel"/>
    <w:tmpl w:val="9DB83866"/>
    <w:lvl w:ilvl="0" w:tplc="A83691D8">
      <w:start w:val="2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51CF9"/>
    <w:multiLevelType w:val="hybridMultilevel"/>
    <w:tmpl w:val="3B0464CE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62F34BB"/>
    <w:multiLevelType w:val="hybridMultilevel"/>
    <w:tmpl w:val="4F8643FE"/>
    <w:lvl w:ilvl="0" w:tplc="B96AC63C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94848"/>
    <w:multiLevelType w:val="hybridMultilevel"/>
    <w:tmpl w:val="51768202"/>
    <w:lvl w:ilvl="0" w:tplc="0910F736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BB3289"/>
    <w:multiLevelType w:val="hybridMultilevel"/>
    <w:tmpl w:val="BB36AABA"/>
    <w:lvl w:ilvl="0" w:tplc="45427D8A">
      <w:start w:val="2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B610D"/>
    <w:multiLevelType w:val="hybridMultilevel"/>
    <w:tmpl w:val="ECAC480E"/>
    <w:lvl w:ilvl="0" w:tplc="03B45C72">
      <w:start w:val="1"/>
      <w:numFmt w:val="decimal"/>
      <w:lvlText w:val="28.%1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D3A3A"/>
    <w:multiLevelType w:val="hybridMultilevel"/>
    <w:tmpl w:val="253CC3B6"/>
    <w:lvl w:ilvl="0" w:tplc="6C881A64">
      <w:start w:val="2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27ABD"/>
    <w:multiLevelType w:val="hybridMultilevel"/>
    <w:tmpl w:val="FEBE5DA0"/>
    <w:lvl w:ilvl="0" w:tplc="BCF0F9E8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74E25"/>
    <w:multiLevelType w:val="hybridMultilevel"/>
    <w:tmpl w:val="5E14B28A"/>
    <w:lvl w:ilvl="0" w:tplc="3AD21960">
      <w:start w:val="1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D1DA2"/>
    <w:multiLevelType w:val="hybridMultilevel"/>
    <w:tmpl w:val="F9F27F6A"/>
    <w:lvl w:ilvl="0" w:tplc="CA5E2E48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D737B"/>
    <w:multiLevelType w:val="hybridMultilevel"/>
    <w:tmpl w:val="EE98DFAA"/>
    <w:lvl w:ilvl="0" w:tplc="A910758A">
      <w:start w:val="1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002DB"/>
    <w:multiLevelType w:val="hybridMultilevel"/>
    <w:tmpl w:val="80E8C1FC"/>
    <w:lvl w:ilvl="0" w:tplc="F88A793E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B5E4E"/>
    <w:multiLevelType w:val="hybridMultilevel"/>
    <w:tmpl w:val="21C876F4"/>
    <w:lvl w:ilvl="0" w:tplc="7BD64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EA5091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83C29"/>
    <w:multiLevelType w:val="hybridMultilevel"/>
    <w:tmpl w:val="5B6EE6C0"/>
    <w:lvl w:ilvl="0" w:tplc="6BD66BD2">
      <w:start w:val="1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06FFA"/>
    <w:multiLevelType w:val="hybridMultilevel"/>
    <w:tmpl w:val="F692E20A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A745EA"/>
    <w:multiLevelType w:val="hybridMultilevel"/>
    <w:tmpl w:val="D6701E9E"/>
    <w:lvl w:ilvl="0" w:tplc="4B9640D8">
      <w:start w:val="2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71ACF"/>
    <w:multiLevelType w:val="hybridMultilevel"/>
    <w:tmpl w:val="6D1C550E"/>
    <w:lvl w:ilvl="0" w:tplc="E7C05E3E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D0CE8"/>
    <w:multiLevelType w:val="hybridMultilevel"/>
    <w:tmpl w:val="BC2EC01C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658A7"/>
    <w:multiLevelType w:val="hybridMultilevel"/>
    <w:tmpl w:val="A74A744E"/>
    <w:lvl w:ilvl="0" w:tplc="59686876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72ECF"/>
    <w:multiLevelType w:val="hybridMultilevel"/>
    <w:tmpl w:val="28361CFE"/>
    <w:lvl w:ilvl="0" w:tplc="8828D66A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E7395"/>
    <w:multiLevelType w:val="hybridMultilevel"/>
    <w:tmpl w:val="D0E6854E"/>
    <w:lvl w:ilvl="0" w:tplc="7A0C981C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4"/>
  </w:num>
  <w:num w:numId="4">
    <w:abstractNumId w:val="22"/>
  </w:num>
  <w:num w:numId="5">
    <w:abstractNumId w:val="24"/>
  </w:num>
  <w:num w:numId="6">
    <w:abstractNumId w:val="13"/>
  </w:num>
  <w:num w:numId="7">
    <w:abstractNumId w:val="36"/>
  </w:num>
  <w:num w:numId="8">
    <w:abstractNumId w:val="17"/>
  </w:num>
  <w:num w:numId="9">
    <w:abstractNumId w:val="31"/>
  </w:num>
  <w:num w:numId="10">
    <w:abstractNumId w:val="26"/>
  </w:num>
  <w:num w:numId="11">
    <w:abstractNumId w:val="38"/>
  </w:num>
  <w:num w:numId="12">
    <w:abstractNumId w:val="9"/>
  </w:num>
  <w:num w:numId="13">
    <w:abstractNumId w:val="19"/>
  </w:num>
  <w:num w:numId="14">
    <w:abstractNumId w:val="21"/>
  </w:num>
  <w:num w:numId="15">
    <w:abstractNumId w:val="16"/>
  </w:num>
  <w:num w:numId="16">
    <w:abstractNumId w:val="6"/>
  </w:num>
  <w:num w:numId="17">
    <w:abstractNumId w:val="11"/>
  </w:num>
  <w:num w:numId="18">
    <w:abstractNumId w:val="15"/>
  </w:num>
  <w:num w:numId="19">
    <w:abstractNumId w:val="39"/>
  </w:num>
  <w:num w:numId="20">
    <w:abstractNumId w:val="35"/>
  </w:num>
  <w:num w:numId="21">
    <w:abstractNumId w:val="0"/>
  </w:num>
  <w:num w:numId="22">
    <w:abstractNumId w:val="18"/>
  </w:num>
  <w:num w:numId="23">
    <w:abstractNumId w:val="33"/>
  </w:num>
  <w:num w:numId="24">
    <w:abstractNumId w:val="1"/>
  </w:num>
  <w:num w:numId="25">
    <w:abstractNumId w:val="8"/>
  </w:num>
  <w:num w:numId="26">
    <w:abstractNumId w:val="32"/>
  </w:num>
  <w:num w:numId="27">
    <w:abstractNumId w:val="34"/>
  </w:num>
  <w:num w:numId="28">
    <w:abstractNumId w:val="27"/>
  </w:num>
  <w:num w:numId="29">
    <w:abstractNumId w:val="23"/>
  </w:num>
  <w:num w:numId="30">
    <w:abstractNumId w:val="30"/>
  </w:num>
  <w:num w:numId="31">
    <w:abstractNumId w:val="12"/>
  </w:num>
  <w:num w:numId="32">
    <w:abstractNumId w:val="7"/>
  </w:num>
  <w:num w:numId="33">
    <w:abstractNumId w:val="25"/>
  </w:num>
  <w:num w:numId="34">
    <w:abstractNumId w:val="2"/>
  </w:num>
  <w:num w:numId="35">
    <w:abstractNumId w:val="29"/>
  </w:num>
  <w:num w:numId="36">
    <w:abstractNumId w:val="3"/>
  </w:num>
  <w:num w:numId="37">
    <w:abstractNumId w:val="42"/>
  </w:num>
  <w:num w:numId="38">
    <w:abstractNumId w:val="4"/>
  </w:num>
  <w:num w:numId="39">
    <w:abstractNumId w:val="41"/>
  </w:num>
  <w:num w:numId="40">
    <w:abstractNumId w:val="40"/>
  </w:num>
  <w:num w:numId="41">
    <w:abstractNumId w:val="28"/>
  </w:num>
  <w:num w:numId="42">
    <w:abstractNumId w:val="37"/>
  </w:num>
  <w:num w:numId="43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6FD"/>
    <w:rsid w:val="000009F6"/>
    <w:rsid w:val="0000175F"/>
    <w:rsid w:val="00001DCA"/>
    <w:rsid w:val="000027B7"/>
    <w:rsid w:val="00002BEF"/>
    <w:rsid w:val="00002EB1"/>
    <w:rsid w:val="00003B9C"/>
    <w:rsid w:val="00003BA3"/>
    <w:rsid w:val="00004D06"/>
    <w:rsid w:val="00005035"/>
    <w:rsid w:val="000055D8"/>
    <w:rsid w:val="00006366"/>
    <w:rsid w:val="00006754"/>
    <w:rsid w:val="00006D44"/>
    <w:rsid w:val="000070CB"/>
    <w:rsid w:val="000076FB"/>
    <w:rsid w:val="00007BA0"/>
    <w:rsid w:val="00010209"/>
    <w:rsid w:val="000106F7"/>
    <w:rsid w:val="000107B8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5E3B"/>
    <w:rsid w:val="000160E4"/>
    <w:rsid w:val="00016248"/>
    <w:rsid w:val="00016765"/>
    <w:rsid w:val="00016F20"/>
    <w:rsid w:val="00020364"/>
    <w:rsid w:val="00020D9A"/>
    <w:rsid w:val="00020FCA"/>
    <w:rsid w:val="00021239"/>
    <w:rsid w:val="00022E54"/>
    <w:rsid w:val="00023B68"/>
    <w:rsid w:val="00023CBB"/>
    <w:rsid w:val="00023D7D"/>
    <w:rsid w:val="00024109"/>
    <w:rsid w:val="000246D4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30F23"/>
    <w:rsid w:val="0003106B"/>
    <w:rsid w:val="00031DB8"/>
    <w:rsid w:val="00031EA7"/>
    <w:rsid w:val="000332FC"/>
    <w:rsid w:val="000345C1"/>
    <w:rsid w:val="000349C4"/>
    <w:rsid w:val="0003545E"/>
    <w:rsid w:val="000355B3"/>
    <w:rsid w:val="000357E3"/>
    <w:rsid w:val="000359D6"/>
    <w:rsid w:val="00037859"/>
    <w:rsid w:val="00040BA9"/>
    <w:rsid w:val="00040CAD"/>
    <w:rsid w:val="00041027"/>
    <w:rsid w:val="00041A52"/>
    <w:rsid w:val="000440C5"/>
    <w:rsid w:val="00045512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254"/>
    <w:rsid w:val="0005143D"/>
    <w:rsid w:val="0005158B"/>
    <w:rsid w:val="00051EDC"/>
    <w:rsid w:val="0005276E"/>
    <w:rsid w:val="00052D9E"/>
    <w:rsid w:val="00052F97"/>
    <w:rsid w:val="00054528"/>
    <w:rsid w:val="00054716"/>
    <w:rsid w:val="00055C93"/>
    <w:rsid w:val="00055ED7"/>
    <w:rsid w:val="00056CE1"/>
    <w:rsid w:val="00056E08"/>
    <w:rsid w:val="0005726C"/>
    <w:rsid w:val="000572D0"/>
    <w:rsid w:val="00057447"/>
    <w:rsid w:val="00060C27"/>
    <w:rsid w:val="000612EC"/>
    <w:rsid w:val="000616CB"/>
    <w:rsid w:val="00061BB8"/>
    <w:rsid w:val="0006394B"/>
    <w:rsid w:val="00065412"/>
    <w:rsid w:val="000659EC"/>
    <w:rsid w:val="00065BE6"/>
    <w:rsid w:val="00065EE6"/>
    <w:rsid w:val="0006698D"/>
    <w:rsid w:val="000669EB"/>
    <w:rsid w:val="00066B80"/>
    <w:rsid w:val="000715D6"/>
    <w:rsid w:val="0007242D"/>
    <w:rsid w:val="00072814"/>
    <w:rsid w:val="00072948"/>
    <w:rsid w:val="00072F22"/>
    <w:rsid w:val="00072FD7"/>
    <w:rsid w:val="00073409"/>
    <w:rsid w:val="00074B7D"/>
    <w:rsid w:val="0007647B"/>
    <w:rsid w:val="0007728E"/>
    <w:rsid w:val="00077BB2"/>
    <w:rsid w:val="0008026E"/>
    <w:rsid w:val="000802CF"/>
    <w:rsid w:val="000809A3"/>
    <w:rsid w:val="00080C3A"/>
    <w:rsid w:val="00080F3B"/>
    <w:rsid w:val="00081153"/>
    <w:rsid w:val="00081446"/>
    <w:rsid w:val="00081695"/>
    <w:rsid w:val="00081C1F"/>
    <w:rsid w:val="0008379F"/>
    <w:rsid w:val="000837E5"/>
    <w:rsid w:val="00083F73"/>
    <w:rsid w:val="0008512B"/>
    <w:rsid w:val="00085750"/>
    <w:rsid w:val="00085DC8"/>
    <w:rsid w:val="00085DEC"/>
    <w:rsid w:val="0008668F"/>
    <w:rsid w:val="000870B4"/>
    <w:rsid w:val="000876A9"/>
    <w:rsid w:val="00087D19"/>
    <w:rsid w:val="00087E62"/>
    <w:rsid w:val="000900B5"/>
    <w:rsid w:val="00090443"/>
    <w:rsid w:val="00090920"/>
    <w:rsid w:val="00091199"/>
    <w:rsid w:val="00091361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C08"/>
    <w:rsid w:val="0009636A"/>
    <w:rsid w:val="00096468"/>
    <w:rsid w:val="00096544"/>
    <w:rsid w:val="00096AE7"/>
    <w:rsid w:val="00096B60"/>
    <w:rsid w:val="00097A60"/>
    <w:rsid w:val="00097B7C"/>
    <w:rsid w:val="000A079C"/>
    <w:rsid w:val="000A1AB7"/>
    <w:rsid w:val="000A1C7D"/>
    <w:rsid w:val="000A1E0A"/>
    <w:rsid w:val="000A2459"/>
    <w:rsid w:val="000A2628"/>
    <w:rsid w:val="000A26A2"/>
    <w:rsid w:val="000A2AAF"/>
    <w:rsid w:val="000A341C"/>
    <w:rsid w:val="000A399E"/>
    <w:rsid w:val="000A39F8"/>
    <w:rsid w:val="000A3AD8"/>
    <w:rsid w:val="000A411A"/>
    <w:rsid w:val="000A43D7"/>
    <w:rsid w:val="000A4DEB"/>
    <w:rsid w:val="000A636E"/>
    <w:rsid w:val="000A65A7"/>
    <w:rsid w:val="000A7459"/>
    <w:rsid w:val="000A7A9C"/>
    <w:rsid w:val="000B09CD"/>
    <w:rsid w:val="000B21E8"/>
    <w:rsid w:val="000B281D"/>
    <w:rsid w:val="000B2872"/>
    <w:rsid w:val="000B362C"/>
    <w:rsid w:val="000B369D"/>
    <w:rsid w:val="000B3B58"/>
    <w:rsid w:val="000B4048"/>
    <w:rsid w:val="000B541E"/>
    <w:rsid w:val="000B72DA"/>
    <w:rsid w:val="000C038E"/>
    <w:rsid w:val="000C05D4"/>
    <w:rsid w:val="000C13EB"/>
    <w:rsid w:val="000C189F"/>
    <w:rsid w:val="000C2BD4"/>
    <w:rsid w:val="000C30D0"/>
    <w:rsid w:val="000C3966"/>
    <w:rsid w:val="000C529A"/>
    <w:rsid w:val="000C5B1B"/>
    <w:rsid w:val="000C5C6A"/>
    <w:rsid w:val="000C6DA9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641"/>
    <w:rsid w:val="000D329B"/>
    <w:rsid w:val="000D40E5"/>
    <w:rsid w:val="000D42E7"/>
    <w:rsid w:val="000D6098"/>
    <w:rsid w:val="000D64D0"/>
    <w:rsid w:val="000D6961"/>
    <w:rsid w:val="000D71C6"/>
    <w:rsid w:val="000D73A1"/>
    <w:rsid w:val="000D7431"/>
    <w:rsid w:val="000D7BDC"/>
    <w:rsid w:val="000D7CC1"/>
    <w:rsid w:val="000D7E16"/>
    <w:rsid w:val="000D7EEF"/>
    <w:rsid w:val="000E0CDE"/>
    <w:rsid w:val="000E11EA"/>
    <w:rsid w:val="000E14BF"/>
    <w:rsid w:val="000E1546"/>
    <w:rsid w:val="000E1EA5"/>
    <w:rsid w:val="000E1F62"/>
    <w:rsid w:val="000E276E"/>
    <w:rsid w:val="000E28EE"/>
    <w:rsid w:val="000E28F8"/>
    <w:rsid w:val="000E298F"/>
    <w:rsid w:val="000E34FE"/>
    <w:rsid w:val="000E49F1"/>
    <w:rsid w:val="000E4A04"/>
    <w:rsid w:val="000E6294"/>
    <w:rsid w:val="000E6951"/>
    <w:rsid w:val="000E6E70"/>
    <w:rsid w:val="000E6F6C"/>
    <w:rsid w:val="000E7C43"/>
    <w:rsid w:val="000F047C"/>
    <w:rsid w:val="000F05CA"/>
    <w:rsid w:val="000F110C"/>
    <w:rsid w:val="000F1767"/>
    <w:rsid w:val="000F2D3A"/>
    <w:rsid w:val="000F3433"/>
    <w:rsid w:val="000F4407"/>
    <w:rsid w:val="000F4DF6"/>
    <w:rsid w:val="000F50E2"/>
    <w:rsid w:val="000F5990"/>
    <w:rsid w:val="000F5BE4"/>
    <w:rsid w:val="000F6568"/>
    <w:rsid w:val="000F6C5B"/>
    <w:rsid w:val="000F6F61"/>
    <w:rsid w:val="000F737E"/>
    <w:rsid w:val="000F796E"/>
    <w:rsid w:val="000F7B51"/>
    <w:rsid w:val="000F7BB5"/>
    <w:rsid w:val="000F7E01"/>
    <w:rsid w:val="00100EC3"/>
    <w:rsid w:val="00101C21"/>
    <w:rsid w:val="0010246E"/>
    <w:rsid w:val="0010339A"/>
    <w:rsid w:val="00103ED3"/>
    <w:rsid w:val="0010660F"/>
    <w:rsid w:val="001072A9"/>
    <w:rsid w:val="00107622"/>
    <w:rsid w:val="00107902"/>
    <w:rsid w:val="00110629"/>
    <w:rsid w:val="001117D4"/>
    <w:rsid w:val="001119E2"/>
    <w:rsid w:val="0011227F"/>
    <w:rsid w:val="00112EA4"/>
    <w:rsid w:val="001134A6"/>
    <w:rsid w:val="0011493A"/>
    <w:rsid w:val="00115CE5"/>
    <w:rsid w:val="001168BA"/>
    <w:rsid w:val="0011690B"/>
    <w:rsid w:val="00117260"/>
    <w:rsid w:val="00117B13"/>
    <w:rsid w:val="00117C71"/>
    <w:rsid w:val="00117F1F"/>
    <w:rsid w:val="00120267"/>
    <w:rsid w:val="0012070F"/>
    <w:rsid w:val="00120A92"/>
    <w:rsid w:val="001216E8"/>
    <w:rsid w:val="00121DD0"/>
    <w:rsid w:val="001220AA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B22"/>
    <w:rsid w:val="00125D14"/>
    <w:rsid w:val="0012646A"/>
    <w:rsid w:val="0012672F"/>
    <w:rsid w:val="001267F4"/>
    <w:rsid w:val="00126ACF"/>
    <w:rsid w:val="00126FAD"/>
    <w:rsid w:val="0013022E"/>
    <w:rsid w:val="00130F4A"/>
    <w:rsid w:val="00131132"/>
    <w:rsid w:val="001318D4"/>
    <w:rsid w:val="00131AFD"/>
    <w:rsid w:val="00132593"/>
    <w:rsid w:val="0013307F"/>
    <w:rsid w:val="001331E2"/>
    <w:rsid w:val="001338EF"/>
    <w:rsid w:val="00133C16"/>
    <w:rsid w:val="0013462D"/>
    <w:rsid w:val="00134A8C"/>
    <w:rsid w:val="00135712"/>
    <w:rsid w:val="0013632B"/>
    <w:rsid w:val="00136474"/>
    <w:rsid w:val="00137EA6"/>
    <w:rsid w:val="00137F97"/>
    <w:rsid w:val="001406A1"/>
    <w:rsid w:val="00143B5D"/>
    <w:rsid w:val="00143C29"/>
    <w:rsid w:val="00144908"/>
    <w:rsid w:val="00144D5D"/>
    <w:rsid w:val="00145761"/>
    <w:rsid w:val="00145FE8"/>
    <w:rsid w:val="00146DB1"/>
    <w:rsid w:val="00147250"/>
    <w:rsid w:val="0014783A"/>
    <w:rsid w:val="00147CFD"/>
    <w:rsid w:val="00147FF1"/>
    <w:rsid w:val="0015025B"/>
    <w:rsid w:val="00151864"/>
    <w:rsid w:val="00152B1B"/>
    <w:rsid w:val="0015325C"/>
    <w:rsid w:val="001539B8"/>
    <w:rsid w:val="00153A1C"/>
    <w:rsid w:val="00153D04"/>
    <w:rsid w:val="00153DB4"/>
    <w:rsid w:val="001540DC"/>
    <w:rsid w:val="001548CE"/>
    <w:rsid w:val="00155837"/>
    <w:rsid w:val="00156AF2"/>
    <w:rsid w:val="00156E8F"/>
    <w:rsid w:val="001604CB"/>
    <w:rsid w:val="001616C1"/>
    <w:rsid w:val="00162635"/>
    <w:rsid w:val="00162BE3"/>
    <w:rsid w:val="001632C5"/>
    <w:rsid w:val="00163657"/>
    <w:rsid w:val="00164A19"/>
    <w:rsid w:val="00165123"/>
    <w:rsid w:val="001657B5"/>
    <w:rsid w:val="00165CD4"/>
    <w:rsid w:val="00167443"/>
    <w:rsid w:val="0016794D"/>
    <w:rsid w:val="0017015C"/>
    <w:rsid w:val="00170D33"/>
    <w:rsid w:val="0017146D"/>
    <w:rsid w:val="001716E3"/>
    <w:rsid w:val="001716EF"/>
    <w:rsid w:val="00171C77"/>
    <w:rsid w:val="00171F6E"/>
    <w:rsid w:val="00172B2A"/>
    <w:rsid w:val="0017381A"/>
    <w:rsid w:val="0017453D"/>
    <w:rsid w:val="001747EE"/>
    <w:rsid w:val="00174E44"/>
    <w:rsid w:val="00174EB6"/>
    <w:rsid w:val="00175C24"/>
    <w:rsid w:val="0017624B"/>
    <w:rsid w:val="001766EB"/>
    <w:rsid w:val="001776EE"/>
    <w:rsid w:val="001807D5"/>
    <w:rsid w:val="001810A1"/>
    <w:rsid w:val="00181552"/>
    <w:rsid w:val="00182A7E"/>
    <w:rsid w:val="00183455"/>
    <w:rsid w:val="00183671"/>
    <w:rsid w:val="001838D5"/>
    <w:rsid w:val="001840A9"/>
    <w:rsid w:val="001842BA"/>
    <w:rsid w:val="00185C6D"/>
    <w:rsid w:val="0018601C"/>
    <w:rsid w:val="00187570"/>
    <w:rsid w:val="0019090D"/>
    <w:rsid w:val="00191010"/>
    <w:rsid w:val="00191089"/>
    <w:rsid w:val="001924A0"/>
    <w:rsid w:val="001927B9"/>
    <w:rsid w:val="00192C55"/>
    <w:rsid w:val="00192EFF"/>
    <w:rsid w:val="00193BD9"/>
    <w:rsid w:val="00193DC6"/>
    <w:rsid w:val="00193FDB"/>
    <w:rsid w:val="001943C2"/>
    <w:rsid w:val="0019464A"/>
    <w:rsid w:val="00194F1E"/>
    <w:rsid w:val="00195B74"/>
    <w:rsid w:val="001966DB"/>
    <w:rsid w:val="00196794"/>
    <w:rsid w:val="001969E0"/>
    <w:rsid w:val="00196ABA"/>
    <w:rsid w:val="001975E7"/>
    <w:rsid w:val="001A1494"/>
    <w:rsid w:val="001A4E1E"/>
    <w:rsid w:val="001A505B"/>
    <w:rsid w:val="001A529B"/>
    <w:rsid w:val="001A5B43"/>
    <w:rsid w:val="001A6314"/>
    <w:rsid w:val="001B0412"/>
    <w:rsid w:val="001B15D6"/>
    <w:rsid w:val="001B19C3"/>
    <w:rsid w:val="001B225A"/>
    <w:rsid w:val="001B2559"/>
    <w:rsid w:val="001B2D62"/>
    <w:rsid w:val="001B3439"/>
    <w:rsid w:val="001B3A2C"/>
    <w:rsid w:val="001B3C31"/>
    <w:rsid w:val="001B5992"/>
    <w:rsid w:val="001B5E90"/>
    <w:rsid w:val="001B6838"/>
    <w:rsid w:val="001B6EA1"/>
    <w:rsid w:val="001B74A3"/>
    <w:rsid w:val="001B7829"/>
    <w:rsid w:val="001B7CF3"/>
    <w:rsid w:val="001B7DF5"/>
    <w:rsid w:val="001C0395"/>
    <w:rsid w:val="001C2650"/>
    <w:rsid w:val="001C288C"/>
    <w:rsid w:val="001C2892"/>
    <w:rsid w:val="001C2D85"/>
    <w:rsid w:val="001C2E30"/>
    <w:rsid w:val="001C3216"/>
    <w:rsid w:val="001C40DE"/>
    <w:rsid w:val="001C436E"/>
    <w:rsid w:val="001C4624"/>
    <w:rsid w:val="001C4A22"/>
    <w:rsid w:val="001C551B"/>
    <w:rsid w:val="001C5A2F"/>
    <w:rsid w:val="001C5A94"/>
    <w:rsid w:val="001C6346"/>
    <w:rsid w:val="001C669B"/>
    <w:rsid w:val="001C7227"/>
    <w:rsid w:val="001D011F"/>
    <w:rsid w:val="001D01E8"/>
    <w:rsid w:val="001D2B2C"/>
    <w:rsid w:val="001D3470"/>
    <w:rsid w:val="001D35B7"/>
    <w:rsid w:val="001D3C67"/>
    <w:rsid w:val="001D45CC"/>
    <w:rsid w:val="001D547F"/>
    <w:rsid w:val="001D68E0"/>
    <w:rsid w:val="001D6AC3"/>
    <w:rsid w:val="001D6D8A"/>
    <w:rsid w:val="001D6E58"/>
    <w:rsid w:val="001D7431"/>
    <w:rsid w:val="001D7AC6"/>
    <w:rsid w:val="001D7E8E"/>
    <w:rsid w:val="001E08BB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5A89"/>
    <w:rsid w:val="001E6CE6"/>
    <w:rsid w:val="001E6E2A"/>
    <w:rsid w:val="001E7665"/>
    <w:rsid w:val="001E7AB4"/>
    <w:rsid w:val="001F153E"/>
    <w:rsid w:val="001F1682"/>
    <w:rsid w:val="001F3FE8"/>
    <w:rsid w:val="001F42AC"/>
    <w:rsid w:val="001F438F"/>
    <w:rsid w:val="001F4BCF"/>
    <w:rsid w:val="001F5AA8"/>
    <w:rsid w:val="001F5B9A"/>
    <w:rsid w:val="001F6C7D"/>
    <w:rsid w:val="001F6CF3"/>
    <w:rsid w:val="001F6FB6"/>
    <w:rsid w:val="001F707B"/>
    <w:rsid w:val="001F7409"/>
    <w:rsid w:val="001F7CF5"/>
    <w:rsid w:val="00200B43"/>
    <w:rsid w:val="00200FB7"/>
    <w:rsid w:val="00201347"/>
    <w:rsid w:val="00201758"/>
    <w:rsid w:val="00201ABB"/>
    <w:rsid w:val="00202912"/>
    <w:rsid w:val="00202B72"/>
    <w:rsid w:val="00203DC7"/>
    <w:rsid w:val="002051C4"/>
    <w:rsid w:val="002056EB"/>
    <w:rsid w:val="00206EB5"/>
    <w:rsid w:val="002072C8"/>
    <w:rsid w:val="0020730B"/>
    <w:rsid w:val="002076EE"/>
    <w:rsid w:val="00210359"/>
    <w:rsid w:val="002103AE"/>
    <w:rsid w:val="0021051B"/>
    <w:rsid w:val="00210B3B"/>
    <w:rsid w:val="00210D2C"/>
    <w:rsid w:val="00210F69"/>
    <w:rsid w:val="0021106F"/>
    <w:rsid w:val="00211949"/>
    <w:rsid w:val="00211BA6"/>
    <w:rsid w:val="002137C9"/>
    <w:rsid w:val="00213C50"/>
    <w:rsid w:val="00213CA4"/>
    <w:rsid w:val="00214377"/>
    <w:rsid w:val="002145EE"/>
    <w:rsid w:val="002155C7"/>
    <w:rsid w:val="00215A60"/>
    <w:rsid w:val="002162E7"/>
    <w:rsid w:val="00216682"/>
    <w:rsid w:val="00216C5F"/>
    <w:rsid w:val="00217A0C"/>
    <w:rsid w:val="00217ADF"/>
    <w:rsid w:val="00220E48"/>
    <w:rsid w:val="00221560"/>
    <w:rsid w:val="00222207"/>
    <w:rsid w:val="00223097"/>
    <w:rsid w:val="0022348E"/>
    <w:rsid w:val="00223938"/>
    <w:rsid w:val="0022425F"/>
    <w:rsid w:val="00225581"/>
    <w:rsid w:val="00225DC8"/>
    <w:rsid w:val="00226D26"/>
    <w:rsid w:val="002270E1"/>
    <w:rsid w:val="00230DB1"/>
    <w:rsid w:val="00231267"/>
    <w:rsid w:val="00231EE4"/>
    <w:rsid w:val="00231FD8"/>
    <w:rsid w:val="00232854"/>
    <w:rsid w:val="0023357F"/>
    <w:rsid w:val="0023467E"/>
    <w:rsid w:val="002348F1"/>
    <w:rsid w:val="002354AF"/>
    <w:rsid w:val="00236253"/>
    <w:rsid w:val="002364B5"/>
    <w:rsid w:val="00237B82"/>
    <w:rsid w:val="0024054D"/>
    <w:rsid w:val="00240D10"/>
    <w:rsid w:val="00241553"/>
    <w:rsid w:val="002417BD"/>
    <w:rsid w:val="00241908"/>
    <w:rsid w:val="00242B1F"/>
    <w:rsid w:val="00242EB3"/>
    <w:rsid w:val="00243E81"/>
    <w:rsid w:val="002442CB"/>
    <w:rsid w:val="002444FB"/>
    <w:rsid w:val="00244C74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FDF"/>
    <w:rsid w:val="00252ADB"/>
    <w:rsid w:val="002532EF"/>
    <w:rsid w:val="002557CB"/>
    <w:rsid w:val="0025590F"/>
    <w:rsid w:val="00255EA7"/>
    <w:rsid w:val="00256204"/>
    <w:rsid w:val="0025723D"/>
    <w:rsid w:val="00260556"/>
    <w:rsid w:val="00260FD7"/>
    <w:rsid w:val="002610BB"/>
    <w:rsid w:val="0026164E"/>
    <w:rsid w:val="00261BC5"/>
    <w:rsid w:val="002620DF"/>
    <w:rsid w:val="0026224A"/>
    <w:rsid w:val="0026271C"/>
    <w:rsid w:val="00262B5A"/>
    <w:rsid w:val="002636A3"/>
    <w:rsid w:val="0026386F"/>
    <w:rsid w:val="00263A2F"/>
    <w:rsid w:val="00264423"/>
    <w:rsid w:val="002646AD"/>
    <w:rsid w:val="00265FFF"/>
    <w:rsid w:val="0026669C"/>
    <w:rsid w:val="002705DA"/>
    <w:rsid w:val="0027064F"/>
    <w:rsid w:val="00271304"/>
    <w:rsid w:val="0027160A"/>
    <w:rsid w:val="00271635"/>
    <w:rsid w:val="00271B83"/>
    <w:rsid w:val="00271DCE"/>
    <w:rsid w:val="00272741"/>
    <w:rsid w:val="00273969"/>
    <w:rsid w:val="00275217"/>
    <w:rsid w:val="00276D39"/>
    <w:rsid w:val="0027759A"/>
    <w:rsid w:val="00277F46"/>
    <w:rsid w:val="002805B3"/>
    <w:rsid w:val="00280C17"/>
    <w:rsid w:val="00280EC0"/>
    <w:rsid w:val="0028102A"/>
    <w:rsid w:val="00281107"/>
    <w:rsid w:val="00281427"/>
    <w:rsid w:val="00282299"/>
    <w:rsid w:val="00282D7A"/>
    <w:rsid w:val="00282EB1"/>
    <w:rsid w:val="00283497"/>
    <w:rsid w:val="00285340"/>
    <w:rsid w:val="0028568E"/>
    <w:rsid w:val="00285927"/>
    <w:rsid w:val="00287346"/>
    <w:rsid w:val="00287350"/>
    <w:rsid w:val="00287FA7"/>
    <w:rsid w:val="00291E42"/>
    <w:rsid w:val="002924CC"/>
    <w:rsid w:val="002928D8"/>
    <w:rsid w:val="002929A9"/>
    <w:rsid w:val="00292F81"/>
    <w:rsid w:val="00293895"/>
    <w:rsid w:val="00293C44"/>
    <w:rsid w:val="0029439D"/>
    <w:rsid w:val="002952C4"/>
    <w:rsid w:val="0029555F"/>
    <w:rsid w:val="0029575B"/>
    <w:rsid w:val="00295773"/>
    <w:rsid w:val="00296204"/>
    <w:rsid w:val="00296CD8"/>
    <w:rsid w:val="0029736F"/>
    <w:rsid w:val="00297CD8"/>
    <w:rsid w:val="002A014E"/>
    <w:rsid w:val="002A05F9"/>
    <w:rsid w:val="002A0779"/>
    <w:rsid w:val="002A0E63"/>
    <w:rsid w:val="002A236A"/>
    <w:rsid w:val="002A256C"/>
    <w:rsid w:val="002A2943"/>
    <w:rsid w:val="002A2BE2"/>
    <w:rsid w:val="002A2F6A"/>
    <w:rsid w:val="002A329B"/>
    <w:rsid w:val="002A32EB"/>
    <w:rsid w:val="002A37B2"/>
    <w:rsid w:val="002A397F"/>
    <w:rsid w:val="002A489E"/>
    <w:rsid w:val="002A6135"/>
    <w:rsid w:val="002A62B8"/>
    <w:rsid w:val="002A6673"/>
    <w:rsid w:val="002A77C0"/>
    <w:rsid w:val="002A7808"/>
    <w:rsid w:val="002A7AA8"/>
    <w:rsid w:val="002B0287"/>
    <w:rsid w:val="002B0B55"/>
    <w:rsid w:val="002B1C95"/>
    <w:rsid w:val="002B2B3C"/>
    <w:rsid w:val="002B4962"/>
    <w:rsid w:val="002B4BBC"/>
    <w:rsid w:val="002B5508"/>
    <w:rsid w:val="002B5DB9"/>
    <w:rsid w:val="002B682C"/>
    <w:rsid w:val="002B6B97"/>
    <w:rsid w:val="002B71BB"/>
    <w:rsid w:val="002B78C2"/>
    <w:rsid w:val="002C0AA4"/>
    <w:rsid w:val="002C0D56"/>
    <w:rsid w:val="002C12A0"/>
    <w:rsid w:val="002C17AC"/>
    <w:rsid w:val="002C1CC0"/>
    <w:rsid w:val="002C357F"/>
    <w:rsid w:val="002C3699"/>
    <w:rsid w:val="002C48CA"/>
    <w:rsid w:val="002C4E93"/>
    <w:rsid w:val="002C4F38"/>
    <w:rsid w:val="002C6254"/>
    <w:rsid w:val="002C6585"/>
    <w:rsid w:val="002C7BB4"/>
    <w:rsid w:val="002D0D73"/>
    <w:rsid w:val="002D175B"/>
    <w:rsid w:val="002D2252"/>
    <w:rsid w:val="002D2E65"/>
    <w:rsid w:val="002D30D6"/>
    <w:rsid w:val="002D3451"/>
    <w:rsid w:val="002D4416"/>
    <w:rsid w:val="002D4772"/>
    <w:rsid w:val="002D6008"/>
    <w:rsid w:val="002D63D5"/>
    <w:rsid w:val="002D6AB0"/>
    <w:rsid w:val="002D7273"/>
    <w:rsid w:val="002D7316"/>
    <w:rsid w:val="002D745C"/>
    <w:rsid w:val="002D7C75"/>
    <w:rsid w:val="002D7E04"/>
    <w:rsid w:val="002E0080"/>
    <w:rsid w:val="002E05C3"/>
    <w:rsid w:val="002E0848"/>
    <w:rsid w:val="002E0AA5"/>
    <w:rsid w:val="002E0DA9"/>
    <w:rsid w:val="002E1657"/>
    <w:rsid w:val="002E1AA5"/>
    <w:rsid w:val="002E1D62"/>
    <w:rsid w:val="002E1DC4"/>
    <w:rsid w:val="002E2099"/>
    <w:rsid w:val="002E2CE8"/>
    <w:rsid w:val="002E3CF6"/>
    <w:rsid w:val="002E4DFB"/>
    <w:rsid w:val="002E54A7"/>
    <w:rsid w:val="002E5681"/>
    <w:rsid w:val="002E67CF"/>
    <w:rsid w:val="002E6AD4"/>
    <w:rsid w:val="002F051D"/>
    <w:rsid w:val="002F067B"/>
    <w:rsid w:val="002F266E"/>
    <w:rsid w:val="002F277E"/>
    <w:rsid w:val="002F2973"/>
    <w:rsid w:val="002F31B3"/>
    <w:rsid w:val="002F33E0"/>
    <w:rsid w:val="002F34BE"/>
    <w:rsid w:val="002F39AB"/>
    <w:rsid w:val="002F3D01"/>
    <w:rsid w:val="002F4438"/>
    <w:rsid w:val="002F4B37"/>
    <w:rsid w:val="002F5220"/>
    <w:rsid w:val="002F57AB"/>
    <w:rsid w:val="002F6130"/>
    <w:rsid w:val="002F6329"/>
    <w:rsid w:val="002F662B"/>
    <w:rsid w:val="002F66DA"/>
    <w:rsid w:val="002F71AD"/>
    <w:rsid w:val="0030000A"/>
    <w:rsid w:val="0030065A"/>
    <w:rsid w:val="003010CA"/>
    <w:rsid w:val="00301F78"/>
    <w:rsid w:val="00302721"/>
    <w:rsid w:val="00302EA0"/>
    <w:rsid w:val="0030397A"/>
    <w:rsid w:val="00303B37"/>
    <w:rsid w:val="00304585"/>
    <w:rsid w:val="0030463F"/>
    <w:rsid w:val="00306002"/>
    <w:rsid w:val="003062F3"/>
    <w:rsid w:val="0030713A"/>
    <w:rsid w:val="003078ED"/>
    <w:rsid w:val="00307F21"/>
    <w:rsid w:val="00311644"/>
    <w:rsid w:val="00311ECB"/>
    <w:rsid w:val="0031215B"/>
    <w:rsid w:val="00312614"/>
    <w:rsid w:val="00312A2E"/>
    <w:rsid w:val="003132B9"/>
    <w:rsid w:val="00313934"/>
    <w:rsid w:val="00313AB2"/>
    <w:rsid w:val="00313CCF"/>
    <w:rsid w:val="00313E3B"/>
    <w:rsid w:val="00314038"/>
    <w:rsid w:val="00314BE9"/>
    <w:rsid w:val="00315878"/>
    <w:rsid w:val="00316EF8"/>
    <w:rsid w:val="00317188"/>
    <w:rsid w:val="00317361"/>
    <w:rsid w:val="0031756F"/>
    <w:rsid w:val="003202AE"/>
    <w:rsid w:val="003202CA"/>
    <w:rsid w:val="003207D3"/>
    <w:rsid w:val="0032115D"/>
    <w:rsid w:val="00321848"/>
    <w:rsid w:val="00321AB0"/>
    <w:rsid w:val="0032208E"/>
    <w:rsid w:val="003220C1"/>
    <w:rsid w:val="00323A51"/>
    <w:rsid w:val="00323B72"/>
    <w:rsid w:val="00324373"/>
    <w:rsid w:val="00324B76"/>
    <w:rsid w:val="00324CCB"/>
    <w:rsid w:val="003250B4"/>
    <w:rsid w:val="003253FF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4D3"/>
    <w:rsid w:val="00336B6C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30BE"/>
    <w:rsid w:val="00343170"/>
    <w:rsid w:val="00343448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2E7"/>
    <w:rsid w:val="00350FC1"/>
    <w:rsid w:val="00351580"/>
    <w:rsid w:val="00351843"/>
    <w:rsid w:val="00351963"/>
    <w:rsid w:val="00353B4F"/>
    <w:rsid w:val="00353C96"/>
    <w:rsid w:val="003543CE"/>
    <w:rsid w:val="00354A71"/>
    <w:rsid w:val="00354F60"/>
    <w:rsid w:val="003552D4"/>
    <w:rsid w:val="003554DE"/>
    <w:rsid w:val="00355BC7"/>
    <w:rsid w:val="00355E16"/>
    <w:rsid w:val="00356338"/>
    <w:rsid w:val="003574D4"/>
    <w:rsid w:val="00357CA2"/>
    <w:rsid w:val="00360127"/>
    <w:rsid w:val="00360557"/>
    <w:rsid w:val="00361128"/>
    <w:rsid w:val="00361F7C"/>
    <w:rsid w:val="003622A5"/>
    <w:rsid w:val="0036293C"/>
    <w:rsid w:val="00362B7A"/>
    <w:rsid w:val="0036324A"/>
    <w:rsid w:val="003639C4"/>
    <w:rsid w:val="00363B87"/>
    <w:rsid w:val="00363D02"/>
    <w:rsid w:val="00364BC0"/>
    <w:rsid w:val="00365422"/>
    <w:rsid w:val="0036574C"/>
    <w:rsid w:val="00365AE1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5769"/>
    <w:rsid w:val="00376019"/>
    <w:rsid w:val="00376056"/>
    <w:rsid w:val="003769C5"/>
    <w:rsid w:val="00376F49"/>
    <w:rsid w:val="003770D7"/>
    <w:rsid w:val="00377703"/>
    <w:rsid w:val="003812F8"/>
    <w:rsid w:val="00381642"/>
    <w:rsid w:val="00382167"/>
    <w:rsid w:val="00382571"/>
    <w:rsid w:val="00383E13"/>
    <w:rsid w:val="0038504F"/>
    <w:rsid w:val="003860D0"/>
    <w:rsid w:val="003869F1"/>
    <w:rsid w:val="00386DC8"/>
    <w:rsid w:val="00390130"/>
    <w:rsid w:val="003909FC"/>
    <w:rsid w:val="0039217C"/>
    <w:rsid w:val="00392187"/>
    <w:rsid w:val="00392414"/>
    <w:rsid w:val="00393CB4"/>
    <w:rsid w:val="00393D6A"/>
    <w:rsid w:val="003948A1"/>
    <w:rsid w:val="00394FCE"/>
    <w:rsid w:val="00397999"/>
    <w:rsid w:val="003A0233"/>
    <w:rsid w:val="003A1CB9"/>
    <w:rsid w:val="003A26F5"/>
    <w:rsid w:val="003A274F"/>
    <w:rsid w:val="003A3515"/>
    <w:rsid w:val="003A394B"/>
    <w:rsid w:val="003A4343"/>
    <w:rsid w:val="003A46A2"/>
    <w:rsid w:val="003A4AC8"/>
    <w:rsid w:val="003A5015"/>
    <w:rsid w:val="003A5652"/>
    <w:rsid w:val="003A66D8"/>
    <w:rsid w:val="003A6BDF"/>
    <w:rsid w:val="003A6BF2"/>
    <w:rsid w:val="003A731F"/>
    <w:rsid w:val="003A7373"/>
    <w:rsid w:val="003A7488"/>
    <w:rsid w:val="003A78E9"/>
    <w:rsid w:val="003A795C"/>
    <w:rsid w:val="003B0965"/>
    <w:rsid w:val="003B0A34"/>
    <w:rsid w:val="003B0FAB"/>
    <w:rsid w:val="003B1A45"/>
    <w:rsid w:val="003B1E35"/>
    <w:rsid w:val="003B25AE"/>
    <w:rsid w:val="003B35A6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992"/>
    <w:rsid w:val="003C0A61"/>
    <w:rsid w:val="003C0F27"/>
    <w:rsid w:val="003C15BC"/>
    <w:rsid w:val="003C1870"/>
    <w:rsid w:val="003C4151"/>
    <w:rsid w:val="003C482C"/>
    <w:rsid w:val="003C4DA3"/>
    <w:rsid w:val="003C4EE8"/>
    <w:rsid w:val="003C65C7"/>
    <w:rsid w:val="003C71B5"/>
    <w:rsid w:val="003D007C"/>
    <w:rsid w:val="003D03DB"/>
    <w:rsid w:val="003D111A"/>
    <w:rsid w:val="003D14BF"/>
    <w:rsid w:val="003D17B3"/>
    <w:rsid w:val="003D1C3E"/>
    <w:rsid w:val="003D1EDC"/>
    <w:rsid w:val="003D3190"/>
    <w:rsid w:val="003D3C50"/>
    <w:rsid w:val="003D4437"/>
    <w:rsid w:val="003D4ADE"/>
    <w:rsid w:val="003D5E5D"/>
    <w:rsid w:val="003D61A5"/>
    <w:rsid w:val="003D67A0"/>
    <w:rsid w:val="003D6D6A"/>
    <w:rsid w:val="003E0340"/>
    <w:rsid w:val="003E0F2F"/>
    <w:rsid w:val="003E1124"/>
    <w:rsid w:val="003E159B"/>
    <w:rsid w:val="003E2522"/>
    <w:rsid w:val="003E25F8"/>
    <w:rsid w:val="003E2A53"/>
    <w:rsid w:val="003E2D4E"/>
    <w:rsid w:val="003E47E1"/>
    <w:rsid w:val="003E4C17"/>
    <w:rsid w:val="003E5033"/>
    <w:rsid w:val="003E7045"/>
    <w:rsid w:val="003E78CE"/>
    <w:rsid w:val="003E7DDF"/>
    <w:rsid w:val="003F0C14"/>
    <w:rsid w:val="003F1200"/>
    <w:rsid w:val="003F2581"/>
    <w:rsid w:val="003F25E0"/>
    <w:rsid w:val="003F27AA"/>
    <w:rsid w:val="003F32A4"/>
    <w:rsid w:val="003F4386"/>
    <w:rsid w:val="003F4AF5"/>
    <w:rsid w:val="003F4F24"/>
    <w:rsid w:val="003F5988"/>
    <w:rsid w:val="003F5C85"/>
    <w:rsid w:val="003F5C87"/>
    <w:rsid w:val="003F7A8A"/>
    <w:rsid w:val="00400339"/>
    <w:rsid w:val="004011C9"/>
    <w:rsid w:val="00401F7D"/>
    <w:rsid w:val="00402824"/>
    <w:rsid w:val="00402F5A"/>
    <w:rsid w:val="004034D2"/>
    <w:rsid w:val="00403641"/>
    <w:rsid w:val="00403A26"/>
    <w:rsid w:val="00404440"/>
    <w:rsid w:val="00407319"/>
    <w:rsid w:val="00407EA1"/>
    <w:rsid w:val="00410D96"/>
    <w:rsid w:val="0041226B"/>
    <w:rsid w:val="00412D96"/>
    <w:rsid w:val="004144CD"/>
    <w:rsid w:val="004151A1"/>
    <w:rsid w:val="0041521B"/>
    <w:rsid w:val="00415586"/>
    <w:rsid w:val="0041611A"/>
    <w:rsid w:val="00416151"/>
    <w:rsid w:val="00416213"/>
    <w:rsid w:val="004208DC"/>
    <w:rsid w:val="00422A23"/>
    <w:rsid w:val="00423421"/>
    <w:rsid w:val="00423CCF"/>
    <w:rsid w:val="00424539"/>
    <w:rsid w:val="00424806"/>
    <w:rsid w:val="00424CCC"/>
    <w:rsid w:val="00424E80"/>
    <w:rsid w:val="004252B7"/>
    <w:rsid w:val="00427D4C"/>
    <w:rsid w:val="00430357"/>
    <w:rsid w:val="004307AB"/>
    <w:rsid w:val="004308F1"/>
    <w:rsid w:val="00430CB3"/>
    <w:rsid w:val="0043280A"/>
    <w:rsid w:val="00433090"/>
    <w:rsid w:val="00435D74"/>
    <w:rsid w:val="00435DBE"/>
    <w:rsid w:val="00435F47"/>
    <w:rsid w:val="0043667A"/>
    <w:rsid w:val="00436A31"/>
    <w:rsid w:val="004372AE"/>
    <w:rsid w:val="004373A0"/>
    <w:rsid w:val="00440096"/>
    <w:rsid w:val="00440619"/>
    <w:rsid w:val="004413C2"/>
    <w:rsid w:val="00441FD4"/>
    <w:rsid w:val="004420CC"/>
    <w:rsid w:val="0044216A"/>
    <w:rsid w:val="0044281F"/>
    <w:rsid w:val="004437B7"/>
    <w:rsid w:val="00443993"/>
    <w:rsid w:val="00443A21"/>
    <w:rsid w:val="00443B86"/>
    <w:rsid w:val="00443FE1"/>
    <w:rsid w:val="004444AE"/>
    <w:rsid w:val="004449B6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52B7A"/>
    <w:rsid w:val="00453169"/>
    <w:rsid w:val="0045340B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D8B"/>
    <w:rsid w:val="00461488"/>
    <w:rsid w:val="00461669"/>
    <w:rsid w:val="00461FE1"/>
    <w:rsid w:val="00463E04"/>
    <w:rsid w:val="004652FC"/>
    <w:rsid w:val="00465F82"/>
    <w:rsid w:val="004666DB"/>
    <w:rsid w:val="004667E5"/>
    <w:rsid w:val="00466A1C"/>
    <w:rsid w:val="00466E81"/>
    <w:rsid w:val="00467C61"/>
    <w:rsid w:val="00470232"/>
    <w:rsid w:val="004714C1"/>
    <w:rsid w:val="00471572"/>
    <w:rsid w:val="00471E3C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5B20"/>
    <w:rsid w:val="00476231"/>
    <w:rsid w:val="004768D4"/>
    <w:rsid w:val="00477159"/>
    <w:rsid w:val="00480EF1"/>
    <w:rsid w:val="0048151A"/>
    <w:rsid w:val="00482134"/>
    <w:rsid w:val="0048336F"/>
    <w:rsid w:val="00483C4C"/>
    <w:rsid w:val="0048448B"/>
    <w:rsid w:val="00485286"/>
    <w:rsid w:val="004861C4"/>
    <w:rsid w:val="00487F2F"/>
    <w:rsid w:val="0049064E"/>
    <w:rsid w:val="004907F1"/>
    <w:rsid w:val="00491108"/>
    <w:rsid w:val="00491ADA"/>
    <w:rsid w:val="00491F8C"/>
    <w:rsid w:val="004928E0"/>
    <w:rsid w:val="00492A96"/>
    <w:rsid w:val="00493491"/>
    <w:rsid w:val="00493E37"/>
    <w:rsid w:val="00493FB4"/>
    <w:rsid w:val="004940A2"/>
    <w:rsid w:val="0049417C"/>
    <w:rsid w:val="00494308"/>
    <w:rsid w:val="00494BCA"/>
    <w:rsid w:val="00495007"/>
    <w:rsid w:val="00495122"/>
    <w:rsid w:val="00496242"/>
    <w:rsid w:val="0049676E"/>
    <w:rsid w:val="00497ABE"/>
    <w:rsid w:val="004A0055"/>
    <w:rsid w:val="004A052D"/>
    <w:rsid w:val="004A29D9"/>
    <w:rsid w:val="004A3A60"/>
    <w:rsid w:val="004A4B11"/>
    <w:rsid w:val="004A4E48"/>
    <w:rsid w:val="004A5132"/>
    <w:rsid w:val="004A54FC"/>
    <w:rsid w:val="004A59CA"/>
    <w:rsid w:val="004A6315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3F4B"/>
    <w:rsid w:val="004B4387"/>
    <w:rsid w:val="004B6CBA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6DB9"/>
    <w:rsid w:val="004C7047"/>
    <w:rsid w:val="004D07E1"/>
    <w:rsid w:val="004D21FF"/>
    <w:rsid w:val="004D25BA"/>
    <w:rsid w:val="004D2A69"/>
    <w:rsid w:val="004D2B98"/>
    <w:rsid w:val="004D3027"/>
    <w:rsid w:val="004D3047"/>
    <w:rsid w:val="004D3118"/>
    <w:rsid w:val="004D3B8F"/>
    <w:rsid w:val="004D480D"/>
    <w:rsid w:val="004D482E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435A"/>
    <w:rsid w:val="004E4FDC"/>
    <w:rsid w:val="004E5886"/>
    <w:rsid w:val="004E5973"/>
    <w:rsid w:val="004E5A45"/>
    <w:rsid w:val="004E5DFF"/>
    <w:rsid w:val="004E5FF7"/>
    <w:rsid w:val="004E6483"/>
    <w:rsid w:val="004E6BE5"/>
    <w:rsid w:val="004E7377"/>
    <w:rsid w:val="004E769B"/>
    <w:rsid w:val="004E7917"/>
    <w:rsid w:val="004F1443"/>
    <w:rsid w:val="004F1CB3"/>
    <w:rsid w:val="004F2308"/>
    <w:rsid w:val="004F2820"/>
    <w:rsid w:val="004F2860"/>
    <w:rsid w:val="004F2ABA"/>
    <w:rsid w:val="004F36F0"/>
    <w:rsid w:val="004F3D0C"/>
    <w:rsid w:val="004F3E43"/>
    <w:rsid w:val="004F4A92"/>
    <w:rsid w:val="004F4E00"/>
    <w:rsid w:val="004F5D14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AAD"/>
    <w:rsid w:val="005017FD"/>
    <w:rsid w:val="00502320"/>
    <w:rsid w:val="0050232E"/>
    <w:rsid w:val="00502525"/>
    <w:rsid w:val="00502D89"/>
    <w:rsid w:val="005037B8"/>
    <w:rsid w:val="00503D25"/>
    <w:rsid w:val="005046F0"/>
    <w:rsid w:val="0050537E"/>
    <w:rsid w:val="00505987"/>
    <w:rsid w:val="00505B1D"/>
    <w:rsid w:val="00506168"/>
    <w:rsid w:val="0050650D"/>
    <w:rsid w:val="00506C1C"/>
    <w:rsid w:val="00506E54"/>
    <w:rsid w:val="00507579"/>
    <w:rsid w:val="00510832"/>
    <w:rsid w:val="0051126E"/>
    <w:rsid w:val="005112E2"/>
    <w:rsid w:val="00511F26"/>
    <w:rsid w:val="0051276C"/>
    <w:rsid w:val="00512859"/>
    <w:rsid w:val="00512CF5"/>
    <w:rsid w:val="00513FEA"/>
    <w:rsid w:val="005141EE"/>
    <w:rsid w:val="005148C3"/>
    <w:rsid w:val="005150A2"/>
    <w:rsid w:val="00515D62"/>
    <w:rsid w:val="00516CA7"/>
    <w:rsid w:val="005172BD"/>
    <w:rsid w:val="00517CF3"/>
    <w:rsid w:val="00520314"/>
    <w:rsid w:val="00520582"/>
    <w:rsid w:val="005205BC"/>
    <w:rsid w:val="0052078E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43AE"/>
    <w:rsid w:val="005244B1"/>
    <w:rsid w:val="00524BD4"/>
    <w:rsid w:val="00525252"/>
    <w:rsid w:val="00525BEA"/>
    <w:rsid w:val="005260C1"/>
    <w:rsid w:val="00526F8E"/>
    <w:rsid w:val="00527745"/>
    <w:rsid w:val="00527D98"/>
    <w:rsid w:val="005308F5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5CFC"/>
    <w:rsid w:val="00535D05"/>
    <w:rsid w:val="005362E7"/>
    <w:rsid w:val="00536978"/>
    <w:rsid w:val="00536C98"/>
    <w:rsid w:val="00536CD7"/>
    <w:rsid w:val="00536FD2"/>
    <w:rsid w:val="005378D3"/>
    <w:rsid w:val="005379BF"/>
    <w:rsid w:val="00537FC9"/>
    <w:rsid w:val="0054000E"/>
    <w:rsid w:val="005406D5"/>
    <w:rsid w:val="00540C6E"/>
    <w:rsid w:val="005412EB"/>
    <w:rsid w:val="0054227D"/>
    <w:rsid w:val="0054242A"/>
    <w:rsid w:val="00542927"/>
    <w:rsid w:val="00542C30"/>
    <w:rsid w:val="00542E96"/>
    <w:rsid w:val="00542F93"/>
    <w:rsid w:val="005430E5"/>
    <w:rsid w:val="0054336C"/>
    <w:rsid w:val="0054343B"/>
    <w:rsid w:val="005436B0"/>
    <w:rsid w:val="00543762"/>
    <w:rsid w:val="005438A8"/>
    <w:rsid w:val="0054497B"/>
    <w:rsid w:val="00544B62"/>
    <w:rsid w:val="00544EF1"/>
    <w:rsid w:val="005450F3"/>
    <w:rsid w:val="00545CDE"/>
    <w:rsid w:val="005466D7"/>
    <w:rsid w:val="00546840"/>
    <w:rsid w:val="00546F45"/>
    <w:rsid w:val="00546FC9"/>
    <w:rsid w:val="00546FDB"/>
    <w:rsid w:val="00550886"/>
    <w:rsid w:val="00550A72"/>
    <w:rsid w:val="00552A4F"/>
    <w:rsid w:val="00552C97"/>
    <w:rsid w:val="0055304B"/>
    <w:rsid w:val="00553223"/>
    <w:rsid w:val="005532F4"/>
    <w:rsid w:val="00553F7A"/>
    <w:rsid w:val="005542C9"/>
    <w:rsid w:val="00554452"/>
    <w:rsid w:val="00556790"/>
    <w:rsid w:val="00556CB1"/>
    <w:rsid w:val="0055707D"/>
    <w:rsid w:val="005605D6"/>
    <w:rsid w:val="0056198F"/>
    <w:rsid w:val="00562261"/>
    <w:rsid w:val="00562DA3"/>
    <w:rsid w:val="005632A7"/>
    <w:rsid w:val="00563402"/>
    <w:rsid w:val="005638B7"/>
    <w:rsid w:val="0056418A"/>
    <w:rsid w:val="0056485A"/>
    <w:rsid w:val="00564C8B"/>
    <w:rsid w:val="0056513D"/>
    <w:rsid w:val="0056554B"/>
    <w:rsid w:val="005656B7"/>
    <w:rsid w:val="00565B41"/>
    <w:rsid w:val="00565E9C"/>
    <w:rsid w:val="00567325"/>
    <w:rsid w:val="00567CBC"/>
    <w:rsid w:val="00570219"/>
    <w:rsid w:val="005703E2"/>
    <w:rsid w:val="00570431"/>
    <w:rsid w:val="00570585"/>
    <w:rsid w:val="00570E29"/>
    <w:rsid w:val="005733DD"/>
    <w:rsid w:val="00573CCE"/>
    <w:rsid w:val="00573EAC"/>
    <w:rsid w:val="0057416E"/>
    <w:rsid w:val="00574C58"/>
    <w:rsid w:val="00574C9A"/>
    <w:rsid w:val="0057592F"/>
    <w:rsid w:val="00575A06"/>
    <w:rsid w:val="005760DC"/>
    <w:rsid w:val="00576251"/>
    <w:rsid w:val="00576B83"/>
    <w:rsid w:val="00577CEE"/>
    <w:rsid w:val="005809EC"/>
    <w:rsid w:val="00580B0D"/>
    <w:rsid w:val="00580DD7"/>
    <w:rsid w:val="00580FBC"/>
    <w:rsid w:val="005815CB"/>
    <w:rsid w:val="005820CA"/>
    <w:rsid w:val="005821D0"/>
    <w:rsid w:val="00582AF9"/>
    <w:rsid w:val="00582E8D"/>
    <w:rsid w:val="005838DE"/>
    <w:rsid w:val="00584080"/>
    <w:rsid w:val="00584AE0"/>
    <w:rsid w:val="00585596"/>
    <w:rsid w:val="005858A6"/>
    <w:rsid w:val="00585EF8"/>
    <w:rsid w:val="005864BE"/>
    <w:rsid w:val="00586B27"/>
    <w:rsid w:val="00586FBF"/>
    <w:rsid w:val="005901C7"/>
    <w:rsid w:val="00590D03"/>
    <w:rsid w:val="00590D4B"/>
    <w:rsid w:val="005911A7"/>
    <w:rsid w:val="00591275"/>
    <w:rsid w:val="005919FE"/>
    <w:rsid w:val="00592134"/>
    <w:rsid w:val="00592EBD"/>
    <w:rsid w:val="00593457"/>
    <w:rsid w:val="00593C87"/>
    <w:rsid w:val="005945E1"/>
    <w:rsid w:val="00595411"/>
    <w:rsid w:val="00595625"/>
    <w:rsid w:val="00595914"/>
    <w:rsid w:val="00595932"/>
    <w:rsid w:val="00595EFA"/>
    <w:rsid w:val="00595FDB"/>
    <w:rsid w:val="0059632F"/>
    <w:rsid w:val="00596E12"/>
    <w:rsid w:val="005976CC"/>
    <w:rsid w:val="005A02A8"/>
    <w:rsid w:val="005A0E7A"/>
    <w:rsid w:val="005A114B"/>
    <w:rsid w:val="005A1516"/>
    <w:rsid w:val="005A1A3E"/>
    <w:rsid w:val="005A2794"/>
    <w:rsid w:val="005A2E31"/>
    <w:rsid w:val="005A3266"/>
    <w:rsid w:val="005A33D5"/>
    <w:rsid w:val="005A3F80"/>
    <w:rsid w:val="005A423E"/>
    <w:rsid w:val="005A4B05"/>
    <w:rsid w:val="005A4EDC"/>
    <w:rsid w:val="005A4FB2"/>
    <w:rsid w:val="005A5F99"/>
    <w:rsid w:val="005A6685"/>
    <w:rsid w:val="005A6A9E"/>
    <w:rsid w:val="005A7813"/>
    <w:rsid w:val="005B02E3"/>
    <w:rsid w:val="005B12E9"/>
    <w:rsid w:val="005B1EAD"/>
    <w:rsid w:val="005B207A"/>
    <w:rsid w:val="005B2396"/>
    <w:rsid w:val="005B2C35"/>
    <w:rsid w:val="005B4220"/>
    <w:rsid w:val="005B55B6"/>
    <w:rsid w:val="005B5A9F"/>
    <w:rsid w:val="005B5F0B"/>
    <w:rsid w:val="005B652F"/>
    <w:rsid w:val="005B6DBC"/>
    <w:rsid w:val="005B75B1"/>
    <w:rsid w:val="005B7BD7"/>
    <w:rsid w:val="005B7C81"/>
    <w:rsid w:val="005B7E9E"/>
    <w:rsid w:val="005B7F55"/>
    <w:rsid w:val="005C0E7E"/>
    <w:rsid w:val="005C2319"/>
    <w:rsid w:val="005C2B69"/>
    <w:rsid w:val="005C2E9B"/>
    <w:rsid w:val="005C3647"/>
    <w:rsid w:val="005C3EDA"/>
    <w:rsid w:val="005C438A"/>
    <w:rsid w:val="005C4911"/>
    <w:rsid w:val="005C4CFB"/>
    <w:rsid w:val="005C520C"/>
    <w:rsid w:val="005C5BC6"/>
    <w:rsid w:val="005C6376"/>
    <w:rsid w:val="005C63BF"/>
    <w:rsid w:val="005C69DC"/>
    <w:rsid w:val="005C6F5E"/>
    <w:rsid w:val="005C76E6"/>
    <w:rsid w:val="005C76F3"/>
    <w:rsid w:val="005D0452"/>
    <w:rsid w:val="005D0483"/>
    <w:rsid w:val="005D074F"/>
    <w:rsid w:val="005D0E00"/>
    <w:rsid w:val="005D0E36"/>
    <w:rsid w:val="005D1027"/>
    <w:rsid w:val="005D1210"/>
    <w:rsid w:val="005D19E8"/>
    <w:rsid w:val="005D1D68"/>
    <w:rsid w:val="005D215F"/>
    <w:rsid w:val="005D2455"/>
    <w:rsid w:val="005D26DC"/>
    <w:rsid w:val="005D27E3"/>
    <w:rsid w:val="005D2C06"/>
    <w:rsid w:val="005D333F"/>
    <w:rsid w:val="005D3DBB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3201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F0DB0"/>
    <w:rsid w:val="005F260F"/>
    <w:rsid w:val="005F2833"/>
    <w:rsid w:val="005F2F45"/>
    <w:rsid w:val="005F37B8"/>
    <w:rsid w:val="005F3EBF"/>
    <w:rsid w:val="005F4B06"/>
    <w:rsid w:val="005F52B8"/>
    <w:rsid w:val="005F53AA"/>
    <w:rsid w:val="005F53D5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1228"/>
    <w:rsid w:val="00601346"/>
    <w:rsid w:val="00601F4E"/>
    <w:rsid w:val="00602835"/>
    <w:rsid w:val="006038AD"/>
    <w:rsid w:val="00603AD6"/>
    <w:rsid w:val="00604083"/>
    <w:rsid w:val="0060480D"/>
    <w:rsid w:val="0060514F"/>
    <w:rsid w:val="00607203"/>
    <w:rsid w:val="00607717"/>
    <w:rsid w:val="0061034C"/>
    <w:rsid w:val="006104C0"/>
    <w:rsid w:val="00610753"/>
    <w:rsid w:val="00610C60"/>
    <w:rsid w:val="00610C9A"/>
    <w:rsid w:val="0061122A"/>
    <w:rsid w:val="006120A9"/>
    <w:rsid w:val="00612240"/>
    <w:rsid w:val="0061299C"/>
    <w:rsid w:val="00612A63"/>
    <w:rsid w:val="00612C4F"/>
    <w:rsid w:val="00612C7A"/>
    <w:rsid w:val="00612CC4"/>
    <w:rsid w:val="00612EB2"/>
    <w:rsid w:val="00613CA0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97B"/>
    <w:rsid w:val="00620308"/>
    <w:rsid w:val="00621CF2"/>
    <w:rsid w:val="0062232C"/>
    <w:rsid w:val="006244E0"/>
    <w:rsid w:val="00624B0A"/>
    <w:rsid w:val="00624FC5"/>
    <w:rsid w:val="00625127"/>
    <w:rsid w:val="00625E9E"/>
    <w:rsid w:val="00626CD9"/>
    <w:rsid w:val="00627455"/>
    <w:rsid w:val="00630437"/>
    <w:rsid w:val="0063155D"/>
    <w:rsid w:val="00631C8B"/>
    <w:rsid w:val="006329C0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40214"/>
    <w:rsid w:val="006413A4"/>
    <w:rsid w:val="00643C82"/>
    <w:rsid w:val="00644E3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79A"/>
    <w:rsid w:val="00650A11"/>
    <w:rsid w:val="00650CEF"/>
    <w:rsid w:val="00650E0E"/>
    <w:rsid w:val="00651455"/>
    <w:rsid w:val="0065183E"/>
    <w:rsid w:val="006518BB"/>
    <w:rsid w:val="00652280"/>
    <w:rsid w:val="00653269"/>
    <w:rsid w:val="00653335"/>
    <w:rsid w:val="00653EC2"/>
    <w:rsid w:val="00657180"/>
    <w:rsid w:val="006575AD"/>
    <w:rsid w:val="006578F7"/>
    <w:rsid w:val="00657C51"/>
    <w:rsid w:val="00657F75"/>
    <w:rsid w:val="006601AD"/>
    <w:rsid w:val="00661B67"/>
    <w:rsid w:val="00661DC4"/>
    <w:rsid w:val="00662454"/>
    <w:rsid w:val="00662A3E"/>
    <w:rsid w:val="006632F8"/>
    <w:rsid w:val="00663EA7"/>
    <w:rsid w:val="0066467C"/>
    <w:rsid w:val="00664F3A"/>
    <w:rsid w:val="00666DC5"/>
    <w:rsid w:val="006676BA"/>
    <w:rsid w:val="006676F7"/>
    <w:rsid w:val="0067031B"/>
    <w:rsid w:val="006704EF"/>
    <w:rsid w:val="006709A3"/>
    <w:rsid w:val="006709E6"/>
    <w:rsid w:val="00670CED"/>
    <w:rsid w:val="006713BC"/>
    <w:rsid w:val="00671D4D"/>
    <w:rsid w:val="00672307"/>
    <w:rsid w:val="006727BC"/>
    <w:rsid w:val="0067377C"/>
    <w:rsid w:val="00675B3F"/>
    <w:rsid w:val="00675C5A"/>
    <w:rsid w:val="00675DD4"/>
    <w:rsid w:val="0067686D"/>
    <w:rsid w:val="00676898"/>
    <w:rsid w:val="00676CED"/>
    <w:rsid w:val="00676F0B"/>
    <w:rsid w:val="006774D4"/>
    <w:rsid w:val="00677707"/>
    <w:rsid w:val="006777C0"/>
    <w:rsid w:val="0068086E"/>
    <w:rsid w:val="00680917"/>
    <w:rsid w:val="006809E7"/>
    <w:rsid w:val="006825F4"/>
    <w:rsid w:val="00683B2A"/>
    <w:rsid w:val="00684B42"/>
    <w:rsid w:val="00685CAC"/>
    <w:rsid w:val="00686F15"/>
    <w:rsid w:val="00687051"/>
    <w:rsid w:val="00687762"/>
    <w:rsid w:val="00687FB3"/>
    <w:rsid w:val="006915FB"/>
    <w:rsid w:val="0069323A"/>
    <w:rsid w:val="00693AA1"/>
    <w:rsid w:val="00695FF7"/>
    <w:rsid w:val="006960AD"/>
    <w:rsid w:val="00696D2C"/>
    <w:rsid w:val="006975F7"/>
    <w:rsid w:val="00697F4C"/>
    <w:rsid w:val="006A03FC"/>
    <w:rsid w:val="006A0C3B"/>
    <w:rsid w:val="006A187B"/>
    <w:rsid w:val="006A370F"/>
    <w:rsid w:val="006A3C57"/>
    <w:rsid w:val="006A3CFE"/>
    <w:rsid w:val="006A5F6A"/>
    <w:rsid w:val="006A75FE"/>
    <w:rsid w:val="006B1090"/>
    <w:rsid w:val="006B1B3F"/>
    <w:rsid w:val="006B1B6A"/>
    <w:rsid w:val="006B1DF5"/>
    <w:rsid w:val="006B1F53"/>
    <w:rsid w:val="006B2477"/>
    <w:rsid w:val="006B2A19"/>
    <w:rsid w:val="006B4409"/>
    <w:rsid w:val="006B4BAB"/>
    <w:rsid w:val="006B5217"/>
    <w:rsid w:val="006B52AD"/>
    <w:rsid w:val="006B5472"/>
    <w:rsid w:val="006B5EAE"/>
    <w:rsid w:val="006B5F92"/>
    <w:rsid w:val="006B7DC0"/>
    <w:rsid w:val="006C0B23"/>
    <w:rsid w:val="006C0F2A"/>
    <w:rsid w:val="006C1503"/>
    <w:rsid w:val="006C21F2"/>
    <w:rsid w:val="006C2BF4"/>
    <w:rsid w:val="006C302E"/>
    <w:rsid w:val="006C33A8"/>
    <w:rsid w:val="006C3C86"/>
    <w:rsid w:val="006C4726"/>
    <w:rsid w:val="006C4875"/>
    <w:rsid w:val="006C51E0"/>
    <w:rsid w:val="006C59CD"/>
    <w:rsid w:val="006C5DEF"/>
    <w:rsid w:val="006C6D28"/>
    <w:rsid w:val="006C7137"/>
    <w:rsid w:val="006C7BC9"/>
    <w:rsid w:val="006D0C3B"/>
    <w:rsid w:val="006D15DD"/>
    <w:rsid w:val="006D2B77"/>
    <w:rsid w:val="006D2C0C"/>
    <w:rsid w:val="006D301C"/>
    <w:rsid w:val="006D41AB"/>
    <w:rsid w:val="006D44B0"/>
    <w:rsid w:val="006D5272"/>
    <w:rsid w:val="006D5859"/>
    <w:rsid w:val="006D6034"/>
    <w:rsid w:val="006E0806"/>
    <w:rsid w:val="006E08B7"/>
    <w:rsid w:val="006E1204"/>
    <w:rsid w:val="006E15A4"/>
    <w:rsid w:val="006E17AF"/>
    <w:rsid w:val="006E1A7E"/>
    <w:rsid w:val="006E1AA2"/>
    <w:rsid w:val="006E1B06"/>
    <w:rsid w:val="006E1FCD"/>
    <w:rsid w:val="006E1FEF"/>
    <w:rsid w:val="006E2288"/>
    <w:rsid w:val="006E2A40"/>
    <w:rsid w:val="006E2C14"/>
    <w:rsid w:val="006E2DFC"/>
    <w:rsid w:val="006E3761"/>
    <w:rsid w:val="006E4CC0"/>
    <w:rsid w:val="006E6249"/>
    <w:rsid w:val="006E6D3E"/>
    <w:rsid w:val="006E7321"/>
    <w:rsid w:val="006E7EF1"/>
    <w:rsid w:val="006F0481"/>
    <w:rsid w:val="006F0665"/>
    <w:rsid w:val="006F09D2"/>
    <w:rsid w:val="006F1691"/>
    <w:rsid w:val="006F2959"/>
    <w:rsid w:val="006F30AD"/>
    <w:rsid w:val="006F3DC7"/>
    <w:rsid w:val="006F40A1"/>
    <w:rsid w:val="006F4DB5"/>
    <w:rsid w:val="006F501E"/>
    <w:rsid w:val="006F57A8"/>
    <w:rsid w:val="006F5D9E"/>
    <w:rsid w:val="006F6328"/>
    <w:rsid w:val="006F6F06"/>
    <w:rsid w:val="006F76BD"/>
    <w:rsid w:val="006F78B9"/>
    <w:rsid w:val="00700B09"/>
    <w:rsid w:val="0070147C"/>
    <w:rsid w:val="00702663"/>
    <w:rsid w:val="00702837"/>
    <w:rsid w:val="00702A1D"/>
    <w:rsid w:val="007034A3"/>
    <w:rsid w:val="00703923"/>
    <w:rsid w:val="00705A69"/>
    <w:rsid w:val="0070688F"/>
    <w:rsid w:val="00707435"/>
    <w:rsid w:val="00707BDB"/>
    <w:rsid w:val="00707E36"/>
    <w:rsid w:val="007100E2"/>
    <w:rsid w:val="00710F6D"/>
    <w:rsid w:val="00711D9E"/>
    <w:rsid w:val="007131C7"/>
    <w:rsid w:val="007140C0"/>
    <w:rsid w:val="00715906"/>
    <w:rsid w:val="00715A06"/>
    <w:rsid w:val="00715A45"/>
    <w:rsid w:val="00715ED6"/>
    <w:rsid w:val="00716165"/>
    <w:rsid w:val="007169FD"/>
    <w:rsid w:val="007170D0"/>
    <w:rsid w:val="007172E2"/>
    <w:rsid w:val="00717DB3"/>
    <w:rsid w:val="0072008B"/>
    <w:rsid w:val="007201B4"/>
    <w:rsid w:val="00720552"/>
    <w:rsid w:val="00720702"/>
    <w:rsid w:val="00720DDB"/>
    <w:rsid w:val="0072124E"/>
    <w:rsid w:val="00721D6E"/>
    <w:rsid w:val="00721F89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600"/>
    <w:rsid w:val="00724AE7"/>
    <w:rsid w:val="0072547A"/>
    <w:rsid w:val="0072612D"/>
    <w:rsid w:val="0072682A"/>
    <w:rsid w:val="00727766"/>
    <w:rsid w:val="00727CF3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DB"/>
    <w:rsid w:val="00735849"/>
    <w:rsid w:val="0073598B"/>
    <w:rsid w:val="007368AA"/>
    <w:rsid w:val="0074005C"/>
    <w:rsid w:val="00740918"/>
    <w:rsid w:val="00740D36"/>
    <w:rsid w:val="007417D6"/>
    <w:rsid w:val="00741962"/>
    <w:rsid w:val="00741AC4"/>
    <w:rsid w:val="007423E7"/>
    <w:rsid w:val="00742B0F"/>
    <w:rsid w:val="0074325C"/>
    <w:rsid w:val="00743DBE"/>
    <w:rsid w:val="00744302"/>
    <w:rsid w:val="00744DEC"/>
    <w:rsid w:val="00744EC1"/>
    <w:rsid w:val="00745313"/>
    <w:rsid w:val="007457A5"/>
    <w:rsid w:val="007459AE"/>
    <w:rsid w:val="00745F6F"/>
    <w:rsid w:val="00746DB9"/>
    <w:rsid w:val="00746F89"/>
    <w:rsid w:val="0074742A"/>
    <w:rsid w:val="007474D3"/>
    <w:rsid w:val="007476B1"/>
    <w:rsid w:val="00747EDB"/>
    <w:rsid w:val="0075044B"/>
    <w:rsid w:val="00750B00"/>
    <w:rsid w:val="00750E19"/>
    <w:rsid w:val="007515A9"/>
    <w:rsid w:val="007516C7"/>
    <w:rsid w:val="007518FF"/>
    <w:rsid w:val="007524D5"/>
    <w:rsid w:val="00752FD3"/>
    <w:rsid w:val="00753692"/>
    <w:rsid w:val="00753899"/>
    <w:rsid w:val="00753FA1"/>
    <w:rsid w:val="00754239"/>
    <w:rsid w:val="00754ED1"/>
    <w:rsid w:val="007570D0"/>
    <w:rsid w:val="00757215"/>
    <w:rsid w:val="00757DF3"/>
    <w:rsid w:val="00760107"/>
    <w:rsid w:val="0076023E"/>
    <w:rsid w:val="00760407"/>
    <w:rsid w:val="007607FB"/>
    <w:rsid w:val="0076119C"/>
    <w:rsid w:val="007612C1"/>
    <w:rsid w:val="007615C9"/>
    <w:rsid w:val="007624BB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5AD"/>
    <w:rsid w:val="00767B0C"/>
    <w:rsid w:val="0077005D"/>
    <w:rsid w:val="007701CB"/>
    <w:rsid w:val="00770E05"/>
    <w:rsid w:val="007714B9"/>
    <w:rsid w:val="00771B99"/>
    <w:rsid w:val="007734AB"/>
    <w:rsid w:val="007735C8"/>
    <w:rsid w:val="00774108"/>
    <w:rsid w:val="00774CD8"/>
    <w:rsid w:val="007751CE"/>
    <w:rsid w:val="00775AFF"/>
    <w:rsid w:val="00775D86"/>
    <w:rsid w:val="007767AD"/>
    <w:rsid w:val="0077708B"/>
    <w:rsid w:val="00777301"/>
    <w:rsid w:val="00777428"/>
    <w:rsid w:val="00777914"/>
    <w:rsid w:val="007801E7"/>
    <w:rsid w:val="00780834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3F6C"/>
    <w:rsid w:val="00784489"/>
    <w:rsid w:val="00784CB2"/>
    <w:rsid w:val="00785CFB"/>
    <w:rsid w:val="00786927"/>
    <w:rsid w:val="00786EAF"/>
    <w:rsid w:val="007903AA"/>
    <w:rsid w:val="00790449"/>
    <w:rsid w:val="00790CB7"/>
    <w:rsid w:val="00790E92"/>
    <w:rsid w:val="007912A0"/>
    <w:rsid w:val="007916C1"/>
    <w:rsid w:val="00791BF3"/>
    <w:rsid w:val="0079271F"/>
    <w:rsid w:val="007936C7"/>
    <w:rsid w:val="00793BC0"/>
    <w:rsid w:val="00793FBA"/>
    <w:rsid w:val="00794276"/>
    <w:rsid w:val="0079492D"/>
    <w:rsid w:val="00794B25"/>
    <w:rsid w:val="00795891"/>
    <w:rsid w:val="00795E48"/>
    <w:rsid w:val="00796DD3"/>
    <w:rsid w:val="00797189"/>
    <w:rsid w:val="00797227"/>
    <w:rsid w:val="00797B78"/>
    <w:rsid w:val="007A0208"/>
    <w:rsid w:val="007A1124"/>
    <w:rsid w:val="007A11FE"/>
    <w:rsid w:val="007A2048"/>
    <w:rsid w:val="007A2571"/>
    <w:rsid w:val="007A26C3"/>
    <w:rsid w:val="007A27BC"/>
    <w:rsid w:val="007A38EB"/>
    <w:rsid w:val="007A427C"/>
    <w:rsid w:val="007A42DD"/>
    <w:rsid w:val="007A4345"/>
    <w:rsid w:val="007A4D0E"/>
    <w:rsid w:val="007A53B5"/>
    <w:rsid w:val="007A54B5"/>
    <w:rsid w:val="007A57C0"/>
    <w:rsid w:val="007A6917"/>
    <w:rsid w:val="007B0225"/>
    <w:rsid w:val="007B0B42"/>
    <w:rsid w:val="007B0BB9"/>
    <w:rsid w:val="007B14AF"/>
    <w:rsid w:val="007B18B0"/>
    <w:rsid w:val="007B1AC8"/>
    <w:rsid w:val="007B1FBD"/>
    <w:rsid w:val="007B3024"/>
    <w:rsid w:val="007B355A"/>
    <w:rsid w:val="007B3C9A"/>
    <w:rsid w:val="007B515F"/>
    <w:rsid w:val="007B55AE"/>
    <w:rsid w:val="007B5AC1"/>
    <w:rsid w:val="007B5E40"/>
    <w:rsid w:val="007B6EF5"/>
    <w:rsid w:val="007C0945"/>
    <w:rsid w:val="007C0DA9"/>
    <w:rsid w:val="007C1EB8"/>
    <w:rsid w:val="007C20EB"/>
    <w:rsid w:val="007C2507"/>
    <w:rsid w:val="007C2BC2"/>
    <w:rsid w:val="007C2D2C"/>
    <w:rsid w:val="007C314D"/>
    <w:rsid w:val="007C32C7"/>
    <w:rsid w:val="007C341A"/>
    <w:rsid w:val="007C342C"/>
    <w:rsid w:val="007C3FF9"/>
    <w:rsid w:val="007C4138"/>
    <w:rsid w:val="007C46E6"/>
    <w:rsid w:val="007C49E4"/>
    <w:rsid w:val="007C4E27"/>
    <w:rsid w:val="007C53E0"/>
    <w:rsid w:val="007C5466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7211"/>
    <w:rsid w:val="007D7635"/>
    <w:rsid w:val="007D7845"/>
    <w:rsid w:val="007E0598"/>
    <w:rsid w:val="007E0B68"/>
    <w:rsid w:val="007E11AE"/>
    <w:rsid w:val="007E1464"/>
    <w:rsid w:val="007E1BA4"/>
    <w:rsid w:val="007E1DBA"/>
    <w:rsid w:val="007E1F63"/>
    <w:rsid w:val="007E22DF"/>
    <w:rsid w:val="007E24B5"/>
    <w:rsid w:val="007E31A1"/>
    <w:rsid w:val="007E3647"/>
    <w:rsid w:val="007E48ED"/>
    <w:rsid w:val="007E4FCB"/>
    <w:rsid w:val="007E57C8"/>
    <w:rsid w:val="007E6E57"/>
    <w:rsid w:val="007F0268"/>
    <w:rsid w:val="007F02F8"/>
    <w:rsid w:val="007F035B"/>
    <w:rsid w:val="007F1BF1"/>
    <w:rsid w:val="007F3B4B"/>
    <w:rsid w:val="007F43E0"/>
    <w:rsid w:val="007F5799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3EC"/>
    <w:rsid w:val="00802749"/>
    <w:rsid w:val="00802AE6"/>
    <w:rsid w:val="00802EA9"/>
    <w:rsid w:val="0080327A"/>
    <w:rsid w:val="0080336B"/>
    <w:rsid w:val="00803AE6"/>
    <w:rsid w:val="0080653F"/>
    <w:rsid w:val="00806699"/>
    <w:rsid w:val="00806C28"/>
    <w:rsid w:val="00806F41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3C0"/>
    <w:rsid w:val="00812C95"/>
    <w:rsid w:val="00813655"/>
    <w:rsid w:val="008140C7"/>
    <w:rsid w:val="00814369"/>
    <w:rsid w:val="00814383"/>
    <w:rsid w:val="00814F13"/>
    <w:rsid w:val="00815070"/>
    <w:rsid w:val="0081609C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505"/>
    <w:rsid w:val="0082160E"/>
    <w:rsid w:val="00822541"/>
    <w:rsid w:val="00822A5E"/>
    <w:rsid w:val="00823A46"/>
    <w:rsid w:val="00823B4D"/>
    <w:rsid w:val="00823F67"/>
    <w:rsid w:val="00823FA3"/>
    <w:rsid w:val="0082435B"/>
    <w:rsid w:val="00824A4D"/>
    <w:rsid w:val="00824C30"/>
    <w:rsid w:val="00825E5C"/>
    <w:rsid w:val="00827D30"/>
    <w:rsid w:val="00827E69"/>
    <w:rsid w:val="008306ED"/>
    <w:rsid w:val="00830930"/>
    <w:rsid w:val="00830CB9"/>
    <w:rsid w:val="00830CC5"/>
    <w:rsid w:val="00830EAB"/>
    <w:rsid w:val="00831C23"/>
    <w:rsid w:val="0083251E"/>
    <w:rsid w:val="008325C6"/>
    <w:rsid w:val="008325F8"/>
    <w:rsid w:val="00833CBE"/>
    <w:rsid w:val="00834212"/>
    <w:rsid w:val="00835C40"/>
    <w:rsid w:val="00835F67"/>
    <w:rsid w:val="00836743"/>
    <w:rsid w:val="008367C1"/>
    <w:rsid w:val="008371FE"/>
    <w:rsid w:val="0083774E"/>
    <w:rsid w:val="00840621"/>
    <w:rsid w:val="00840740"/>
    <w:rsid w:val="008416A8"/>
    <w:rsid w:val="00841B7F"/>
    <w:rsid w:val="008424AF"/>
    <w:rsid w:val="00842DBD"/>
    <w:rsid w:val="00842FCB"/>
    <w:rsid w:val="00843303"/>
    <w:rsid w:val="00843C87"/>
    <w:rsid w:val="00843EF9"/>
    <w:rsid w:val="00844211"/>
    <w:rsid w:val="008442C5"/>
    <w:rsid w:val="008448CE"/>
    <w:rsid w:val="00845022"/>
    <w:rsid w:val="0084625C"/>
    <w:rsid w:val="008465F2"/>
    <w:rsid w:val="00846CCA"/>
    <w:rsid w:val="00847690"/>
    <w:rsid w:val="008477C6"/>
    <w:rsid w:val="008478DB"/>
    <w:rsid w:val="00847976"/>
    <w:rsid w:val="00847FD2"/>
    <w:rsid w:val="008504D1"/>
    <w:rsid w:val="008504D2"/>
    <w:rsid w:val="008511D7"/>
    <w:rsid w:val="008517F5"/>
    <w:rsid w:val="00851C98"/>
    <w:rsid w:val="00851FDF"/>
    <w:rsid w:val="00852999"/>
    <w:rsid w:val="00853463"/>
    <w:rsid w:val="00853D0C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31E"/>
    <w:rsid w:val="008600F6"/>
    <w:rsid w:val="00861CA8"/>
    <w:rsid w:val="00862640"/>
    <w:rsid w:val="0086486E"/>
    <w:rsid w:val="008650CA"/>
    <w:rsid w:val="00865112"/>
    <w:rsid w:val="00865152"/>
    <w:rsid w:val="0086517C"/>
    <w:rsid w:val="00865658"/>
    <w:rsid w:val="0086622A"/>
    <w:rsid w:val="00866360"/>
    <w:rsid w:val="0086754D"/>
    <w:rsid w:val="0087085E"/>
    <w:rsid w:val="00871208"/>
    <w:rsid w:val="00871946"/>
    <w:rsid w:val="00871B45"/>
    <w:rsid w:val="0087365C"/>
    <w:rsid w:val="00873CB0"/>
    <w:rsid w:val="008742C1"/>
    <w:rsid w:val="00875E0B"/>
    <w:rsid w:val="00876858"/>
    <w:rsid w:val="00877E39"/>
    <w:rsid w:val="00877FE1"/>
    <w:rsid w:val="00881ED7"/>
    <w:rsid w:val="008822DA"/>
    <w:rsid w:val="008830B0"/>
    <w:rsid w:val="008841B8"/>
    <w:rsid w:val="00885100"/>
    <w:rsid w:val="00885711"/>
    <w:rsid w:val="008864DA"/>
    <w:rsid w:val="00887897"/>
    <w:rsid w:val="008907DE"/>
    <w:rsid w:val="00891218"/>
    <w:rsid w:val="00891479"/>
    <w:rsid w:val="008921A7"/>
    <w:rsid w:val="00893358"/>
    <w:rsid w:val="00893632"/>
    <w:rsid w:val="00893921"/>
    <w:rsid w:val="0089455A"/>
    <w:rsid w:val="00894C27"/>
    <w:rsid w:val="00894CD8"/>
    <w:rsid w:val="0089515B"/>
    <w:rsid w:val="00895F53"/>
    <w:rsid w:val="008963C5"/>
    <w:rsid w:val="00896D48"/>
    <w:rsid w:val="00896DF2"/>
    <w:rsid w:val="00897AC1"/>
    <w:rsid w:val="008A09BD"/>
    <w:rsid w:val="008A0A26"/>
    <w:rsid w:val="008A1A1B"/>
    <w:rsid w:val="008A1A24"/>
    <w:rsid w:val="008A1A41"/>
    <w:rsid w:val="008A22B2"/>
    <w:rsid w:val="008A2417"/>
    <w:rsid w:val="008A256D"/>
    <w:rsid w:val="008A3174"/>
    <w:rsid w:val="008A324B"/>
    <w:rsid w:val="008A35E8"/>
    <w:rsid w:val="008A3FA5"/>
    <w:rsid w:val="008A4428"/>
    <w:rsid w:val="008A4679"/>
    <w:rsid w:val="008A46E8"/>
    <w:rsid w:val="008A5058"/>
    <w:rsid w:val="008A52E9"/>
    <w:rsid w:val="008A533C"/>
    <w:rsid w:val="008A58F6"/>
    <w:rsid w:val="008A6325"/>
    <w:rsid w:val="008A731D"/>
    <w:rsid w:val="008A750A"/>
    <w:rsid w:val="008A7BF5"/>
    <w:rsid w:val="008A7D74"/>
    <w:rsid w:val="008B0FA7"/>
    <w:rsid w:val="008B139F"/>
    <w:rsid w:val="008B1D0F"/>
    <w:rsid w:val="008B1D1B"/>
    <w:rsid w:val="008B2900"/>
    <w:rsid w:val="008B31E8"/>
    <w:rsid w:val="008B31FF"/>
    <w:rsid w:val="008B410A"/>
    <w:rsid w:val="008B57B0"/>
    <w:rsid w:val="008B5AD5"/>
    <w:rsid w:val="008B6A20"/>
    <w:rsid w:val="008B717A"/>
    <w:rsid w:val="008B724C"/>
    <w:rsid w:val="008B74B3"/>
    <w:rsid w:val="008B74C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C4D"/>
    <w:rsid w:val="008C5E8C"/>
    <w:rsid w:val="008C5EA1"/>
    <w:rsid w:val="008C63D6"/>
    <w:rsid w:val="008C68C6"/>
    <w:rsid w:val="008C6FA0"/>
    <w:rsid w:val="008C7000"/>
    <w:rsid w:val="008D07B0"/>
    <w:rsid w:val="008D1150"/>
    <w:rsid w:val="008D11E5"/>
    <w:rsid w:val="008D1C27"/>
    <w:rsid w:val="008D1D6A"/>
    <w:rsid w:val="008D236B"/>
    <w:rsid w:val="008D2386"/>
    <w:rsid w:val="008D3A7D"/>
    <w:rsid w:val="008D4B6E"/>
    <w:rsid w:val="008D5082"/>
    <w:rsid w:val="008D56F3"/>
    <w:rsid w:val="008D5DB7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0A5"/>
    <w:rsid w:val="008E3179"/>
    <w:rsid w:val="008E3322"/>
    <w:rsid w:val="008E3326"/>
    <w:rsid w:val="008E3F73"/>
    <w:rsid w:val="008E40FC"/>
    <w:rsid w:val="008E4279"/>
    <w:rsid w:val="008E4C85"/>
    <w:rsid w:val="008E514F"/>
    <w:rsid w:val="008E54C7"/>
    <w:rsid w:val="008E639E"/>
    <w:rsid w:val="008E64E2"/>
    <w:rsid w:val="008E6F13"/>
    <w:rsid w:val="008E6FCC"/>
    <w:rsid w:val="008E7796"/>
    <w:rsid w:val="008E7D1F"/>
    <w:rsid w:val="008E7D28"/>
    <w:rsid w:val="008F06F2"/>
    <w:rsid w:val="008F1633"/>
    <w:rsid w:val="008F16F6"/>
    <w:rsid w:val="008F1817"/>
    <w:rsid w:val="008F2E0B"/>
    <w:rsid w:val="008F309F"/>
    <w:rsid w:val="008F3F4A"/>
    <w:rsid w:val="008F4F07"/>
    <w:rsid w:val="008F5AEA"/>
    <w:rsid w:val="008F6283"/>
    <w:rsid w:val="008F69D0"/>
    <w:rsid w:val="008F6D6F"/>
    <w:rsid w:val="008F74BC"/>
    <w:rsid w:val="00900968"/>
    <w:rsid w:val="00901BD9"/>
    <w:rsid w:val="0090219A"/>
    <w:rsid w:val="00903D65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434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CF5"/>
    <w:rsid w:val="00915D73"/>
    <w:rsid w:val="00916276"/>
    <w:rsid w:val="009172BE"/>
    <w:rsid w:val="009176FB"/>
    <w:rsid w:val="00920391"/>
    <w:rsid w:val="00920B74"/>
    <w:rsid w:val="009217A4"/>
    <w:rsid w:val="00921A4E"/>
    <w:rsid w:val="00921CD1"/>
    <w:rsid w:val="00922500"/>
    <w:rsid w:val="00923010"/>
    <w:rsid w:val="0092330E"/>
    <w:rsid w:val="009240B3"/>
    <w:rsid w:val="00924347"/>
    <w:rsid w:val="0092459A"/>
    <w:rsid w:val="00924E10"/>
    <w:rsid w:val="00925612"/>
    <w:rsid w:val="009258CC"/>
    <w:rsid w:val="00925AE1"/>
    <w:rsid w:val="00926431"/>
    <w:rsid w:val="009266EC"/>
    <w:rsid w:val="00926A2B"/>
    <w:rsid w:val="009272DE"/>
    <w:rsid w:val="00927A5C"/>
    <w:rsid w:val="009313FA"/>
    <w:rsid w:val="009318B1"/>
    <w:rsid w:val="00932ACB"/>
    <w:rsid w:val="00932D0E"/>
    <w:rsid w:val="00933C24"/>
    <w:rsid w:val="009343C3"/>
    <w:rsid w:val="009356DB"/>
    <w:rsid w:val="00936A63"/>
    <w:rsid w:val="009370E6"/>
    <w:rsid w:val="0093719F"/>
    <w:rsid w:val="00940339"/>
    <w:rsid w:val="00940998"/>
    <w:rsid w:val="00942AA0"/>
    <w:rsid w:val="009431C2"/>
    <w:rsid w:val="00943500"/>
    <w:rsid w:val="00943A68"/>
    <w:rsid w:val="00944BA2"/>
    <w:rsid w:val="009454C1"/>
    <w:rsid w:val="00945974"/>
    <w:rsid w:val="00946418"/>
    <w:rsid w:val="00946D16"/>
    <w:rsid w:val="00947AD9"/>
    <w:rsid w:val="00950469"/>
    <w:rsid w:val="009522C8"/>
    <w:rsid w:val="0095239F"/>
    <w:rsid w:val="009523D0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C7E"/>
    <w:rsid w:val="00954FAC"/>
    <w:rsid w:val="00955D13"/>
    <w:rsid w:val="00955DF5"/>
    <w:rsid w:val="00957DC1"/>
    <w:rsid w:val="00963592"/>
    <w:rsid w:val="00963A71"/>
    <w:rsid w:val="00963C7B"/>
    <w:rsid w:val="00965382"/>
    <w:rsid w:val="00965D64"/>
    <w:rsid w:val="009670E2"/>
    <w:rsid w:val="009676AA"/>
    <w:rsid w:val="00967741"/>
    <w:rsid w:val="00970076"/>
    <w:rsid w:val="00971DCF"/>
    <w:rsid w:val="00972219"/>
    <w:rsid w:val="00972AD0"/>
    <w:rsid w:val="00972FD9"/>
    <w:rsid w:val="0097304B"/>
    <w:rsid w:val="009741C0"/>
    <w:rsid w:val="0097466B"/>
    <w:rsid w:val="009748EC"/>
    <w:rsid w:val="00977414"/>
    <w:rsid w:val="00977802"/>
    <w:rsid w:val="00977A3B"/>
    <w:rsid w:val="00977D85"/>
    <w:rsid w:val="00977F54"/>
    <w:rsid w:val="00980281"/>
    <w:rsid w:val="00980E46"/>
    <w:rsid w:val="009813BA"/>
    <w:rsid w:val="009814E4"/>
    <w:rsid w:val="00981DFF"/>
    <w:rsid w:val="0098209D"/>
    <w:rsid w:val="0098271A"/>
    <w:rsid w:val="009829A6"/>
    <w:rsid w:val="009834C5"/>
    <w:rsid w:val="00984602"/>
    <w:rsid w:val="009850C6"/>
    <w:rsid w:val="009852DF"/>
    <w:rsid w:val="009854B3"/>
    <w:rsid w:val="00985B91"/>
    <w:rsid w:val="00985E6C"/>
    <w:rsid w:val="009860B7"/>
    <w:rsid w:val="0098674E"/>
    <w:rsid w:val="009874BF"/>
    <w:rsid w:val="00987884"/>
    <w:rsid w:val="009900E8"/>
    <w:rsid w:val="009902E7"/>
    <w:rsid w:val="00990AEC"/>
    <w:rsid w:val="009918B0"/>
    <w:rsid w:val="00991CFA"/>
    <w:rsid w:val="00992D07"/>
    <w:rsid w:val="00993631"/>
    <w:rsid w:val="00993DCD"/>
    <w:rsid w:val="00994DAB"/>
    <w:rsid w:val="009956E8"/>
    <w:rsid w:val="00995AAB"/>
    <w:rsid w:val="0099692A"/>
    <w:rsid w:val="009A0032"/>
    <w:rsid w:val="009A06CF"/>
    <w:rsid w:val="009A06EE"/>
    <w:rsid w:val="009A178A"/>
    <w:rsid w:val="009A329F"/>
    <w:rsid w:val="009A34D6"/>
    <w:rsid w:val="009A4CA4"/>
    <w:rsid w:val="009A51B2"/>
    <w:rsid w:val="009A5439"/>
    <w:rsid w:val="009A563C"/>
    <w:rsid w:val="009A5C4E"/>
    <w:rsid w:val="009A5DE3"/>
    <w:rsid w:val="009A6072"/>
    <w:rsid w:val="009A6CA5"/>
    <w:rsid w:val="009B24D9"/>
    <w:rsid w:val="009B2BC4"/>
    <w:rsid w:val="009B2C6D"/>
    <w:rsid w:val="009B3B71"/>
    <w:rsid w:val="009B3C25"/>
    <w:rsid w:val="009B43F3"/>
    <w:rsid w:val="009B4869"/>
    <w:rsid w:val="009B5A2A"/>
    <w:rsid w:val="009B5D5C"/>
    <w:rsid w:val="009B6CBE"/>
    <w:rsid w:val="009B741B"/>
    <w:rsid w:val="009B799D"/>
    <w:rsid w:val="009B7DCA"/>
    <w:rsid w:val="009C040F"/>
    <w:rsid w:val="009C12BE"/>
    <w:rsid w:val="009C1748"/>
    <w:rsid w:val="009C35A1"/>
    <w:rsid w:val="009C3C50"/>
    <w:rsid w:val="009C42BA"/>
    <w:rsid w:val="009C4E21"/>
    <w:rsid w:val="009C73C7"/>
    <w:rsid w:val="009C7502"/>
    <w:rsid w:val="009D021D"/>
    <w:rsid w:val="009D056A"/>
    <w:rsid w:val="009D0693"/>
    <w:rsid w:val="009D15C4"/>
    <w:rsid w:val="009D1665"/>
    <w:rsid w:val="009D1743"/>
    <w:rsid w:val="009D1B93"/>
    <w:rsid w:val="009D1C7B"/>
    <w:rsid w:val="009D299A"/>
    <w:rsid w:val="009D40C7"/>
    <w:rsid w:val="009D4312"/>
    <w:rsid w:val="009D52A3"/>
    <w:rsid w:val="009D5749"/>
    <w:rsid w:val="009D6B4E"/>
    <w:rsid w:val="009D6CF1"/>
    <w:rsid w:val="009D75C8"/>
    <w:rsid w:val="009D7EF4"/>
    <w:rsid w:val="009E06C7"/>
    <w:rsid w:val="009E0BD2"/>
    <w:rsid w:val="009E3352"/>
    <w:rsid w:val="009E3BA6"/>
    <w:rsid w:val="009E3FBD"/>
    <w:rsid w:val="009E41BD"/>
    <w:rsid w:val="009E41DC"/>
    <w:rsid w:val="009E463B"/>
    <w:rsid w:val="009E4803"/>
    <w:rsid w:val="009E5073"/>
    <w:rsid w:val="009E5AF1"/>
    <w:rsid w:val="009E5FFC"/>
    <w:rsid w:val="009E664E"/>
    <w:rsid w:val="009E6817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75B"/>
    <w:rsid w:val="009F2DE7"/>
    <w:rsid w:val="009F30B1"/>
    <w:rsid w:val="009F36AD"/>
    <w:rsid w:val="009F3764"/>
    <w:rsid w:val="009F3866"/>
    <w:rsid w:val="009F3BFB"/>
    <w:rsid w:val="009F40BB"/>
    <w:rsid w:val="009F50BB"/>
    <w:rsid w:val="009F6003"/>
    <w:rsid w:val="009F61C9"/>
    <w:rsid w:val="009F62AB"/>
    <w:rsid w:val="009F653D"/>
    <w:rsid w:val="009F691B"/>
    <w:rsid w:val="009F691C"/>
    <w:rsid w:val="009F7C49"/>
    <w:rsid w:val="00A000A3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5CA6"/>
    <w:rsid w:val="00A0632F"/>
    <w:rsid w:val="00A0678E"/>
    <w:rsid w:val="00A07230"/>
    <w:rsid w:val="00A106A2"/>
    <w:rsid w:val="00A10E4E"/>
    <w:rsid w:val="00A11D1E"/>
    <w:rsid w:val="00A12231"/>
    <w:rsid w:val="00A128FA"/>
    <w:rsid w:val="00A1391F"/>
    <w:rsid w:val="00A13B10"/>
    <w:rsid w:val="00A14454"/>
    <w:rsid w:val="00A14ABE"/>
    <w:rsid w:val="00A1530F"/>
    <w:rsid w:val="00A168B4"/>
    <w:rsid w:val="00A16EF1"/>
    <w:rsid w:val="00A17793"/>
    <w:rsid w:val="00A20042"/>
    <w:rsid w:val="00A203CC"/>
    <w:rsid w:val="00A20CDC"/>
    <w:rsid w:val="00A21070"/>
    <w:rsid w:val="00A214C4"/>
    <w:rsid w:val="00A21EF0"/>
    <w:rsid w:val="00A21FC9"/>
    <w:rsid w:val="00A223E2"/>
    <w:rsid w:val="00A2316F"/>
    <w:rsid w:val="00A242B8"/>
    <w:rsid w:val="00A24A41"/>
    <w:rsid w:val="00A255F7"/>
    <w:rsid w:val="00A2621B"/>
    <w:rsid w:val="00A26B95"/>
    <w:rsid w:val="00A31438"/>
    <w:rsid w:val="00A31854"/>
    <w:rsid w:val="00A318FF"/>
    <w:rsid w:val="00A31F91"/>
    <w:rsid w:val="00A32218"/>
    <w:rsid w:val="00A322DD"/>
    <w:rsid w:val="00A32F85"/>
    <w:rsid w:val="00A33503"/>
    <w:rsid w:val="00A33AD3"/>
    <w:rsid w:val="00A33B01"/>
    <w:rsid w:val="00A34192"/>
    <w:rsid w:val="00A34580"/>
    <w:rsid w:val="00A345E0"/>
    <w:rsid w:val="00A358FB"/>
    <w:rsid w:val="00A36702"/>
    <w:rsid w:val="00A3672F"/>
    <w:rsid w:val="00A36E54"/>
    <w:rsid w:val="00A36FBD"/>
    <w:rsid w:val="00A3707E"/>
    <w:rsid w:val="00A371C8"/>
    <w:rsid w:val="00A37345"/>
    <w:rsid w:val="00A40350"/>
    <w:rsid w:val="00A40B51"/>
    <w:rsid w:val="00A40B98"/>
    <w:rsid w:val="00A41164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74D6"/>
    <w:rsid w:val="00A476A3"/>
    <w:rsid w:val="00A500E5"/>
    <w:rsid w:val="00A50A1A"/>
    <w:rsid w:val="00A51503"/>
    <w:rsid w:val="00A5179E"/>
    <w:rsid w:val="00A51FF2"/>
    <w:rsid w:val="00A52102"/>
    <w:rsid w:val="00A525D2"/>
    <w:rsid w:val="00A525F9"/>
    <w:rsid w:val="00A534BC"/>
    <w:rsid w:val="00A535E8"/>
    <w:rsid w:val="00A54410"/>
    <w:rsid w:val="00A5479D"/>
    <w:rsid w:val="00A54D47"/>
    <w:rsid w:val="00A55A28"/>
    <w:rsid w:val="00A55C65"/>
    <w:rsid w:val="00A563BB"/>
    <w:rsid w:val="00A563C5"/>
    <w:rsid w:val="00A57375"/>
    <w:rsid w:val="00A5743B"/>
    <w:rsid w:val="00A5746F"/>
    <w:rsid w:val="00A6042B"/>
    <w:rsid w:val="00A60BDA"/>
    <w:rsid w:val="00A61128"/>
    <w:rsid w:val="00A61960"/>
    <w:rsid w:val="00A61F3C"/>
    <w:rsid w:val="00A6204F"/>
    <w:rsid w:val="00A626E3"/>
    <w:rsid w:val="00A627B9"/>
    <w:rsid w:val="00A63FD4"/>
    <w:rsid w:val="00A6466F"/>
    <w:rsid w:val="00A655F3"/>
    <w:rsid w:val="00A65845"/>
    <w:rsid w:val="00A65A04"/>
    <w:rsid w:val="00A6604D"/>
    <w:rsid w:val="00A6675A"/>
    <w:rsid w:val="00A6676A"/>
    <w:rsid w:val="00A669E7"/>
    <w:rsid w:val="00A674A5"/>
    <w:rsid w:val="00A67673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759"/>
    <w:rsid w:val="00A748FF"/>
    <w:rsid w:val="00A7589B"/>
    <w:rsid w:val="00A75ECA"/>
    <w:rsid w:val="00A768BB"/>
    <w:rsid w:val="00A7726D"/>
    <w:rsid w:val="00A7774C"/>
    <w:rsid w:val="00A77DF4"/>
    <w:rsid w:val="00A77E7F"/>
    <w:rsid w:val="00A80093"/>
    <w:rsid w:val="00A80BFA"/>
    <w:rsid w:val="00A81373"/>
    <w:rsid w:val="00A815DB"/>
    <w:rsid w:val="00A81A9D"/>
    <w:rsid w:val="00A8300D"/>
    <w:rsid w:val="00A83013"/>
    <w:rsid w:val="00A835D9"/>
    <w:rsid w:val="00A83CD0"/>
    <w:rsid w:val="00A843D7"/>
    <w:rsid w:val="00A8454F"/>
    <w:rsid w:val="00A84962"/>
    <w:rsid w:val="00A858D2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8CF"/>
    <w:rsid w:val="00A90DA3"/>
    <w:rsid w:val="00A913B6"/>
    <w:rsid w:val="00A916AB"/>
    <w:rsid w:val="00A91901"/>
    <w:rsid w:val="00A91C93"/>
    <w:rsid w:val="00A91FCB"/>
    <w:rsid w:val="00A92EF6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21D8"/>
    <w:rsid w:val="00AA21EE"/>
    <w:rsid w:val="00AA2679"/>
    <w:rsid w:val="00AA273D"/>
    <w:rsid w:val="00AA2776"/>
    <w:rsid w:val="00AA2B8D"/>
    <w:rsid w:val="00AA32CD"/>
    <w:rsid w:val="00AA4598"/>
    <w:rsid w:val="00AA5C85"/>
    <w:rsid w:val="00AA63D7"/>
    <w:rsid w:val="00AA6A28"/>
    <w:rsid w:val="00AA6D81"/>
    <w:rsid w:val="00AB019E"/>
    <w:rsid w:val="00AB0846"/>
    <w:rsid w:val="00AB0B75"/>
    <w:rsid w:val="00AB1BE6"/>
    <w:rsid w:val="00AB1E7F"/>
    <w:rsid w:val="00AB3F27"/>
    <w:rsid w:val="00AB529A"/>
    <w:rsid w:val="00AB5579"/>
    <w:rsid w:val="00AB56D1"/>
    <w:rsid w:val="00AB63E2"/>
    <w:rsid w:val="00AB70D8"/>
    <w:rsid w:val="00AB71FE"/>
    <w:rsid w:val="00AB721C"/>
    <w:rsid w:val="00AC1C94"/>
    <w:rsid w:val="00AC1E2A"/>
    <w:rsid w:val="00AC1EC4"/>
    <w:rsid w:val="00AC3B39"/>
    <w:rsid w:val="00AC418C"/>
    <w:rsid w:val="00AC4585"/>
    <w:rsid w:val="00AC4796"/>
    <w:rsid w:val="00AC492F"/>
    <w:rsid w:val="00AC4F78"/>
    <w:rsid w:val="00AC5826"/>
    <w:rsid w:val="00AC65F7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24E4"/>
    <w:rsid w:val="00AD321E"/>
    <w:rsid w:val="00AD3391"/>
    <w:rsid w:val="00AD34AF"/>
    <w:rsid w:val="00AD3871"/>
    <w:rsid w:val="00AD38D8"/>
    <w:rsid w:val="00AD61DD"/>
    <w:rsid w:val="00AD6A01"/>
    <w:rsid w:val="00AD6BC6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844"/>
    <w:rsid w:val="00AE1A8C"/>
    <w:rsid w:val="00AE1DA5"/>
    <w:rsid w:val="00AE2369"/>
    <w:rsid w:val="00AE2643"/>
    <w:rsid w:val="00AE2919"/>
    <w:rsid w:val="00AE3294"/>
    <w:rsid w:val="00AE37F1"/>
    <w:rsid w:val="00AE3B6A"/>
    <w:rsid w:val="00AE3D71"/>
    <w:rsid w:val="00AE40CC"/>
    <w:rsid w:val="00AE4D92"/>
    <w:rsid w:val="00AE4E49"/>
    <w:rsid w:val="00AE5143"/>
    <w:rsid w:val="00AE5F89"/>
    <w:rsid w:val="00AE6112"/>
    <w:rsid w:val="00AE62C9"/>
    <w:rsid w:val="00AE6628"/>
    <w:rsid w:val="00AE69DB"/>
    <w:rsid w:val="00AE69F0"/>
    <w:rsid w:val="00AE6A34"/>
    <w:rsid w:val="00AE77FC"/>
    <w:rsid w:val="00AE7A75"/>
    <w:rsid w:val="00AF0198"/>
    <w:rsid w:val="00AF034B"/>
    <w:rsid w:val="00AF0939"/>
    <w:rsid w:val="00AF0FB6"/>
    <w:rsid w:val="00AF1274"/>
    <w:rsid w:val="00AF132D"/>
    <w:rsid w:val="00AF1769"/>
    <w:rsid w:val="00AF1B54"/>
    <w:rsid w:val="00AF1E14"/>
    <w:rsid w:val="00AF3EE0"/>
    <w:rsid w:val="00AF4573"/>
    <w:rsid w:val="00AF47EA"/>
    <w:rsid w:val="00AF4B32"/>
    <w:rsid w:val="00AF531C"/>
    <w:rsid w:val="00AF5511"/>
    <w:rsid w:val="00AF5624"/>
    <w:rsid w:val="00AF5AA3"/>
    <w:rsid w:val="00B002D7"/>
    <w:rsid w:val="00B00653"/>
    <w:rsid w:val="00B006D0"/>
    <w:rsid w:val="00B01269"/>
    <w:rsid w:val="00B01E9A"/>
    <w:rsid w:val="00B0205E"/>
    <w:rsid w:val="00B02E1C"/>
    <w:rsid w:val="00B02F88"/>
    <w:rsid w:val="00B0369D"/>
    <w:rsid w:val="00B03B3F"/>
    <w:rsid w:val="00B03EE7"/>
    <w:rsid w:val="00B03FF0"/>
    <w:rsid w:val="00B04912"/>
    <w:rsid w:val="00B05115"/>
    <w:rsid w:val="00B0521B"/>
    <w:rsid w:val="00B05776"/>
    <w:rsid w:val="00B07CB5"/>
    <w:rsid w:val="00B07E7C"/>
    <w:rsid w:val="00B1022D"/>
    <w:rsid w:val="00B1039C"/>
    <w:rsid w:val="00B12C49"/>
    <w:rsid w:val="00B14133"/>
    <w:rsid w:val="00B143C6"/>
    <w:rsid w:val="00B15B9D"/>
    <w:rsid w:val="00B15CCF"/>
    <w:rsid w:val="00B16618"/>
    <w:rsid w:val="00B16FDC"/>
    <w:rsid w:val="00B17072"/>
    <w:rsid w:val="00B2025A"/>
    <w:rsid w:val="00B2061B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602F"/>
    <w:rsid w:val="00B26EBA"/>
    <w:rsid w:val="00B272F5"/>
    <w:rsid w:val="00B30107"/>
    <w:rsid w:val="00B3067E"/>
    <w:rsid w:val="00B31F06"/>
    <w:rsid w:val="00B31F0C"/>
    <w:rsid w:val="00B32FFF"/>
    <w:rsid w:val="00B33341"/>
    <w:rsid w:val="00B33649"/>
    <w:rsid w:val="00B34781"/>
    <w:rsid w:val="00B3478F"/>
    <w:rsid w:val="00B34DE1"/>
    <w:rsid w:val="00B36151"/>
    <w:rsid w:val="00B367AF"/>
    <w:rsid w:val="00B36AC4"/>
    <w:rsid w:val="00B37689"/>
    <w:rsid w:val="00B405D8"/>
    <w:rsid w:val="00B40C73"/>
    <w:rsid w:val="00B411F5"/>
    <w:rsid w:val="00B4134E"/>
    <w:rsid w:val="00B41BD2"/>
    <w:rsid w:val="00B41E99"/>
    <w:rsid w:val="00B42919"/>
    <w:rsid w:val="00B42AE9"/>
    <w:rsid w:val="00B43138"/>
    <w:rsid w:val="00B43C41"/>
    <w:rsid w:val="00B44BA9"/>
    <w:rsid w:val="00B45AF4"/>
    <w:rsid w:val="00B45C6D"/>
    <w:rsid w:val="00B463A3"/>
    <w:rsid w:val="00B46F0D"/>
    <w:rsid w:val="00B470CB"/>
    <w:rsid w:val="00B474B1"/>
    <w:rsid w:val="00B47894"/>
    <w:rsid w:val="00B4791F"/>
    <w:rsid w:val="00B50858"/>
    <w:rsid w:val="00B50931"/>
    <w:rsid w:val="00B50F81"/>
    <w:rsid w:val="00B51400"/>
    <w:rsid w:val="00B51986"/>
    <w:rsid w:val="00B52E1E"/>
    <w:rsid w:val="00B52FC8"/>
    <w:rsid w:val="00B53747"/>
    <w:rsid w:val="00B53E35"/>
    <w:rsid w:val="00B54361"/>
    <w:rsid w:val="00B548AC"/>
    <w:rsid w:val="00B54AC1"/>
    <w:rsid w:val="00B54AE1"/>
    <w:rsid w:val="00B55D53"/>
    <w:rsid w:val="00B60CBD"/>
    <w:rsid w:val="00B60F14"/>
    <w:rsid w:val="00B62B07"/>
    <w:rsid w:val="00B63570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8D2"/>
    <w:rsid w:val="00B72126"/>
    <w:rsid w:val="00B725A3"/>
    <w:rsid w:val="00B726ED"/>
    <w:rsid w:val="00B72FDD"/>
    <w:rsid w:val="00B73BFF"/>
    <w:rsid w:val="00B73F3A"/>
    <w:rsid w:val="00B74B24"/>
    <w:rsid w:val="00B754D9"/>
    <w:rsid w:val="00B755AA"/>
    <w:rsid w:val="00B756AA"/>
    <w:rsid w:val="00B756BB"/>
    <w:rsid w:val="00B75B48"/>
    <w:rsid w:val="00B767C9"/>
    <w:rsid w:val="00B77519"/>
    <w:rsid w:val="00B77717"/>
    <w:rsid w:val="00B77727"/>
    <w:rsid w:val="00B77E0B"/>
    <w:rsid w:val="00B80691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657"/>
    <w:rsid w:val="00B83A0B"/>
    <w:rsid w:val="00B84C9E"/>
    <w:rsid w:val="00B85866"/>
    <w:rsid w:val="00B85C7A"/>
    <w:rsid w:val="00B86DBC"/>
    <w:rsid w:val="00B86E74"/>
    <w:rsid w:val="00B87164"/>
    <w:rsid w:val="00B90271"/>
    <w:rsid w:val="00B92275"/>
    <w:rsid w:val="00B92472"/>
    <w:rsid w:val="00B93993"/>
    <w:rsid w:val="00B944CE"/>
    <w:rsid w:val="00B945F5"/>
    <w:rsid w:val="00B9662B"/>
    <w:rsid w:val="00B967ED"/>
    <w:rsid w:val="00B96E15"/>
    <w:rsid w:val="00BA08CC"/>
    <w:rsid w:val="00BA1041"/>
    <w:rsid w:val="00BA1CBE"/>
    <w:rsid w:val="00BA261F"/>
    <w:rsid w:val="00BA26E1"/>
    <w:rsid w:val="00BA366A"/>
    <w:rsid w:val="00BA3A3C"/>
    <w:rsid w:val="00BA3A8D"/>
    <w:rsid w:val="00BA4D6F"/>
    <w:rsid w:val="00BA5EF6"/>
    <w:rsid w:val="00BA6552"/>
    <w:rsid w:val="00BA6E3E"/>
    <w:rsid w:val="00BA7007"/>
    <w:rsid w:val="00BA71AC"/>
    <w:rsid w:val="00BB0E64"/>
    <w:rsid w:val="00BB10CB"/>
    <w:rsid w:val="00BB128B"/>
    <w:rsid w:val="00BB2322"/>
    <w:rsid w:val="00BB32A9"/>
    <w:rsid w:val="00BB343C"/>
    <w:rsid w:val="00BB3984"/>
    <w:rsid w:val="00BB3B94"/>
    <w:rsid w:val="00BB3C67"/>
    <w:rsid w:val="00BB4777"/>
    <w:rsid w:val="00BB51D1"/>
    <w:rsid w:val="00BB5CB2"/>
    <w:rsid w:val="00BB5E4C"/>
    <w:rsid w:val="00BB5ED7"/>
    <w:rsid w:val="00BB6666"/>
    <w:rsid w:val="00BC0D8B"/>
    <w:rsid w:val="00BC1661"/>
    <w:rsid w:val="00BC1C6E"/>
    <w:rsid w:val="00BC20EB"/>
    <w:rsid w:val="00BC21E0"/>
    <w:rsid w:val="00BC31B3"/>
    <w:rsid w:val="00BC359C"/>
    <w:rsid w:val="00BC4452"/>
    <w:rsid w:val="00BC4C8B"/>
    <w:rsid w:val="00BC4E8C"/>
    <w:rsid w:val="00BC5297"/>
    <w:rsid w:val="00BC5492"/>
    <w:rsid w:val="00BC5E05"/>
    <w:rsid w:val="00BC7C53"/>
    <w:rsid w:val="00BD1B60"/>
    <w:rsid w:val="00BD1E80"/>
    <w:rsid w:val="00BD24A8"/>
    <w:rsid w:val="00BD2980"/>
    <w:rsid w:val="00BD37BC"/>
    <w:rsid w:val="00BD505B"/>
    <w:rsid w:val="00BD5934"/>
    <w:rsid w:val="00BD5DC8"/>
    <w:rsid w:val="00BD61DA"/>
    <w:rsid w:val="00BD6C68"/>
    <w:rsid w:val="00BD7016"/>
    <w:rsid w:val="00BD74B8"/>
    <w:rsid w:val="00BD7A32"/>
    <w:rsid w:val="00BD7D64"/>
    <w:rsid w:val="00BE03AB"/>
    <w:rsid w:val="00BE1622"/>
    <w:rsid w:val="00BE16D1"/>
    <w:rsid w:val="00BE1A82"/>
    <w:rsid w:val="00BE1EC6"/>
    <w:rsid w:val="00BE1F73"/>
    <w:rsid w:val="00BE21C9"/>
    <w:rsid w:val="00BE2A7C"/>
    <w:rsid w:val="00BE3135"/>
    <w:rsid w:val="00BE3435"/>
    <w:rsid w:val="00BE3F20"/>
    <w:rsid w:val="00BE4217"/>
    <w:rsid w:val="00BE42EC"/>
    <w:rsid w:val="00BE498E"/>
    <w:rsid w:val="00BE50A2"/>
    <w:rsid w:val="00BE5BC2"/>
    <w:rsid w:val="00BE5DE3"/>
    <w:rsid w:val="00BE6838"/>
    <w:rsid w:val="00BE6F8C"/>
    <w:rsid w:val="00BE7429"/>
    <w:rsid w:val="00BE7AD8"/>
    <w:rsid w:val="00BF0021"/>
    <w:rsid w:val="00BF00F5"/>
    <w:rsid w:val="00BF0727"/>
    <w:rsid w:val="00BF072D"/>
    <w:rsid w:val="00BF20CF"/>
    <w:rsid w:val="00BF2495"/>
    <w:rsid w:val="00BF35FF"/>
    <w:rsid w:val="00BF373B"/>
    <w:rsid w:val="00BF38AA"/>
    <w:rsid w:val="00BF4757"/>
    <w:rsid w:val="00BF6342"/>
    <w:rsid w:val="00BF6C33"/>
    <w:rsid w:val="00BF732F"/>
    <w:rsid w:val="00BF7A09"/>
    <w:rsid w:val="00C00921"/>
    <w:rsid w:val="00C01770"/>
    <w:rsid w:val="00C0225E"/>
    <w:rsid w:val="00C02D10"/>
    <w:rsid w:val="00C034C6"/>
    <w:rsid w:val="00C03586"/>
    <w:rsid w:val="00C0360C"/>
    <w:rsid w:val="00C03642"/>
    <w:rsid w:val="00C03A98"/>
    <w:rsid w:val="00C03E44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2870"/>
    <w:rsid w:val="00C136F8"/>
    <w:rsid w:val="00C13DA6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D06"/>
    <w:rsid w:val="00C17F6C"/>
    <w:rsid w:val="00C20F32"/>
    <w:rsid w:val="00C214F1"/>
    <w:rsid w:val="00C22678"/>
    <w:rsid w:val="00C23126"/>
    <w:rsid w:val="00C232FE"/>
    <w:rsid w:val="00C23760"/>
    <w:rsid w:val="00C23E45"/>
    <w:rsid w:val="00C240EB"/>
    <w:rsid w:val="00C245A3"/>
    <w:rsid w:val="00C24FD2"/>
    <w:rsid w:val="00C25060"/>
    <w:rsid w:val="00C25135"/>
    <w:rsid w:val="00C266EB"/>
    <w:rsid w:val="00C26ABD"/>
    <w:rsid w:val="00C275D7"/>
    <w:rsid w:val="00C30DCD"/>
    <w:rsid w:val="00C31D7E"/>
    <w:rsid w:val="00C32423"/>
    <w:rsid w:val="00C3261B"/>
    <w:rsid w:val="00C33A74"/>
    <w:rsid w:val="00C34114"/>
    <w:rsid w:val="00C34EFD"/>
    <w:rsid w:val="00C35911"/>
    <w:rsid w:val="00C35F70"/>
    <w:rsid w:val="00C36B06"/>
    <w:rsid w:val="00C3735F"/>
    <w:rsid w:val="00C41132"/>
    <w:rsid w:val="00C4128B"/>
    <w:rsid w:val="00C41379"/>
    <w:rsid w:val="00C41526"/>
    <w:rsid w:val="00C41A19"/>
    <w:rsid w:val="00C41E8A"/>
    <w:rsid w:val="00C42FAE"/>
    <w:rsid w:val="00C43059"/>
    <w:rsid w:val="00C43334"/>
    <w:rsid w:val="00C433F9"/>
    <w:rsid w:val="00C4523B"/>
    <w:rsid w:val="00C45403"/>
    <w:rsid w:val="00C45D54"/>
    <w:rsid w:val="00C464DB"/>
    <w:rsid w:val="00C46D1D"/>
    <w:rsid w:val="00C47606"/>
    <w:rsid w:val="00C479C3"/>
    <w:rsid w:val="00C506BE"/>
    <w:rsid w:val="00C50DBF"/>
    <w:rsid w:val="00C51377"/>
    <w:rsid w:val="00C51B58"/>
    <w:rsid w:val="00C51DD4"/>
    <w:rsid w:val="00C522DC"/>
    <w:rsid w:val="00C53617"/>
    <w:rsid w:val="00C53833"/>
    <w:rsid w:val="00C54672"/>
    <w:rsid w:val="00C54C95"/>
    <w:rsid w:val="00C55A3F"/>
    <w:rsid w:val="00C5757C"/>
    <w:rsid w:val="00C57E6F"/>
    <w:rsid w:val="00C60C77"/>
    <w:rsid w:val="00C612BE"/>
    <w:rsid w:val="00C62CA1"/>
    <w:rsid w:val="00C63744"/>
    <w:rsid w:val="00C63CA7"/>
    <w:rsid w:val="00C65A40"/>
    <w:rsid w:val="00C65EDA"/>
    <w:rsid w:val="00C66440"/>
    <w:rsid w:val="00C66897"/>
    <w:rsid w:val="00C66C29"/>
    <w:rsid w:val="00C67127"/>
    <w:rsid w:val="00C672DA"/>
    <w:rsid w:val="00C673F9"/>
    <w:rsid w:val="00C679C4"/>
    <w:rsid w:val="00C703A3"/>
    <w:rsid w:val="00C707CE"/>
    <w:rsid w:val="00C70981"/>
    <w:rsid w:val="00C711CB"/>
    <w:rsid w:val="00C71503"/>
    <w:rsid w:val="00C72179"/>
    <w:rsid w:val="00C732CC"/>
    <w:rsid w:val="00C740FB"/>
    <w:rsid w:val="00C7442D"/>
    <w:rsid w:val="00C746D8"/>
    <w:rsid w:val="00C75391"/>
    <w:rsid w:val="00C7540A"/>
    <w:rsid w:val="00C756D9"/>
    <w:rsid w:val="00C7591E"/>
    <w:rsid w:val="00C7642B"/>
    <w:rsid w:val="00C764C3"/>
    <w:rsid w:val="00C769C0"/>
    <w:rsid w:val="00C76F89"/>
    <w:rsid w:val="00C805A6"/>
    <w:rsid w:val="00C80C44"/>
    <w:rsid w:val="00C80C9A"/>
    <w:rsid w:val="00C80E1C"/>
    <w:rsid w:val="00C81759"/>
    <w:rsid w:val="00C820D0"/>
    <w:rsid w:val="00C82368"/>
    <w:rsid w:val="00C823E3"/>
    <w:rsid w:val="00C82776"/>
    <w:rsid w:val="00C836E0"/>
    <w:rsid w:val="00C83898"/>
    <w:rsid w:val="00C84521"/>
    <w:rsid w:val="00C85B27"/>
    <w:rsid w:val="00C86565"/>
    <w:rsid w:val="00C86EE4"/>
    <w:rsid w:val="00C877AA"/>
    <w:rsid w:val="00C90E2C"/>
    <w:rsid w:val="00C92D1D"/>
    <w:rsid w:val="00C93369"/>
    <w:rsid w:val="00C93731"/>
    <w:rsid w:val="00C9385C"/>
    <w:rsid w:val="00C93919"/>
    <w:rsid w:val="00C943C8"/>
    <w:rsid w:val="00C94A3B"/>
    <w:rsid w:val="00C95343"/>
    <w:rsid w:val="00C95B36"/>
    <w:rsid w:val="00C96514"/>
    <w:rsid w:val="00C969A0"/>
    <w:rsid w:val="00CA0394"/>
    <w:rsid w:val="00CA0BE3"/>
    <w:rsid w:val="00CA0DFA"/>
    <w:rsid w:val="00CA0ED9"/>
    <w:rsid w:val="00CA1DE8"/>
    <w:rsid w:val="00CA33B5"/>
    <w:rsid w:val="00CA5A5B"/>
    <w:rsid w:val="00CA5ADC"/>
    <w:rsid w:val="00CB004E"/>
    <w:rsid w:val="00CB05A8"/>
    <w:rsid w:val="00CB05BB"/>
    <w:rsid w:val="00CB0AE0"/>
    <w:rsid w:val="00CB17BB"/>
    <w:rsid w:val="00CB1CC8"/>
    <w:rsid w:val="00CB23D8"/>
    <w:rsid w:val="00CB2832"/>
    <w:rsid w:val="00CB30AE"/>
    <w:rsid w:val="00CB3280"/>
    <w:rsid w:val="00CB3983"/>
    <w:rsid w:val="00CB47EE"/>
    <w:rsid w:val="00CB4C77"/>
    <w:rsid w:val="00CB52EA"/>
    <w:rsid w:val="00CB5454"/>
    <w:rsid w:val="00CB5AAD"/>
    <w:rsid w:val="00CB5E64"/>
    <w:rsid w:val="00CB70AD"/>
    <w:rsid w:val="00CB74CA"/>
    <w:rsid w:val="00CC02BA"/>
    <w:rsid w:val="00CC0357"/>
    <w:rsid w:val="00CC0BF6"/>
    <w:rsid w:val="00CC1233"/>
    <w:rsid w:val="00CC1276"/>
    <w:rsid w:val="00CC1353"/>
    <w:rsid w:val="00CC1F2E"/>
    <w:rsid w:val="00CC2609"/>
    <w:rsid w:val="00CC2AAD"/>
    <w:rsid w:val="00CC2B93"/>
    <w:rsid w:val="00CC360B"/>
    <w:rsid w:val="00CC3BFD"/>
    <w:rsid w:val="00CC3FF3"/>
    <w:rsid w:val="00CC648B"/>
    <w:rsid w:val="00CC65EA"/>
    <w:rsid w:val="00CC6D64"/>
    <w:rsid w:val="00CC713B"/>
    <w:rsid w:val="00CD0200"/>
    <w:rsid w:val="00CD0283"/>
    <w:rsid w:val="00CD048B"/>
    <w:rsid w:val="00CD1021"/>
    <w:rsid w:val="00CD248B"/>
    <w:rsid w:val="00CD30FD"/>
    <w:rsid w:val="00CD32B8"/>
    <w:rsid w:val="00CD40A2"/>
    <w:rsid w:val="00CD431F"/>
    <w:rsid w:val="00CD4BA4"/>
    <w:rsid w:val="00CD4C54"/>
    <w:rsid w:val="00CD5513"/>
    <w:rsid w:val="00CD5B50"/>
    <w:rsid w:val="00CD61EF"/>
    <w:rsid w:val="00CD6563"/>
    <w:rsid w:val="00CE043F"/>
    <w:rsid w:val="00CE07B9"/>
    <w:rsid w:val="00CE0841"/>
    <w:rsid w:val="00CE0B68"/>
    <w:rsid w:val="00CE0C5B"/>
    <w:rsid w:val="00CE237B"/>
    <w:rsid w:val="00CE2AFE"/>
    <w:rsid w:val="00CE2B30"/>
    <w:rsid w:val="00CE339A"/>
    <w:rsid w:val="00CE43B3"/>
    <w:rsid w:val="00CE4A33"/>
    <w:rsid w:val="00CE6620"/>
    <w:rsid w:val="00CE6947"/>
    <w:rsid w:val="00CE766D"/>
    <w:rsid w:val="00CE7834"/>
    <w:rsid w:val="00CE7F6A"/>
    <w:rsid w:val="00CF002F"/>
    <w:rsid w:val="00CF0958"/>
    <w:rsid w:val="00CF191F"/>
    <w:rsid w:val="00CF1E4A"/>
    <w:rsid w:val="00CF2A46"/>
    <w:rsid w:val="00CF3E03"/>
    <w:rsid w:val="00CF4FBE"/>
    <w:rsid w:val="00CF4FFF"/>
    <w:rsid w:val="00CF5B33"/>
    <w:rsid w:val="00CF7581"/>
    <w:rsid w:val="00CF7787"/>
    <w:rsid w:val="00CF7FAB"/>
    <w:rsid w:val="00D004F5"/>
    <w:rsid w:val="00D00C02"/>
    <w:rsid w:val="00D01039"/>
    <w:rsid w:val="00D010AA"/>
    <w:rsid w:val="00D01DE3"/>
    <w:rsid w:val="00D04CA4"/>
    <w:rsid w:val="00D053A7"/>
    <w:rsid w:val="00D05730"/>
    <w:rsid w:val="00D05D21"/>
    <w:rsid w:val="00D06970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AB6"/>
    <w:rsid w:val="00D13758"/>
    <w:rsid w:val="00D1437A"/>
    <w:rsid w:val="00D147D7"/>
    <w:rsid w:val="00D14BCA"/>
    <w:rsid w:val="00D14C3B"/>
    <w:rsid w:val="00D1536B"/>
    <w:rsid w:val="00D164D1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D3F"/>
    <w:rsid w:val="00D22E36"/>
    <w:rsid w:val="00D23B8A"/>
    <w:rsid w:val="00D23DBB"/>
    <w:rsid w:val="00D24148"/>
    <w:rsid w:val="00D25D6E"/>
    <w:rsid w:val="00D26168"/>
    <w:rsid w:val="00D26AB3"/>
    <w:rsid w:val="00D26E70"/>
    <w:rsid w:val="00D2715B"/>
    <w:rsid w:val="00D27440"/>
    <w:rsid w:val="00D276B5"/>
    <w:rsid w:val="00D27C51"/>
    <w:rsid w:val="00D3154B"/>
    <w:rsid w:val="00D31EF5"/>
    <w:rsid w:val="00D31FF6"/>
    <w:rsid w:val="00D327BA"/>
    <w:rsid w:val="00D32990"/>
    <w:rsid w:val="00D33BD0"/>
    <w:rsid w:val="00D33DC8"/>
    <w:rsid w:val="00D340AE"/>
    <w:rsid w:val="00D34525"/>
    <w:rsid w:val="00D34E32"/>
    <w:rsid w:val="00D34F3A"/>
    <w:rsid w:val="00D35F5B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5EC"/>
    <w:rsid w:val="00D37F73"/>
    <w:rsid w:val="00D40428"/>
    <w:rsid w:val="00D406FE"/>
    <w:rsid w:val="00D410A9"/>
    <w:rsid w:val="00D4145A"/>
    <w:rsid w:val="00D41EED"/>
    <w:rsid w:val="00D4222D"/>
    <w:rsid w:val="00D428A0"/>
    <w:rsid w:val="00D42FCB"/>
    <w:rsid w:val="00D439A5"/>
    <w:rsid w:val="00D4404D"/>
    <w:rsid w:val="00D44203"/>
    <w:rsid w:val="00D44A9F"/>
    <w:rsid w:val="00D45499"/>
    <w:rsid w:val="00D45ECA"/>
    <w:rsid w:val="00D46454"/>
    <w:rsid w:val="00D4653C"/>
    <w:rsid w:val="00D46E65"/>
    <w:rsid w:val="00D47C8E"/>
    <w:rsid w:val="00D50796"/>
    <w:rsid w:val="00D51555"/>
    <w:rsid w:val="00D517C7"/>
    <w:rsid w:val="00D52101"/>
    <w:rsid w:val="00D524CD"/>
    <w:rsid w:val="00D527CA"/>
    <w:rsid w:val="00D52E36"/>
    <w:rsid w:val="00D5309D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527"/>
    <w:rsid w:val="00D62873"/>
    <w:rsid w:val="00D628A0"/>
    <w:rsid w:val="00D62AF6"/>
    <w:rsid w:val="00D63425"/>
    <w:rsid w:val="00D63CD8"/>
    <w:rsid w:val="00D64412"/>
    <w:rsid w:val="00D64A88"/>
    <w:rsid w:val="00D653D1"/>
    <w:rsid w:val="00D66CF9"/>
    <w:rsid w:val="00D6711D"/>
    <w:rsid w:val="00D6747C"/>
    <w:rsid w:val="00D700F7"/>
    <w:rsid w:val="00D70C55"/>
    <w:rsid w:val="00D71008"/>
    <w:rsid w:val="00D71292"/>
    <w:rsid w:val="00D72037"/>
    <w:rsid w:val="00D72354"/>
    <w:rsid w:val="00D72C4F"/>
    <w:rsid w:val="00D73AA6"/>
    <w:rsid w:val="00D73E71"/>
    <w:rsid w:val="00D73E93"/>
    <w:rsid w:val="00D747BF"/>
    <w:rsid w:val="00D75F96"/>
    <w:rsid w:val="00D76558"/>
    <w:rsid w:val="00D767F6"/>
    <w:rsid w:val="00D77101"/>
    <w:rsid w:val="00D778EC"/>
    <w:rsid w:val="00D80555"/>
    <w:rsid w:val="00D8076E"/>
    <w:rsid w:val="00D813F0"/>
    <w:rsid w:val="00D81AC3"/>
    <w:rsid w:val="00D826B1"/>
    <w:rsid w:val="00D8350B"/>
    <w:rsid w:val="00D84157"/>
    <w:rsid w:val="00D842EA"/>
    <w:rsid w:val="00D85107"/>
    <w:rsid w:val="00D85861"/>
    <w:rsid w:val="00D859FD"/>
    <w:rsid w:val="00D85ADE"/>
    <w:rsid w:val="00D862C2"/>
    <w:rsid w:val="00D875D0"/>
    <w:rsid w:val="00D876E5"/>
    <w:rsid w:val="00D87875"/>
    <w:rsid w:val="00D87E28"/>
    <w:rsid w:val="00D911E8"/>
    <w:rsid w:val="00D916A6"/>
    <w:rsid w:val="00D91FDE"/>
    <w:rsid w:val="00D924C2"/>
    <w:rsid w:val="00D92971"/>
    <w:rsid w:val="00D93CEB"/>
    <w:rsid w:val="00D94757"/>
    <w:rsid w:val="00D94D01"/>
    <w:rsid w:val="00D95537"/>
    <w:rsid w:val="00D95A22"/>
    <w:rsid w:val="00D96CA2"/>
    <w:rsid w:val="00D974F8"/>
    <w:rsid w:val="00D97B3F"/>
    <w:rsid w:val="00DA079F"/>
    <w:rsid w:val="00DA0BD1"/>
    <w:rsid w:val="00DA13A7"/>
    <w:rsid w:val="00DA1A2D"/>
    <w:rsid w:val="00DA1F48"/>
    <w:rsid w:val="00DA2EB7"/>
    <w:rsid w:val="00DA2F77"/>
    <w:rsid w:val="00DA369A"/>
    <w:rsid w:val="00DA3E7F"/>
    <w:rsid w:val="00DA40A6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B0C57"/>
    <w:rsid w:val="00DB1E68"/>
    <w:rsid w:val="00DB226F"/>
    <w:rsid w:val="00DB359E"/>
    <w:rsid w:val="00DB4289"/>
    <w:rsid w:val="00DB4C72"/>
    <w:rsid w:val="00DB553F"/>
    <w:rsid w:val="00DB5969"/>
    <w:rsid w:val="00DB5B7B"/>
    <w:rsid w:val="00DB5F1E"/>
    <w:rsid w:val="00DB6268"/>
    <w:rsid w:val="00DB6E4C"/>
    <w:rsid w:val="00DC06A8"/>
    <w:rsid w:val="00DC1BFF"/>
    <w:rsid w:val="00DC220B"/>
    <w:rsid w:val="00DC344F"/>
    <w:rsid w:val="00DC41E8"/>
    <w:rsid w:val="00DC49F5"/>
    <w:rsid w:val="00DC610F"/>
    <w:rsid w:val="00DC6A92"/>
    <w:rsid w:val="00DC6AD2"/>
    <w:rsid w:val="00DC6B1F"/>
    <w:rsid w:val="00DC779A"/>
    <w:rsid w:val="00DC7B2C"/>
    <w:rsid w:val="00DD05FD"/>
    <w:rsid w:val="00DD099D"/>
    <w:rsid w:val="00DD0E81"/>
    <w:rsid w:val="00DD11A9"/>
    <w:rsid w:val="00DD1959"/>
    <w:rsid w:val="00DD1A1B"/>
    <w:rsid w:val="00DD1AC6"/>
    <w:rsid w:val="00DD239C"/>
    <w:rsid w:val="00DD23D9"/>
    <w:rsid w:val="00DD4A37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1C3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74F4"/>
    <w:rsid w:val="00DF0194"/>
    <w:rsid w:val="00DF0281"/>
    <w:rsid w:val="00DF0444"/>
    <w:rsid w:val="00DF0A03"/>
    <w:rsid w:val="00DF1453"/>
    <w:rsid w:val="00DF1BE0"/>
    <w:rsid w:val="00DF330A"/>
    <w:rsid w:val="00DF343F"/>
    <w:rsid w:val="00DF3CCF"/>
    <w:rsid w:val="00DF3E42"/>
    <w:rsid w:val="00DF43D8"/>
    <w:rsid w:val="00DF5AC5"/>
    <w:rsid w:val="00DF6397"/>
    <w:rsid w:val="00DF68D8"/>
    <w:rsid w:val="00DF6FCE"/>
    <w:rsid w:val="00DF768D"/>
    <w:rsid w:val="00DF787D"/>
    <w:rsid w:val="00E00BA4"/>
    <w:rsid w:val="00E01169"/>
    <w:rsid w:val="00E012CE"/>
    <w:rsid w:val="00E01513"/>
    <w:rsid w:val="00E01938"/>
    <w:rsid w:val="00E01CB5"/>
    <w:rsid w:val="00E0330D"/>
    <w:rsid w:val="00E0345A"/>
    <w:rsid w:val="00E041A3"/>
    <w:rsid w:val="00E04544"/>
    <w:rsid w:val="00E04DD7"/>
    <w:rsid w:val="00E057C2"/>
    <w:rsid w:val="00E05844"/>
    <w:rsid w:val="00E05F25"/>
    <w:rsid w:val="00E05F90"/>
    <w:rsid w:val="00E06289"/>
    <w:rsid w:val="00E06CED"/>
    <w:rsid w:val="00E073DA"/>
    <w:rsid w:val="00E074CE"/>
    <w:rsid w:val="00E079DA"/>
    <w:rsid w:val="00E1059C"/>
    <w:rsid w:val="00E10C2B"/>
    <w:rsid w:val="00E11000"/>
    <w:rsid w:val="00E1132D"/>
    <w:rsid w:val="00E11652"/>
    <w:rsid w:val="00E11AA7"/>
    <w:rsid w:val="00E122BC"/>
    <w:rsid w:val="00E1363A"/>
    <w:rsid w:val="00E13752"/>
    <w:rsid w:val="00E13985"/>
    <w:rsid w:val="00E1419B"/>
    <w:rsid w:val="00E149B5"/>
    <w:rsid w:val="00E14BE3"/>
    <w:rsid w:val="00E14F1E"/>
    <w:rsid w:val="00E153FB"/>
    <w:rsid w:val="00E16484"/>
    <w:rsid w:val="00E175F9"/>
    <w:rsid w:val="00E17798"/>
    <w:rsid w:val="00E17E64"/>
    <w:rsid w:val="00E203D1"/>
    <w:rsid w:val="00E2150F"/>
    <w:rsid w:val="00E2158C"/>
    <w:rsid w:val="00E21DE0"/>
    <w:rsid w:val="00E223CA"/>
    <w:rsid w:val="00E225CC"/>
    <w:rsid w:val="00E228B2"/>
    <w:rsid w:val="00E22E46"/>
    <w:rsid w:val="00E23ABA"/>
    <w:rsid w:val="00E23FC7"/>
    <w:rsid w:val="00E240F3"/>
    <w:rsid w:val="00E244F6"/>
    <w:rsid w:val="00E24546"/>
    <w:rsid w:val="00E24AA9"/>
    <w:rsid w:val="00E2503A"/>
    <w:rsid w:val="00E25D76"/>
    <w:rsid w:val="00E26698"/>
    <w:rsid w:val="00E26792"/>
    <w:rsid w:val="00E274F8"/>
    <w:rsid w:val="00E27FE0"/>
    <w:rsid w:val="00E30146"/>
    <w:rsid w:val="00E3105E"/>
    <w:rsid w:val="00E315AB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5179"/>
    <w:rsid w:val="00E3545A"/>
    <w:rsid w:val="00E3611E"/>
    <w:rsid w:val="00E37C47"/>
    <w:rsid w:val="00E41B43"/>
    <w:rsid w:val="00E42460"/>
    <w:rsid w:val="00E42E3C"/>
    <w:rsid w:val="00E43824"/>
    <w:rsid w:val="00E44B16"/>
    <w:rsid w:val="00E454E7"/>
    <w:rsid w:val="00E45619"/>
    <w:rsid w:val="00E45DB1"/>
    <w:rsid w:val="00E45DBB"/>
    <w:rsid w:val="00E46574"/>
    <w:rsid w:val="00E47571"/>
    <w:rsid w:val="00E501F0"/>
    <w:rsid w:val="00E507B8"/>
    <w:rsid w:val="00E51706"/>
    <w:rsid w:val="00E520EE"/>
    <w:rsid w:val="00E52D20"/>
    <w:rsid w:val="00E52E20"/>
    <w:rsid w:val="00E53408"/>
    <w:rsid w:val="00E544DB"/>
    <w:rsid w:val="00E54749"/>
    <w:rsid w:val="00E54A6E"/>
    <w:rsid w:val="00E54CCF"/>
    <w:rsid w:val="00E55CA5"/>
    <w:rsid w:val="00E569FF"/>
    <w:rsid w:val="00E61A65"/>
    <w:rsid w:val="00E620E5"/>
    <w:rsid w:val="00E62B51"/>
    <w:rsid w:val="00E64B0E"/>
    <w:rsid w:val="00E64E19"/>
    <w:rsid w:val="00E65744"/>
    <w:rsid w:val="00E65A9E"/>
    <w:rsid w:val="00E6639E"/>
    <w:rsid w:val="00E675AD"/>
    <w:rsid w:val="00E6786C"/>
    <w:rsid w:val="00E710B8"/>
    <w:rsid w:val="00E720AA"/>
    <w:rsid w:val="00E7348A"/>
    <w:rsid w:val="00E73DD3"/>
    <w:rsid w:val="00E750E5"/>
    <w:rsid w:val="00E77C25"/>
    <w:rsid w:val="00E8018A"/>
    <w:rsid w:val="00E80B36"/>
    <w:rsid w:val="00E82359"/>
    <w:rsid w:val="00E82474"/>
    <w:rsid w:val="00E824D8"/>
    <w:rsid w:val="00E82E49"/>
    <w:rsid w:val="00E83C3F"/>
    <w:rsid w:val="00E8406B"/>
    <w:rsid w:val="00E8457A"/>
    <w:rsid w:val="00E848C8"/>
    <w:rsid w:val="00E85B3C"/>
    <w:rsid w:val="00E85C77"/>
    <w:rsid w:val="00E8606F"/>
    <w:rsid w:val="00E86E9E"/>
    <w:rsid w:val="00E8764E"/>
    <w:rsid w:val="00E87EAD"/>
    <w:rsid w:val="00E900D1"/>
    <w:rsid w:val="00E90339"/>
    <w:rsid w:val="00E90505"/>
    <w:rsid w:val="00E91381"/>
    <w:rsid w:val="00E913FF"/>
    <w:rsid w:val="00E92BFE"/>
    <w:rsid w:val="00E9316B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678E"/>
    <w:rsid w:val="00E97697"/>
    <w:rsid w:val="00EA0858"/>
    <w:rsid w:val="00EA1654"/>
    <w:rsid w:val="00EA1675"/>
    <w:rsid w:val="00EA2959"/>
    <w:rsid w:val="00EA2B5A"/>
    <w:rsid w:val="00EA34BE"/>
    <w:rsid w:val="00EA373F"/>
    <w:rsid w:val="00EA3B1B"/>
    <w:rsid w:val="00EA3E64"/>
    <w:rsid w:val="00EA4315"/>
    <w:rsid w:val="00EA45DB"/>
    <w:rsid w:val="00EA4943"/>
    <w:rsid w:val="00EA4E5D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2445"/>
    <w:rsid w:val="00EB3107"/>
    <w:rsid w:val="00EB35CA"/>
    <w:rsid w:val="00EB39B4"/>
    <w:rsid w:val="00EB3AA7"/>
    <w:rsid w:val="00EB3C4E"/>
    <w:rsid w:val="00EB4051"/>
    <w:rsid w:val="00EB453D"/>
    <w:rsid w:val="00EB5785"/>
    <w:rsid w:val="00EB5996"/>
    <w:rsid w:val="00EB59B6"/>
    <w:rsid w:val="00EB6539"/>
    <w:rsid w:val="00EB66CA"/>
    <w:rsid w:val="00EB75E5"/>
    <w:rsid w:val="00EB7807"/>
    <w:rsid w:val="00EB780A"/>
    <w:rsid w:val="00EB7DE1"/>
    <w:rsid w:val="00EC058B"/>
    <w:rsid w:val="00EC0E9F"/>
    <w:rsid w:val="00EC1120"/>
    <w:rsid w:val="00EC1B83"/>
    <w:rsid w:val="00EC1C62"/>
    <w:rsid w:val="00EC203E"/>
    <w:rsid w:val="00EC2CBD"/>
    <w:rsid w:val="00EC3B9C"/>
    <w:rsid w:val="00EC3DE2"/>
    <w:rsid w:val="00EC56D4"/>
    <w:rsid w:val="00EC58FD"/>
    <w:rsid w:val="00EC5C78"/>
    <w:rsid w:val="00EC616C"/>
    <w:rsid w:val="00EC6F56"/>
    <w:rsid w:val="00EC7206"/>
    <w:rsid w:val="00ED018F"/>
    <w:rsid w:val="00ED05F9"/>
    <w:rsid w:val="00ED15BF"/>
    <w:rsid w:val="00ED2F49"/>
    <w:rsid w:val="00ED2F51"/>
    <w:rsid w:val="00ED3139"/>
    <w:rsid w:val="00ED3367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B31"/>
    <w:rsid w:val="00EE1321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BE"/>
    <w:rsid w:val="00EE42D7"/>
    <w:rsid w:val="00EE4470"/>
    <w:rsid w:val="00EE4B39"/>
    <w:rsid w:val="00EE5084"/>
    <w:rsid w:val="00EE5652"/>
    <w:rsid w:val="00EE6729"/>
    <w:rsid w:val="00EE67C1"/>
    <w:rsid w:val="00EE6C71"/>
    <w:rsid w:val="00EE6EC8"/>
    <w:rsid w:val="00EE7208"/>
    <w:rsid w:val="00EE7558"/>
    <w:rsid w:val="00EE7F27"/>
    <w:rsid w:val="00EF0010"/>
    <w:rsid w:val="00EF0586"/>
    <w:rsid w:val="00EF176C"/>
    <w:rsid w:val="00EF1B80"/>
    <w:rsid w:val="00EF3B32"/>
    <w:rsid w:val="00EF40B5"/>
    <w:rsid w:val="00EF4873"/>
    <w:rsid w:val="00EF6A05"/>
    <w:rsid w:val="00EF79C3"/>
    <w:rsid w:val="00F007F7"/>
    <w:rsid w:val="00F00CA9"/>
    <w:rsid w:val="00F00D84"/>
    <w:rsid w:val="00F010AB"/>
    <w:rsid w:val="00F01475"/>
    <w:rsid w:val="00F0178A"/>
    <w:rsid w:val="00F0354F"/>
    <w:rsid w:val="00F038D4"/>
    <w:rsid w:val="00F03900"/>
    <w:rsid w:val="00F048BF"/>
    <w:rsid w:val="00F04AC1"/>
    <w:rsid w:val="00F05035"/>
    <w:rsid w:val="00F0634E"/>
    <w:rsid w:val="00F066F2"/>
    <w:rsid w:val="00F06C1E"/>
    <w:rsid w:val="00F10F1A"/>
    <w:rsid w:val="00F11128"/>
    <w:rsid w:val="00F1229C"/>
    <w:rsid w:val="00F122F3"/>
    <w:rsid w:val="00F128F0"/>
    <w:rsid w:val="00F12BD6"/>
    <w:rsid w:val="00F1300F"/>
    <w:rsid w:val="00F131B9"/>
    <w:rsid w:val="00F13A37"/>
    <w:rsid w:val="00F1480A"/>
    <w:rsid w:val="00F14C6E"/>
    <w:rsid w:val="00F151F6"/>
    <w:rsid w:val="00F15C26"/>
    <w:rsid w:val="00F163AB"/>
    <w:rsid w:val="00F16CF8"/>
    <w:rsid w:val="00F1730A"/>
    <w:rsid w:val="00F17529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4041"/>
    <w:rsid w:val="00F2527A"/>
    <w:rsid w:val="00F2591E"/>
    <w:rsid w:val="00F25A47"/>
    <w:rsid w:val="00F2665D"/>
    <w:rsid w:val="00F26D81"/>
    <w:rsid w:val="00F30526"/>
    <w:rsid w:val="00F30CDC"/>
    <w:rsid w:val="00F312DB"/>
    <w:rsid w:val="00F3180F"/>
    <w:rsid w:val="00F326A2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F6D"/>
    <w:rsid w:val="00F503B6"/>
    <w:rsid w:val="00F51518"/>
    <w:rsid w:val="00F52699"/>
    <w:rsid w:val="00F53E26"/>
    <w:rsid w:val="00F54963"/>
    <w:rsid w:val="00F54A7C"/>
    <w:rsid w:val="00F55334"/>
    <w:rsid w:val="00F55BD0"/>
    <w:rsid w:val="00F55BDA"/>
    <w:rsid w:val="00F56BC1"/>
    <w:rsid w:val="00F5733F"/>
    <w:rsid w:val="00F57942"/>
    <w:rsid w:val="00F60345"/>
    <w:rsid w:val="00F60957"/>
    <w:rsid w:val="00F61797"/>
    <w:rsid w:val="00F619D0"/>
    <w:rsid w:val="00F61F50"/>
    <w:rsid w:val="00F62522"/>
    <w:rsid w:val="00F64282"/>
    <w:rsid w:val="00F6431A"/>
    <w:rsid w:val="00F64CF4"/>
    <w:rsid w:val="00F64FB9"/>
    <w:rsid w:val="00F65E4D"/>
    <w:rsid w:val="00F66E34"/>
    <w:rsid w:val="00F67388"/>
    <w:rsid w:val="00F709DB"/>
    <w:rsid w:val="00F70A8D"/>
    <w:rsid w:val="00F71103"/>
    <w:rsid w:val="00F714A1"/>
    <w:rsid w:val="00F7254D"/>
    <w:rsid w:val="00F72CB1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734F"/>
    <w:rsid w:val="00F806C5"/>
    <w:rsid w:val="00F80A37"/>
    <w:rsid w:val="00F814AC"/>
    <w:rsid w:val="00F81A66"/>
    <w:rsid w:val="00F81AAE"/>
    <w:rsid w:val="00F81BB0"/>
    <w:rsid w:val="00F81E6B"/>
    <w:rsid w:val="00F8208A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ED4"/>
    <w:rsid w:val="00F87E9B"/>
    <w:rsid w:val="00F9237E"/>
    <w:rsid w:val="00F943B3"/>
    <w:rsid w:val="00F95260"/>
    <w:rsid w:val="00F9564D"/>
    <w:rsid w:val="00F969C4"/>
    <w:rsid w:val="00F97F10"/>
    <w:rsid w:val="00FA0106"/>
    <w:rsid w:val="00FA23C0"/>
    <w:rsid w:val="00FA26D6"/>
    <w:rsid w:val="00FA28F7"/>
    <w:rsid w:val="00FA2929"/>
    <w:rsid w:val="00FA3063"/>
    <w:rsid w:val="00FA37A0"/>
    <w:rsid w:val="00FA53F7"/>
    <w:rsid w:val="00FA56E8"/>
    <w:rsid w:val="00FB071D"/>
    <w:rsid w:val="00FB0918"/>
    <w:rsid w:val="00FB0B5A"/>
    <w:rsid w:val="00FB0DA2"/>
    <w:rsid w:val="00FB1867"/>
    <w:rsid w:val="00FB1ACA"/>
    <w:rsid w:val="00FB1DC9"/>
    <w:rsid w:val="00FB26D9"/>
    <w:rsid w:val="00FB2A96"/>
    <w:rsid w:val="00FB2AE4"/>
    <w:rsid w:val="00FB30C7"/>
    <w:rsid w:val="00FB30E5"/>
    <w:rsid w:val="00FB31B0"/>
    <w:rsid w:val="00FB3B74"/>
    <w:rsid w:val="00FB3CF9"/>
    <w:rsid w:val="00FB426B"/>
    <w:rsid w:val="00FB5265"/>
    <w:rsid w:val="00FB53E9"/>
    <w:rsid w:val="00FB540C"/>
    <w:rsid w:val="00FB5ACD"/>
    <w:rsid w:val="00FB78DC"/>
    <w:rsid w:val="00FB7C83"/>
    <w:rsid w:val="00FB7D12"/>
    <w:rsid w:val="00FB7E04"/>
    <w:rsid w:val="00FC045D"/>
    <w:rsid w:val="00FC14D7"/>
    <w:rsid w:val="00FC17AB"/>
    <w:rsid w:val="00FC1CBB"/>
    <w:rsid w:val="00FC2199"/>
    <w:rsid w:val="00FC223B"/>
    <w:rsid w:val="00FC2CBB"/>
    <w:rsid w:val="00FC45CF"/>
    <w:rsid w:val="00FC5281"/>
    <w:rsid w:val="00FC5A39"/>
    <w:rsid w:val="00FC7234"/>
    <w:rsid w:val="00FC755C"/>
    <w:rsid w:val="00FC782E"/>
    <w:rsid w:val="00FC7C85"/>
    <w:rsid w:val="00FC7ED0"/>
    <w:rsid w:val="00FD1EF0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EBD"/>
    <w:rsid w:val="00FE4B9B"/>
    <w:rsid w:val="00FE502F"/>
    <w:rsid w:val="00FE5419"/>
    <w:rsid w:val="00FE552C"/>
    <w:rsid w:val="00FE58B9"/>
    <w:rsid w:val="00FE6326"/>
    <w:rsid w:val="00FF1112"/>
    <w:rsid w:val="00FF28B4"/>
    <w:rsid w:val="00FF29BA"/>
    <w:rsid w:val="00FF3DED"/>
    <w:rsid w:val="00FF4A18"/>
    <w:rsid w:val="00FF4ACB"/>
    <w:rsid w:val="00FF505D"/>
    <w:rsid w:val="00FF64BE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D2B8C8"/>
  <w15:docId w15:val="{D04BF66A-510D-4FF8-9006-0CC2DB22B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BC046-D0DE-4F21-A19A-D827EE1C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72</TotalTime>
  <Pages>36</Pages>
  <Words>8578</Words>
  <Characters>48895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57359</CharactersWithSpaces>
  <SharedDoc>false</SharedDoc>
  <HLinks>
    <vt:vector size="102" baseType="variant">
      <vt:variant>
        <vt:i4>3407962</vt:i4>
      </vt:variant>
      <vt:variant>
        <vt:i4>48</vt:i4>
      </vt:variant>
      <vt:variant>
        <vt:i4>0</vt:i4>
      </vt:variant>
      <vt:variant>
        <vt:i4>5</vt:i4>
      </vt:variant>
      <vt:variant>
        <vt:lpwstr>http://www.fap.or.th/images/column_1450924281/TFRIC 21.pdf</vt:lpwstr>
      </vt:variant>
      <vt:variant>
        <vt:lpwstr/>
      </vt:variant>
      <vt:variant>
        <vt:i4>5373985</vt:i4>
      </vt:variant>
      <vt:variant>
        <vt:i4>45</vt:i4>
      </vt:variant>
      <vt:variant>
        <vt:i4>0</vt:i4>
      </vt:variant>
      <vt:variant>
        <vt:i4>5</vt:i4>
      </vt:variant>
      <vt:variant>
        <vt:lpwstr>http://www.fap.or.th/images/column_1450924281/TFRS 10.pdf</vt:lpwstr>
      </vt:variant>
      <vt:variant>
        <vt:lpwstr/>
      </vt:variant>
      <vt:variant>
        <vt:i4>852011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http://www.fap.or.th/images/column_1450924281/TFRS 2.pdf</vt:lpwstr>
      </vt:variant>
      <vt:variant>
        <vt:lpwstr/>
      </vt:variant>
      <vt:variant>
        <vt:i4>5898302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http://www.fap.or.th/images/column_1450924281/TAS 41.pdf</vt:lpwstr>
      </vt:variant>
      <vt:variant>
        <vt:lpwstr/>
      </vt:variant>
      <vt:variant>
        <vt:i4>5439545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http://www.fap.or.th/images/column_1450924281/TAS 38.pdf</vt:lpwstr>
      </vt:variant>
      <vt:variant>
        <vt:lpwstr/>
      </vt:variant>
      <vt:variant>
        <vt:i4>6094905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http://www.fap.or.th/images/column_1450924281/TAS 36.pdf</vt:lpwstr>
      </vt:variant>
      <vt:variant>
        <vt:lpwstr/>
      </vt:variant>
      <vt:variant>
        <vt:i4>5374011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http://www.fap.or.th/images/column_1450924281/TAS 19.pdf</vt:lpwstr>
      </vt:variant>
      <vt:variant>
        <vt:lpwstr/>
      </vt:variant>
      <vt:variant>
        <vt:i4>6553695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3407962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http://www.fap.or.th/images/column_1450924281/TFRIC 21.pdf</vt:lpwstr>
      </vt:variant>
      <vt:variant>
        <vt:lpwstr/>
      </vt:variant>
      <vt:variant>
        <vt:i4>5373985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http://www.fap.or.th/images/column_1450924281/TFRS 10.pdf</vt:lpwstr>
      </vt:variant>
      <vt:variant>
        <vt:lpwstr/>
      </vt:variant>
      <vt:variant>
        <vt:i4>852011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http://www.fap.or.th/images/column_1450924281/TFRS 2.pdf</vt:lpwstr>
      </vt:variant>
      <vt:variant>
        <vt:lpwstr/>
      </vt:variant>
      <vt:variant>
        <vt:i4>5898302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41.pdf</vt:lpwstr>
      </vt:variant>
      <vt:variant>
        <vt:lpwstr/>
      </vt:variant>
      <vt:variant>
        <vt:i4>5439545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38.pdf</vt:lpwstr>
      </vt:variant>
      <vt:variant>
        <vt:lpwstr/>
      </vt:variant>
      <vt:variant>
        <vt:i4>6094905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36.pdf</vt:lpwstr>
      </vt:variant>
      <vt:variant>
        <vt:lpwstr/>
      </vt:variant>
      <vt:variant>
        <vt:i4>5374011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19.pdf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7077969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http://www.fap.or.th/images/column_1450924281/Framework.pdf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Apirak Pookhwanmuang</cp:lastModifiedBy>
  <cp:revision>15</cp:revision>
  <cp:lastPrinted>2020-05-12T11:04:00Z</cp:lastPrinted>
  <dcterms:created xsi:type="dcterms:W3CDTF">2020-05-09T08:15:00Z</dcterms:created>
  <dcterms:modified xsi:type="dcterms:W3CDTF">2020-05-12T11:47:00Z</dcterms:modified>
</cp:coreProperties>
</file>