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7777777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7A1352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38A31540" w14:textId="5FEAD3F1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งบการเงินระหว่างกาล</w:t>
      </w:r>
      <w:r w:rsidR="004E6677">
        <w:rPr>
          <w:rFonts w:hint="cs"/>
          <w:sz w:val="32"/>
          <w:szCs w:val="32"/>
          <w:cs/>
        </w:rPr>
        <w:t>แบบย่อ</w:t>
      </w:r>
      <w:r w:rsidRPr="00EF30CD">
        <w:rPr>
          <w:sz w:val="32"/>
          <w:szCs w:val="32"/>
          <w:cs/>
        </w:rPr>
        <w:t xml:space="preserve"> </w:t>
      </w:r>
    </w:p>
    <w:p w14:paraId="63730EDE" w14:textId="5CCCEDB9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สำหรับงวดสามเดือนสิ้นสุดวันที่</w:t>
      </w:r>
      <w:r w:rsidRPr="00EF30CD">
        <w:rPr>
          <w:rFonts w:hint="cs"/>
          <w:sz w:val="32"/>
          <w:szCs w:val="32"/>
          <w:cs/>
        </w:rPr>
        <w:t xml:space="preserve"> </w:t>
      </w:r>
      <w:r w:rsidR="008F725A" w:rsidRPr="008F725A">
        <w:rPr>
          <w:sz w:val="32"/>
          <w:szCs w:val="32"/>
        </w:rPr>
        <w:t>31</w:t>
      </w:r>
      <w:r w:rsidRPr="00EF30CD">
        <w:rPr>
          <w:sz w:val="32"/>
          <w:szCs w:val="32"/>
          <w:cs/>
        </w:rPr>
        <w:t xml:space="preserve"> มีนาคม </w:t>
      </w:r>
      <w:r w:rsidR="008F725A" w:rsidRPr="008F725A">
        <w:rPr>
          <w:sz w:val="32"/>
          <w:szCs w:val="32"/>
        </w:rPr>
        <w:t>2563</w:t>
      </w:r>
    </w:p>
    <w:p w14:paraId="500E3396" w14:textId="77777777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EF30CD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4BDDF2A2" w14:textId="77777777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EF30CD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EF30CD">
        <w:rPr>
          <w:rFonts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EF30CD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ABBC2EB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EF30CD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EF30CD">
        <w:rPr>
          <w:rFonts w:hint="cs"/>
          <w:b/>
          <w:bCs/>
          <w:cs/>
        </w:rPr>
        <w:t xml:space="preserve">เสนอ  คณะกรรมการบริษัท </w:t>
      </w:r>
      <w:r w:rsidRPr="00EF30CD">
        <w:rPr>
          <w:b/>
          <w:bCs/>
          <w:cs/>
        </w:rPr>
        <w:t>บางจาก คอร์ปอเรชั่น จำกัด (มหาชน</w:t>
      </w:r>
      <w:r w:rsidRPr="00EF30CD">
        <w:rPr>
          <w:rFonts w:hint="cs"/>
          <w:b/>
          <w:bCs/>
          <w:cs/>
        </w:rPr>
        <w:t>)</w:t>
      </w:r>
    </w:p>
    <w:p w14:paraId="0471C483" w14:textId="77777777" w:rsidR="001D0AEF" w:rsidRPr="00EF30CD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264E3723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EF30CD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F725A" w:rsidRPr="008F725A">
        <w:t>31</w:t>
      </w:r>
      <w:r w:rsidRPr="00EF30CD">
        <w:rPr>
          <w:cs/>
        </w:rPr>
        <w:t xml:space="preserve"> </w:t>
      </w:r>
      <w:r w:rsidRPr="00EF30CD">
        <w:rPr>
          <w:rFonts w:hint="cs"/>
          <w:cs/>
        </w:rPr>
        <w:t>มีนาคม</w:t>
      </w:r>
      <w:r w:rsidRPr="00EF30CD">
        <w:rPr>
          <w:cs/>
        </w:rPr>
        <w:t xml:space="preserve"> </w:t>
      </w:r>
      <w:r w:rsidR="008F725A" w:rsidRPr="008F725A">
        <w:t>2563</w:t>
      </w:r>
      <w:r w:rsidRPr="00EF30CD">
        <w:rPr>
          <w:cs/>
        </w:rPr>
        <w:t xml:space="preserve"> </w:t>
      </w:r>
      <w:r w:rsidRPr="00EF30CD">
        <w:br/>
      </w:r>
      <w:r w:rsidRPr="00EF30CD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EF30CD">
        <w:br/>
      </w:r>
      <w:r w:rsidRPr="00EF30CD">
        <w:rPr>
          <w:rFonts w:hint="cs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8F725A" w:rsidRPr="008F725A">
        <w:t>31</w:t>
      </w:r>
      <w:r w:rsidRPr="00EF30CD">
        <w:rPr>
          <w:cs/>
        </w:rPr>
        <w:t xml:space="preserve"> </w:t>
      </w:r>
      <w:r w:rsidRPr="00EF30CD">
        <w:rPr>
          <w:rFonts w:hint="cs"/>
          <w:cs/>
        </w:rPr>
        <w:t>มีนาคม</w:t>
      </w:r>
      <w:r w:rsidRPr="00EF30CD">
        <w:rPr>
          <w:cs/>
        </w:rPr>
        <w:t xml:space="preserve"> </w:t>
      </w:r>
      <w:r w:rsidR="008F725A" w:rsidRPr="008F725A">
        <w:t>2563</w:t>
      </w:r>
      <w:r w:rsidRPr="00EF30CD">
        <w:rPr>
          <w:rFonts w:hint="cs"/>
          <w:cs/>
        </w:rPr>
        <w:t xml:space="preserve"> และ</w:t>
      </w:r>
      <w:r w:rsidRPr="00EF30CD">
        <w:br/>
      </w:r>
      <w:r w:rsidRPr="00EF30CD">
        <w:rPr>
          <w:rFonts w:hint="cs"/>
          <w:cs/>
        </w:rPr>
        <w:t>หมายเหตุประกอบงบการเงินแบบย่อ (ข้อมูลทางการเงินระหว่างกาล) ของบริษัท บางจาก</w:t>
      </w:r>
      <w:r w:rsidRPr="00EF30CD">
        <w:rPr>
          <w:cs/>
        </w:rPr>
        <w:t xml:space="preserve"> คอร์ปอเรชั่น</w:t>
      </w:r>
      <w:r w:rsidRPr="00EF30CD">
        <w:rPr>
          <w:rFonts w:hint="cs"/>
          <w:cs/>
        </w:rPr>
        <w:t xml:space="preserve"> จำกัด (มหาชน)</w:t>
      </w:r>
      <w:r w:rsidRPr="00EF30CD">
        <w:t> </w:t>
      </w:r>
      <w:r w:rsidRPr="00EF30CD">
        <w:rPr>
          <w:rFonts w:hint="cs"/>
          <w:cs/>
        </w:rPr>
        <w:t xml:space="preserve"> และบริษัทย่อย และ</w:t>
      </w:r>
      <w:r w:rsidRPr="00545FD1">
        <w:rPr>
          <w:rFonts w:hint="cs"/>
          <w:cs/>
        </w:rPr>
        <w:t>ของเฉพาะบริษัท บางจาก</w:t>
      </w:r>
      <w:r w:rsidRPr="00545FD1">
        <w:rPr>
          <w:cs/>
        </w:rPr>
        <w:t xml:space="preserve"> คอร์ปอเรชั่น</w:t>
      </w:r>
      <w:r w:rsidRPr="00545FD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45FD1">
        <w:rPr>
          <w:cs/>
        </w:rPr>
        <w:t xml:space="preserve"> </w:t>
      </w:r>
      <w:r w:rsidR="008F725A" w:rsidRPr="008F725A">
        <w:t>34</w:t>
      </w:r>
      <w:r w:rsidRPr="00545FD1">
        <w:rPr>
          <w:cs/>
        </w:rPr>
        <w:t xml:space="preserve"> </w:t>
      </w:r>
      <w:r w:rsidRPr="00545FD1">
        <w:br/>
      </w:r>
      <w:r w:rsidRPr="00545FD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796EB598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545FD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8F725A" w:rsidRPr="008F725A">
        <w:t>2410</w:t>
      </w:r>
      <w:r w:rsidRPr="00545FD1">
        <w:rPr>
          <w:rFonts w:hint="cs"/>
          <w:cs/>
        </w:rPr>
        <w:t xml:space="preserve"> </w:t>
      </w:r>
      <w:r w:rsidRPr="00545FD1">
        <w:rPr>
          <w:cs/>
        </w:rPr>
        <w:t>“</w:t>
      </w:r>
      <w:r w:rsidRPr="00545FD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5FD1">
        <w:rPr>
          <w:cs/>
        </w:rPr>
        <w:t xml:space="preserve">” </w:t>
      </w:r>
      <w:r w:rsidRPr="00545FD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545FD1" w:rsidSect="004B22A4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506177D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571CFA4A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545FD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8F725A" w:rsidRPr="008F725A">
        <w:rPr>
          <w:color w:val="000000"/>
          <w:lang w:eastAsia="ja-JP"/>
        </w:rPr>
        <w:t>34</w:t>
      </w:r>
      <w:r w:rsidRPr="00545FD1">
        <w:rPr>
          <w:color w:val="000000"/>
          <w:cs/>
          <w:lang w:eastAsia="ja-JP"/>
        </w:rPr>
        <w:t xml:space="preserve"> </w:t>
      </w:r>
      <w:r w:rsidRPr="00545FD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4A8F8D9" w14:textId="77777777" w:rsidR="00271B98" w:rsidRPr="00545FD1" w:rsidRDefault="00271B98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5C01185" w14:textId="4ED19C84" w:rsidR="001D0AEF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5A6E573B" w14:textId="5615661F" w:rsidR="004E6677" w:rsidRDefault="004E6677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DFB9E7D" w14:textId="694B9EC7" w:rsidR="004E6677" w:rsidRPr="00545FD1" w:rsidRDefault="004E6677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2D361F">
        <w:rPr>
          <w:rFonts w:hint="cs"/>
          <w:color w:val="000000"/>
          <w:cs/>
          <w:lang w:eastAsia="ja-JP"/>
        </w:rPr>
        <w:t>ข้าพเจ้าขอให้สังเกตเรื่องต่อไปนี้</w:t>
      </w:r>
    </w:p>
    <w:p w14:paraId="346CDF94" w14:textId="0023B0CE" w:rsidR="001D0AEF" w:rsidRPr="004E6677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</w:rPr>
      </w:pPr>
    </w:p>
    <w:p w14:paraId="07166B24" w14:textId="007E25BF" w:rsidR="009006E0" w:rsidRPr="004E6677" w:rsidRDefault="004E6677" w:rsidP="004E6677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ตามที่กล่าวใน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การเงินระหว่างกาล</w:t>
      </w:r>
      <w:r w:rsidR="00E45C59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แบบย่อ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3</w:t>
      </w:r>
      <w:r w:rsidR="009006E0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16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1</w:t>
      </w:r>
      <w:r w:rsidR="009006E0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มกราคม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9006E0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</w:t>
      </w:r>
      <w:r w:rsidR="00B239C1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ต้นงวด</w:t>
      </w:r>
      <w:r w:rsidR="009006E0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</w:t>
      </w:r>
    </w:p>
    <w:p w14:paraId="4FC9F673" w14:textId="3AC16692" w:rsidR="001D0AEF" w:rsidRPr="004E6677" w:rsidRDefault="004E6677" w:rsidP="004E6677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ตามที่กล่าวใน</w:t>
      </w:r>
      <w:r w:rsidR="001D0AEF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งบการเงินระหว่างกาลแบบย่อ</w:t>
      </w:r>
      <w:r w:rsidR="001D0AEF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4</w:t>
      </w:r>
      <w:r w:rsidR="001D0AEF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กลุ่มบริษัทซื้อธุรกิจในสาธารณรัฐประชาธิปไตยประชาชนลาวในระหว่างงวดสามเดือนสิ้นสุดวันที่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31</w:t>
      </w:r>
      <w:r w:rsidR="00271B98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มีนาคม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271B98" w:rsidRPr="004E6677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075F81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 xml:space="preserve">และในระหว่างปี </w:t>
      </w:r>
      <w:r w:rsidR="008F725A" w:rsidRPr="008F725A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2562</w:t>
      </w:r>
      <w:r w:rsidR="00075F81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4E667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</w:t>
      </w:r>
    </w:p>
    <w:p w14:paraId="120070C6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14:paraId="47F94215" w14:textId="642D17AD" w:rsidR="001D0AEF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  <w:r w:rsidRPr="002D361F">
        <w:rPr>
          <w:color w:val="000000"/>
          <w:cs/>
          <w:lang w:eastAsia="ja-JP"/>
        </w:rPr>
        <w:t>ทั้งนี้ข้อสรุปของข้าพเจ้าไม่ได้เปลี่ยนแปลงไปเนื่องจากเรื่อง</w:t>
      </w:r>
      <w:r w:rsidR="00B239C1">
        <w:rPr>
          <w:rFonts w:hint="cs"/>
          <w:color w:val="000000"/>
          <w:cs/>
          <w:lang w:eastAsia="ja-JP"/>
        </w:rPr>
        <w:t>ดังกล่าว</w:t>
      </w:r>
    </w:p>
    <w:p w14:paraId="2A270A3C" w14:textId="36C07A63" w:rsidR="002D361F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545FD1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8174CA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45FD1">
        <w:rPr>
          <w:rFonts w:ascii="Angsana New" w:hAnsi="Angsana New" w:cs="Angsana New"/>
          <w:sz w:val="30"/>
          <w:szCs w:val="30"/>
          <w:cs/>
        </w:rPr>
        <w:t>(</w:t>
      </w:r>
      <w:bookmarkStart w:id="1" w:name="_Hlk40172499"/>
      <w:r w:rsidR="00271B98" w:rsidRPr="00545FD1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bookmarkEnd w:id="1"/>
      <w:r w:rsidRPr="00545FD1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1C3C751E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45FD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45FD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8F725A" w:rsidRPr="008F725A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545FD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545FD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27B0DFED" w14:textId="72A347C7" w:rsidR="004E4394" w:rsidRPr="007A1352" w:rsidRDefault="008F725A" w:rsidP="00EB0CE9">
      <w:pPr>
        <w:pStyle w:val="a"/>
        <w:tabs>
          <w:tab w:val="left" w:pos="720"/>
        </w:tabs>
        <w:ind w:right="-45"/>
        <w:rPr>
          <w:rFonts w:ascii="Angsana New" w:hAnsi="Angsana New"/>
          <w:sz w:val="20"/>
        </w:rPr>
      </w:pPr>
      <w:proofErr w:type="gramStart"/>
      <w:r w:rsidRPr="008F725A">
        <w:rPr>
          <w:rFonts w:ascii="Angsana New" w:hAnsi="Angsana New" w:cs="Angsana New" w:hint="cs"/>
          <w:lang w:val="en-US"/>
        </w:rPr>
        <w:t>12</w:t>
      </w:r>
      <w:proofErr w:type="gramEnd"/>
      <w:r w:rsidR="001D0AEF" w:rsidRPr="00545FD1">
        <w:rPr>
          <w:rFonts w:ascii="Angsana New" w:hAnsi="Angsana New" w:cs="Angsana New" w:hint="cs"/>
          <w:cs/>
        </w:rPr>
        <w:t xml:space="preserve"> พฤษภาคม </w:t>
      </w:r>
      <w:r w:rsidRPr="008F725A">
        <w:rPr>
          <w:rFonts w:ascii="Angsana New" w:hAnsi="Angsana New" w:cs="Angsana New"/>
          <w:lang w:val="en-US"/>
        </w:rPr>
        <w:t>2563</w:t>
      </w:r>
      <w:bookmarkStart w:id="2" w:name="_GoBack"/>
      <w:bookmarkEnd w:id="0"/>
      <w:bookmarkEnd w:id="2"/>
    </w:p>
    <w:sectPr w:rsidR="004E4394" w:rsidRPr="007A1352" w:rsidSect="00EB0CE9">
      <w:headerReference w:type="default" r:id="rId16"/>
      <w:pgSz w:w="11907" w:h="16840" w:code="9"/>
      <w:pgMar w:top="692" w:right="1151" w:bottom="578" w:left="1350" w:header="720" w:footer="720" w:gutter="0"/>
      <w:pgNumType w:start="14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2367" w14:textId="77777777" w:rsidR="009266CF" w:rsidRDefault="009266CF">
      <w:r>
        <w:separator/>
      </w:r>
    </w:p>
    <w:p w14:paraId="0EE3F0FA" w14:textId="77777777" w:rsidR="009266CF" w:rsidRDefault="009266CF"/>
  </w:endnote>
  <w:endnote w:type="continuationSeparator" w:id="0">
    <w:p w14:paraId="762B18FF" w14:textId="77777777" w:rsidR="009266CF" w:rsidRDefault="009266CF">
      <w:r>
        <w:continuationSeparator/>
      </w:r>
    </w:p>
    <w:p w14:paraId="6E6AE386" w14:textId="77777777" w:rsidR="009266CF" w:rsidRDefault="00926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01E5C0DF" w:rsidR="00ED2309" w:rsidRDefault="00ED2309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8F725A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ED2309" w:rsidRDefault="00ED23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ED2309" w:rsidRDefault="00ED2309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2165A8F3" w:rsidR="00ED2309" w:rsidRPr="00EB716F" w:rsidRDefault="00ED2309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8F725A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0FD86" w14:textId="0314E057" w:rsidR="00ED2309" w:rsidRPr="001D0AEF" w:rsidRDefault="00EB0C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707B8" w14:textId="77777777" w:rsidR="009266CF" w:rsidRDefault="009266CF"/>
  </w:footnote>
  <w:footnote w:type="continuationSeparator" w:id="0">
    <w:p w14:paraId="20C08503" w14:textId="77777777" w:rsidR="009266CF" w:rsidRDefault="009266CF">
      <w:r>
        <w:continuationSeparator/>
      </w:r>
    </w:p>
    <w:p w14:paraId="14BB862E" w14:textId="77777777" w:rsidR="009266CF" w:rsidRDefault="00926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166B16BE" w:rsidR="00ED2309" w:rsidRDefault="00ED2309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8F725A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ED2309" w:rsidRDefault="00EB0CE9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ED2309" w:rsidRDefault="00ED2309">
    <w:pPr>
      <w:pStyle w:val="Header"/>
    </w:pPr>
  </w:p>
  <w:p w14:paraId="2B963EFE" w14:textId="4536D831" w:rsidR="00ED2309" w:rsidRDefault="00ED2309">
    <w:pPr>
      <w:pStyle w:val="Header"/>
    </w:pPr>
  </w:p>
  <w:p w14:paraId="50B36530" w14:textId="31217E89" w:rsidR="00ED2309" w:rsidRDefault="00ED2309">
    <w:pPr>
      <w:pStyle w:val="Header"/>
    </w:pPr>
  </w:p>
  <w:p w14:paraId="6BA8D65C" w14:textId="77777777" w:rsidR="00ED2309" w:rsidRDefault="00ED2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0409" w14:textId="77777777" w:rsidR="00ED2309" w:rsidRPr="00F312D4" w:rsidRDefault="00ED2309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ED2309" w:rsidRPr="00F312D4" w:rsidRDefault="00ED2309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74B3D8C3" w:rsidR="00ED2309" w:rsidRPr="00564725" w:rsidRDefault="00ED2309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8F725A">
      <w:rPr>
        <w:b/>
        <w:sz w:val="32"/>
        <w:szCs w:val="32"/>
      </w:rPr>
      <w:t>3</w:t>
    </w:r>
    <w:r w:rsidRPr="008F725A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ED2309" w:rsidRPr="00BF55F0" w:rsidRDefault="00ED2309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ED2309" w:rsidRDefault="00ED2309">
    <w:pPr>
      <w:pStyle w:val="Header"/>
    </w:pPr>
  </w:p>
  <w:p w14:paraId="47BC79D6" w14:textId="77777777" w:rsidR="00ED2309" w:rsidRDefault="00ED23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ED2309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77777777" w:rsidR="00ED2309" w:rsidRPr="00564725" w:rsidRDefault="00ED2309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105720A" w14:textId="3403758B" w:rsidR="00ED2309" w:rsidRPr="00564725" w:rsidRDefault="00ED2309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8F725A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F725A">
      <w:rPr>
        <w:b/>
        <w:sz w:val="32"/>
        <w:szCs w:val="32"/>
      </w:rPr>
      <w:t>25</w:t>
    </w:r>
    <w:r w:rsidRPr="008F725A">
      <w:rPr>
        <w:rFonts w:hint="cs"/>
        <w:b/>
        <w:sz w:val="32"/>
        <w:szCs w:val="32"/>
      </w:rPr>
      <w:t>6</w:t>
    </w:r>
    <w:r w:rsidRPr="008F725A">
      <w:rPr>
        <w:b/>
        <w:sz w:val="32"/>
        <w:szCs w:val="32"/>
      </w:rPr>
      <w:t>3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ED2309" w:rsidRPr="002D1C8F" w:rsidRDefault="00ED2309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6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8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1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2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5"/>
  </w:num>
  <w:num w:numId="5">
    <w:abstractNumId w:val="15"/>
  </w:num>
  <w:num w:numId="6">
    <w:abstractNumId w:val="11"/>
  </w:num>
  <w:num w:numId="7">
    <w:abstractNumId w:val="10"/>
  </w:num>
  <w:num w:numId="8">
    <w:abstractNumId w:val="27"/>
  </w:num>
  <w:num w:numId="9">
    <w:abstractNumId w:val="19"/>
  </w:num>
  <w:num w:numId="10">
    <w:abstractNumId w:val="24"/>
  </w:num>
  <w:num w:numId="11">
    <w:abstractNumId w:val="12"/>
  </w:num>
  <w:num w:numId="12">
    <w:abstractNumId w:val="28"/>
  </w:num>
  <w:num w:numId="13">
    <w:abstractNumId w:val="31"/>
  </w:num>
  <w:num w:numId="14">
    <w:abstractNumId w:val="2"/>
  </w:num>
  <w:num w:numId="15">
    <w:abstractNumId w:val="34"/>
  </w:num>
  <w:num w:numId="16">
    <w:abstractNumId w:val="3"/>
  </w:num>
  <w:num w:numId="17">
    <w:abstractNumId w:val="23"/>
  </w:num>
  <w:num w:numId="18">
    <w:abstractNumId w:val="25"/>
  </w:num>
  <w:num w:numId="19">
    <w:abstractNumId w:val="6"/>
  </w:num>
  <w:num w:numId="20">
    <w:abstractNumId w:val="30"/>
  </w:num>
  <w:num w:numId="21">
    <w:abstractNumId w:val="4"/>
  </w:num>
  <w:num w:numId="22">
    <w:abstractNumId w:val="14"/>
  </w:num>
  <w:num w:numId="23">
    <w:abstractNumId w:val="3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</w:num>
  <w:num w:numId="28">
    <w:abstractNumId w:val="26"/>
  </w:num>
  <w:num w:numId="29">
    <w:abstractNumId w:val="29"/>
  </w:num>
  <w:num w:numId="30">
    <w:abstractNumId w:val="22"/>
  </w:num>
  <w:num w:numId="31">
    <w:abstractNumId w:val="17"/>
  </w:num>
  <w:num w:numId="32">
    <w:abstractNumId w:val="21"/>
  </w:num>
  <w:num w:numId="33">
    <w:abstractNumId w:val="20"/>
  </w:num>
  <w:num w:numId="34">
    <w:abstractNumId w:val="1"/>
  </w:num>
  <w:num w:numId="35">
    <w:abstractNumId w:val="7"/>
  </w:num>
  <w:num w:numId="36">
    <w:abstractNumId w:val="16"/>
  </w:num>
  <w:num w:numId="37">
    <w:abstractNumId w:val="0"/>
  </w:num>
  <w:num w:numId="3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0B3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0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483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3D2D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DE5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44B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26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EFB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59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6DAB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CA4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66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78D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4D0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726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885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45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92D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68F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D3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25A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99A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6CF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6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04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78E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8CC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37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59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86E"/>
    <w:rsid w:val="00C7595A"/>
    <w:rsid w:val="00C75BA5"/>
    <w:rsid w:val="00C75BCF"/>
    <w:rsid w:val="00C75BF8"/>
    <w:rsid w:val="00C75CC4"/>
    <w:rsid w:val="00C75D9D"/>
    <w:rsid w:val="00C760DC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771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16D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8D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CE9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B8"/>
    <w:rsid w:val="00EB682A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309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1E984-0BC4-4068-BA83-E5ED81A9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594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Danaiphat Charoensri (DCR)</cp:lastModifiedBy>
  <cp:revision>3</cp:revision>
  <cp:lastPrinted>2020-05-12T11:08:00Z</cp:lastPrinted>
  <dcterms:created xsi:type="dcterms:W3CDTF">2020-05-12T11:29:00Z</dcterms:created>
  <dcterms:modified xsi:type="dcterms:W3CDTF">2020-05-12T12:00:00Z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