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302D975A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00DF9D8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E793CDD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EAC6156" w14:textId="77777777" w:rsidR="005636CC" w:rsidRDefault="005636CC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465D491" w14:textId="77777777" w:rsidR="005636CC" w:rsidRPr="004832E9" w:rsidRDefault="005636CC" w:rsidP="004832E9">
      <w:pPr>
        <w:spacing w:after="0"/>
        <w:jc w:val="thaiDistribute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00B4D61" w14:textId="1BD13834" w:rsidR="00634D49" w:rsidRPr="005636CC" w:rsidRDefault="00634D49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B56675"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สหกลอิควิปเมนท์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5636CC" w:rsidRDefault="00AD3B26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2E3015DC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="00E4627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DE21F6"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สหกล</w:t>
      </w:r>
      <w:proofErr w:type="spellStart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อิค</w:t>
      </w:r>
      <w:proofErr w:type="spellEnd"/>
      <w:r w:rsidR="00B56675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วิปเมนท์</w:t>
      </w:r>
      <w:r w:rsidR="00B56675" w:rsidRPr="005636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A3206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จำกัด (มหาชน) และบริษัทย่อย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A5088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2A5088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44FA8"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A5088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344FA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AB1178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C01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งบแสดงการเปลี่ยนแปลง</w:t>
      </w:r>
      <w:r w:rsidR="00E63C0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ส่วนของผู้ถือหุ้น</w:t>
      </w:r>
      <w:r w:rsidR="00C3476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รวมและเฉพาะของบริษัท และงบกระแส</w:t>
      </w:r>
      <w:r w:rsidR="00803E3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เงินสดรวมและเฉพาะของบริษัทสำหรับงวดสามเดือน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</w:t>
      </w:r>
      <w:r w:rsidR="00AD3BA9"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เดียวกัน</w:t>
      </w:r>
      <w:r w:rsidR="003F237D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AD0F39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="00BE40B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บ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636CC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7156B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ส่วนข้าพเจ้าเป็นผู้รับผิดชอบในกา</w:t>
      </w:r>
      <w:r w:rsidR="00142E5B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77610F67" w14:textId="77777777" w:rsidR="003F5A96" w:rsidRPr="005636CC" w:rsidRDefault="003F5A96" w:rsidP="004832E9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636CC" w:rsidRDefault="00CD4D4E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110727C" w:rsidR="00CD4D4E" w:rsidRPr="005636CC" w:rsidRDefault="00142624" w:rsidP="005636CC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>2410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              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636CC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B1491C"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F237D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5636CC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</w:p>
    <w:p w14:paraId="63A94251" w14:textId="67C81580" w:rsidR="0034149A" w:rsidRPr="005636CC" w:rsidRDefault="0034149A" w:rsidP="005636CC">
      <w:pPr>
        <w:spacing w:after="0"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01EDC511" w14:textId="0C835A22" w:rsidR="001B4277" w:rsidRDefault="001B4277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258E8A" w14:textId="09DA02DA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69F3AB" w14:textId="4CAF3CB8" w:rsidR="00E468B5" w:rsidRDefault="00E468B5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DCE390" w14:textId="58FCF6AB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FEC7D" w14:textId="5B70669A" w:rsidR="00EB4B8C" w:rsidRDefault="00EB4B8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1D1111" w14:textId="30247AF7" w:rsidR="00EB4B8C" w:rsidRDefault="00EB4B8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8E1BA5" w14:textId="20C73F1E" w:rsidR="00EB4B8C" w:rsidRDefault="00EB4B8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6CD21E4" w14:textId="77777777" w:rsidR="00EB4B8C" w:rsidRDefault="00EB4B8C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3C35DB" w14:textId="77777777" w:rsidR="006837D1" w:rsidRPr="004A2F8E" w:rsidRDefault="006837D1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C0CE06" w14:textId="289D931E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A508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65AC787F" w14:textId="77777777" w:rsidR="004D323D" w:rsidRPr="002A5088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</w:p>
    <w:p w14:paraId="24978272" w14:textId="4AABB02A" w:rsidR="004D323D" w:rsidRPr="000531F0" w:rsidRDefault="004D323D" w:rsidP="004D323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จากการสอบทาน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2A5088">
        <w:rPr>
          <w:rFonts w:ascii="Browallia New" w:hAnsi="Browallia New" w:cs="Browallia New" w:hint="cs"/>
          <w:sz w:val="28"/>
          <w:szCs w:val="28"/>
        </w:rPr>
        <w:t xml:space="preserve">34 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E49A1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2A508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ในสาระสำคัญ</w:t>
      </w:r>
    </w:p>
    <w:p w14:paraId="24E8721F" w14:textId="046ECF2E" w:rsidR="004D323D" w:rsidRDefault="004D323D" w:rsidP="005636C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216827" w14:textId="1A2B5466" w:rsidR="003C08B4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0B518A93" w14:textId="77777777" w:rsidR="004D323D" w:rsidRPr="005636CC" w:rsidRDefault="004D323D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02371261" w14:textId="77777777" w:rsidR="00B56675" w:rsidRPr="005636CC" w:rsidRDefault="00B56675" w:rsidP="005636CC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นายสมคิด </w:t>
      </w:r>
      <w:r w:rsidRPr="005636CC">
        <w:rPr>
          <w:rFonts w:ascii="Browallia New" w:hAnsi="Browallia New" w:cs="Browallia New" w:hint="cs"/>
          <w:b/>
          <w:bCs/>
          <w:sz w:val="28"/>
          <w:szCs w:val="28"/>
        </w:rPr>
        <w:t xml:space="preserve"> </w:t>
      </w:r>
      <w:r w:rsidRPr="005636C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0E0FD2DC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420FEDF6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56675" w:rsidRPr="005636CC">
        <w:rPr>
          <w:rFonts w:ascii="Browallia New" w:hAnsi="Browallia New" w:cs="Browallia New" w:hint="cs"/>
          <w:sz w:val="28"/>
          <w:szCs w:val="28"/>
        </w:rPr>
        <w:t>2785</w:t>
      </w:r>
    </w:p>
    <w:p w14:paraId="28B639CA" w14:textId="77777777" w:rsidR="00142624" w:rsidRPr="005636CC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5636CC" w:rsidRDefault="003C08B4" w:rsidP="005636C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5636C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68175A" w:rsidRDefault="00142624" w:rsidP="005636C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8175A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7EC8BD8A" w:rsidR="00D15EA5" w:rsidRPr="002A5088" w:rsidRDefault="0068175A" w:rsidP="002A5088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68175A">
        <w:rPr>
          <w:rFonts w:ascii="Browallia New" w:hAnsi="Browallia New" w:cs="Browallia New"/>
          <w:sz w:val="28"/>
          <w:szCs w:val="28"/>
          <w:lang w:val="en-US" w:bidi="th-TH"/>
        </w:rPr>
        <w:t xml:space="preserve">12 </w:t>
      </w:r>
      <w:r w:rsidRPr="006817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820412" w:rsidRPr="0068175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56675" w:rsidRPr="0068175A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2A5088" w:rsidRPr="0068175A">
        <w:rPr>
          <w:rFonts w:ascii="Browallia New" w:hAnsi="Browallia New" w:cs="Browallia New"/>
          <w:sz w:val="28"/>
          <w:szCs w:val="28"/>
          <w:lang w:val="en-US" w:bidi="th-TH"/>
        </w:rPr>
        <w:t>3</w:t>
      </w:r>
    </w:p>
    <w:sectPr w:rsidR="00D15EA5" w:rsidRPr="002A5088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AB7C4B" w14:textId="77777777" w:rsidR="00D92DF5" w:rsidRDefault="00D92DF5">
      <w:r>
        <w:separator/>
      </w:r>
    </w:p>
  </w:endnote>
  <w:endnote w:type="continuationSeparator" w:id="0">
    <w:p w14:paraId="69C8D6EB" w14:textId="77777777" w:rsidR="00D92DF5" w:rsidRDefault="00D9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B49DBB" w14:textId="77777777" w:rsidR="00D92DF5" w:rsidRDefault="00D92DF5">
      <w:bookmarkStart w:id="0" w:name="_Hlk482348182"/>
      <w:bookmarkEnd w:id="0"/>
      <w:r>
        <w:separator/>
      </w:r>
    </w:p>
  </w:footnote>
  <w:footnote w:type="continuationSeparator" w:id="0">
    <w:p w14:paraId="195496EF" w14:textId="77777777" w:rsidR="00D92DF5" w:rsidRDefault="00D92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DE477E" w:rsidRDefault="00DE477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3598201F" w:rsidR="00DE477E" w:rsidRDefault="00DE477E" w:rsidP="00D96128">
    <w:pPr>
      <w:pStyle w:val="Header"/>
      <w:jc w:val="right"/>
    </w:pPr>
  </w:p>
  <w:p w14:paraId="4A9BB6FF" w14:textId="77777777" w:rsidR="00DE477E" w:rsidRPr="0079502D" w:rsidRDefault="00DE477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E477E" w:rsidRDefault="00DE477E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06ABE52" w:rsidR="00DE477E" w:rsidRPr="006932D7" w:rsidRDefault="00DE477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ของ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E477E" w:rsidRDefault="00DE477E" w:rsidP="00D15EA5">
    <w:pPr>
      <w:pStyle w:val="Header"/>
    </w:pPr>
    <w:bookmarkStart w:id="1" w:name="Footer3_tbl"/>
    <w:bookmarkEnd w:id="1"/>
  </w:p>
  <w:p w14:paraId="4E76693D" w14:textId="615347A9" w:rsidR="00DE477E" w:rsidRDefault="00DE477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44ACE"/>
    <w:rsid w:val="0004550E"/>
    <w:rsid w:val="00052614"/>
    <w:rsid w:val="00055CAD"/>
    <w:rsid w:val="00067A2B"/>
    <w:rsid w:val="000723F7"/>
    <w:rsid w:val="00074485"/>
    <w:rsid w:val="00080552"/>
    <w:rsid w:val="000828F1"/>
    <w:rsid w:val="00082F59"/>
    <w:rsid w:val="00084DB3"/>
    <w:rsid w:val="000875D8"/>
    <w:rsid w:val="00094333"/>
    <w:rsid w:val="00097FAB"/>
    <w:rsid w:val="000B65E3"/>
    <w:rsid w:val="000B7090"/>
    <w:rsid w:val="000B73F5"/>
    <w:rsid w:val="000C2481"/>
    <w:rsid w:val="000E52CE"/>
    <w:rsid w:val="000F3AAB"/>
    <w:rsid w:val="000F6E25"/>
    <w:rsid w:val="001011DF"/>
    <w:rsid w:val="001036DB"/>
    <w:rsid w:val="00112B69"/>
    <w:rsid w:val="00124E52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6775F"/>
    <w:rsid w:val="00182F9F"/>
    <w:rsid w:val="0019210D"/>
    <w:rsid w:val="001950D2"/>
    <w:rsid w:val="001A3BFB"/>
    <w:rsid w:val="001A3C20"/>
    <w:rsid w:val="001B198C"/>
    <w:rsid w:val="001B1A7C"/>
    <w:rsid w:val="001B4277"/>
    <w:rsid w:val="001B7388"/>
    <w:rsid w:val="001D2302"/>
    <w:rsid w:val="001D7BB3"/>
    <w:rsid w:val="001E12A6"/>
    <w:rsid w:val="001E498F"/>
    <w:rsid w:val="0020046D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A5088"/>
    <w:rsid w:val="002B0BF8"/>
    <w:rsid w:val="002B5857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31F"/>
    <w:rsid w:val="002F7D90"/>
    <w:rsid w:val="0030026A"/>
    <w:rsid w:val="00305173"/>
    <w:rsid w:val="00321A76"/>
    <w:rsid w:val="003304A5"/>
    <w:rsid w:val="00335E5B"/>
    <w:rsid w:val="0034149A"/>
    <w:rsid w:val="00342105"/>
    <w:rsid w:val="00344FA8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3F237D"/>
    <w:rsid w:val="003F5A96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364"/>
    <w:rsid w:val="00481FE7"/>
    <w:rsid w:val="004832E9"/>
    <w:rsid w:val="0048532C"/>
    <w:rsid w:val="00487E39"/>
    <w:rsid w:val="0049103F"/>
    <w:rsid w:val="004A0DFE"/>
    <w:rsid w:val="004A2F8E"/>
    <w:rsid w:val="004A3C62"/>
    <w:rsid w:val="004C01A9"/>
    <w:rsid w:val="004C0971"/>
    <w:rsid w:val="004C0C25"/>
    <w:rsid w:val="004C2111"/>
    <w:rsid w:val="004C732E"/>
    <w:rsid w:val="004D0FD8"/>
    <w:rsid w:val="004D20AE"/>
    <w:rsid w:val="004D323D"/>
    <w:rsid w:val="004D3578"/>
    <w:rsid w:val="004D6145"/>
    <w:rsid w:val="004F1A16"/>
    <w:rsid w:val="004F207F"/>
    <w:rsid w:val="004F5D91"/>
    <w:rsid w:val="005070FA"/>
    <w:rsid w:val="0052186A"/>
    <w:rsid w:val="005321DA"/>
    <w:rsid w:val="00547541"/>
    <w:rsid w:val="0054756D"/>
    <w:rsid w:val="00551365"/>
    <w:rsid w:val="005627FF"/>
    <w:rsid w:val="005636CC"/>
    <w:rsid w:val="00575C8E"/>
    <w:rsid w:val="00577D61"/>
    <w:rsid w:val="005822AC"/>
    <w:rsid w:val="00591F0D"/>
    <w:rsid w:val="00594DA2"/>
    <w:rsid w:val="005A29D0"/>
    <w:rsid w:val="005B1823"/>
    <w:rsid w:val="005B405A"/>
    <w:rsid w:val="005C2CCB"/>
    <w:rsid w:val="005C6479"/>
    <w:rsid w:val="005C69FD"/>
    <w:rsid w:val="005D7025"/>
    <w:rsid w:val="005E2D67"/>
    <w:rsid w:val="005E5578"/>
    <w:rsid w:val="005F4D62"/>
    <w:rsid w:val="006014C1"/>
    <w:rsid w:val="00610ED7"/>
    <w:rsid w:val="00620CE3"/>
    <w:rsid w:val="00621086"/>
    <w:rsid w:val="00622A38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175A"/>
    <w:rsid w:val="006837D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1DA4"/>
    <w:rsid w:val="00714FD6"/>
    <w:rsid w:val="007156BF"/>
    <w:rsid w:val="007265F7"/>
    <w:rsid w:val="00731894"/>
    <w:rsid w:val="00734885"/>
    <w:rsid w:val="00746796"/>
    <w:rsid w:val="00746D91"/>
    <w:rsid w:val="0075598A"/>
    <w:rsid w:val="00761813"/>
    <w:rsid w:val="0076731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F2896"/>
    <w:rsid w:val="008033D0"/>
    <w:rsid w:val="00803E32"/>
    <w:rsid w:val="00803FB6"/>
    <w:rsid w:val="008059EF"/>
    <w:rsid w:val="00806118"/>
    <w:rsid w:val="008128F7"/>
    <w:rsid w:val="00812938"/>
    <w:rsid w:val="0081651C"/>
    <w:rsid w:val="00820412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719C2"/>
    <w:rsid w:val="00881843"/>
    <w:rsid w:val="00884701"/>
    <w:rsid w:val="00884FF7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8F4D06"/>
    <w:rsid w:val="00906ACE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74FF6"/>
    <w:rsid w:val="0098150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D0ED8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F5"/>
    <w:rsid w:val="00A362F9"/>
    <w:rsid w:val="00A43EE6"/>
    <w:rsid w:val="00A4585A"/>
    <w:rsid w:val="00A57606"/>
    <w:rsid w:val="00A60F49"/>
    <w:rsid w:val="00A61E15"/>
    <w:rsid w:val="00A66F91"/>
    <w:rsid w:val="00A70229"/>
    <w:rsid w:val="00A918D1"/>
    <w:rsid w:val="00A93A9A"/>
    <w:rsid w:val="00AA219C"/>
    <w:rsid w:val="00AA5C16"/>
    <w:rsid w:val="00AB1178"/>
    <w:rsid w:val="00AB1F31"/>
    <w:rsid w:val="00AB690D"/>
    <w:rsid w:val="00AC107E"/>
    <w:rsid w:val="00AC31D4"/>
    <w:rsid w:val="00AC6098"/>
    <w:rsid w:val="00AD0F39"/>
    <w:rsid w:val="00AD3B26"/>
    <w:rsid w:val="00AD3BA9"/>
    <w:rsid w:val="00AE2BF6"/>
    <w:rsid w:val="00AE3370"/>
    <w:rsid w:val="00AE49A1"/>
    <w:rsid w:val="00AE64CA"/>
    <w:rsid w:val="00AF7092"/>
    <w:rsid w:val="00B1324D"/>
    <w:rsid w:val="00B1491C"/>
    <w:rsid w:val="00B157E2"/>
    <w:rsid w:val="00B24A45"/>
    <w:rsid w:val="00B25B92"/>
    <w:rsid w:val="00B26654"/>
    <w:rsid w:val="00B26948"/>
    <w:rsid w:val="00B2694B"/>
    <w:rsid w:val="00B30946"/>
    <w:rsid w:val="00B34D51"/>
    <w:rsid w:val="00B36A0E"/>
    <w:rsid w:val="00B36BA1"/>
    <w:rsid w:val="00B40D67"/>
    <w:rsid w:val="00B43C45"/>
    <w:rsid w:val="00B55EE8"/>
    <w:rsid w:val="00B56675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0BE"/>
    <w:rsid w:val="00BE4988"/>
    <w:rsid w:val="00BE5F37"/>
    <w:rsid w:val="00BF1C24"/>
    <w:rsid w:val="00BF5E73"/>
    <w:rsid w:val="00C06939"/>
    <w:rsid w:val="00C173BF"/>
    <w:rsid w:val="00C17D27"/>
    <w:rsid w:val="00C20092"/>
    <w:rsid w:val="00C21E3B"/>
    <w:rsid w:val="00C3462C"/>
    <w:rsid w:val="00C34766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B7C59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DF5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21F6"/>
    <w:rsid w:val="00DE477E"/>
    <w:rsid w:val="00DE4958"/>
    <w:rsid w:val="00DE654E"/>
    <w:rsid w:val="00E04361"/>
    <w:rsid w:val="00E064FD"/>
    <w:rsid w:val="00E1053A"/>
    <w:rsid w:val="00E13654"/>
    <w:rsid w:val="00E16418"/>
    <w:rsid w:val="00E21060"/>
    <w:rsid w:val="00E26AF3"/>
    <w:rsid w:val="00E276E0"/>
    <w:rsid w:val="00E314EA"/>
    <w:rsid w:val="00E33FDA"/>
    <w:rsid w:val="00E406D5"/>
    <w:rsid w:val="00E4627C"/>
    <w:rsid w:val="00E468B5"/>
    <w:rsid w:val="00E56701"/>
    <w:rsid w:val="00E62754"/>
    <w:rsid w:val="00E63C03"/>
    <w:rsid w:val="00E64D2D"/>
    <w:rsid w:val="00E86B53"/>
    <w:rsid w:val="00E9110B"/>
    <w:rsid w:val="00EA2B6F"/>
    <w:rsid w:val="00EB3478"/>
    <w:rsid w:val="00EB4B39"/>
    <w:rsid w:val="00EB4B8C"/>
    <w:rsid w:val="00EB6FE3"/>
    <w:rsid w:val="00EC1855"/>
    <w:rsid w:val="00EC21F6"/>
    <w:rsid w:val="00ED2359"/>
    <w:rsid w:val="00EE0F65"/>
    <w:rsid w:val="00EE44DA"/>
    <w:rsid w:val="00EE59BD"/>
    <w:rsid w:val="00EF190C"/>
    <w:rsid w:val="00F01358"/>
    <w:rsid w:val="00F144E0"/>
    <w:rsid w:val="00F246A1"/>
    <w:rsid w:val="00F343C3"/>
    <w:rsid w:val="00F37917"/>
    <w:rsid w:val="00F43D66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6" ma:contentTypeDescription="Create a new document." ma:contentTypeScope="" ma:versionID="414946de3a287e4f52dc07989f5763a3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fafce6e6ffa50a1edf016991c6576bb7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C84BF-CA43-4596-9E42-F928CE298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e172b2d-65c0-45ec-9948-9fa869b4017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45dd51fe-6dee-4753-9f0b-8d150920dc6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12A917-8356-4F2C-BF44-8988E284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13</TotalTime>
  <Pages>2</Pages>
  <Words>318</Words>
  <Characters>1263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20</cp:revision>
  <cp:lastPrinted>2019-09-10T08:58:00Z</cp:lastPrinted>
  <dcterms:created xsi:type="dcterms:W3CDTF">2020-03-30T08:56:00Z</dcterms:created>
  <dcterms:modified xsi:type="dcterms:W3CDTF">2020-05-12T07:10:00Z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