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6B04F" w14:textId="77777777" w:rsidR="00B1375A" w:rsidRPr="00873EDD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  <w:r w:rsidRPr="00873ED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72A6659" w14:textId="77777777"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A37501D" w14:textId="4359B0B4" w:rsidR="004D1488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2DCB823" w14:textId="77777777" w:rsidR="00F638C1" w:rsidRPr="00873EDD" w:rsidRDefault="00F638C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DAB6C7B" w14:textId="77777777" w:rsidR="004D1488" w:rsidRPr="00873EDD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2EB378F" w14:textId="77777777"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783DB11" w14:textId="77777777"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73ED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959D6" w:rsidRPr="00873EDD">
        <w:rPr>
          <w:rFonts w:ascii="Angsana New" w:hAnsi="Angsana New"/>
          <w:b/>
          <w:bCs/>
          <w:sz w:val="52"/>
          <w:szCs w:val="52"/>
          <w:cs/>
        </w:rPr>
        <w:t>มิตรสิบ ลิสซิ่ง</w:t>
      </w:r>
      <w:r w:rsidRPr="00873EDD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BF3D18" w:rsidRPr="00873EDD">
        <w:rPr>
          <w:rFonts w:ascii="Angsana New" w:hAnsi="Angsana New"/>
          <w:b/>
          <w:bCs/>
          <w:sz w:val="52"/>
          <w:szCs w:val="52"/>
        </w:rPr>
        <w:t xml:space="preserve"> </w:t>
      </w:r>
      <w:r w:rsidR="00BF3D18" w:rsidRPr="00873ED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6A05A809" w14:textId="77777777" w:rsidR="000E0B82" w:rsidRPr="00873EDD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3B7A2B6" w14:textId="77777777" w:rsidR="00672E6E" w:rsidRPr="00461080" w:rsidRDefault="00672E6E" w:rsidP="0067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61080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D02788">
        <w:rPr>
          <w:rFonts w:ascii="Angsana New" w:hAnsi="Angsana New" w:hint="cs"/>
          <w:sz w:val="32"/>
          <w:szCs w:val="32"/>
          <w:cs/>
        </w:rPr>
        <w:t>แบบย่อ</w:t>
      </w:r>
    </w:p>
    <w:p w14:paraId="4E375546" w14:textId="078414BA" w:rsidR="00672E6E" w:rsidRPr="00461080" w:rsidRDefault="00672E6E" w:rsidP="0067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461080">
        <w:rPr>
          <w:rFonts w:ascii="Angsana New" w:hAnsi="Angsana New"/>
          <w:sz w:val="32"/>
          <w:szCs w:val="32"/>
          <w:cs/>
        </w:rPr>
        <w:t>สำหรับงวด</w:t>
      </w:r>
      <w:r w:rsidRPr="00461080">
        <w:rPr>
          <w:rFonts w:ascii="Angsana New" w:hAnsi="Angsana New" w:hint="cs"/>
          <w:sz w:val="32"/>
          <w:szCs w:val="32"/>
          <w:cs/>
        </w:rPr>
        <w:t>สามเดือน</w:t>
      </w:r>
      <w:r w:rsidRPr="004610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118C7" w:rsidRPr="00F118C7">
        <w:rPr>
          <w:rFonts w:ascii="Angsana New" w:hAnsi="Angsana New" w:hint="cs"/>
          <w:sz w:val="32"/>
          <w:szCs w:val="32"/>
        </w:rPr>
        <w:t>31</w:t>
      </w:r>
      <w:r w:rsidRPr="004610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118C7" w:rsidRPr="00F118C7">
        <w:rPr>
          <w:rFonts w:ascii="Angsana New" w:hAnsi="Angsana New"/>
          <w:sz w:val="32"/>
          <w:szCs w:val="32"/>
        </w:rPr>
        <w:t>2563</w:t>
      </w:r>
    </w:p>
    <w:p w14:paraId="018E5748" w14:textId="77777777" w:rsidR="00672E6E" w:rsidRPr="00461080" w:rsidRDefault="00672E6E" w:rsidP="0067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61080">
        <w:rPr>
          <w:rFonts w:ascii="Angsana New" w:hAnsi="Angsana New"/>
          <w:sz w:val="32"/>
          <w:szCs w:val="32"/>
          <w:cs/>
        </w:rPr>
        <w:t>และ</w:t>
      </w:r>
    </w:p>
    <w:p w14:paraId="789A148C" w14:textId="77777777" w:rsidR="00672E6E" w:rsidRPr="00461080" w:rsidRDefault="00672E6E" w:rsidP="0067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61080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D02788">
        <w:rPr>
          <w:rFonts w:ascii="Angsana New" w:hAnsi="Angsana New" w:hint="cs"/>
          <w:sz w:val="32"/>
          <w:szCs w:val="32"/>
          <w:cs/>
        </w:rPr>
        <w:t>ของผู้</w:t>
      </w:r>
      <w:r w:rsidRPr="00461080">
        <w:rPr>
          <w:rFonts w:ascii="Angsana New" w:hAnsi="Angsana New"/>
          <w:sz w:val="32"/>
          <w:szCs w:val="32"/>
          <w:cs/>
          <w:lang w:val="th-TH"/>
        </w:rPr>
        <w:t>สอบบัญชีรับอนุญาต</w:t>
      </w:r>
    </w:p>
    <w:p w14:paraId="5A39BBE3" w14:textId="77777777"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1C8F396" w14:textId="77777777" w:rsidR="00B1375A" w:rsidRPr="00873EDD" w:rsidRDefault="00B1375A" w:rsidP="00461080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B1375A" w:rsidRPr="00873EDD" w:rsidSect="00A7191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C24CC5E" w14:textId="77777777" w:rsidR="00891B25" w:rsidRPr="00693F45" w:rsidRDefault="00891B25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1" w:name="_Ref46730557"/>
      <w:bookmarkEnd w:id="1"/>
      <w:r w:rsidRPr="00693F45">
        <w:rPr>
          <w:rFonts w:ascii="Angsana New" w:hAnsi="Angsan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3D3EC" w14:textId="77777777" w:rsidR="00843400" w:rsidRPr="00693F45" w:rsidRDefault="00843400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9521851" w14:textId="77777777" w:rsidR="00891B25" w:rsidRPr="00693F45" w:rsidRDefault="00891B25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693F45">
        <w:rPr>
          <w:rFonts w:ascii="Angsana New" w:hAnsi="Angsana New"/>
          <w:b/>
          <w:bCs/>
          <w:sz w:val="28"/>
          <w:szCs w:val="28"/>
          <w:cs/>
        </w:rPr>
        <w:t xml:space="preserve">เสนอ คณะกรรมการบริษัท </w:t>
      </w:r>
      <w:r w:rsidR="006959D6" w:rsidRPr="00693F45">
        <w:rPr>
          <w:rFonts w:ascii="Angsana New" w:hAnsi="Angsana New"/>
          <w:b/>
          <w:bCs/>
          <w:sz w:val="28"/>
          <w:szCs w:val="28"/>
          <w:cs/>
        </w:rPr>
        <w:t>มิตรสิบ</w:t>
      </w:r>
      <w:r w:rsidR="00365C79" w:rsidRPr="00693F45">
        <w:rPr>
          <w:rFonts w:ascii="Angsana New" w:hAnsi="Angsana New"/>
          <w:b/>
          <w:bCs/>
          <w:sz w:val="28"/>
          <w:szCs w:val="28"/>
        </w:rPr>
        <w:t xml:space="preserve"> </w:t>
      </w:r>
      <w:r w:rsidRPr="00693F45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0D0B940D" w14:textId="77777777" w:rsidR="00891B25" w:rsidRPr="00693F45" w:rsidRDefault="00891B25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  <w:bookmarkStart w:id="2" w:name="_GoBack"/>
      <w:bookmarkEnd w:id="2"/>
    </w:p>
    <w:p w14:paraId="76099379" w14:textId="36D51011" w:rsidR="00656A39" w:rsidRPr="00693F45" w:rsidRDefault="00656A39" w:rsidP="0046108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="002B59A1" w:rsidRPr="00693F45">
        <w:rPr>
          <w:rFonts w:ascii="Angsana New" w:hAnsi="Angsana New"/>
          <w:sz w:val="28"/>
          <w:szCs w:val="28"/>
          <w:cs/>
        </w:rPr>
        <w:t>งบ</w:t>
      </w:r>
      <w:r w:rsidR="0082788F" w:rsidRPr="00693F45">
        <w:rPr>
          <w:rFonts w:ascii="Angsana New" w:hAnsi="Angsana New"/>
          <w:sz w:val="28"/>
          <w:szCs w:val="28"/>
          <w:cs/>
        </w:rPr>
        <w:t>แสดงฐานะ</w:t>
      </w:r>
      <w:r w:rsidR="002B59A1" w:rsidRPr="00693F45">
        <w:rPr>
          <w:rFonts w:ascii="Angsana New" w:hAnsi="Angsana New"/>
          <w:sz w:val="28"/>
          <w:szCs w:val="28"/>
          <w:cs/>
        </w:rPr>
        <w:t>การเงิน</w:t>
      </w:r>
      <w:r w:rsidR="0069445F" w:rsidRPr="00693F45">
        <w:rPr>
          <w:rFonts w:ascii="Angsana New" w:hAnsi="Angsana New"/>
          <w:sz w:val="28"/>
          <w:szCs w:val="28"/>
          <w:cs/>
        </w:rPr>
        <w:t>รวม</w:t>
      </w:r>
      <w:r w:rsidR="00AD2326" w:rsidRPr="00693F45">
        <w:rPr>
          <w:rFonts w:ascii="Angsana New" w:hAnsi="Angsana New"/>
          <w:sz w:val="28"/>
          <w:szCs w:val="28"/>
          <w:cs/>
        </w:rPr>
        <w:t>และ</w:t>
      </w:r>
      <w:r w:rsidRPr="00693F45">
        <w:rPr>
          <w:rFonts w:ascii="Angsana New" w:hAnsi="Angsana New"/>
          <w:sz w:val="28"/>
          <w:szCs w:val="28"/>
          <w:cs/>
        </w:rPr>
        <w:t>งบแสดงฐานะการเงิน</w:t>
      </w:r>
      <w:r w:rsidR="006E4A31" w:rsidRPr="00693F45">
        <w:rPr>
          <w:rFonts w:ascii="Angsana New" w:hAnsi="Angsana New"/>
          <w:sz w:val="28"/>
          <w:szCs w:val="28"/>
          <w:cs/>
        </w:rPr>
        <w:t>เฉพาะกิจการ</w:t>
      </w:r>
      <w:r w:rsidR="00EF53A1"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ณ</w:t>
      </w:r>
      <w:r w:rsidR="00D94BE4" w:rsidRPr="00693F45">
        <w:rPr>
          <w:rFonts w:ascii="Angsana New" w:hAnsi="Angsana New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วันที่</w:t>
      </w:r>
      <w:r w:rsidR="00D02788"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31</w:t>
      </w:r>
      <w:r w:rsidR="00C209E5" w:rsidRPr="00693F45">
        <w:rPr>
          <w:rFonts w:ascii="Angsana New" w:hAnsi="Angsana New"/>
          <w:sz w:val="28"/>
          <w:szCs w:val="28"/>
          <w:cs/>
        </w:rPr>
        <w:t xml:space="preserve"> </w:t>
      </w:r>
      <w:r w:rsidR="00672E6E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506197" w:rsidRPr="00693F45">
        <w:rPr>
          <w:rFonts w:ascii="Angsana New" w:hAnsi="Angsana New"/>
          <w:sz w:val="28"/>
          <w:szCs w:val="28"/>
          <w:cs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="00087F54" w:rsidRPr="00693F45">
        <w:rPr>
          <w:rFonts w:ascii="Angsana New" w:hAnsi="Angsana New"/>
          <w:sz w:val="28"/>
          <w:szCs w:val="28"/>
        </w:rPr>
        <w:t xml:space="preserve"> </w:t>
      </w:r>
      <w:r w:rsidR="00FC55DF" w:rsidRPr="00693F45">
        <w:rPr>
          <w:rFonts w:ascii="Angsana New" w:hAnsi="Angsana New"/>
          <w:sz w:val="28"/>
          <w:szCs w:val="28"/>
          <w:cs/>
        </w:rPr>
        <w:t>งบกำไรขาดทุน</w:t>
      </w:r>
      <w:r w:rsidR="00AD2326" w:rsidRPr="00693F45">
        <w:rPr>
          <w:rFonts w:ascii="Angsana New" w:hAnsi="Angsana New"/>
          <w:sz w:val="28"/>
          <w:szCs w:val="28"/>
          <w:cs/>
        </w:rPr>
        <w:t>เบ็ดเสร็จ</w:t>
      </w:r>
      <w:r w:rsidR="0069445F" w:rsidRPr="00693F45">
        <w:rPr>
          <w:rFonts w:ascii="Angsana New" w:hAnsi="Angsana New"/>
          <w:sz w:val="28"/>
          <w:szCs w:val="28"/>
          <w:cs/>
        </w:rPr>
        <w:t>รวม</w:t>
      </w:r>
      <w:r w:rsidR="00AD2326" w:rsidRPr="00693F45">
        <w:rPr>
          <w:rFonts w:ascii="Angsana New" w:hAnsi="Angsana New"/>
          <w:sz w:val="28"/>
          <w:szCs w:val="28"/>
          <w:cs/>
        </w:rPr>
        <w:t>และงบกำไรขาดทุนเบ็ดเสร็จ</w:t>
      </w:r>
      <w:r w:rsidR="006E4A31" w:rsidRPr="00693F45">
        <w:rPr>
          <w:rFonts w:ascii="Angsana New" w:hAnsi="Angsana New"/>
          <w:sz w:val="28"/>
          <w:szCs w:val="28"/>
          <w:cs/>
        </w:rPr>
        <w:t>เ</w:t>
      </w:r>
      <w:r w:rsidR="00AD2326" w:rsidRPr="00693F45">
        <w:rPr>
          <w:rFonts w:ascii="Angsana New" w:hAnsi="Angsana New"/>
          <w:sz w:val="28"/>
          <w:szCs w:val="28"/>
          <w:cs/>
        </w:rPr>
        <w:t>ฉพาะกิจการ</w:t>
      </w:r>
      <w:r w:rsidR="009909F4" w:rsidRPr="00693F45">
        <w:rPr>
          <w:rFonts w:ascii="Angsana New" w:hAnsi="Angsana New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งบแสดงการเปลี่ยนแปลงส่ว</w:t>
      </w:r>
      <w:r w:rsidR="00FC55DF" w:rsidRPr="00693F45">
        <w:rPr>
          <w:rFonts w:ascii="Angsana New" w:hAnsi="Angsana New"/>
          <w:sz w:val="28"/>
          <w:szCs w:val="28"/>
          <w:cs/>
        </w:rPr>
        <w:t>นของผู้ถือหุ้น</w:t>
      </w:r>
      <w:r w:rsidR="0069445F" w:rsidRPr="00693F45">
        <w:rPr>
          <w:rFonts w:ascii="Angsana New" w:hAnsi="Angsana New"/>
          <w:sz w:val="28"/>
          <w:szCs w:val="28"/>
          <w:cs/>
        </w:rPr>
        <w:t>รวม</w:t>
      </w:r>
      <w:r w:rsidR="00AD2326" w:rsidRPr="00693F45">
        <w:rPr>
          <w:rFonts w:ascii="Angsana New" w:hAnsi="Angsana New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="00FC55DF" w:rsidRPr="00693F45">
        <w:rPr>
          <w:rFonts w:ascii="Angsana New" w:hAnsi="Angsana New"/>
          <w:sz w:val="28"/>
          <w:szCs w:val="28"/>
          <w:cs/>
        </w:rPr>
        <w:t xml:space="preserve"> และงบกระแสเงินสด</w:t>
      </w:r>
      <w:r w:rsidR="00BD7531" w:rsidRPr="00693F45">
        <w:rPr>
          <w:rFonts w:ascii="Angsana New" w:hAnsi="Angsana New"/>
          <w:sz w:val="28"/>
          <w:szCs w:val="28"/>
          <w:cs/>
        </w:rPr>
        <w:t>รวม</w:t>
      </w:r>
      <w:r w:rsidR="00AD2326" w:rsidRPr="00693F45">
        <w:rPr>
          <w:rFonts w:ascii="Angsana New" w:hAnsi="Angsana New"/>
          <w:sz w:val="28"/>
          <w:szCs w:val="28"/>
          <w:cs/>
        </w:rPr>
        <w:t xml:space="preserve">และงบกระแสเงินสดเฉพาะกิจการ </w:t>
      </w:r>
      <w:r w:rsidRPr="00693F45">
        <w:rPr>
          <w:rFonts w:ascii="Angsana New" w:hAnsi="Angsana New"/>
          <w:sz w:val="28"/>
          <w:szCs w:val="28"/>
          <w:cs/>
        </w:rPr>
        <w:t>สำหรับงวด</w:t>
      </w:r>
      <w:r w:rsidR="00672E6E" w:rsidRPr="00693F45">
        <w:rPr>
          <w:rFonts w:ascii="Angsana New" w:hAnsi="Angsana New" w:hint="cs"/>
          <w:sz w:val="28"/>
          <w:szCs w:val="28"/>
          <w:cs/>
        </w:rPr>
        <w:t>สามเดือน</w:t>
      </w:r>
      <w:r w:rsidR="00E52B0B" w:rsidRPr="00693F4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118C7" w:rsidRPr="00F118C7">
        <w:rPr>
          <w:rFonts w:ascii="Angsana New" w:hAnsi="Angsana New"/>
          <w:sz w:val="28"/>
          <w:szCs w:val="28"/>
        </w:rPr>
        <w:t>3</w:t>
      </w:r>
      <w:r w:rsidR="00F118C7" w:rsidRPr="00F118C7">
        <w:rPr>
          <w:rFonts w:ascii="Angsana New" w:hAnsi="Angsana New" w:hint="cs"/>
          <w:sz w:val="28"/>
          <w:szCs w:val="28"/>
        </w:rPr>
        <w:t>1</w:t>
      </w:r>
      <w:r w:rsidR="00E52B0B" w:rsidRPr="00693F45">
        <w:rPr>
          <w:rFonts w:ascii="Angsana New" w:hAnsi="Angsana New"/>
          <w:sz w:val="28"/>
          <w:szCs w:val="28"/>
          <w:cs/>
        </w:rPr>
        <w:t xml:space="preserve"> </w:t>
      </w:r>
      <w:r w:rsidR="00672E6E" w:rsidRPr="00693F45">
        <w:rPr>
          <w:rFonts w:ascii="Angsana New" w:hAnsi="Angsana New" w:hint="cs"/>
          <w:sz w:val="28"/>
          <w:szCs w:val="28"/>
          <w:cs/>
        </w:rPr>
        <w:t>มีนาคม</w:t>
      </w:r>
      <w:r w:rsidR="00E52B0B"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2563</w:t>
      </w:r>
      <w:r w:rsidR="00D94BE4" w:rsidRPr="00693F45">
        <w:rPr>
          <w:rFonts w:ascii="Angsana New" w:hAnsi="Angsana New"/>
          <w:sz w:val="28"/>
          <w:szCs w:val="28"/>
          <w:cs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</w:t>
      </w:r>
      <w:r w:rsidR="00BE126E" w:rsidRPr="00693F45">
        <w:rPr>
          <w:rFonts w:ascii="Angsana New" w:hAnsi="Angsana New"/>
          <w:sz w:val="28"/>
          <w:szCs w:val="28"/>
          <w:cs/>
        </w:rPr>
        <w:t>่อ (</w:t>
      </w:r>
      <w:r w:rsidR="00BE126E" w:rsidRPr="00B311C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BE126E" w:rsidRPr="00693F45">
        <w:rPr>
          <w:rFonts w:ascii="Angsana New" w:hAnsi="Angsana New"/>
          <w:sz w:val="28"/>
          <w:szCs w:val="28"/>
          <w:cs/>
        </w:rPr>
        <w:t>)</w:t>
      </w:r>
      <w:r w:rsidR="00BE126E"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ของบริษัท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6959D6" w:rsidRPr="00693F45">
        <w:rPr>
          <w:rFonts w:ascii="Angsana New" w:hAnsi="Angsana New"/>
          <w:sz w:val="28"/>
          <w:szCs w:val="28"/>
          <w:cs/>
        </w:rPr>
        <w:t>มิตรสิบ</w:t>
      </w:r>
      <w:r w:rsidR="00365C79"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ลิสซิ่ง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จำกัด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BE126E" w:rsidRPr="00693F45">
        <w:rPr>
          <w:rFonts w:ascii="Angsana New" w:hAnsi="Angsana New"/>
          <w:sz w:val="28"/>
          <w:szCs w:val="28"/>
          <w:cs/>
        </w:rPr>
        <w:t>(มหาชน)</w:t>
      </w:r>
      <w:r w:rsidR="00BE126E" w:rsidRPr="00693F45">
        <w:rPr>
          <w:rFonts w:ascii="Angsana New" w:hAnsi="Angsana New"/>
          <w:sz w:val="28"/>
          <w:szCs w:val="28"/>
        </w:rPr>
        <w:t xml:space="preserve"> </w:t>
      </w:r>
      <w:r w:rsidR="0069445F" w:rsidRPr="00693F45">
        <w:rPr>
          <w:rFonts w:ascii="Angsana New" w:hAnsi="Angsana New"/>
          <w:sz w:val="28"/>
          <w:szCs w:val="28"/>
          <w:cs/>
        </w:rPr>
        <w:t>และบริษัทย่อย และของเฉพาะบริษัท</w:t>
      </w:r>
      <w:r w:rsidR="0069445F" w:rsidRPr="00693F45">
        <w:rPr>
          <w:rFonts w:ascii="Angsana New" w:hAnsi="Angsana New"/>
          <w:sz w:val="28"/>
          <w:szCs w:val="28"/>
        </w:rPr>
        <w:t xml:space="preserve"> </w:t>
      </w:r>
      <w:r w:rsidR="0069445F" w:rsidRPr="00693F45">
        <w:rPr>
          <w:rFonts w:ascii="Angsana New" w:hAnsi="Angsana New"/>
          <w:sz w:val="28"/>
          <w:szCs w:val="28"/>
          <w:cs/>
        </w:rPr>
        <w:t>มิตรสิบ</w:t>
      </w:r>
      <w:r w:rsidR="0069445F" w:rsidRPr="00693F45">
        <w:rPr>
          <w:rFonts w:ascii="Angsana New" w:hAnsi="Angsana New"/>
          <w:sz w:val="28"/>
          <w:szCs w:val="28"/>
        </w:rPr>
        <w:t xml:space="preserve"> </w:t>
      </w:r>
      <w:r w:rsidR="0069445F" w:rsidRPr="00693F45">
        <w:rPr>
          <w:rFonts w:ascii="Angsana New" w:hAnsi="Angsana New"/>
          <w:sz w:val="28"/>
          <w:szCs w:val="28"/>
          <w:cs/>
        </w:rPr>
        <w:t>ลิสซิ่ง</w:t>
      </w:r>
      <w:r w:rsidR="0069445F" w:rsidRPr="00693F45">
        <w:rPr>
          <w:rFonts w:ascii="Angsana New" w:hAnsi="Angsana New"/>
          <w:sz w:val="28"/>
          <w:szCs w:val="28"/>
        </w:rPr>
        <w:t xml:space="preserve"> </w:t>
      </w:r>
      <w:r w:rsidR="0069445F" w:rsidRPr="00693F45">
        <w:rPr>
          <w:rFonts w:ascii="Angsana New" w:hAnsi="Angsana New"/>
          <w:sz w:val="28"/>
          <w:szCs w:val="28"/>
          <w:cs/>
        </w:rPr>
        <w:t>จำกัด</w:t>
      </w:r>
      <w:r w:rsidR="0069445F" w:rsidRPr="00693F45">
        <w:rPr>
          <w:rFonts w:ascii="Angsana New" w:hAnsi="Angsana New"/>
          <w:sz w:val="28"/>
          <w:szCs w:val="28"/>
        </w:rPr>
        <w:t xml:space="preserve"> </w:t>
      </w:r>
      <w:r w:rsidR="0069445F" w:rsidRPr="00693F45">
        <w:rPr>
          <w:rFonts w:ascii="Angsana New" w:hAnsi="Angsana New"/>
          <w:sz w:val="28"/>
          <w:szCs w:val="28"/>
          <w:cs/>
        </w:rPr>
        <w:t>(มหาชน)</w:t>
      </w:r>
      <w:r w:rsidR="0069445F" w:rsidRPr="00693F45">
        <w:rPr>
          <w:rFonts w:ascii="Angsana New" w:hAnsi="Angsana New"/>
          <w:sz w:val="28"/>
          <w:szCs w:val="28"/>
        </w:rPr>
        <w:t xml:space="preserve"> </w:t>
      </w:r>
      <w:r w:rsidR="0069445F" w:rsidRPr="00693F45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693F45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118C7" w:rsidRPr="00F118C7">
        <w:rPr>
          <w:rFonts w:ascii="Angsana New" w:hAnsi="Angsana New"/>
          <w:sz w:val="28"/>
          <w:szCs w:val="28"/>
        </w:rPr>
        <w:t>34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CC261F" w:rsidRPr="00693F45">
        <w:rPr>
          <w:rFonts w:ascii="Angsana New" w:hAnsi="Angsana New"/>
          <w:sz w:val="28"/>
          <w:szCs w:val="28"/>
          <w:cs/>
        </w:rPr>
        <w:t>เรื่อง</w:t>
      </w:r>
      <w:r w:rsidR="003F3141" w:rsidRPr="00693F45">
        <w:rPr>
          <w:rFonts w:ascii="Angsana New" w:hAnsi="Angsana New"/>
          <w:sz w:val="28"/>
          <w:szCs w:val="28"/>
          <w:cs/>
        </w:rPr>
        <w:t xml:space="preserve"> </w:t>
      </w:r>
      <w:r w:rsidR="000705A6" w:rsidRPr="00693F45">
        <w:rPr>
          <w:rFonts w:ascii="Angsana New" w:hAnsi="Angsana New"/>
          <w:sz w:val="28"/>
          <w:szCs w:val="28"/>
          <w:cs/>
        </w:rPr>
        <w:t>การรายงานทาง</w:t>
      </w:r>
      <w:r w:rsidRPr="00693F45">
        <w:rPr>
          <w:rFonts w:ascii="Angsana New" w:hAnsi="Angsana New"/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27B00A" w14:textId="77777777" w:rsidR="00843400" w:rsidRPr="00693F45" w:rsidRDefault="00843400" w:rsidP="0046108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139C99E" w14:textId="77777777" w:rsidR="00656A39" w:rsidRPr="00693F45" w:rsidRDefault="00656A39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693F45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60061E4C" w14:textId="77777777" w:rsidR="00843400" w:rsidRPr="00693F45" w:rsidRDefault="00843400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38335B6F" w14:textId="1C1F0770" w:rsidR="00656A39" w:rsidRPr="00693F45" w:rsidRDefault="00656A39" w:rsidP="0046108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รหัส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2410</w:t>
      </w:r>
      <w:r w:rsidRPr="00693F45">
        <w:rPr>
          <w:rFonts w:ascii="Angsana New" w:hAnsi="Angsana New"/>
          <w:sz w:val="28"/>
          <w:szCs w:val="28"/>
        </w:rPr>
        <w:t xml:space="preserve"> “</w:t>
      </w:r>
      <w:r w:rsidRPr="00693F45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F45">
        <w:rPr>
          <w:rFonts w:ascii="Angsana New" w:hAnsi="Angsana New"/>
          <w:sz w:val="28"/>
          <w:szCs w:val="28"/>
        </w:rPr>
        <w:t>”</w:t>
      </w:r>
      <w:r w:rsidRPr="00693F45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Pr="00693F45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93F45">
        <w:rPr>
          <w:rFonts w:ascii="Angsana New" w:hAnsi="Angsana New"/>
          <w:sz w:val="28"/>
          <w:szCs w:val="28"/>
        </w:rPr>
        <w:t xml:space="preserve"> </w:t>
      </w:r>
      <w:r w:rsidR="00031097" w:rsidRPr="00693F45">
        <w:rPr>
          <w:rFonts w:ascii="Angsana New" w:hAnsi="Angsana New"/>
          <w:sz w:val="28"/>
          <w:szCs w:val="28"/>
          <w:cs/>
        </w:rPr>
        <w:t>ดังนั้นข้าพเจ้าจึงไม่</w:t>
      </w:r>
      <w:r w:rsidRPr="00693F45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44EAFD9C" w14:textId="77777777" w:rsidR="006E4A31" w:rsidRPr="00693F45" w:rsidRDefault="006E4A3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00FCA5" w14:textId="77777777" w:rsidR="00F638C1" w:rsidRDefault="00F638C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  <w:sectPr w:rsidR="00F638C1" w:rsidSect="004B7A95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ADFB61A" w14:textId="77777777" w:rsidR="00F638C1" w:rsidRDefault="00F638C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C76F2BE" w14:textId="1B363D70" w:rsidR="006E4A31" w:rsidRPr="00693F45" w:rsidRDefault="006E4A3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693F45">
        <w:rPr>
          <w:rFonts w:ascii="Angsana New" w:hAnsi="Angsana New"/>
          <w:i/>
          <w:iCs/>
          <w:sz w:val="28"/>
          <w:szCs w:val="28"/>
          <w:cs/>
        </w:rPr>
        <w:t>ข้อสรุป</w:t>
      </w:r>
    </w:p>
    <w:p w14:paraId="4B94D5A5" w14:textId="77777777" w:rsidR="006E4A31" w:rsidRPr="00693F45" w:rsidRDefault="006E4A31" w:rsidP="006E4A3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855F393" w14:textId="29B6BB72" w:rsidR="006E4A31" w:rsidRPr="00693F45" w:rsidRDefault="006E4A31" w:rsidP="006E4A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693F45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118C7" w:rsidRPr="00F118C7">
        <w:rPr>
          <w:rFonts w:ascii="Angsana New" w:hAnsi="Angsana New"/>
          <w:spacing w:val="-2"/>
          <w:sz w:val="28"/>
          <w:szCs w:val="28"/>
        </w:rPr>
        <w:t>34</w:t>
      </w:r>
      <w:r w:rsidRPr="00693F45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="00BE67B9">
        <w:rPr>
          <w:rFonts w:ascii="Angsana New" w:hAnsi="Angsana New"/>
          <w:spacing w:val="-2"/>
          <w:sz w:val="28"/>
          <w:szCs w:val="28"/>
        </w:rPr>
        <w:br/>
      </w:r>
      <w:r w:rsidRPr="00693F45">
        <w:rPr>
          <w:rFonts w:ascii="Angsana New" w:hAnsi="Angsana New"/>
          <w:sz w:val="28"/>
          <w:szCs w:val="28"/>
          <w:cs/>
        </w:rPr>
        <w:t>การรายงานทาง</w:t>
      </w:r>
      <w:r w:rsidRPr="00693F45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EEC669" w14:textId="77777777" w:rsidR="009909F4" w:rsidRPr="00693F45" w:rsidRDefault="009909F4" w:rsidP="006E4A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56B9AB" w14:textId="77777777" w:rsidR="006E4A31" w:rsidRPr="00693F45" w:rsidRDefault="006E4A31" w:rsidP="006E4A3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45FB0818" w14:textId="77777777" w:rsidR="00C83C71" w:rsidRPr="00333C78" w:rsidRDefault="00C83C71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049F31CB" w14:textId="77777777" w:rsidR="00B32889" w:rsidRPr="00693F45" w:rsidRDefault="00B32889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53128261" w14:textId="77777777" w:rsidR="00697C47" w:rsidRPr="00693F45" w:rsidRDefault="00697C47" w:rsidP="004610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28"/>
          <w:szCs w:val="28"/>
        </w:rPr>
      </w:pPr>
    </w:p>
    <w:p w14:paraId="2785E328" w14:textId="77777777" w:rsidR="00A22932" w:rsidRPr="00693F45" w:rsidRDefault="00A22932" w:rsidP="00461080">
      <w:pPr>
        <w:spacing w:line="240" w:lineRule="auto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(</w:t>
      </w:r>
      <w:r w:rsidR="00684FA4" w:rsidRPr="00693F45">
        <w:rPr>
          <w:rFonts w:ascii="Angsana New" w:hAnsi="Angsana New" w:hint="cs"/>
          <w:sz w:val="28"/>
          <w:szCs w:val="28"/>
          <w:cs/>
        </w:rPr>
        <w:t>พรรณทิพย์  กุลสันติธำรงค์</w:t>
      </w:r>
      <w:r w:rsidRPr="00693F45">
        <w:rPr>
          <w:rFonts w:ascii="Angsana New" w:hAnsi="Angsana New"/>
          <w:sz w:val="28"/>
          <w:szCs w:val="28"/>
          <w:cs/>
        </w:rPr>
        <w:t>)</w:t>
      </w:r>
    </w:p>
    <w:p w14:paraId="622F1920" w14:textId="77777777" w:rsidR="00A22932" w:rsidRPr="00693F45" w:rsidRDefault="00A22932" w:rsidP="00461080">
      <w:pPr>
        <w:spacing w:line="240" w:lineRule="auto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4DA4D48A" w14:textId="2E606FD9" w:rsidR="00A22932" w:rsidRPr="00693F45" w:rsidRDefault="00A22932" w:rsidP="00461080">
      <w:pPr>
        <w:spacing w:line="240" w:lineRule="auto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DD52BB" w:rsidRPr="00693F45">
        <w:rPr>
          <w:rFonts w:ascii="Angsana New" w:hAnsi="Angsana New"/>
          <w:sz w:val="28"/>
          <w:szCs w:val="28"/>
        </w:rPr>
        <w:t xml:space="preserve"> </w:t>
      </w:r>
      <w:r w:rsidR="00F118C7" w:rsidRPr="00F118C7">
        <w:rPr>
          <w:rFonts w:ascii="Angsana New" w:hAnsi="Angsana New"/>
          <w:sz w:val="28"/>
          <w:szCs w:val="28"/>
        </w:rPr>
        <w:t>4208</w:t>
      </w:r>
    </w:p>
    <w:p w14:paraId="62486C05" w14:textId="77777777" w:rsidR="00A22932" w:rsidRPr="00693F45" w:rsidRDefault="00A22932" w:rsidP="00461080">
      <w:pPr>
        <w:spacing w:line="240" w:lineRule="auto"/>
        <w:jc w:val="both"/>
        <w:outlineLvl w:val="0"/>
        <w:rPr>
          <w:rFonts w:ascii="Angsana New" w:hAnsi="Angsana New"/>
          <w:sz w:val="28"/>
          <w:szCs w:val="28"/>
        </w:rPr>
      </w:pPr>
    </w:p>
    <w:p w14:paraId="1EF9B38D" w14:textId="77777777" w:rsidR="00A22932" w:rsidRPr="00693F45" w:rsidRDefault="00A22932" w:rsidP="00461080">
      <w:pPr>
        <w:spacing w:line="240" w:lineRule="auto"/>
        <w:jc w:val="both"/>
        <w:outlineLvl w:val="0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12952503" w14:textId="77777777" w:rsidR="00A22932" w:rsidRPr="00693F45" w:rsidRDefault="00A22932" w:rsidP="00461080">
      <w:p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693F45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BD440CD" w14:textId="271BEA84" w:rsidR="00A22932" w:rsidRPr="00693F45" w:rsidRDefault="00F118C7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F118C7">
        <w:rPr>
          <w:rFonts w:ascii="Angsana New" w:hAnsi="Angsana New"/>
          <w:sz w:val="28"/>
          <w:szCs w:val="28"/>
        </w:rPr>
        <w:t>12</w:t>
      </w:r>
      <w:r w:rsidR="006C3FBF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F118C7">
        <w:rPr>
          <w:rFonts w:ascii="Angsana New" w:hAnsi="Angsana New"/>
          <w:sz w:val="28"/>
          <w:szCs w:val="28"/>
        </w:rPr>
        <w:t>2563</w:t>
      </w:r>
    </w:p>
    <w:p w14:paraId="4101652C" w14:textId="77777777" w:rsidR="00661E03" w:rsidRPr="00873EDD" w:rsidRDefault="00661E03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B99056E" w14:textId="77777777" w:rsidR="00AD2326" w:rsidRPr="00873EDD" w:rsidRDefault="00AD2326" w:rsidP="00461080">
      <w:pPr>
        <w:autoSpaceDE w:val="0"/>
        <w:autoSpaceDN w:val="0"/>
        <w:adjustRightInd w:val="0"/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bookmarkEnd w:id="0"/>
    <w:p w14:paraId="517836EA" w14:textId="68500607" w:rsidR="00C3167C" w:rsidRPr="00335E26" w:rsidRDefault="00C3167C" w:rsidP="00F638C1">
      <w:pPr>
        <w:pStyle w:val="IndexHeading1"/>
        <w:spacing w:after="0" w:line="240" w:lineRule="auto"/>
        <w:ind w:left="1080" w:hanging="1080"/>
        <w:outlineLvl w:val="0"/>
        <w:rPr>
          <w:sz w:val="14"/>
          <w:szCs w:val="14"/>
        </w:rPr>
      </w:pPr>
    </w:p>
    <w:sectPr w:rsidR="00C3167C" w:rsidRPr="00335E26" w:rsidSect="00F638C1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5BF8E" w14:textId="77777777" w:rsidR="006B2A06" w:rsidRDefault="006B2A06" w:rsidP="003B1575">
      <w:r>
        <w:separator/>
      </w:r>
    </w:p>
  </w:endnote>
  <w:endnote w:type="continuationSeparator" w:id="0">
    <w:p w14:paraId="5CC02494" w14:textId="77777777" w:rsidR="006B2A06" w:rsidRDefault="006B2A06" w:rsidP="003B1575">
      <w:r>
        <w:continuationSeparator/>
      </w:r>
    </w:p>
  </w:endnote>
  <w:endnote w:type="continuationNotice" w:id="1">
    <w:p w14:paraId="377F6B21" w14:textId="77777777" w:rsidR="006B2A06" w:rsidRDefault="006B2A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AB734" w14:textId="71F9BCDC" w:rsidR="002041CD" w:rsidRDefault="002041CD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F118C7" w:rsidRPr="00F118C7">
      <w:rPr>
        <w:rStyle w:val="PageNumber"/>
        <w:noProof/>
      </w:rPr>
      <w:t>4</w:t>
    </w:r>
    <w:r>
      <w:rPr>
        <w:rStyle w:val="PageNumber"/>
      </w:rPr>
      <w:fldChar w:fldCharType="end"/>
    </w:r>
  </w:p>
  <w:p w14:paraId="6DEDFA65" w14:textId="77777777" w:rsidR="002041CD" w:rsidRDefault="002041CD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40E89" w14:textId="77777777" w:rsidR="002041CD" w:rsidRPr="00CE373D" w:rsidRDefault="002041CD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39BE7B3" w14:textId="77777777" w:rsidR="002041CD" w:rsidRPr="00883ABF" w:rsidRDefault="002041CD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3CBC8" w14:textId="14CF40E8" w:rsidR="002041CD" w:rsidRPr="0013720E" w:rsidRDefault="002041CD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="00F118C7" w:rsidRPr="00F118C7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D132" w14:textId="77777777" w:rsidR="00F638C1" w:rsidRDefault="00F638C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58E55" w14:textId="440117A8" w:rsidR="002041CD" w:rsidRPr="00CE373D" w:rsidRDefault="002041CD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118C7" w:rsidRPr="00F118C7">
      <w:rPr>
        <w:rStyle w:val="PageNumber"/>
        <w:rFonts w:ascii="Angsana New" w:hAnsi="Angsana New"/>
        <w:noProof/>
        <w:sz w:val="30"/>
        <w:szCs w:val="30"/>
      </w:rPr>
      <w:t>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1D99066B" w14:textId="77777777" w:rsidR="002041CD" w:rsidRPr="00DF1CB3" w:rsidRDefault="002041CD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10F1" w14:textId="78F55FB2" w:rsidR="002041CD" w:rsidRPr="0042515A" w:rsidRDefault="002041CD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118C7" w:rsidRPr="00F118C7">
      <w:rPr>
        <w:rStyle w:val="PageNumber"/>
        <w:rFonts w:ascii="Angsana New" w:hAnsi="Angsana New"/>
        <w:noProof/>
        <w:sz w:val="30"/>
        <w:szCs w:val="30"/>
      </w:rPr>
      <w:t>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3E48B971" w14:textId="77777777" w:rsidR="002041CD" w:rsidRPr="0079184A" w:rsidRDefault="002041CD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B78D4" w14:textId="77777777" w:rsidR="006B2A06" w:rsidRDefault="006B2A06" w:rsidP="003B1575">
      <w:r>
        <w:separator/>
      </w:r>
    </w:p>
  </w:footnote>
  <w:footnote w:type="continuationSeparator" w:id="0">
    <w:p w14:paraId="2A951D05" w14:textId="77777777" w:rsidR="006B2A06" w:rsidRDefault="006B2A06" w:rsidP="003B1575">
      <w:r>
        <w:continuationSeparator/>
      </w:r>
    </w:p>
  </w:footnote>
  <w:footnote w:type="continuationNotice" w:id="1">
    <w:p w14:paraId="1BC51EA8" w14:textId="77777777" w:rsidR="006B2A06" w:rsidRDefault="006B2A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B8F6F" w14:textId="77777777" w:rsidR="002041CD" w:rsidRDefault="002041CD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DAAD6C" w14:textId="77777777" w:rsidR="002041CD" w:rsidRDefault="002041CD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B25FB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65F6E2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DECF03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CB82BF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C12D97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325083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203BB18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805C8" w14:textId="77777777" w:rsidR="002041C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0076F1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F35D852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763309F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75F7487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E1E8A3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9D6FC3B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79E86A9" w14:textId="77777777" w:rsidR="002041CD" w:rsidRPr="00625D6D" w:rsidRDefault="002041C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BEABB" w14:textId="77777777" w:rsidR="002041CD" w:rsidRPr="00F66BC1" w:rsidRDefault="002041CD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609483" w14:textId="77777777" w:rsidR="002041CD" w:rsidRDefault="002041CD" w:rsidP="00365C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281A1E" w14:textId="573FC6D9" w:rsidR="002041CD" w:rsidRPr="00F66BC1" w:rsidRDefault="002041CD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118C7" w:rsidRPr="00F118C7">
      <w:rPr>
        <w:rFonts w:ascii="Angsana New" w:hAnsi="Angsana New" w:hint="cs"/>
        <w:b/>
        <w:bCs/>
        <w:sz w:val="32"/>
        <w:szCs w:val="32"/>
      </w:rPr>
      <w:t>31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118C7" w:rsidRPr="00F118C7">
      <w:rPr>
        <w:rFonts w:ascii="Angsana New" w:hAnsi="Angsana New" w:hint="cs"/>
        <w:b/>
        <w:bCs/>
        <w:sz w:val="32"/>
        <w:szCs w:val="32"/>
      </w:rPr>
      <w:t>2563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AB1DA55" w14:textId="77777777" w:rsidR="002041CD" w:rsidRPr="009C5917" w:rsidRDefault="002041CD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D180E" w14:textId="1AD64547" w:rsidR="002041CD" w:rsidRDefault="002041CD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92C7C80" w14:textId="77777777" w:rsidR="00F638C1" w:rsidRPr="009C5917" w:rsidRDefault="00F638C1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9C10906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7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27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29"/>
  </w:num>
  <w:num w:numId="14">
    <w:abstractNumId w:val="15"/>
  </w:num>
  <w:num w:numId="15">
    <w:abstractNumId w:val="21"/>
  </w:num>
  <w:num w:numId="16">
    <w:abstractNumId w:val="11"/>
  </w:num>
  <w:num w:numId="17">
    <w:abstractNumId w:val="32"/>
  </w:num>
  <w:num w:numId="18">
    <w:abstractNumId w:val="22"/>
  </w:num>
  <w:num w:numId="19">
    <w:abstractNumId w:val="25"/>
  </w:num>
  <w:num w:numId="20">
    <w:abstractNumId w:val="16"/>
  </w:num>
  <w:num w:numId="21">
    <w:abstractNumId w:val="26"/>
  </w:num>
  <w:num w:numId="22">
    <w:abstractNumId w:val="31"/>
  </w:num>
  <w:num w:numId="23">
    <w:abstractNumId w:val="27"/>
  </w:num>
  <w:num w:numId="24">
    <w:abstractNumId w:val="12"/>
  </w:num>
  <w:num w:numId="25">
    <w:abstractNumId w:val="13"/>
  </w:num>
  <w:num w:numId="26">
    <w:abstractNumId w:val="33"/>
  </w:num>
  <w:num w:numId="27">
    <w:abstractNumId w:val="28"/>
  </w:num>
  <w:num w:numId="28">
    <w:abstractNumId w:val="17"/>
  </w:num>
  <w:num w:numId="29">
    <w:abstractNumId w:val="24"/>
  </w:num>
  <w:num w:numId="30">
    <w:abstractNumId w:val="30"/>
  </w:num>
  <w:num w:numId="31">
    <w:abstractNumId w:val="19"/>
  </w:num>
  <w:num w:numId="32">
    <w:abstractNumId w:val="10"/>
  </w:num>
  <w:num w:numId="33">
    <w:abstractNumId w:val="23"/>
  </w:num>
  <w:num w:numId="3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2163"/>
    <w:rsid w:val="00002367"/>
    <w:rsid w:val="00002516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0DD1"/>
    <w:rsid w:val="000117DA"/>
    <w:rsid w:val="0001192C"/>
    <w:rsid w:val="00011E4A"/>
    <w:rsid w:val="00012134"/>
    <w:rsid w:val="00012824"/>
    <w:rsid w:val="00012B2D"/>
    <w:rsid w:val="00013082"/>
    <w:rsid w:val="00013B0C"/>
    <w:rsid w:val="00013B4D"/>
    <w:rsid w:val="0001452E"/>
    <w:rsid w:val="00014B0E"/>
    <w:rsid w:val="00014D44"/>
    <w:rsid w:val="00014DBB"/>
    <w:rsid w:val="00015268"/>
    <w:rsid w:val="000154E5"/>
    <w:rsid w:val="00015A16"/>
    <w:rsid w:val="00015CE2"/>
    <w:rsid w:val="00015DCE"/>
    <w:rsid w:val="00016AA1"/>
    <w:rsid w:val="0001715C"/>
    <w:rsid w:val="000177DF"/>
    <w:rsid w:val="000178B5"/>
    <w:rsid w:val="00017A94"/>
    <w:rsid w:val="00017D85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3CF"/>
    <w:rsid w:val="000238F7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6B9"/>
    <w:rsid w:val="00027E6C"/>
    <w:rsid w:val="00027EAF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B28"/>
    <w:rsid w:val="00032FB7"/>
    <w:rsid w:val="00033268"/>
    <w:rsid w:val="00033317"/>
    <w:rsid w:val="00033426"/>
    <w:rsid w:val="00034154"/>
    <w:rsid w:val="000342D6"/>
    <w:rsid w:val="00034A87"/>
    <w:rsid w:val="00035973"/>
    <w:rsid w:val="00035B09"/>
    <w:rsid w:val="00035B37"/>
    <w:rsid w:val="00035B90"/>
    <w:rsid w:val="00035CA7"/>
    <w:rsid w:val="00036078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C15"/>
    <w:rsid w:val="00043B71"/>
    <w:rsid w:val="00043FD3"/>
    <w:rsid w:val="00044182"/>
    <w:rsid w:val="0004438C"/>
    <w:rsid w:val="00044A7C"/>
    <w:rsid w:val="00044B61"/>
    <w:rsid w:val="00044E35"/>
    <w:rsid w:val="00045CE0"/>
    <w:rsid w:val="000465BA"/>
    <w:rsid w:val="000469CD"/>
    <w:rsid w:val="00047552"/>
    <w:rsid w:val="000508B1"/>
    <w:rsid w:val="00051073"/>
    <w:rsid w:val="00051741"/>
    <w:rsid w:val="0005186C"/>
    <w:rsid w:val="00051C68"/>
    <w:rsid w:val="00051D69"/>
    <w:rsid w:val="00052267"/>
    <w:rsid w:val="0005285A"/>
    <w:rsid w:val="0005389C"/>
    <w:rsid w:val="00053A58"/>
    <w:rsid w:val="00054D88"/>
    <w:rsid w:val="00055482"/>
    <w:rsid w:val="00055B63"/>
    <w:rsid w:val="00055BF0"/>
    <w:rsid w:val="00055FEE"/>
    <w:rsid w:val="0005702E"/>
    <w:rsid w:val="0005750E"/>
    <w:rsid w:val="00057864"/>
    <w:rsid w:val="000578A9"/>
    <w:rsid w:val="000602AC"/>
    <w:rsid w:val="0006090B"/>
    <w:rsid w:val="00060BC9"/>
    <w:rsid w:val="000611F5"/>
    <w:rsid w:val="00061550"/>
    <w:rsid w:val="000618F5"/>
    <w:rsid w:val="00062E29"/>
    <w:rsid w:val="00063468"/>
    <w:rsid w:val="00063D30"/>
    <w:rsid w:val="00063DA1"/>
    <w:rsid w:val="000645BE"/>
    <w:rsid w:val="000649CB"/>
    <w:rsid w:val="00064A36"/>
    <w:rsid w:val="0006523A"/>
    <w:rsid w:val="00065F09"/>
    <w:rsid w:val="0006635D"/>
    <w:rsid w:val="000664EE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64F3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60D"/>
    <w:rsid w:val="00082037"/>
    <w:rsid w:val="0008258E"/>
    <w:rsid w:val="00082B57"/>
    <w:rsid w:val="00083CA7"/>
    <w:rsid w:val="000840BC"/>
    <w:rsid w:val="000841A8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1ED"/>
    <w:rsid w:val="000911E9"/>
    <w:rsid w:val="00091291"/>
    <w:rsid w:val="000912E2"/>
    <w:rsid w:val="000915FD"/>
    <w:rsid w:val="000919A0"/>
    <w:rsid w:val="00092747"/>
    <w:rsid w:val="00092C71"/>
    <w:rsid w:val="0009342E"/>
    <w:rsid w:val="000940AD"/>
    <w:rsid w:val="00094256"/>
    <w:rsid w:val="00094395"/>
    <w:rsid w:val="000945DE"/>
    <w:rsid w:val="00094832"/>
    <w:rsid w:val="00094B35"/>
    <w:rsid w:val="00094BFE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F89"/>
    <w:rsid w:val="000A11C7"/>
    <w:rsid w:val="000A120D"/>
    <w:rsid w:val="000A18FA"/>
    <w:rsid w:val="000A1AED"/>
    <w:rsid w:val="000A1F9F"/>
    <w:rsid w:val="000A2393"/>
    <w:rsid w:val="000A24C2"/>
    <w:rsid w:val="000A298C"/>
    <w:rsid w:val="000A2FD9"/>
    <w:rsid w:val="000A38B9"/>
    <w:rsid w:val="000A3A0A"/>
    <w:rsid w:val="000A4728"/>
    <w:rsid w:val="000A4A54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4D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582"/>
    <w:rsid w:val="000B6866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21A0"/>
    <w:rsid w:val="000C2250"/>
    <w:rsid w:val="000C23E5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67"/>
    <w:rsid w:val="000D14AA"/>
    <w:rsid w:val="000D2404"/>
    <w:rsid w:val="000D257F"/>
    <w:rsid w:val="000D29B7"/>
    <w:rsid w:val="000D3244"/>
    <w:rsid w:val="000D370D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CC7"/>
    <w:rsid w:val="000D6F33"/>
    <w:rsid w:val="000D7D90"/>
    <w:rsid w:val="000D7F01"/>
    <w:rsid w:val="000E0002"/>
    <w:rsid w:val="000E08EE"/>
    <w:rsid w:val="000E0B82"/>
    <w:rsid w:val="000E0C63"/>
    <w:rsid w:val="000E157A"/>
    <w:rsid w:val="000E16CD"/>
    <w:rsid w:val="000E1B34"/>
    <w:rsid w:val="000E228F"/>
    <w:rsid w:val="000E24B5"/>
    <w:rsid w:val="000E2C39"/>
    <w:rsid w:val="000E2CA8"/>
    <w:rsid w:val="000E35AB"/>
    <w:rsid w:val="000E3708"/>
    <w:rsid w:val="000E3D45"/>
    <w:rsid w:val="000E461F"/>
    <w:rsid w:val="000E4992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F4"/>
    <w:rsid w:val="000E7544"/>
    <w:rsid w:val="000E7B73"/>
    <w:rsid w:val="000E7C20"/>
    <w:rsid w:val="000E7F73"/>
    <w:rsid w:val="000F01BB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1DF"/>
    <w:rsid w:val="00100332"/>
    <w:rsid w:val="001007BE"/>
    <w:rsid w:val="001009F4"/>
    <w:rsid w:val="001015FE"/>
    <w:rsid w:val="00101B98"/>
    <w:rsid w:val="00101E07"/>
    <w:rsid w:val="00102449"/>
    <w:rsid w:val="001027E0"/>
    <w:rsid w:val="00102D9F"/>
    <w:rsid w:val="0010309B"/>
    <w:rsid w:val="00103E5F"/>
    <w:rsid w:val="00104742"/>
    <w:rsid w:val="00104874"/>
    <w:rsid w:val="00104894"/>
    <w:rsid w:val="00104C16"/>
    <w:rsid w:val="00104C8B"/>
    <w:rsid w:val="00104D2E"/>
    <w:rsid w:val="001056CA"/>
    <w:rsid w:val="001057C4"/>
    <w:rsid w:val="00105F04"/>
    <w:rsid w:val="00106255"/>
    <w:rsid w:val="0010667B"/>
    <w:rsid w:val="00106833"/>
    <w:rsid w:val="00106D96"/>
    <w:rsid w:val="00107309"/>
    <w:rsid w:val="0010782B"/>
    <w:rsid w:val="00110828"/>
    <w:rsid w:val="00110A81"/>
    <w:rsid w:val="0011148C"/>
    <w:rsid w:val="00111553"/>
    <w:rsid w:val="0011219D"/>
    <w:rsid w:val="00112B08"/>
    <w:rsid w:val="00112EB8"/>
    <w:rsid w:val="00112F29"/>
    <w:rsid w:val="001135B0"/>
    <w:rsid w:val="0011365F"/>
    <w:rsid w:val="00113780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6F1"/>
    <w:rsid w:val="00117AF5"/>
    <w:rsid w:val="0012030E"/>
    <w:rsid w:val="0012039B"/>
    <w:rsid w:val="00120739"/>
    <w:rsid w:val="00120790"/>
    <w:rsid w:val="001216BB"/>
    <w:rsid w:val="00121CE6"/>
    <w:rsid w:val="00121D5C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B7F"/>
    <w:rsid w:val="00125C3D"/>
    <w:rsid w:val="00125C53"/>
    <w:rsid w:val="00125D9C"/>
    <w:rsid w:val="001268A7"/>
    <w:rsid w:val="00126953"/>
    <w:rsid w:val="00126A53"/>
    <w:rsid w:val="00126DBF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45DD"/>
    <w:rsid w:val="00134A81"/>
    <w:rsid w:val="00134B53"/>
    <w:rsid w:val="00134F65"/>
    <w:rsid w:val="00135061"/>
    <w:rsid w:val="00135A78"/>
    <w:rsid w:val="00136355"/>
    <w:rsid w:val="00136C2C"/>
    <w:rsid w:val="00136FF0"/>
    <w:rsid w:val="00136FF6"/>
    <w:rsid w:val="00137198"/>
    <w:rsid w:val="0013720E"/>
    <w:rsid w:val="00137554"/>
    <w:rsid w:val="00137B95"/>
    <w:rsid w:val="00137C6A"/>
    <w:rsid w:val="00137FD2"/>
    <w:rsid w:val="0014016D"/>
    <w:rsid w:val="001401CE"/>
    <w:rsid w:val="001402E8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655B"/>
    <w:rsid w:val="00146EE8"/>
    <w:rsid w:val="001470D7"/>
    <w:rsid w:val="00147174"/>
    <w:rsid w:val="00147971"/>
    <w:rsid w:val="00147D09"/>
    <w:rsid w:val="001506CA"/>
    <w:rsid w:val="00150E9A"/>
    <w:rsid w:val="00151665"/>
    <w:rsid w:val="00152149"/>
    <w:rsid w:val="00153361"/>
    <w:rsid w:val="00153B1B"/>
    <w:rsid w:val="00153D2C"/>
    <w:rsid w:val="00153E51"/>
    <w:rsid w:val="00154129"/>
    <w:rsid w:val="0015412B"/>
    <w:rsid w:val="0015449D"/>
    <w:rsid w:val="00154667"/>
    <w:rsid w:val="00154C64"/>
    <w:rsid w:val="001552C2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30A2"/>
    <w:rsid w:val="00163517"/>
    <w:rsid w:val="00163663"/>
    <w:rsid w:val="001636E5"/>
    <w:rsid w:val="00163927"/>
    <w:rsid w:val="00163D87"/>
    <w:rsid w:val="00163F1A"/>
    <w:rsid w:val="00164BA6"/>
    <w:rsid w:val="0016512F"/>
    <w:rsid w:val="00165279"/>
    <w:rsid w:val="00165423"/>
    <w:rsid w:val="001655C2"/>
    <w:rsid w:val="00165A8F"/>
    <w:rsid w:val="001661CE"/>
    <w:rsid w:val="00166931"/>
    <w:rsid w:val="001670FA"/>
    <w:rsid w:val="00171388"/>
    <w:rsid w:val="00171A78"/>
    <w:rsid w:val="00171EAB"/>
    <w:rsid w:val="001723F7"/>
    <w:rsid w:val="00172543"/>
    <w:rsid w:val="0017280D"/>
    <w:rsid w:val="00173471"/>
    <w:rsid w:val="001735C0"/>
    <w:rsid w:val="00173773"/>
    <w:rsid w:val="00173CDA"/>
    <w:rsid w:val="00173FAE"/>
    <w:rsid w:val="001759FE"/>
    <w:rsid w:val="00175B8D"/>
    <w:rsid w:val="0017605F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4F2E"/>
    <w:rsid w:val="00185177"/>
    <w:rsid w:val="00185CBA"/>
    <w:rsid w:val="00185DFE"/>
    <w:rsid w:val="00185F2E"/>
    <w:rsid w:val="00185F57"/>
    <w:rsid w:val="00186072"/>
    <w:rsid w:val="0018686B"/>
    <w:rsid w:val="00186CBE"/>
    <w:rsid w:val="00187150"/>
    <w:rsid w:val="0018779B"/>
    <w:rsid w:val="00190155"/>
    <w:rsid w:val="001909F0"/>
    <w:rsid w:val="00190D96"/>
    <w:rsid w:val="00190E09"/>
    <w:rsid w:val="00190EA1"/>
    <w:rsid w:val="00190FDE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6FA"/>
    <w:rsid w:val="00195746"/>
    <w:rsid w:val="00195D36"/>
    <w:rsid w:val="0019662D"/>
    <w:rsid w:val="001966D6"/>
    <w:rsid w:val="00196FD5"/>
    <w:rsid w:val="00197109"/>
    <w:rsid w:val="0019728D"/>
    <w:rsid w:val="001A02D1"/>
    <w:rsid w:val="001A1246"/>
    <w:rsid w:val="001A183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7E"/>
    <w:rsid w:val="001B5F86"/>
    <w:rsid w:val="001B6006"/>
    <w:rsid w:val="001B607D"/>
    <w:rsid w:val="001B60AE"/>
    <w:rsid w:val="001B61E3"/>
    <w:rsid w:val="001B6F49"/>
    <w:rsid w:val="001B74A6"/>
    <w:rsid w:val="001B78B4"/>
    <w:rsid w:val="001C0517"/>
    <w:rsid w:val="001C0D82"/>
    <w:rsid w:val="001C1490"/>
    <w:rsid w:val="001C163E"/>
    <w:rsid w:val="001C19C2"/>
    <w:rsid w:val="001C1E6F"/>
    <w:rsid w:val="001C1FCA"/>
    <w:rsid w:val="001C21B0"/>
    <w:rsid w:val="001C282B"/>
    <w:rsid w:val="001C2A15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6470"/>
    <w:rsid w:val="001C6AC2"/>
    <w:rsid w:val="001C6CC3"/>
    <w:rsid w:val="001C7156"/>
    <w:rsid w:val="001D00B3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279"/>
    <w:rsid w:val="001D435D"/>
    <w:rsid w:val="001D53B7"/>
    <w:rsid w:val="001D5A13"/>
    <w:rsid w:val="001D5D2A"/>
    <w:rsid w:val="001D5E8F"/>
    <w:rsid w:val="001D5F5A"/>
    <w:rsid w:val="001E0A83"/>
    <w:rsid w:val="001E1067"/>
    <w:rsid w:val="001E10D1"/>
    <w:rsid w:val="001E1425"/>
    <w:rsid w:val="001E1586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74"/>
    <w:rsid w:val="001F5FB9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64B"/>
    <w:rsid w:val="00202ACB"/>
    <w:rsid w:val="002033F8"/>
    <w:rsid w:val="00203511"/>
    <w:rsid w:val="0020382F"/>
    <w:rsid w:val="0020414A"/>
    <w:rsid w:val="00204161"/>
    <w:rsid w:val="002041CD"/>
    <w:rsid w:val="002041E0"/>
    <w:rsid w:val="002045D1"/>
    <w:rsid w:val="00204C22"/>
    <w:rsid w:val="00204E9D"/>
    <w:rsid w:val="002051CA"/>
    <w:rsid w:val="002052D1"/>
    <w:rsid w:val="00205B53"/>
    <w:rsid w:val="0020707C"/>
    <w:rsid w:val="00207228"/>
    <w:rsid w:val="00207537"/>
    <w:rsid w:val="002076F5"/>
    <w:rsid w:val="00207C2E"/>
    <w:rsid w:val="002102C2"/>
    <w:rsid w:val="002104BE"/>
    <w:rsid w:val="002105A5"/>
    <w:rsid w:val="002106EF"/>
    <w:rsid w:val="00210D54"/>
    <w:rsid w:val="00210EEA"/>
    <w:rsid w:val="0021148A"/>
    <w:rsid w:val="002116AF"/>
    <w:rsid w:val="00211C51"/>
    <w:rsid w:val="00211D3F"/>
    <w:rsid w:val="0021240A"/>
    <w:rsid w:val="00213077"/>
    <w:rsid w:val="002130F6"/>
    <w:rsid w:val="002134A0"/>
    <w:rsid w:val="00213DF4"/>
    <w:rsid w:val="00213F9E"/>
    <w:rsid w:val="002151AB"/>
    <w:rsid w:val="0021578D"/>
    <w:rsid w:val="002163BC"/>
    <w:rsid w:val="002166A6"/>
    <w:rsid w:val="00216FAC"/>
    <w:rsid w:val="00217046"/>
    <w:rsid w:val="0021715C"/>
    <w:rsid w:val="002176A2"/>
    <w:rsid w:val="0022077F"/>
    <w:rsid w:val="002213EE"/>
    <w:rsid w:val="0022194E"/>
    <w:rsid w:val="00222102"/>
    <w:rsid w:val="0022216E"/>
    <w:rsid w:val="0022222E"/>
    <w:rsid w:val="00222444"/>
    <w:rsid w:val="0022244B"/>
    <w:rsid w:val="00222F14"/>
    <w:rsid w:val="00222FD4"/>
    <w:rsid w:val="00223739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E01"/>
    <w:rsid w:val="00226FD4"/>
    <w:rsid w:val="0022766D"/>
    <w:rsid w:val="00227F78"/>
    <w:rsid w:val="00227FEE"/>
    <w:rsid w:val="002304FF"/>
    <w:rsid w:val="00230B62"/>
    <w:rsid w:val="00230FC1"/>
    <w:rsid w:val="00231247"/>
    <w:rsid w:val="0023172A"/>
    <w:rsid w:val="002319A1"/>
    <w:rsid w:val="00231AF0"/>
    <w:rsid w:val="00231FB8"/>
    <w:rsid w:val="002324C6"/>
    <w:rsid w:val="002327E3"/>
    <w:rsid w:val="00233167"/>
    <w:rsid w:val="0023332F"/>
    <w:rsid w:val="0023336E"/>
    <w:rsid w:val="002333D2"/>
    <w:rsid w:val="00234922"/>
    <w:rsid w:val="00234F52"/>
    <w:rsid w:val="00235347"/>
    <w:rsid w:val="002353C0"/>
    <w:rsid w:val="00235DC3"/>
    <w:rsid w:val="00235E96"/>
    <w:rsid w:val="002361B2"/>
    <w:rsid w:val="00237013"/>
    <w:rsid w:val="00237280"/>
    <w:rsid w:val="00237A99"/>
    <w:rsid w:val="00237CB7"/>
    <w:rsid w:val="00237DFA"/>
    <w:rsid w:val="00240394"/>
    <w:rsid w:val="002414C9"/>
    <w:rsid w:val="002418D1"/>
    <w:rsid w:val="0024195B"/>
    <w:rsid w:val="00241A79"/>
    <w:rsid w:val="0024218A"/>
    <w:rsid w:val="0024224D"/>
    <w:rsid w:val="002426CB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1CF"/>
    <w:rsid w:val="00250E23"/>
    <w:rsid w:val="00251635"/>
    <w:rsid w:val="00252593"/>
    <w:rsid w:val="0025282E"/>
    <w:rsid w:val="002535E8"/>
    <w:rsid w:val="00253E5F"/>
    <w:rsid w:val="0025419F"/>
    <w:rsid w:val="00254643"/>
    <w:rsid w:val="00255216"/>
    <w:rsid w:val="00255BDA"/>
    <w:rsid w:val="00255BF3"/>
    <w:rsid w:val="00255F08"/>
    <w:rsid w:val="00260016"/>
    <w:rsid w:val="002600E4"/>
    <w:rsid w:val="002605EB"/>
    <w:rsid w:val="0026075B"/>
    <w:rsid w:val="00260BE1"/>
    <w:rsid w:val="00260E59"/>
    <w:rsid w:val="002613FC"/>
    <w:rsid w:val="002616DD"/>
    <w:rsid w:val="00261AB4"/>
    <w:rsid w:val="002629E8"/>
    <w:rsid w:val="002632C1"/>
    <w:rsid w:val="002637E4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0117"/>
    <w:rsid w:val="00270F13"/>
    <w:rsid w:val="0027103F"/>
    <w:rsid w:val="00271264"/>
    <w:rsid w:val="00272610"/>
    <w:rsid w:val="00272CF4"/>
    <w:rsid w:val="00272EC4"/>
    <w:rsid w:val="00272FF2"/>
    <w:rsid w:val="002732A3"/>
    <w:rsid w:val="00273679"/>
    <w:rsid w:val="00273EED"/>
    <w:rsid w:val="00274B92"/>
    <w:rsid w:val="00276474"/>
    <w:rsid w:val="002768FB"/>
    <w:rsid w:val="00276AF9"/>
    <w:rsid w:val="0027768F"/>
    <w:rsid w:val="002779C3"/>
    <w:rsid w:val="00277D1F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142"/>
    <w:rsid w:val="00285EF9"/>
    <w:rsid w:val="0028650F"/>
    <w:rsid w:val="002866FF"/>
    <w:rsid w:val="0028692A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4C2"/>
    <w:rsid w:val="00291E0F"/>
    <w:rsid w:val="00291FB0"/>
    <w:rsid w:val="00292BFC"/>
    <w:rsid w:val="00292C24"/>
    <w:rsid w:val="00292C98"/>
    <w:rsid w:val="00292EBA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529"/>
    <w:rsid w:val="002A4621"/>
    <w:rsid w:val="002A4B3A"/>
    <w:rsid w:val="002A4E30"/>
    <w:rsid w:val="002A561E"/>
    <w:rsid w:val="002A5640"/>
    <w:rsid w:val="002A5A18"/>
    <w:rsid w:val="002A6009"/>
    <w:rsid w:val="002B0037"/>
    <w:rsid w:val="002B0490"/>
    <w:rsid w:val="002B0B56"/>
    <w:rsid w:val="002B0BAE"/>
    <w:rsid w:val="002B0DCF"/>
    <w:rsid w:val="002B15B8"/>
    <w:rsid w:val="002B34A6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4D9"/>
    <w:rsid w:val="002C0826"/>
    <w:rsid w:val="002C0CFF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51B9"/>
    <w:rsid w:val="002C5630"/>
    <w:rsid w:val="002C5851"/>
    <w:rsid w:val="002C58CC"/>
    <w:rsid w:val="002C5EBF"/>
    <w:rsid w:val="002C6119"/>
    <w:rsid w:val="002C61F9"/>
    <w:rsid w:val="002C65F7"/>
    <w:rsid w:val="002C7344"/>
    <w:rsid w:val="002C777F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192C"/>
    <w:rsid w:val="002D2A9D"/>
    <w:rsid w:val="002D2D29"/>
    <w:rsid w:val="002D2F59"/>
    <w:rsid w:val="002D3549"/>
    <w:rsid w:val="002D3C62"/>
    <w:rsid w:val="002D3DA7"/>
    <w:rsid w:val="002D41D1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0AD"/>
    <w:rsid w:val="002D62CA"/>
    <w:rsid w:val="002D634F"/>
    <w:rsid w:val="002D63D8"/>
    <w:rsid w:val="002D64CE"/>
    <w:rsid w:val="002D677B"/>
    <w:rsid w:val="002D679E"/>
    <w:rsid w:val="002D6C98"/>
    <w:rsid w:val="002D6D0D"/>
    <w:rsid w:val="002D6F19"/>
    <w:rsid w:val="002D74A2"/>
    <w:rsid w:val="002E073F"/>
    <w:rsid w:val="002E0CB6"/>
    <w:rsid w:val="002E105B"/>
    <w:rsid w:val="002E11CA"/>
    <w:rsid w:val="002E1683"/>
    <w:rsid w:val="002E17D8"/>
    <w:rsid w:val="002E1E80"/>
    <w:rsid w:val="002E2963"/>
    <w:rsid w:val="002E3089"/>
    <w:rsid w:val="002E3216"/>
    <w:rsid w:val="002E32FC"/>
    <w:rsid w:val="002E3534"/>
    <w:rsid w:val="002E371E"/>
    <w:rsid w:val="002E3C77"/>
    <w:rsid w:val="002E4396"/>
    <w:rsid w:val="002E4C39"/>
    <w:rsid w:val="002E4C89"/>
    <w:rsid w:val="002E5780"/>
    <w:rsid w:val="002E57D3"/>
    <w:rsid w:val="002E5E57"/>
    <w:rsid w:val="002E60B5"/>
    <w:rsid w:val="002E6122"/>
    <w:rsid w:val="002E6143"/>
    <w:rsid w:val="002E65FA"/>
    <w:rsid w:val="002E6966"/>
    <w:rsid w:val="002E705C"/>
    <w:rsid w:val="002E7752"/>
    <w:rsid w:val="002E7A83"/>
    <w:rsid w:val="002E7C74"/>
    <w:rsid w:val="002E7E82"/>
    <w:rsid w:val="002F0875"/>
    <w:rsid w:val="002F1348"/>
    <w:rsid w:val="002F1949"/>
    <w:rsid w:val="002F1BD5"/>
    <w:rsid w:val="002F1C46"/>
    <w:rsid w:val="002F243B"/>
    <w:rsid w:val="002F2B68"/>
    <w:rsid w:val="002F32FC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D5B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24B0"/>
    <w:rsid w:val="00322A92"/>
    <w:rsid w:val="00322B71"/>
    <w:rsid w:val="00323492"/>
    <w:rsid w:val="003239B9"/>
    <w:rsid w:val="00323AF3"/>
    <w:rsid w:val="00323CD7"/>
    <w:rsid w:val="0032451E"/>
    <w:rsid w:val="00324915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3C78"/>
    <w:rsid w:val="00334457"/>
    <w:rsid w:val="003344AF"/>
    <w:rsid w:val="00334576"/>
    <w:rsid w:val="00334A58"/>
    <w:rsid w:val="00334B89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9B0"/>
    <w:rsid w:val="003400EA"/>
    <w:rsid w:val="00340257"/>
    <w:rsid w:val="003427FE"/>
    <w:rsid w:val="0034282A"/>
    <w:rsid w:val="00342CB4"/>
    <w:rsid w:val="00342D30"/>
    <w:rsid w:val="003435A1"/>
    <w:rsid w:val="003437D7"/>
    <w:rsid w:val="00343B35"/>
    <w:rsid w:val="003444CB"/>
    <w:rsid w:val="003456CC"/>
    <w:rsid w:val="00345E2B"/>
    <w:rsid w:val="00346014"/>
    <w:rsid w:val="0034660E"/>
    <w:rsid w:val="00347436"/>
    <w:rsid w:val="0034786B"/>
    <w:rsid w:val="00347C73"/>
    <w:rsid w:val="00350580"/>
    <w:rsid w:val="003505B0"/>
    <w:rsid w:val="00350BA0"/>
    <w:rsid w:val="00350CF1"/>
    <w:rsid w:val="00350D00"/>
    <w:rsid w:val="00351273"/>
    <w:rsid w:val="0035128D"/>
    <w:rsid w:val="0035149C"/>
    <w:rsid w:val="00351B28"/>
    <w:rsid w:val="00351C36"/>
    <w:rsid w:val="00351CDF"/>
    <w:rsid w:val="00352425"/>
    <w:rsid w:val="00352C5B"/>
    <w:rsid w:val="003532E7"/>
    <w:rsid w:val="0035395F"/>
    <w:rsid w:val="00354DEF"/>
    <w:rsid w:val="00354F34"/>
    <w:rsid w:val="003550B4"/>
    <w:rsid w:val="003552EA"/>
    <w:rsid w:val="00355BDF"/>
    <w:rsid w:val="0035677B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3675"/>
    <w:rsid w:val="0036468B"/>
    <w:rsid w:val="003648DF"/>
    <w:rsid w:val="00365C79"/>
    <w:rsid w:val="003666B3"/>
    <w:rsid w:val="00366A56"/>
    <w:rsid w:val="00367128"/>
    <w:rsid w:val="0036730C"/>
    <w:rsid w:val="003673A1"/>
    <w:rsid w:val="00370080"/>
    <w:rsid w:val="003702F6"/>
    <w:rsid w:val="00370769"/>
    <w:rsid w:val="00370DBB"/>
    <w:rsid w:val="00371B01"/>
    <w:rsid w:val="00372EF6"/>
    <w:rsid w:val="00373EA7"/>
    <w:rsid w:val="0037537B"/>
    <w:rsid w:val="0037543A"/>
    <w:rsid w:val="00375481"/>
    <w:rsid w:val="00375A14"/>
    <w:rsid w:val="00375ACE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354"/>
    <w:rsid w:val="00385B5B"/>
    <w:rsid w:val="0038686E"/>
    <w:rsid w:val="00387331"/>
    <w:rsid w:val="00387389"/>
    <w:rsid w:val="00387615"/>
    <w:rsid w:val="003915FC"/>
    <w:rsid w:val="0039184C"/>
    <w:rsid w:val="00391E30"/>
    <w:rsid w:val="00391F59"/>
    <w:rsid w:val="00392AA6"/>
    <w:rsid w:val="00392AB1"/>
    <w:rsid w:val="00392BEA"/>
    <w:rsid w:val="00392D3E"/>
    <w:rsid w:val="00393233"/>
    <w:rsid w:val="003950EF"/>
    <w:rsid w:val="003952C0"/>
    <w:rsid w:val="00395C04"/>
    <w:rsid w:val="0039615F"/>
    <w:rsid w:val="0039713C"/>
    <w:rsid w:val="00397236"/>
    <w:rsid w:val="003979F5"/>
    <w:rsid w:val="00397B35"/>
    <w:rsid w:val="003A0133"/>
    <w:rsid w:val="003A03C9"/>
    <w:rsid w:val="003A0A9F"/>
    <w:rsid w:val="003A10B5"/>
    <w:rsid w:val="003A117F"/>
    <w:rsid w:val="003A163D"/>
    <w:rsid w:val="003A183C"/>
    <w:rsid w:val="003A1DDA"/>
    <w:rsid w:val="003A1F2D"/>
    <w:rsid w:val="003A2004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5AD"/>
    <w:rsid w:val="003A5F58"/>
    <w:rsid w:val="003A7A3B"/>
    <w:rsid w:val="003B0874"/>
    <w:rsid w:val="003B12D6"/>
    <w:rsid w:val="003B1575"/>
    <w:rsid w:val="003B1756"/>
    <w:rsid w:val="003B1BB4"/>
    <w:rsid w:val="003B1BFD"/>
    <w:rsid w:val="003B217D"/>
    <w:rsid w:val="003B22BB"/>
    <w:rsid w:val="003B24EB"/>
    <w:rsid w:val="003B2BE2"/>
    <w:rsid w:val="003B2D48"/>
    <w:rsid w:val="003B3076"/>
    <w:rsid w:val="003B3E6C"/>
    <w:rsid w:val="003B45AB"/>
    <w:rsid w:val="003B47B7"/>
    <w:rsid w:val="003B4A67"/>
    <w:rsid w:val="003B589E"/>
    <w:rsid w:val="003B5C48"/>
    <w:rsid w:val="003B5C72"/>
    <w:rsid w:val="003B5DDE"/>
    <w:rsid w:val="003B7281"/>
    <w:rsid w:val="003B785C"/>
    <w:rsid w:val="003B7DEC"/>
    <w:rsid w:val="003C0CAB"/>
    <w:rsid w:val="003C116B"/>
    <w:rsid w:val="003C14C8"/>
    <w:rsid w:val="003C160D"/>
    <w:rsid w:val="003C2436"/>
    <w:rsid w:val="003C26B8"/>
    <w:rsid w:val="003C274C"/>
    <w:rsid w:val="003C32C1"/>
    <w:rsid w:val="003C32D1"/>
    <w:rsid w:val="003C32DB"/>
    <w:rsid w:val="003C3446"/>
    <w:rsid w:val="003C3735"/>
    <w:rsid w:val="003C586A"/>
    <w:rsid w:val="003C5975"/>
    <w:rsid w:val="003C5F05"/>
    <w:rsid w:val="003C6497"/>
    <w:rsid w:val="003C6568"/>
    <w:rsid w:val="003C66EF"/>
    <w:rsid w:val="003C6DBA"/>
    <w:rsid w:val="003C7276"/>
    <w:rsid w:val="003C7994"/>
    <w:rsid w:val="003D0525"/>
    <w:rsid w:val="003D0E34"/>
    <w:rsid w:val="003D1B6C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EAD"/>
    <w:rsid w:val="003D580C"/>
    <w:rsid w:val="003D5C93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132E"/>
    <w:rsid w:val="003E13CA"/>
    <w:rsid w:val="003E17A4"/>
    <w:rsid w:val="003E1D05"/>
    <w:rsid w:val="003E1FC5"/>
    <w:rsid w:val="003E2E82"/>
    <w:rsid w:val="003E324B"/>
    <w:rsid w:val="003E338C"/>
    <w:rsid w:val="003E35D5"/>
    <w:rsid w:val="003E3E30"/>
    <w:rsid w:val="003E40ED"/>
    <w:rsid w:val="003E4464"/>
    <w:rsid w:val="003E4733"/>
    <w:rsid w:val="003E4E25"/>
    <w:rsid w:val="003E4EAF"/>
    <w:rsid w:val="003E521C"/>
    <w:rsid w:val="003E5B83"/>
    <w:rsid w:val="003E5C9E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C63"/>
    <w:rsid w:val="003F0E87"/>
    <w:rsid w:val="003F14C3"/>
    <w:rsid w:val="003F1AC0"/>
    <w:rsid w:val="003F1B0B"/>
    <w:rsid w:val="003F1B1C"/>
    <w:rsid w:val="003F1D88"/>
    <w:rsid w:val="003F23E6"/>
    <w:rsid w:val="003F24A2"/>
    <w:rsid w:val="003F3141"/>
    <w:rsid w:val="003F3418"/>
    <w:rsid w:val="003F3652"/>
    <w:rsid w:val="003F38F8"/>
    <w:rsid w:val="003F3ED7"/>
    <w:rsid w:val="003F44B7"/>
    <w:rsid w:val="003F44E7"/>
    <w:rsid w:val="003F500C"/>
    <w:rsid w:val="003F5030"/>
    <w:rsid w:val="003F50CC"/>
    <w:rsid w:val="003F5C2B"/>
    <w:rsid w:val="003F6549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30B3"/>
    <w:rsid w:val="00413556"/>
    <w:rsid w:val="00413ABF"/>
    <w:rsid w:val="0041479D"/>
    <w:rsid w:val="00414A5E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A"/>
    <w:rsid w:val="00421501"/>
    <w:rsid w:val="00421740"/>
    <w:rsid w:val="0042198A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400"/>
    <w:rsid w:val="004267E0"/>
    <w:rsid w:val="004268A4"/>
    <w:rsid w:val="0042704E"/>
    <w:rsid w:val="00427AB9"/>
    <w:rsid w:val="00427D96"/>
    <w:rsid w:val="004302B9"/>
    <w:rsid w:val="00430ADD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F3E"/>
    <w:rsid w:val="0044051E"/>
    <w:rsid w:val="004405A2"/>
    <w:rsid w:val="00441A2F"/>
    <w:rsid w:val="00442F1C"/>
    <w:rsid w:val="00442F3B"/>
    <w:rsid w:val="00443104"/>
    <w:rsid w:val="0044312A"/>
    <w:rsid w:val="00444A74"/>
    <w:rsid w:val="00444AD7"/>
    <w:rsid w:val="00445248"/>
    <w:rsid w:val="004458DD"/>
    <w:rsid w:val="004459C9"/>
    <w:rsid w:val="00446B48"/>
    <w:rsid w:val="00447C1E"/>
    <w:rsid w:val="00450773"/>
    <w:rsid w:val="004508B9"/>
    <w:rsid w:val="00450A8A"/>
    <w:rsid w:val="00450E59"/>
    <w:rsid w:val="004511F9"/>
    <w:rsid w:val="0045170B"/>
    <w:rsid w:val="0045189E"/>
    <w:rsid w:val="00452260"/>
    <w:rsid w:val="00453FBD"/>
    <w:rsid w:val="00453FF0"/>
    <w:rsid w:val="00454067"/>
    <w:rsid w:val="00454ABB"/>
    <w:rsid w:val="00454CB5"/>
    <w:rsid w:val="0045596C"/>
    <w:rsid w:val="0045670C"/>
    <w:rsid w:val="004569DD"/>
    <w:rsid w:val="00456DCF"/>
    <w:rsid w:val="0045702F"/>
    <w:rsid w:val="00457B1D"/>
    <w:rsid w:val="0046030B"/>
    <w:rsid w:val="00461080"/>
    <w:rsid w:val="004610C7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FA6"/>
    <w:rsid w:val="004655B9"/>
    <w:rsid w:val="0046575C"/>
    <w:rsid w:val="0046584F"/>
    <w:rsid w:val="00465C10"/>
    <w:rsid w:val="00465F4F"/>
    <w:rsid w:val="00465F50"/>
    <w:rsid w:val="00465F93"/>
    <w:rsid w:val="0046684C"/>
    <w:rsid w:val="00467443"/>
    <w:rsid w:val="00467850"/>
    <w:rsid w:val="00467CF7"/>
    <w:rsid w:val="00470709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4A5B"/>
    <w:rsid w:val="00474C03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6C4"/>
    <w:rsid w:val="00481682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72D"/>
    <w:rsid w:val="004848DA"/>
    <w:rsid w:val="00485194"/>
    <w:rsid w:val="004851E0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B8B"/>
    <w:rsid w:val="004A21DB"/>
    <w:rsid w:val="004A2AF8"/>
    <w:rsid w:val="004A2CD2"/>
    <w:rsid w:val="004A2E6A"/>
    <w:rsid w:val="004A3B20"/>
    <w:rsid w:val="004A47B1"/>
    <w:rsid w:val="004A511E"/>
    <w:rsid w:val="004A52EC"/>
    <w:rsid w:val="004A5ADC"/>
    <w:rsid w:val="004A5D6F"/>
    <w:rsid w:val="004A60FF"/>
    <w:rsid w:val="004A616D"/>
    <w:rsid w:val="004A6A90"/>
    <w:rsid w:val="004A7119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1DD5"/>
    <w:rsid w:val="004B240D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74"/>
    <w:rsid w:val="004B69ED"/>
    <w:rsid w:val="004B6A88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B58"/>
    <w:rsid w:val="004C1F8A"/>
    <w:rsid w:val="004C2387"/>
    <w:rsid w:val="004C244B"/>
    <w:rsid w:val="004C27C6"/>
    <w:rsid w:val="004C284A"/>
    <w:rsid w:val="004C2C67"/>
    <w:rsid w:val="004C32BE"/>
    <w:rsid w:val="004C3318"/>
    <w:rsid w:val="004C4032"/>
    <w:rsid w:val="004C4258"/>
    <w:rsid w:val="004C4B10"/>
    <w:rsid w:val="004C4E76"/>
    <w:rsid w:val="004C546B"/>
    <w:rsid w:val="004C6794"/>
    <w:rsid w:val="004C67B8"/>
    <w:rsid w:val="004C6DCF"/>
    <w:rsid w:val="004C6DDA"/>
    <w:rsid w:val="004C7507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3497"/>
    <w:rsid w:val="004D34A5"/>
    <w:rsid w:val="004D3625"/>
    <w:rsid w:val="004D39B8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6062"/>
    <w:rsid w:val="004E6C64"/>
    <w:rsid w:val="004E7185"/>
    <w:rsid w:val="004E7A4E"/>
    <w:rsid w:val="004F0363"/>
    <w:rsid w:val="004F0551"/>
    <w:rsid w:val="004F065C"/>
    <w:rsid w:val="004F0CC1"/>
    <w:rsid w:val="004F0CF8"/>
    <w:rsid w:val="004F116E"/>
    <w:rsid w:val="004F1322"/>
    <w:rsid w:val="004F158B"/>
    <w:rsid w:val="004F1DDA"/>
    <w:rsid w:val="004F2100"/>
    <w:rsid w:val="004F24B7"/>
    <w:rsid w:val="004F3D1E"/>
    <w:rsid w:val="004F4324"/>
    <w:rsid w:val="004F478F"/>
    <w:rsid w:val="004F4DBE"/>
    <w:rsid w:val="004F56F1"/>
    <w:rsid w:val="004F5B4E"/>
    <w:rsid w:val="004F5E67"/>
    <w:rsid w:val="004F63E5"/>
    <w:rsid w:val="004F6F4C"/>
    <w:rsid w:val="004F74A9"/>
    <w:rsid w:val="004F7651"/>
    <w:rsid w:val="0050024B"/>
    <w:rsid w:val="005008D1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E14"/>
    <w:rsid w:val="00506197"/>
    <w:rsid w:val="005067F0"/>
    <w:rsid w:val="00506AD3"/>
    <w:rsid w:val="00506B5B"/>
    <w:rsid w:val="00507753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DE2"/>
    <w:rsid w:val="00512295"/>
    <w:rsid w:val="005123EC"/>
    <w:rsid w:val="00512864"/>
    <w:rsid w:val="005136A6"/>
    <w:rsid w:val="005136C8"/>
    <w:rsid w:val="005136CE"/>
    <w:rsid w:val="00513B78"/>
    <w:rsid w:val="00513E7B"/>
    <w:rsid w:val="005142A9"/>
    <w:rsid w:val="0051499B"/>
    <w:rsid w:val="00515894"/>
    <w:rsid w:val="00515D01"/>
    <w:rsid w:val="00515DC9"/>
    <w:rsid w:val="005164CF"/>
    <w:rsid w:val="005166C9"/>
    <w:rsid w:val="00516CAB"/>
    <w:rsid w:val="00517192"/>
    <w:rsid w:val="00517D88"/>
    <w:rsid w:val="00517E2B"/>
    <w:rsid w:val="00520418"/>
    <w:rsid w:val="0052045E"/>
    <w:rsid w:val="00520DE7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457"/>
    <w:rsid w:val="0052470F"/>
    <w:rsid w:val="005250EB"/>
    <w:rsid w:val="00525CA4"/>
    <w:rsid w:val="00526756"/>
    <w:rsid w:val="00526E9A"/>
    <w:rsid w:val="0052726D"/>
    <w:rsid w:val="00527733"/>
    <w:rsid w:val="00527C05"/>
    <w:rsid w:val="005303C4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59C"/>
    <w:rsid w:val="00541AED"/>
    <w:rsid w:val="005424A7"/>
    <w:rsid w:val="0054297C"/>
    <w:rsid w:val="00542AF1"/>
    <w:rsid w:val="00542D3B"/>
    <w:rsid w:val="00543301"/>
    <w:rsid w:val="0054436D"/>
    <w:rsid w:val="0054508E"/>
    <w:rsid w:val="0054510E"/>
    <w:rsid w:val="00545B06"/>
    <w:rsid w:val="00545CD0"/>
    <w:rsid w:val="0054632C"/>
    <w:rsid w:val="005466EA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60CA"/>
    <w:rsid w:val="00556D71"/>
    <w:rsid w:val="00557571"/>
    <w:rsid w:val="0055793E"/>
    <w:rsid w:val="00557C4B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2AF7"/>
    <w:rsid w:val="00562E36"/>
    <w:rsid w:val="00563B64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CF7"/>
    <w:rsid w:val="00572E7F"/>
    <w:rsid w:val="00572F0D"/>
    <w:rsid w:val="00572F89"/>
    <w:rsid w:val="00572FCA"/>
    <w:rsid w:val="00573639"/>
    <w:rsid w:val="00573A3A"/>
    <w:rsid w:val="00574441"/>
    <w:rsid w:val="00574A42"/>
    <w:rsid w:val="0057508B"/>
    <w:rsid w:val="0057521F"/>
    <w:rsid w:val="005753E8"/>
    <w:rsid w:val="005759B3"/>
    <w:rsid w:val="00575F50"/>
    <w:rsid w:val="00576123"/>
    <w:rsid w:val="005768E8"/>
    <w:rsid w:val="005771CB"/>
    <w:rsid w:val="00577638"/>
    <w:rsid w:val="0058035B"/>
    <w:rsid w:val="00580537"/>
    <w:rsid w:val="005806CB"/>
    <w:rsid w:val="00581423"/>
    <w:rsid w:val="00581D44"/>
    <w:rsid w:val="0058297A"/>
    <w:rsid w:val="0058310B"/>
    <w:rsid w:val="00583579"/>
    <w:rsid w:val="005839C0"/>
    <w:rsid w:val="00583C6D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A33"/>
    <w:rsid w:val="00587E60"/>
    <w:rsid w:val="00587F38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62A4"/>
    <w:rsid w:val="00596394"/>
    <w:rsid w:val="0059698E"/>
    <w:rsid w:val="00596FAE"/>
    <w:rsid w:val="0059731E"/>
    <w:rsid w:val="005978CF"/>
    <w:rsid w:val="005978F6"/>
    <w:rsid w:val="005A04D2"/>
    <w:rsid w:val="005A0C1C"/>
    <w:rsid w:val="005A0F05"/>
    <w:rsid w:val="005A14C2"/>
    <w:rsid w:val="005A158C"/>
    <w:rsid w:val="005A163C"/>
    <w:rsid w:val="005A1DED"/>
    <w:rsid w:val="005A23AB"/>
    <w:rsid w:val="005A2B03"/>
    <w:rsid w:val="005A37E9"/>
    <w:rsid w:val="005A392B"/>
    <w:rsid w:val="005A3AC4"/>
    <w:rsid w:val="005A3C29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97A"/>
    <w:rsid w:val="005B7050"/>
    <w:rsid w:val="005B7B66"/>
    <w:rsid w:val="005B7C08"/>
    <w:rsid w:val="005B7C51"/>
    <w:rsid w:val="005C05C4"/>
    <w:rsid w:val="005C07D4"/>
    <w:rsid w:val="005C0E0C"/>
    <w:rsid w:val="005C0EBD"/>
    <w:rsid w:val="005C1B66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6CE7"/>
    <w:rsid w:val="005C6D14"/>
    <w:rsid w:val="005C7221"/>
    <w:rsid w:val="005C7373"/>
    <w:rsid w:val="005C7891"/>
    <w:rsid w:val="005C7DD4"/>
    <w:rsid w:val="005D00B6"/>
    <w:rsid w:val="005D0C06"/>
    <w:rsid w:val="005D0CA3"/>
    <w:rsid w:val="005D11CE"/>
    <w:rsid w:val="005D18F0"/>
    <w:rsid w:val="005D1D64"/>
    <w:rsid w:val="005D1FC8"/>
    <w:rsid w:val="005D223A"/>
    <w:rsid w:val="005D232A"/>
    <w:rsid w:val="005D24D4"/>
    <w:rsid w:val="005D25D7"/>
    <w:rsid w:val="005D3407"/>
    <w:rsid w:val="005D3782"/>
    <w:rsid w:val="005D5DB2"/>
    <w:rsid w:val="005D5FB4"/>
    <w:rsid w:val="005D6C0A"/>
    <w:rsid w:val="005D6D15"/>
    <w:rsid w:val="005D6F35"/>
    <w:rsid w:val="005D7F07"/>
    <w:rsid w:val="005E09F6"/>
    <w:rsid w:val="005E0DFA"/>
    <w:rsid w:val="005E13C2"/>
    <w:rsid w:val="005E1427"/>
    <w:rsid w:val="005E21A5"/>
    <w:rsid w:val="005E22B1"/>
    <w:rsid w:val="005E2367"/>
    <w:rsid w:val="005E2525"/>
    <w:rsid w:val="005E2B48"/>
    <w:rsid w:val="005E2FF8"/>
    <w:rsid w:val="005E30E1"/>
    <w:rsid w:val="005E33FA"/>
    <w:rsid w:val="005E36F6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E6"/>
    <w:rsid w:val="005F24D1"/>
    <w:rsid w:val="005F26D9"/>
    <w:rsid w:val="005F27D1"/>
    <w:rsid w:val="005F289B"/>
    <w:rsid w:val="005F3824"/>
    <w:rsid w:val="005F4C97"/>
    <w:rsid w:val="005F513B"/>
    <w:rsid w:val="005F5825"/>
    <w:rsid w:val="005F59CF"/>
    <w:rsid w:val="005F62C8"/>
    <w:rsid w:val="005F6618"/>
    <w:rsid w:val="005F6C45"/>
    <w:rsid w:val="005F6E3E"/>
    <w:rsid w:val="005F6E88"/>
    <w:rsid w:val="005F793C"/>
    <w:rsid w:val="005F7A61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29E"/>
    <w:rsid w:val="00610257"/>
    <w:rsid w:val="0061055D"/>
    <w:rsid w:val="0061089D"/>
    <w:rsid w:val="00610AB4"/>
    <w:rsid w:val="00610C0B"/>
    <w:rsid w:val="00612960"/>
    <w:rsid w:val="00612B8B"/>
    <w:rsid w:val="00612CBD"/>
    <w:rsid w:val="00612E85"/>
    <w:rsid w:val="00613046"/>
    <w:rsid w:val="00613F57"/>
    <w:rsid w:val="0061418D"/>
    <w:rsid w:val="00614905"/>
    <w:rsid w:val="006151B7"/>
    <w:rsid w:val="00615A68"/>
    <w:rsid w:val="00615B28"/>
    <w:rsid w:val="00615D96"/>
    <w:rsid w:val="00615F02"/>
    <w:rsid w:val="00616449"/>
    <w:rsid w:val="00616A7B"/>
    <w:rsid w:val="0061792D"/>
    <w:rsid w:val="00620228"/>
    <w:rsid w:val="00620ABB"/>
    <w:rsid w:val="00620DFE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305"/>
    <w:rsid w:val="00626726"/>
    <w:rsid w:val="00626D20"/>
    <w:rsid w:val="00626D21"/>
    <w:rsid w:val="00627027"/>
    <w:rsid w:val="0062704E"/>
    <w:rsid w:val="00627490"/>
    <w:rsid w:val="0063004F"/>
    <w:rsid w:val="00630742"/>
    <w:rsid w:val="00630EC1"/>
    <w:rsid w:val="00631592"/>
    <w:rsid w:val="00631869"/>
    <w:rsid w:val="00631908"/>
    <w:rsid w:val="00631FA7"/>
    <w:rsid w:val="006329E9"/>
    <w:rsid w:val="00633D02"/>
    <w:rsid w:val="00633DCE"/>
    <w:rsid w:val="0063428A"/>
    <w:rsid w:val="006343DD"/>
    <w:rsid w:val="0063473D"/>
    <w:rsid w:val="0063478E"/>
    <w:rsid w:val="006348B3"/>
    <w:rsid w:val="006354B3"/>
    <w:rsid w:val="00635503"/>
    <w:rsid w:val="0063658E"/>
    <w:rsid w:val="00636AC4"/>
    <w:rsid w:val="00636D74"/>
    <w:rsid w:val="006376DD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42B0"/>
    <w:rsid w:val="00644470"/>
    <w:rsid w:val="00644679"/>
    <w:rsid w:val="006447D9"/>
    <w:rsid w:val="00644BA1"/>
    <w:rsid w:val="00645100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AFE"/>
    <w:rsid w:val="00652B30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E0F"/>
    <w:rsid w:val="00655E6C"/>
    <w:rsid w:val="00656850"/>
    <w:rsid w:val="00656A39"/>
    <w:rsid w:val="00656B72"/>
    <w:rsid w:val="00657143"/>
    <w:rsid w:val="00657558"/>
    <w:rsid w:val="00657E4F"/>
    <w:rsid w:val="00660B01"/>
    <w:rsid w:val="00661A19"/>
    <w:rsid w:val="00661E03"/>
    <w:rsid w:val="0066238D"/>
    <w:rsid w:val="0066330C"/>
    <w:rsid w:val="0066375B"/>
    <w:rsid w:val="006643C1"/>
    <w:rsid w:val="006644E9"/>
    <w:rsid w:val="00665235"/>
    <w:rsid w:val="00665419"/>
    <w:rsid w:val="00665A3E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8FC"/>
    <w:rsid w:val="00667A88"/>
    <w:rsid w:val="006701D5"/>
    <w:rsid w:val="006707FD"/>
    <w:rsid w:val="00670E48"/>
    <w:rsid w:val="00671178"/>
    <w:rsid w:val="0067117C"/>
    <w:rsid w:val="0067131A"/>
    <w:rsid w:val="00671543"/>
    <w:rsid w:val="006715C4"/>
    <w:rsid w:val="006715FF"/>
    <w:rsid w:val="00671920"/>
    <w:rsid w:val="006723F5"/>
    <w:rsid w:val="0067270B"/>
    <w:rsid w:val="0067277E"/>
    <w:rsid w:val="006728B9"/>
    <w:rsid w:val="00672B18"/>
    <w:rsid w:val="00672BD4"/>
    <w:rsid w:val="00672CFC"/>
    <w:rsid w:val="00672E6E"/>
    <w:rsid w:val="00672EA9"/>
    <w:rsid w:val="006731F5"/>
    <w:rsid w:val="00674050"/>
    <w:rsid w:val="00674249"/>
    <w:rsid w:val="00674421"/>
    <w:rsid w:val="006763A3"/>
    <w:rsid w:val="00676B37"/>
    <w:rsid w:val="0068050C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32E"/>
    <w:rsid w:val="00683036"/>
    <w:rsid w:val="006830D6"/>
    <w:rsid w:val="0068355D"/>
    <w:rsid w:val="006843E9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48"/>
    <w:rsid w:val="00687FCC"/>
    <w:rsid w:val="00690157"/>
    <w:rsid w:val="00690279"/>
    <w:rsid w:val="00690DFC"/>
    <w:rsid w:val="0069203F"/>
    <w:rsid w:val="006923E5"/>
    <w:rsid w:val="00692E9B"/>
    <w:rsid w:val="006935A2"/>
    <w:rsid w:val="00693D15"/>
    <w:rsid w:val="00693F45"/>
    <w:rsid w:val="006941AA"/>
    <w:rsid w:val="00694396"/>
    <w:rsid w:val="0069445F"/>
    <w:rsid w:val="00694A87"/>
    <w:rsid w:val="0069551F"/>
    <w:rsid w:val="006959D6"/>
    <w:rsid w:val="006966B9"/>
    <w:rsid w:val="00696849"/>
    <w:rsid w:val="00696A3E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2087"/>
    <w:rsid w:val="006A24FD"/>
    <w:rsid w:val="006A264C"/>
    <w:rsid w:val="006A2772"/>
    <w:rsid w:val="006A27BE"/>
    <w:rsid w:val="006A2FD8"/>
    <w:rsid w:val="006A3A94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AB9"/>
    <w:rsid w:val="006B0E47"/>
    <w:rsid w:val="006B132A"/>
    <w:rsid w:val="006B1478"/>
    <w:rsid w:val="006B17FB"/>
    <w:rsid w:val="006B23C1"/>
    <w:rsid w:val="006B2A06"/>
    <w:rsid w:val="006B2B59"/>
    <w:rsid w:val="006B30CD"/>
    <w:rsid w:val="006B351D"/>
    <w:rsid w:val="006B3A25"/>
    <w:rsid w:val="006B3B18"/>
    <w:rsid w:val="006B3FD8"/>
    <w:rsid w:val="006B4157"/>
    <w:rsid w:val="006B417F"/>
    <w:rsid w:val="006B527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D52"/>
    <w:rsid w:val="006C22A1"/>
    <w:rsid w:val="006C2854"/>
    <w:rsid w:val="006C2CF4"/>
    <w:rsid w:val="006C2ED7"/>
    <w:rsid w:val="006C35D2"/>
    <w:rsid w:val="006C3FBF"/>
    <w:rsid w:val="006C4575"/>
    <w:rsid w:val="006C4940"/>
    <w:rsid w:val="006C4A88"/>
    <w:rsid w:val="006C4CFF"/>
    <w:rsid w:val="006C4F36"/>
    <w:rsid w:val="006C520B"/>
    <w:rsid w:val="006C5488"/>
    <w:rsid w:val="006C5928"/>
    <w:rsid w:val="006C61EC"/>
    <w:rsid w:val="006C6860"/>
    <w:rsid w:val="006C6895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0E5"/>
    <w:rsid w:val="006D312B"/>
    <w:rsid w:val="006D380C"/>
    <w:rsid w:val="006D4368"/>
    <w:rsid w:val="006D4463"/>
    <w:rsid w:val="006D483E"/>
    <w:rsid w:val="006D4D27"/>
    <w:rsid w:val="006D4FF4"/>
    <w:rsid w:val="006D64E5"/>
    <w:rsid w:val="006D687A"/>
    <w:rsid w:val="006D6C6D"/>
    <w:rsid w:val="006D6D40"/>
    <w:rsid w:val="006D7504"/>
    <w:rsid w:val="006D7D00"/>
    <w:rsid w:val="006E0678"/>
    <w:rsid w:val="006E07BE"/>
    <w:rsid w:val="006E0896"/>
    <w:rsid w:val="006E1466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93"/>
    <w:rsid w:val="006E41C2"/>
    <w:rsid w:val="006E45A8"/>
    <w:rsid w:val="006E4783"/>
    <w:rsid w:val="006E4A31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9A1"/>
    <w:rsid w:val="006F6C3C"/>
    <w:rsid w:val="006F6CA1"/>
    <w:rsid w:val="006F767E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EF8"/>
    <w:rsid w:val="007212F9"/>
    <w:rsid w:val="00721B03"/>
    <w:rsid w:val="007224FE"/>
    <w:rsid w:val="0072330C"/>
    <w:rsid w:val="0072338E"/>
    <w:rsid w:val="007233FE"/>
    <w:rsid w:val="00724347"/>
    <w:rsid w:val="00724B0D"/>
    <w:rsid w:val="007254B1"/>
    <w:rsid w:val="00725998"/>
    <w:rsid w:val="00725BDE"/>
    <w:rsid w:val="00726A4B"/>
    <w:rsid w:val="00726A60"/>
    <w:rsid w:val="00727176"/>
    <w:rsid w:val="00727D5A"/>
    <w:rsid w:val="0073014F"/>
    <w:rsid w:val="0073053C"/>
    <w:rsid w:val="007308CD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39F"/>
    <w:rsid w:val="00736848"/>
    <w:rsid w:val="00736D6C"/>
    <w:rsid w:val="007378EF"/>
    <w:rsid w:val="00737967"/>
    <w:rsid w:val="0074014C"/>
    <w:rsid w:val="0074095A"/>
    <w:rsid w:val="00740E52"/>
    <w:rsid w:val="00741461"/>
    <w:rsid w:val="00741463"/>
    <w:rsid w:val="00741A67"/>
    <w:rsid w:val="00741B39"/>
    <w:rsid w:val="0074281C"/>
    <w:rsid w:val="0074297D"/>
    <w:rsid w:val="00743092"/>
    <w:rsid w:val="007432F2"/>
    <w:rsid w:val="00743439"/>
    <w:rsid w:val="00743AC2"/>
    <w:rsid w:val="00744027"/>
    <w:rsid w:val="00744D7F"/>
    <w:rsid w:val="007452E4"/>
    <w:rsid w:val="00745C03"/>
    <w:rsid w:val="00745F77"/>
    <w:rsid w:val="0074651D"/>
    <w:rsid w:val="00746FA8"/>
    <w:rsid w:val="0074791F"/>
    <w:rsid w:val="00747A07"/>
    <w:rsid w:val="00747E76"/>
    <w:rsid w:val="00747FA4"/>
    <w:rsid w:val="00750406"/>
    <w:rsid w:val="007504FC"/>
    <w:rsid w:val="00750814"/>
    <w:rsid w:val="00750943"/>
    <w:rsid w:val="00750C59"/>
    <w:rsid w:val="00751053"/>
    <w:rsid w:val="007514F0"/>
    <w:rsid w:val="00751701"/>
    <w:rsid w:val="00751A7E"/>
    <w:rsid w:val="00751ADD"/>
    <w:rsid w:val="00751DA9"/>
    <w:rsid w:val="00751DDE"/>
    <w:rsid w:val="00752452"/>
    <w:rsid w:val="00752AD1"/>
    <w:rsid w:val="00752F17"/>
    <w:rsid w:val="00753043"/>
    <w:rsid w:val="00753A4A"/>
    <w:rsid w:val="00753C50"/>
    <w:rsid w:val="00753FBF"/>
    <w:rsid w:val="007545A5"/>
    <w:rsid w:val="00754D68"/>
    <w:rsid w:val="0075512C"/>
    <w:rsid w:val="00755E00"/>
    <w:rsid w:val="00756221"/>
    <w:rsid w:val="007570D1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BBC"/>
    <w:rsid w:val="00763CDD"/>
    <w:rsid w:val="0076549A"/>
    <w:rsid w:val="00765523"/>
    <w:rsid w:val="00765CD2"/>
    <w:rsid w:val="00766521"/>
    <w:rsid w:val="00766D91"/>
    <w:rsid w:val="00767256"/>
    <w:rsid w:val="0076747A"/>
    <w:rsid w:val="007678B6"/>
    <w:rsid w:val="00767927"/>
    <w:rsid w:val="00767935"/>
    <w:rsid w:val="00770484"/>
    <w:rsid w:val="00770848"/>
    <w:rsid w:val="00770867"/>
    <w:rsid w:val="00770C03"/>
    <w:rsid w:val="00771067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9AA"/>
    <w:rsid w:val="00784EA6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865"/>
    <w:rsid w:val="00791F2D"/>
    <w:rsid w:val="00791F8F"/>
    <w:rsid w:val="007920CE"/>
    <w:rsid w:val="007930DD"/>
    <w:rsid w:val="0079315A"/>
    <w:rsid w:val="0079321C"/>
    <w:rsid w:val="00793324"/>
    <w:rsid w:val="007940B5"/>
    <w:rsid w:val="007940E4"/>
    <w:rsid w:val="00794941"/>
    <w:rsid w:val="00794ABC"/>
    <w:rsid w:val="00795A42"/>
    <w:rsid w:val="00795B72"/>
    <w:rsid w:val="00797373"/>
    <w:rsid w:val="0079783C"/>
    <w:rsid w:val="007978CC"/>
    <w:rsid w:val="0079798D"/>
    <w:rsid w:val="00797B9D"/>
    <w:rsid w:val="00797BCD"/>
    <w:rsid w:val="00797FF7"/>
    <w:rsid w:val="007A0262"/>
    <w:rsid w:val="007A0AF2"/>
    <w:rsid w:val="007A0C2A"/>
    <w:rsid w:val="007A18A9"/>
    <w:rsid w:val="007A237C"/>
    <w:rsid w:val="007A240E"/>
    <w:rsid w:val="007A25D6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7C3"/>
    <w:rsid w:val="007A7479"/>
    <w:rsid w:val="007A77F7"/>
    <w:rsid w:val="007A7F05"/>
    <w:rsid w:val="007A7F6E"/>
    <w:rsid w:val="007B071B"/>
    <w:rsid w:val="007B0D5E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A5"/>
    <w:rsid w:val="007B76D5"/>
    <w:rsid w:val="007B789A"/>
    <w:rsid w:val="007B79A3"/>
    <w:rsid w:val="007B79EB"/>
    <w:rsid w:val="007C08D5"/>
    <w:rsid w:val="007C138A"/>
    <w:rsid w:val="007C22C6"/>
    <w:rsid w:val="007C2569"/>
    <w:rsid w:val="007C256D"/>
    <w:rsid w:val="007C26F0"/>
    <w:rsid w:val="007C2B0A"/>
    <w:rsid w:val="007C2D02"/>
    <w:rsid w:val="007C2E7B"/>
    <w:rsid w:val="007C3429"/>
    <w:rsid w:val="007C36EB"/>
    <w:rsid w:val="007C4CDC"/>
    <w:rsid w:val="007C4DD7"/>
    <w:rsid w:val="007C5553"/>
    <w:rsid w:val="007C59B0"/>
    <w:rsid w:val="007C65C4"/>
    <w:rsid w:val="007C6633"/>
    <w:rsid w:val="007C66F0"/>
    <w:rsid w:val="007C6A5A"/>
    <w:rsid w:val="007C7214"/>
    <w:rsid w:val="007D0424"/>
    <w:rsid w:val="007D070F"/>
    <w:rsid w:val="007D0C15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75B"/>
    <w:rsid w:val="007E2EA2"/>
    <w:rsid w:val="007E3343"/>
    <w:rsid w:val="007E33C7"/>
    <w:rsid w:val="007E3BBC"/>
    <w:rsid w:val="007E4034"/>
    <w:rsid w:val="007E4E34"/>
    <w:rsid w:val="007E5056"/>
    <w:rsid w:val="007E54CD"/>
    <w:rsid w:val="007E571C"/>
    <w:rsid w:val="007E5A89"/>
    <w:rsid w:val="007E62DA"/>
    <w:rsid w:val="007E75F0"/>
    <w:rsid w:val="007E7723"/>
    <w:rsid w:val="007E7802"/>
    <w:rsid w:val="007E7865"/>
    <w:rsid w:val="007F0C6D"/>
    <w:rsid w:val="007F0F4F"/>
    <w:rsid w:val="007F1348"/>
    <w:rsid w:val="007F23B4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1244"/>
    <w:rsid w:val="00801DA5"/>
    <w:rsid w:val="00803379"/>
    <w:rsid w:val="008038C6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14C0"/>
    <w:rsid w:val="008119AA"/>
    <w:rsid w:val="00811B5D"/>
    <w:rsid w:val="00811C64"/>
    <w:rsid w:val="008129ED"/>
    <w:rsid w:val="00812C2A"/>
    <w:rsid w:val="008132C2"/>
    <w:rsid w:val="00813BD5"/>
    <w:rsid w:val="00814825"/>
    <w:rsid w:val="008148D2"/>
    <w:rsid w:val="0081502C"/>
    <w:rsid w:val="00815856"/>
    <w:rsid w:val="0081643F"/>
    <w:rsid w:val="00817181"/>
    <w:rsid w:val="008171E8"/>
    <w:rsid w:val="00817301"/>
    <w:rsid w:val="0081795A"/>
    <w:rsid w:val="00817C7B"/>
    <w:rsid w:val="00820615"/>
    <w:rsid w:val="0082094A"/>
    <w:rsid w:val="00820D1B"/>
    <w:rsid w:val="00820FCF"/>
    <w:rsid w:val="00821EA9"/>
    <w:rsid w:val="0082260A"/>
    <w:rsid w:val="00822F61"/>
    <w:rsid w:val="008233EA"/>
    <w:rsid w:val="0082435C"/>
    <w:rsid w:val="0082440D"/>
    <w:rsid w:val="00824D2E"/>
    <w:rsid w:val="00825ACD"/>
    <w:rsid w:val="00825ACF"/>
    <w:rsid w:val="00825EC5"/>
    <w:rsid w:val="008260A4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A8F"/>
    <w:rsid w:val="00832C07"/>
    <w:rsid w:val="008332A1"/>
    <w:rsid w:val="00833392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C6C"/>
    <w:rsid w:val="00835F2C"/>
    <w:rsid w:val="0083653B"/>
    <w:rsid w:val="0083675E"/>
    <w:rsid w:val="0083700F"/>
    <w:rsid w:val="0083721E"/>
    <w:rsid w:val="008418F0"/>
    <w:rsid w:val="00841D69"/>
    <w:rsid w:val="00842390"/>
    <w:rsid w:val="00842B17"/>
    <w:rsid w:val="00842BB1"/>
    <w:rsid w:val="00842C97"/>
    <w:rsid w:val="008431E0"/>
    <w:rsid w:val="0084332A"/>
    <w:rsid w:val="00843400"/>
    <w:rsid w:val="0084376A"/>
    <w:rsid w:val="0084387F"/>
    <w:rsid w:val="00843CB7"/>
    <w:rsid w:val="00844BE8"/>
    <w:rsid w:val="008466DE"/>
    <w:rsid w:val="00846E02"/>
    <w:rsid w:val="00847E55"/>
    <w:rsid w:val="008500FF"/>
    <w:rsid w:val="00850629"/>
    <w:rsid w:val="00850E4B"/>
    <w:rsid w:val="008518B2"/>
    <w:rsid w:val="00852A65"/>
    <w:rsid w:val="008537CC"/>
    <w:rsid w:val="0085394A"/>
    <w:rsid w:val="00853AAE"/>
    <w:rsid w:val="00854CAA"/>
    <w:rsid w:val="008552DF"/>
    <w:rsid w:val="00855584"/>
    <w:rsid w:val="00855C48"/>
    <w:rsid w:val="00855D58"/>
    <w:rsid w:val="00856134"/>
    <w:rsid w:val="00856517"/>
    <w:rsid w:val="008565EB"/>
    <w:rsid w:val="00856AFE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5F4"/>
    <w:rsid w:val="00880641"/>
    <w:rsid w:val="00881202"/>
    <w:rsid w:val="0088193A"/>
    <w:rsid w:val="00881999"/>
    <w:rsid w:val="008822B6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921"/>
    <w:rsid w:val="00884CAC"/>
    <w:rsid w:val="00884CFC"/>
    <w:rsid w:val="00884DAE"/>
    <w:rsid w:val="00885464"/>
    <w:rsid w:val="00885AA3"/>
    <w:rsid w:val="00886000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934"/>
    <w:rsid w:val="00893C86"/>
    <w:rsid w:val="00893D07"/>
    <w:rsid w:val="00893D8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B47"/>
    <w:rsid w:val="008970D0"/>
    <w:rsid w:val="00897ABB"/>
    <w:rsid w:val="00897C02"/>
    <w:rsid w:val="008A0317"/>
    <w:rsid w:val="008A05DB"/>
    <w:rsid w:val="008A0BE5"/>
    <w:rsid w:val="008A0E68"/>
    <w:rsid w:val="008A0ECF"/>
    <w:rsid w:val="008A14FA"/>
    <w:rsid w:val="008A1814"/>
    <w:rsid w:val="008A1BC5"/>
    <w:rsid w:val="008A2209"/>
    <w:rsid w:val="008A2CC1"/>
    <w:rsid w:val="008A2DF0"/>
    <w:rsid w:val="008A3026"/>
    <w:rsid w:val="008A3047"/>
    <w:rsid w:val="008A36B2"/>
    <w:rsid w:val="008A3792"/>
    <w:rsid w:val="008A3D4F"/>
    <w:rsid w:val="008A3F36"/>
    <w:rsid w:val="008A4025"/>
    <w:rsid w:val="008A41AE"/>
    <w:rsid w:val="008A4381"/>
    <w:rsid w:val="008A490F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588"/>
    <w:rsid w:val="008B172E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ED2"/>
    <w:rsid w:val="008B43FD"/>
    <w:rsid w:val="008B4E10"/>
    <w:rsid w:val="008B4E5E"/>
    <w:rsid w:val="008B5053"/>
    <w:rsid w:val="008B57CA"/>
    <w:rsid w:val="008B5BDF"/>
    <w:rsid w:val="008B63DA"/>
    <w:rsid w:val="008B64F6"/>
    <w:rsid w:val="008B6EBA"/>
    <w:rsid w:val="008B72B9"/>
    <w:rsid w:val="008B73C7"/>
    <w:rsid w:val="008B7EA6"/>
    <w:rsid w:val="008C0A60"/>
    <w:rsid w:val="008C0B7C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5BF8"/>
    <w:rsid w:val="008C5EDC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D0297"/>
    <w:rsid w:val="008D02D4"/>
    <w:rsid w:val="008D04D9"/>
    <w:rsid w:val="008D0809"/>
    <w:rsid w:val="008D08F3"/>
    <w:rsid w:val="008D0AE4"/>
    <w:rsid w:val="008D0B85"/>
    <w:rsid w:val="008D0B94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5352"/>
    <w:rsid w:val="008D58B3"/>
    <w:rsid w:val="008D5E69"/>
    <w:rsid w:val="008D6148"/>
    <w:rsid w:val="008D6A56"/>
    <w:rsid w:val="008D7919"/>
    <w:rsid w:val="008E01FD"/>
    <w:rsid w:val="008E047D"/>
    <w:rsid w:val="008E0598"/>
    <w:rsid w:val="008E071B"/>
    <w:rsid w:val="008E15E7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5DA"/>
    <w:rsid w:val="008E36C7"/>
    <w:rsid w:val="008E37F8"/>
    <w:rsid w:val="008E403C"/>
    <w:rsid w:val="008E489B"/>
    <w:rsid w:val="008E4BBA"/>
    <w:rsid w:val="008E4E96"/>
    <w:rsid w:val="008E4E9A"/>
    <w:rsid w:val="008E608A"/>
    <w:rsid w:val="008E60EB"/>
    <w:rsid w:val="008E62E9"/>
    <w:rsid w:val="008E6F51"/>
    <w:rsid w:val="008E6F83"/>
    <w:rsid w:val="008E72BB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A6D"/>
    <w:rsid w:val="00905F6D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2E43"/>
    <w:rsid w:val="0091302F"/>
    <w:rsid w:val="00913143"/>
    <w:rsid w:val="0091368E"/>
    <w:rsid w:val="00913C0C"/>
    <w:rsid w:val="00913DCD"/>
    <w:rsid w:val="00914028"/>
    <w:rsid w:val="0091412B"/>
    <w:rsid w:val="00914695"/>
    <w:rsid w:val="0091490C"/>
    <w:rsid w:val="00914F4A"/>
    <w:rsid w:val="009157A3"/>
    <w:rsid w:val="00915868"/>
    <w:rsid w:val="00915C1E"/>
    <w:rsid w:val="00916BB1"/>
    <w:rsid w:val="0091716D"/>
    <w:rsid w:val="00917431"/>
    <w:rsid w:val="00917DA5"/>
    <w:rsid w:val="00920525"/>
    <w:rsid w:val="009208A3"/>
    <w:rsid w:val="009212C2"/>
    <w:rsid w:val="00921B59"/>
    <w:rsid w:val="00921F55"/>
    <w:rsid w:val="009221B4"/>
    <w:rsid w:val="009221DE"/>
    <w:rsid w:val="00922411"/>
    <w:rsid w:val="009227FF"/>
    <w:rsid w:val="009230F2"/>
    <w:rsid w:val="00923EDC"/>
    <w:rsid w:val="00924703"/>
    <w:rsid w:val="009247F4"/>
    <w:rsid w:val="00924B8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404CB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DA4"/>
    <w:rsid w:val="00945010"/>
    <w:rsid w:val="009453B3"/>
    <w:rsid w:val="00945500"/>
    <w:rsid w:val="009455AE"/>
    <w:rsid w:val="00945B36"/>
    <w:rsid w:val="009461BC"/>
    <w:rsid w:val="009463DE"/>
    <w:rsid w:val="00946ADE"/>
    <w:rsid w:val="00946EF3"/>
    <w:rsid w:val="00946F4F"/>
    <w:rsid w:val="00947228"/>
    <w:rsid w:val="0094770D"/>
    <w:rsid w:val="00947BE1"/>
    <w:rsid w:val="00947EA9"/>
    <w:rsid w:val="00947F79"/>
    <w:rsid w:val="00947FB1"/>
    <w:rsid w:val="0095000B"/>
    <w:rsid w:val="00950329"/>
    <w:rsid w:val="0095094D"/>
    <w:rsid w:val="0095097F"/>
    <w:rsid w:val="00951013"/>
    <w:rsid w:val="00951E76"/>
    <w:rsid w:val="0095219E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5E6"/>
    <w:rsid w:val="00961C8A"/>
    <w:rsid w:val="00961D24"/>
    <w:rsid w:val="00961EF0"/>
    <w:rsid w:val="009629CA"/>
    <w:rsid w:val="00963589"/>
    <w:rsid w:val="00963AAD"/>
    <w:rsid w:val="00963CA2"/>
    <w:rsid w:val="009646F8"/>
    <w:rsid w:val="0096475E"/>
    <w:rsid w:val="00964C34"/>
    <w:rsid w:val="00964C8A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725B"/>
    <w:rsid w:val="00977DDE"/>
    <w:rsid w:val="00980271"/>
    <w:rsid w:val="00980954"/>
    <w:rsid w:val="00980A32"/>
    <w:rsid w:val="009813DF"/>
    <w:rsid w:val="00981DC2"/>
    <w:rsid w:val="00982048"/>
    <w:rsid w:val="00982766"/>
    <w:rsid w:val="00982AC2"/>
    <w:rsid w:val="00982B19"/>
    <w:rsid w:val="009831AA"/>
    <w:rsid w:val="009839AD"/>
    <w:rsid w:val="00983D75"/>
    <w:rsid w:val="009841A3"/>
    <w:rsid w:val="00984DA3"/>
    <w:rsid w:val="009857C4"/>
    <w:rsid w:val="00985E35"/>
    <w:rsid w:val="009864F8"/>
    <w:rsid w:val="00986730"/>
    <w:rsid w:val="00986C65"/>
    <w:rsid w:val="00986E28"/>
    <w:rsid w:val="00987E6B"/>
    <w:rsid w:val="009900AD"/>
    <w:rsid w:val="009902EB"/>
    <w:rsid w:val="009904DB"/>
    <w:rsid w:val="00990976"/>
    <w:rsid w:val="009909F4"/>
    <w:rsid w:val="009915DA"/>
    <w:rsid w:val="009916B6"/>
    <w:rsid w:val="009917C8"/>
    <w:rsid w:val="0099199B"/>
    <w:rsid w:val="00992BC7"/>
    <w:rsid w:val="009930BB"/>
    <w:rsid w:val="0099353B"/>
    <w:rsid w:val="009946B4"/>
    <w:rsid w:val="00995199"/>
    <w:rsid w:val="009951F4"/>
    <w:rsid w:val="009962DA"/>
    <w:rsid w:val="00996314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7BB"/>
    <w:rsid w:val="009A2925"/>
    <w:rsid w:val="009A2BD2"/>
    <w:rsid w:val="009A2F56"/>
    <w:rsid w:val="009A30CB"/>
    <w:rsid w:val="009A33A0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A7F0C"/>
    <w:rsid w:val="009B0198"/>
    <w:rsid w:val="009B0452"/>
    <w:rsid w:val="009B06D3"/>
    <w:rsid w:val="009B07E3"/>
    <w:rsid w:val="009B0A1F"/>
    <w:rsid w:val="009B0CEE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29F"/>
    <w:rsid w:val="009B4C4A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917"/>
    <w:rsid w:val="009C5D34"/>
    <w:rsid w:val="009C6043"/>
    <w:rsid w:val="009C622A"/>
    <w:rsid w:val="009C6EAB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B7E"/>
    <w:rsid w:val="009D1CFD"/>
    <w:rsid w:val="009D1D7F"/>
    <w:rsid w:val="009D2367"/>
    <w:rsid w:val="009D2810"/>
    <w:rsid w:val="009D28E1"/>
    <w:rsid w:val="009D2DE7"/>
    <w:rsid w:val="009D3774"/>
    <w:rsid w:val="009D3CEF"/>
    <w:rsid w:val="009D3D2A"/>
    <w:rsid w:val="009D3D91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D7EC5"/>
    <w:rsid w:val="009D7FE0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36B"/>
    <w:rsid w:val="009E442A"/>
    <w:rsid w:val="009E4AC7"/>
    <w:rsid w:val="009E4B9B"/>
    <w:rsid w:val="009E4F50"/>
    <w:rsid w:val="009E508F"/>
    <w:rsid w:val="009E541E"/>
    <w:rsid w:val="009E5E41"/>
    <w:rsid w:val="009E66F3"/>
    <w:rsid w:val="009E681E"/>
    <w:rsid w:val="009E70EC"/>
    <w:rsid w:val="009E796F"/>
    <w:rsid w:val="009F0484"/>
    <w:rsid w:val="009F0C5B"/>
    <w:rsid w:val="009F0E69"/>
    <w:rsid w:val="009F1114"/>
    <w:rsid w:val="009F15EF"/>
    <w:rsid w:val="009F17AC"/>
    <w:rsid w:val="009F2CBA"/>
    <w:rsid w:val="009F2EDF"/>
    <w:rsid w:val="009F31BE"/>
    <w:rsid w:val="009F42AB"/>
    <w:rsid w:val="009F4F01"/>
    <w:rsid w:val="009F558E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5791"/>
    <w:rsid w:val="00A060AB"/>
    <w:rsid w:val="00A060E0"/>
    <w:rsid w:val="00A06333"/>
    <w:rsid w:val="00A06387"/>
    <w:rsid w:val="00A066A6"/>
    <w:rsid w:val="00A06B1C"/>
    <w:rsid w:val="00A06B2A"/>
    <w:rsid w:val="00A06F71"/>
    <w:rsid w:val="00A0768B"/>
    <w:rsid w:val="00A07856"/>
    <w:rsid w:val="00A107CC"/>
    <w:rsid w:val="00A110BA"/>
    <w:rsid w:val="00A11D26"/>
    <w:rsid w:val="00A1233E"/>
    <w:rsid w:val="00A12574"/>
    <w:rsid w:val="00A12BD4"/>
    <w:rsid w:val="00A13BC5"/>
    <w:rsid w:val="00A13E48"/>
    <w:rsid w:val="00A15C20"/>
    <w:rsid w:val="00A16AD8"/>
    <w:rsid w:val="00A16CCB"/>
    <w:rsid w:val="00A17120"/>
    <w:rsid w:val="00A17821"/>
    <w:rsid w:val="00A17DFB"/>
    <w:rsid w:val="00A2079A"/>
    <w:rsid w:val="00A207AB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1E5"/>
    <w:rsid w:val="00A326E7"/>
    <w:rsid w:val="00A32B63"/>
    <w:rsid w:val="00A32FAB"/>
    <w:rsid w:val="00A33082"/>
    <w:rsid w:val="00A3371F"/>
    <w:rsid w:val="00A343F5"/>
    <w:rsid w:val="00A34C8E"/>
    <w:rsid w:val="00A352F2"/>
    <w:rsid w:val="00A35777"/>
    <w:rsid w:val="00A35AF0"/>
    <w:rsid w:val="00A36FE5"/>
    <w:rsid w:val="00A374A6"/>
    <w:rsid w:val="00A37548"/>
    <w:rsid w:val="00A37BD7"/>
    <w:rsid w:val="00A37D06"/>
    <w:rsid w:val="00A40760"/>
    <w:rsid w:val="00A4089F"/>
    <w:rsid w:val="00A41159"/>
    <w:rsid w:val="00A4184B"/>
    <w:rsid w:val="00A425BD"/>
    <w:rsid w:val="00A4298E"/>
    <w:rsid w:val="00A42AB3"/>
    <w:rsid w:val="00A42B25"/>
    <w:rsid w:val="00A435BD"/>
    <w:rsid w:val="00A43AAC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B98"/>
    <w:rsid w:val="00A61DBC"/>
    <w:rsid w:val="00A621FC"/>
    <w:rsid w:val="00A62F96"/>
    <w:rsid w:val="00A6344E"/>
    <w:rsid w:val="00A638D7"/>
    <w:rsid w:val="00A63A2A"/>
    <w:rsid w:val="00A63F9A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7191"/>
    <w:rsid w:val="00A67A41"/>
    <w:rsid w:val="00A67C5B"/>
    <w:rsid w:val="00A67CE7"/>
    <w:rsid w:val="00A67EA7"/>
    <w:rsid w:val="00A706A7"/>
    <w:rsid w:val="00A70CD5"/>
    <w:rsid w:val="00A70DEF"/>
    <w:rsid w:val="00A714C3"/>
    <w:rsid w:val="00A71643"/>
    <w:rsid w:val="00A71916"/>
    <w:rsid w:val="00A719D1"/>
    <w:rsid w:val="00A727AA"/>
    <w:rsid w:val="00A7320F"/>
    <w:rsid w:val="00A737A3"/>
    <w:rsid w:val="00A73956"/>
    <w:rsid w:val="00A7399D"/>
    <w:rsid w:val="00A73CCD"/>
    <w:rsid w:val="00A73D40"/>
    <w:rsid w:val="00A73E4C"/>
    <w:rsid w:val="00A744EB"/>
    <w:rsid w:val="00A7480D"/>
    <w:rsid w:val="00A7485F"/>
    <w:rsid w:val="00A748B1"/>
    <w:rsid w:val="00A74E8D"/>
    <w:rsid w:val="00A7532B"/>
    <w:rsid w:val="00A75331"/>
    <w:rsid w:val="00A75FFA"/>
    <w:rsid w:val="00A7639C"/>
    <w:rsid w:val="00A769F3"/>
    <w:rsid w:val="00A76E5F"/>
    <w:rsid w:val="00A77180"/>
    <w:rsid w:val="00A77AB3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8EB"/>
    <w:rsid w:val="00A85C49"/>
    <w:rsid w:val="00A85C4B"/>
    <w:rsid w:val="00A85D47"/>
    <w:rsid w:val="00A860F9"/>
    <w:rsid w:val="00A870DD"/>
    <w:rsid w:val="00A8712C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3C"/>
    <w:rsid w:val="00A93929"/>
    <w:rsid w:val="00A93A4E"/>
    <w:rsid w:val="00A94AC4"/>
    <w:rsid w:val="00A94ADE"/>
    <w:rsid w:val="00A94B29"/>
    <w:rsid w:val="00A951C9"/>
    <w:rsid w:val="00A953A8"/>
    <w:rsid w:val="00A95614"/>
    <w:rsid w:val="00A9582A"/>
    <w:rsid w:val="00A9587F"/>
    <w:rsid w:val="00A96836"/>
    <w:rsid w:val="00A96B21"/>
    <w:rsid w:val="00A97870"/>
    <w:rsid w:val="00A97B35"/>
    <w:rsid w:val="00AA13EE"/>
    <w:rsid w:val="00AA1441"/>
    <w:rsid w:val="00AA1468"/>
    <w:rsid w:val="00AA174E"/>
    <w:rsid w:val="00AA1792"/>
    <w:rsid w:val="00AA1B66"/>
    <w:rsid w:val="00AA1C33"/>
    <w:rsid w:val="00AA1F69"/>
    <w:rsid w:val="00AA28A2"/>
    <w:rsid w:val="00AA2D38"/>
    <w:rsid w:val="00AA2ECF"/>
    <w:rsid w:val="00AA2EF4"/>
    <w:rsid w:val="00AA3392"/>
    <w:rsid w:val="00AA3491"/>
    <w:rsid w:val="00AA39BD"/>
    <w:rsid w:val="00AA4131"/>
    <w:rsid w:val="00AA45A9"/>
    <w:rsid w:val="00AA4F55"/>
    <w:rsid w:val="00AA52AA"/>
    <w:rsid w:val="00AA59C0"/>
    <w:rsid w:val="00AA5BEA"/>
    <w:rsid w:val="00AA5C21"/>
    <w:rsid w:val="00AA5DC4"/>
    <w:rsid w:val="00AA6079"/>
    <w:rsid w:val="00AA65DE"/>
    <w:rsid w:val="00AA6805"/>
    <w:rsid w:val="00AA6B5D"/>
    <w:rsid w:val="00AA73A0"/>
    <w:rsid w:val="00AA7EB8"/>
    <w:rsid w:val="00AB0054"/>
    <w:rsid w:val="00AB0317"/>
    <w:rsid w:val="00AB080E"/>
    <w:rsid w:val="00AB0905"/>
    <w:rsid w:val="00AB0C65"/>
    <w:rsid w:val="00AB1B05"/>
    <w:rsid w:val="00AB2815"/>
    <w:rsid w:val="00AB2AAA"/>
    <w:rsid w:val="00AB2D40"/>
    <w:rsid w:val="00AB2EB7"/>
    <w:rsid w:val="00AB301C"/>
    <w:rsid w:val="00AB3A52"/>
    <w:rsid w:val="00AB3AE0"/>
    <w:rsid w:val="00AB3D6B"/>
    <w:rsid w:val="00AB469F"/>
    <w:rsid w:val="00AB46B1"/>
    <w:rsid w:val="00AB4B2F"/>
    <w:rsid w:val="00AB514C"/>
    <w:rsid w:val="00AB557D"/>
    <w:rsid w:val="00AB55BF"/>
    <w:rsid w:val="00AB5650"/>
    <w:rsid w:val="00AB6725"/>
    <w:rsid w:val="00AB68C3"/>
    <w:rsid w:val="00AB6EB2"/>
    <w:rsid w:val="00AB7061"/>
    <w:rsid w:val="00AB7B9E"/>
    <w:rsid w:val="00AC024D"/>
    <w:rsid w:val="00AC0311"/>
    <w:rsid w:val="00AC070E"/>
    <w:rsid w:val="00AC08F8"/>
    <w:rsid w:val="00AC142F"/>
    <w:rsid w:val="00AC1562"/>
    <w:rsid w:val="00AC1A41"/>
    <w:rsid w:val="00AC1DD8"/>
    <w:rsid w:val="00AC27CB"/>
    <w:rsid w:val="00AC2C5C"/>
    <w:rsid w:val="00AC3B1D"/>
    <w:rsid w:val="00AC3B61"/>
    <w:rsid w:val="00AC40B8"/>
    <w:rsid w:val="00AC411B"/>
    <w:rsid w:val="00AC47A8"/>
    <w:rsid w:val="00AC5D90"/>
    <w:rsid w:val="00AC654D"/>
    <w:rsid w:val="00AC66B7"/>
    <w:rsid w:val="00AC7095"/>
    <w:rsid w:val="00AC793E"/>
    <w:rsid w:val="00AC7976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596"/>
    <w:rsid w:val="00AD2B10"/>
    <w:rsid w:val="00AD2E03"/>
    <w:rsid w:val="00AD38B3"/>
    <w:rsid w:val="00AD40F9"/>
    <w:rsid w:val="00AD5861"/>
    <w:rsid w:val="00AD61B6"/>
    <w:rsid w:val="00AD6718"/>
    <w:rsid w:val="00AD6B1A"/>
    <w:rsid w:val="00AD6BE1"/>
    <w:rsid w:val="00AD744D"/>
    <w:rsid w:val="00AD7D1B"/>
    <w:rsid w:val="00AD7D3D"/>
    <w:rsid w:val="00AE1DB1"/>
    <w:rsid w:val="00AE21C6"/>
    <w:rsid w:val="00AE2322"/>
    <w:rsid w:val="00AE241B"/>
    <w:rsid w:val="00AE2E2A"/>
    <w:rsid w:val="00AE348C"/>
    <w:rsid w:val="00AE3A5E"/>
    <w:rsid w:val="00AE3FBA"/>
    <w:rsid w:val="00AE4261"/>
    <w:rsid w:val="00AE4326"/>
    <w:rsid w:val="00AE464F"/>
    <w:rsid w:val="00AE489A"/>
    <w:rsid w:val="00AE4EA1"/>
    <w:rsid w:val="00AE5DBA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23E"/>
    <w:rsid w:val="00AF24BE"/>
    <w:rsid w:val="00AF264C"/>
    <w:rsid w:val="00AF2A65"/>
    <w:rsid w:val="00AF2C2F"/>
    <w:rsid w:val="00AF2D3F"/>
    <w:rsid w:val="00AF3401"/>
    <w:rsid w:val="00AF3743"/>
    <w:rsid w:val="00AF3A27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3008"/>
    <w:rsid w:val="00B03332"/>
    <w:rsid w:val="00B03368"/>
    <w:rsid w:val="00B03672"/>
    <w:rsid w:val="00B03A7B"/>
    <w:rsid w:val="00B03A93"/>
    <w:rsid w:val="00B03F87"/>
    <w:rsid w:val="00B04158"/>
    <w:rsid w:val="00B046FC"/>
    <w:rsid w:val="00B05CE4"/>
    <w:rsid w:val="00B06E0F"/>
    <w:rsid w:val="00B07BAD"/>
    <w:rsid w:val="00B07C8C"/>
    <w:rsid w:val="00B10218"/>
    <w:rsid w:val="00B1023A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75A"/>
    <w:rsid w:val="00B13D59"/>
    <w:rsid w:val="00B151C2"/>
    <w:rsid w:val="00B15362"/>
    <w:rsid w:val="00B156E5"/>
    <w:rsid w:val="00B1612E"/>
    <w:rsid w:val="00B161A6"/>
    <w:rsid w:val="00B165C1"/>
    <w:rsid w:val="00B17932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3369"/>
    <w:rsid w:val="00B235AE"/>
    <w:rsid w:val="00B238A2"/>
    <w:rsid w:val="00B23A6B"/>
    <w:rsid w:val="00B23A8D"/>
    <w:rsid w:val="00B23EB1"/>
    <w:rsid w:val="00B240A4"/>
    <w:rsid w:val="00B240FE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1C0"/>
    <w:rsid w:val="00B312C0"/>
    <w:rsid w:val="00B3159F"/>
    <w:rsid w:val="00B316C2"/>
    <w:rsid w:val="00B318BC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9FD"/>
    <w:rsid w:val="00B34E7E"/>
    <w:rsid w:val="00B35641"/>
    <w:rsid w:val="00B359A4"/>
    <w:rsid w:val="00B35AC9"/>
    <w:rsid w:val="00B35B5A"/>
    <w:rsid w:val="00B35EC1"/>
    <w:rsid w:val="00B36307"/>
    <w:rsid w:val="00B3646C"/>
    <w:rsid w:val="00B36619"/>
    <w:rsid w:val="00B3675B"/>
    <w:rsid w:val="00B3686E"/>
    <w:rsid w:val="00B36F9F"/>
    <w:rsid w:val="00B37B5C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2219"/>
    <w:rsid w:val="00B529AC"/>
    <w:rsid w:val="00B53B9C"/>
    <w:rsid w:val="00B53D9A"/>
    <w:rsid w:val="00B53E3C"/>
    <w:rsid w:val="00B5410A"/>
    <w:rsid w:val="00B5425B"/>
    <w:rsid w:val="00B542CE"/>
    <w:rsid w:val="00B5491D"/>
    <w:rsid w:val="00B54C30"/>
    <w:rsid w:val="00B55187"/>
    <w:rsid w:val="00B5554F"/>
    <w:rsid w:val="00B563F0"/>
    <w:rsid w:val="00B56AB9"/>
    <w:rsid w:val="00B56C7C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314B"/>
    <w:rsid w:val="00B63464"/>
    <w:rsid w:val="00B63515"/>
    <w:rsid w:val="00B635E7"/>
    <w:rsid w:val="00B6389B"/>
    <w:rsid w:val="00B63BF8"/>
    <w:rsid w:val="00B63C72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A60"/>
    <w:rsid w:val="00B67F2B"/>
    <w:rsid w:val="00B70653"/>
    <w:rsid w:val="00B70737"/>
    <w:rsid w:val="00B715B0"/>
    <w:rsid w:val="00B71B37"/>
    <w:rsid w:val="00B71B46"/>
    <w:rsid w:val="00B728C2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B2D"/>
    <w:rsid w:val="00B75B87"/>
    <w:rsid w:val="00B7669E"/>
    <w:rsid w:val="00B76E86"/>
    <w:rsid w:val="00B77570"/>
    <w:rsid w:val="00B7758D"/>
    <w:rsid w:val="00B77C1B"/>
    <w:rsid w:val="00B8017F"/>
    <w:rsid w:val="00B802E9"/>
    <w:rsid w:val="00B803F6"/>
    <w:rsid w:val="00B808B8"/>
    <w:rsid w:val="00B80F1D"/>
    <w:rsid w:val="00B812B2"/>
    <w:rsid w:val="00B82382"/>
    <w:rsid w:val="00B8257E"/>
    <w:rsid w:val="00B825C0"/>
    <w:rsid w:val="00B8290C"/>
    <w:rsid w:val="00B82D66"/>
    <w:rsid w:val="00B82E52"/>
    <w:rsid w:val="00B82F9D"/>
    <w:rsid w:val="00B83E5A"/>
    <w:rsid w:val="00B84133"/>
    <w:rsid w:val="00B84222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85D"/>
    <w:rsid w:val="00B9786A"/>
    <w:rsid w:val="00B97A0A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3EDA"/>
    <w:rsid w:val="00BA4005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93E"/>
    <w:rsid w:val="00BB02D4"/>
    <w:rsid w:val="00BB0C31"/>
    <w:rsid w:val="00BB0E97"/>
    <w:rsid w:val="00BB128C"/>
    <w:rsid w:val="00BB1E21"/>
    <w:rsid w:val="00BB1EAE"/>
    <w:rsid w:val="00BB2150"/>
    <w:rsid w:val="00BB27BA"/>
    <w:rsid w:val="00BB29EF"/>
    <w:rsid w:val="00BB3812"/>
    <w:rsid w:val="00BB3AF5"/>
    <w:rsid w:val="00BB3EC5"/>
    <w:rsid w:val="00BB4237"/>
    <w:rsid w:val="00BB44B1"/>
    <w:rsid w:val="00BB480D"/>
    <w:rsid w:val="00BB4DC6"/>
    <w:rsid w:val="00BB55EF"/>
    <w:rsid w:val="00BB5A5E"/>
    <w:rsid w:val="00BB5D90"/>
    <w:rsid w:val="00BB5EDC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DA2"/>
    <w:rsid w:val="00BC2E8A"/>
    <w:rsid w:val="00BC3096"/>
    <w:rsid w:val="00BC3B2B"/>
    <w:rsid w:val="00BC4A94"/>
    <w:rsid w:val="00BC558E"/>
    <w:rsid w:val="00BC5729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DE2"/>
    <w:rsid w:val="00BD31C5"/>
    <w:rsid w:val="00BD31D1"/>
    <w:rsid w:val="00BD3E24"/>
    <w:rsid w:val="00BD3EEA"/>
    <w:rsid w:val="00BD3F38"/>
    <w:rsid w:val="00BD402B"/>
    <w:rsid w:val="00BD48F7"/>
    <w:rsid w:val="00BD542C"/>
    <w:rsid w:val="00BD5835"/>
    <w:rsid w:val="00BD656F"/>
    <w:rsid w:val="00BD659A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409"/>
    <w:rsid w:val="00BE555E"/>
    <w:rsid w:val="00BE67B9"/>
    <w:rsid w:val="00BE68B7"/>
    <w:rsid w:val="00BE6BB7"/>
    <w:rsid w:val="00BE6C96"/>
    <w:rsid w:val="00BE7151"/>
    <w:rsid w:val="00BE7267"/>
    <w:rsid w:val="00BE78BA"/>
    <w:rsid w:val="00BF0EDF"/>
    <w:rsid w:val="00BF128F"/>
    <w:rsid w:val="00BF16B3"/>
    <w:rsid w:val="00BF233A"/>
    <w:rsid w:val="00BF25E1"/>
    <w:rsid w:val="00BF2E2F"/>
    <w:rsid w:val="00BF3373"/>
    <w:rsid w:val="00BF349F"/>
    <w:rsid w:val="00BF355B"/>
    <w:rsid w:val="00BF3771"/>
    <w:rsid w:val="00BF3D18"/>
    <w:rsid w:val="00BF447D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C00778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898"/>
    <w:rsid w:val="00C0293B"/>
    <w:rsid w:val="00C03500"/>
    <w:rsid w:val="00C0392E"/>
    <w:rsid w:val="00C03A2D"/>
    <w:rsid w:val="00C03C61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06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6EF"/>
    <w:rsid w:val="00C21A59"/>
    <w:rsid w:val="00C21B61"/>
    <w:rsid w:val="00C21DEE"/>
    <w:rsid w:val="00C2218F"/>
    <w:rsid w:val="00C2257F"/>
    <w:rsid w:val="00C227A8"/>
    <w:rsid w:val="00C22DF5"/>
    <w:rsid w:val="00C237EC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5E93"/>
    <w:rsid w:val="00C26CB5"/>
    <w:rsid w:val="00C27145"/>
    <w:rsid w:val="00C275E2"/>
    <w:rsid w:val="00C27ECE"/>
    <w:rsid w:val="00C30155"/>
    <w:rsid w:val="00C302E7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51C6"/>
    <w:rsid w:val="00C3533F"/>
    <w:rsid w:val="00C3576F"/>
    <w:rsid w:val="00C35A8B"/>
    <w:rsid w:val="00C35C5C"/>
    <w:rsid w:val="00C35C7E"/>
    <w:rsid w:val="00C36567"/>
    <w:rsid w:val="00C365A8"/>
    <w:rsid w:val="00C36A9E"/>
    <w:rsid w:val="00C377AB"/>
    <w:rsid w:val="00C40056"/>
    <w:rsid w:val="00C401D5"/>
    <w:rsid w:val="00C40AC7"/>
    <w:rsid w:val="00C40F52"/>
    <w:rsid w:val="00C40FFE"/>
    <w:rsid w:val="00C4196B"/>
    <w:rsid w:val="00C41B51"/>
    <w:rsid w:val="00C41E1B"/>
    <w:rsid w:val="00C4259D"/>
    <w:rsid w:val="00C42C14"/>
    <w:rsid w:val="00C42D3F"/>
    <w:rsid w:val="00C42F90"/>
    <w:rsid w:val="00C432B2"/>
    <w:rsid w:val="00C43514"/>
    <w:rsid w:val="00C44382"/>
    <w:rsid w:val="00C443BA"/>
    <w:rsid w:val="00C44AB7"/>
    <w:rsid w:val="00C44BB1"/>
    <w:rsid w:val="00C44C5B"/>
    <w:rsid w:val="00C44CA3"/>
    <w:rsid w:val="00C44F2B"/>
    <w:rsid w:val="00C4599E"/>
    <w:rsid w:val="00C467AC"/>
    <w:rsid w:val="00C4693D"/>
    <w:rsid w:val="00C46AAD"/>
    <w:rsid w:val="00C46B1B"/>
    <w:rsid w:val="00C46F81"/>
    <w:rsid w:val="00C47F02"/>
    <w:rsid w:val="00C501C9"/>
    <w:rsid w:val="00C50241"/>
    <w:rsid w:val="00C50390"/>
    <w:rsid w:val="00C50682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3148"/>
    <w:rsid w:val="00C532BA"/>
    <w:rsid w:val="00C546C3"/>
    <w:rsid w:val="00C55059"/>
    <w:rsid w:val="00C55222"/>
    <w:rsid w:val="00C553E7"/>
    <w:rsid w:val="00C5542B"/>
    <w:rsid w:val="00C55AC2"/>
    <w:rsid w:val="00C55FFE"/>
    <w:rsid w:val="00C567BA"/>
    <w:rsid w:val="00C5756D"/>
    <w:rsid w:val="00C57B4B"/>
    <w:rsid w:val="00C57D6D"/>
    <w:rsid w:val="00C60215"/>
    <w:rsid w:val="00C60380"/>
    <w:rsid w:val="00C605E4"/>
    <w:rsid w:val="00C60966"/>
    <w:rsid w:val="00C60BD3"/>
    <w:rsid w:val="00C60C12"/>
    <w:rsid w:val="00C60E57"/>
    <w:rsid w:val="00C614B1"/>
    <w:rsid w:val="00C61FA4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54BB"/>
    <w:rsid w:val="00C656E6"/>
    <w:rsid w:val="00C65C63"/>
    <w:rsid w:val="00C66042"/>
    <w:rsid w:val="00C66970"/>
    <w:rsid w:val="00C67405"/>
    <w:rsid w:val="00C67C56"/>
    <w:rsid w:val="00C67F55"/>
    <w:rsid w:val="00C7013A"/>
    <w:rsid w:val="00C704DD"/>
    <w:rsid w:val="00C71FEE"/>
    <w:rsid w:val="00C726D2"/>
    <w:rsid w:val="00C732BF"/>
    <w:rsid w:val="00C73E30"/>
    <w:rsid w:val="00C74097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1947"/>
    <w:rsid w:val="00C82036"/>
    <w:rsid w:val="00C82153"/>
    <w:rsid w:val="00C82972"/>
    <w:rsid w:val="00C83C71"/>
    <w:rsid w:val="00C83CD0"/>
    <w:rsid w:val="00C8438F"/>
    <w:rsid w:val="00C84446"/>
    <w:rsid w:val="00C852F2"/>
    <w:rsid w:val="00C858BD"/>
    <w:rsid w:val="00C85C66"/>
    <w:rsid w:val="00C860A6"/>
    <w:rsid w:val="00C86D58"/>
    <w:rsid w:val="00C86DF2"/>
    <w:rsid w:val="00C8728A"/>
    <w:rsid w:val="00C87D0A"/>
    <w:rsid w:val="00C87DF3"/>
    <w:rsid w:val="00C90C66"/>
    <w:rsid w:val="00C91240"/>
    <w:rsid w:val="00C9131C"/>
    <w:rsid w:val="00C91714"/>
    <w:rsid w:val="00C92E96"/>
    <w:rsid w:val="00C93122"/>
    <w:rsid w:val="00C93E1A"/>
    <w:rsid w:val="00C93EC8"/>
    <w:rsid w:val="00C9421C"/>
    <w:rsid w:val="00C943D3"/>
    <w:rsid w:val="00C94744"/>
    <w:rsid w:val="00C94D49"/>
    <w:rsid w:val="00C95244"/>
    <w:rsid w:val="00C9538E"/>
    <w:rsid w:val="00C9586C"/>
    <w:rsid w:val="00C95874"/>
    <w:rsid w:val="00C95875"/>
    <w:rsid w:val="00C95FF7"/>
    <w:rsid w:val="00C96FA1"/>
    <w:rsid w:val="00C971A7"/>
    <w:rsid w:val="00C97893"/>
    <w:rsid w:val="00CA0365"/>
    <w:rsid w:val="00CA0935"/>
    <w:rsid w:val="00CA0CB0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7BC"/>
    <w:rsid w:val="00CA5961"/>
    <w:rsid w:val="00CA5F9E"/>
    <w:rsid w:val="00CA6D04"/>
    <w:rsid w:val="00CA7338"/>
    <w:rsid w:val="00CA747D"/>
    <w:rsid w:val="00CB0850"/>
    <w:rsid w:val="00CB09FF"/>
    <w:rsid w:val="00CB0EA2"/>
    <w:rsid w:val="00CB1266"/>
    <w:rsid w:val="00CB12D1"/>
    <w:rsid w:val="00CB1735"/>
    <w:rsid w:val="00CB1829"/>
    <w:rsid w:val="00CB1990"/>
    <w:rsid w:val="00CB1B24"/>
    <w:rsid w:val="00CB2A9B"/>
    <w:rsid w:val="00CB2C06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56BD"/>
    <w:rsid w:val="00CB56D4"/>
    <w:rsid w:val="00CB5ACE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144B"/>
    <w:rsid w:val="00CC1908"/>
    <w:rsid w:val="00CC19F1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71"/>
    <w:rsid w:val="00CC5CFE"/>
    <w:rsid w:val="00CC5FE7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1161"/>
    <w:rsid w:val="00CD155D"/>
    <w:rsid w:val="00CD17FE"/>
    <w:rsid w:val="00CD189D"/>
    <w:rsid w:val="00CD20F6"/>
    <w:rsid w:val="00CD262B"/>
    <w:rsid w:val="00CD2B7F"/>
    <w:rsid w:val="00CD2D40"/>
    <w:rsid w:val="00CD35E6"/>
    <w:rsid w:val="00CD3639"/>
    <w:rsid w:val="00CD382E"/>
    <w:rsid w:val="00CD3E65"/>
    <w:rsid w:val="00CD449E"/>
    <w:rsid w:val="00CD452F"/>
    <w:rsid w:val="00CD459A"/>
    <w:rsid w:val="00CD4BD3"/>
    <w:rsid w:val="00CD4C3B"/>
    <w:rsid w:val="00CD5961"/>
    <w:rsid w:val="00CD5D32"/>
    <w:rsid w:val="00CD6BE7"/>
    <w:rsid w:val="00CD6F1C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1EB7"/>
    <w:rsid w:val="00CE36C0"/>
    <w:rsid w:val="00CE36D6"/>
    <w:rsid w:val="00CE373D"/>
    <w:rsid w:val="00CE38C9"/>
    <w:rsid w:val="00CE3901"/>
    <w:rsid w:val="00CE3927"/>
    <w:rsid w:val="00CE45BE"/>
    <w:rsid w:val="00CE47BC"/>
    <w:rsid w:val="00CE4FE8"/>
    <w:rsid w:val="00CE55BF"/>
    <w:rsid w:val="00CE6335"/>
    <w:rsid w:val="00CE654C"/>
    <w:rsid w:val="00CE65D3"/>
    <w:rsid w:val="00CE7514"/>
    <w:rsid w:val="00CE77AA"/>
    <w:rsid w:val="00CF025E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4358"/>
    <w:rsid w:val="00CF4874"/>
    <w:rsid w:val="00CF4CE5"/>
    <w:rsid w:val="00CF4CF6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267"/>
    <w:rsid w:val="00D00437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572"/>
    <w:rsid w:val="00D026B6"/>
    <w:rsid w:val="00D02788"/>
    <w:rsid w:val="00D02E15"/>
    <w:rsid w:val="00D03250"/>
    <w:rsid w:val="00D03F7D"/>
    <w:rsid w:val="00D04434"/>
    <w:rsid w:val="00D055BC"/>
    <w:rsid w:val="00D05644"/>
    <w:rsid w:val="00D057C7"/>
    <w:rsid w:val="00D06293"/>
    <w:rsid w:val="00D071EF"/>
    <w:rsid w:val="00D0755A"/>
    <w:rsid w:val="00D078C5"/>
    <w:rsid w:val="00D07BE9"/>
    <w:rsid w:val="00D10024"/>
    <w:rsid w:val="00D10AC1"/>
    <w:rsid w:val="00D10B0C"/>
    <w:rsid w:val="00D11630"/>
    <w:rsid w:val="00D11A85"/>
    <w:rsid w:val="00D11C8D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4F2A"/>
    <w:rsid w:val="00D15900"/>
    <w:rsid w:val="00D15C0F"/>
    <w:rsid w:val="00D165A9"/>
    <w:rsid w:val="00D1685A"/>
    <w:rsid w:val="00D169E2"/>
    <w:rsid w:val="00D16B9E"/>
    <w:rsid w:val="00D176CE"/>
    <w:rsid w:val="00D17823"/>
    <w:rsid w:val="00D17A1B"/>
    <w:rsid w:val="00D17AEE"/>
    <w:rsid w:val="00D200D2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27FBD"/>
    <w:rsid w:val="00D302D9"/>
    <w:rsid w:val="00D30314"/>
    <w:rsid w:val="00D30DEB"/>
    <w:rsid w:val="00D30FDB"/>
    <w:rsid w:val="00D311D3"/>
    <w:rsid w:val="00D31359"/>
    <w:rsid w:val="00D31680"/>
    <w:rsid w:val="00D3201F"/>
    <w:rsid w:val="00D320EA"/>
    <w:rsid w:val="00D321D2"/>
    <w:rsid w:val="00D32371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C76"/>
    <w:rsid w:val="00D41FF8"/>
    <w:rsid w:val="00D42440"/>
    <w:rsid w:val="00D4259E"/>
    <w:rsid w:val="00D4377D"/>
    <w:rsid w:val="00D43A1F"/>
    <w:rsid w:val="00D44730"/>
    <w:rsid w:val="00D44A20"/>
    <w:rsid w:val="00D44C87"/>
    <w:rsid w:val="00D44FE4"/>
    <w:rsid w:val="00D4507D"/>
    <w:rsid w:val="00D4534D"/>
    <w:rsid w:val="00D45539"/>
    <w:rsid w:val="00D456CE"/>
    <w:rsid w:val="00D45726"/>
    <w:rsid w:val="00D45827"/>
    <w:rsid w:val="00D460AB"/>
    <w:rsid w:val="00D46411"/>
    <w:rsid w:val="00D4693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9C5"/>
    <w:rsid w:val="00D52A63"/>
    <w:rsid w:val="00D5317C"/>
    <w:rsid w:val="00D5374A"/>
    <w:rsid w:val="00D53D57"/>
    <w:rsid w:val="00D54B98"/>
    <w:rsid w:val="00D5505C"/>
    <w:rsid w:val="00D551B3"/>
    <w:rsid w:val="00D56254"/>
    <w:rsid w:val="00D56C04"/>
    <w:rsid w:val="00D5703F"/>
    <w:rsid w:val="00D57F1E"/>
    <w:rsid w:val="00D60111"/>
    <w:rsid w:val="00D61D80"/>
    <w:rsid w:val="00D622C7"/>
    <w:rsid w:val="00D626F9"/>
    <w:rsid w:val="00D629C8"/>
    <w:rsid w:val="00D62B52"/>
    <w:rsid w:val="00D62B75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49EA"/>
    <w:rsid w:val="00D74E42"/>
    <w:rsid w:val="00D7591C"/>
    <w:rsid w:val="00D75AAD"/>
    <w:rsid w:val="00D75AB9"/>
    <w:rsid w:val="00D7607C"/>
    <w:rsid w:val="00D766BF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800D5"/>
    <w:rsid w:val="00D809DE"/>
    <w:rsid w:val="00D80E64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2EC"/>
    <w:rsid w:val="00D834C4"/>
    <w:rsid w:val="00D83631"/>
    <w:rsid w:val="00D83CF4"/>
    <w:rsid w:val="00D83EC3"/>
    <w:rsid w:val="00D84039"/>
    <w:rsid w:val="00D846F6"/>
    <w:rsid w:val="00D85193"/>
    <w:rsid w:val="00D853E2"/>
    <w:rsid w:val="00D858C4"/>
    <w:rsid w:val="00D85A49"/>
    <w:rsid w:val="00D85B05"/>
    <w:rsid w:val="00D862F3"/>
    <w:rsid w:val="00D863E1"/>
    <w:rsid w:val="00D86403"/>
    <w:rsid w:val="00D8655F"/>
    <w:rsid w:val="00D86C7F"/>
    <w:rsid w:val="00D875DE"/>
    <w:rsid w:val="00D901F0"/>
    <w:rsid w:val="00D903F1"/>
    <w:rsid w:val="00D905BA"/>
    <w:rsid w:val="00D908F3"/>
    <w:rsid w:val="00D90922"/>
    <w:rsid w:val="00D912EA"/>
    <w:rsid w:val="00D917DB"/>
    <w:rsid w:val="00D91A67"/>
    <w:rsid w:val="00D91C11"/>
    <w:rsid w:val="00D91CDD"/>
    <w:rsid w:val="00D91DFA"/>
    <w:rsid w:val="00D91ECB"/>
    <w:rsid w:val="00D91F7A"/>
    <w:rsid w:val="00D9263F"/>
    <w:rsid w:val="00D92758"/>
    <w:rsid w:val="00D92942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6FC3"/>
    <w:rsid w:val="00D97105"/>
    <w:rsid w:val="00D9764E"/>
    <w:rsid w:val="00D978E1"/>
    <w:rsid w:val="00DA0229"/>
    <w:rsid w:val="00DA086B"/>
    <w:rsid w:val="00DA183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890"/>
    <w:rsid w:val="00DA5AB3"/>
    <w:rsid w:val="00DA61B1"/>
    <w:rsid w:val="00DA6352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2287"/>
    <w:rsid w:val="00DB22D9"/>
    <w:rsid w:val="00DB2BAD"/>
    <w:rsid w:val="00DB3C6F"/>
    <w:rsid w:val="00DB3CD8"/>
    <w:rsid w:val="00DB3EEA"/>
    <w:rsid w:val="00DB40CA"/>
    <w:rsid w:val="00DB48A4"/>
    <w:rsid w:val="00DB490A"/>
    <w:rsid w:val="00DB5497"/>
    <w:rsid w:val="00DB6175"/>
    <w:rsid w:val="00DB69D1"/>
    <w:rsid w:val="00DB6ABE"/>
    <w:rsid w:val="00DB73C7"/>
    <w:rsid w:val="00DB798A"/>
    <w:rsid w:val="00DB7F99"/>
    <w:rsid w:val="00DC0968"/>
    <w:rsid w:val="00DC0AF0"/>
    <w:rsid w:val="00DC0E74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60CA"/>
    <w:rsid w:val="00DC678E"/>
    <w:rsid w:val="00DC695D"/>
    <w:rsid w:val="00DC70E7"/>
    <w:rsid w:val="00DC71D1"/>
    <w:rsid w:val="00DC7226"/>
    <w:rsid w:val="00DC737B"/>
    <w:rsid w:val="00DC7C4D"/>
    <w:rsid w:val="00DD0456"/>
    <w:rsid w:val="00DD045D"/>
    <w:rsid w:val="00DD071D"/>
    <w:rsid w:val="00DD07E0"/>
    <w:rsid w:val="00DD0CDA"/>
    <w:rsid w:val="00DD0D46"/>
    <w:rsid w:val="00DD12D4"/>
    <w:rsid w:val="00DD1BE4"/>
    <w:rsid w:val="00DD1C42"/>
    <w:rsid w:val="00DD1ED1"/>
    <w:rsid w:val="00DD22EA"/>
    <w:rsid w:val="00DD23CE"/>
    <w:rsid w:val="00DD284C"/>
    <w:rsid w:val="00DD295C"/>
    <w:rsid w:val="00DD2E71"/>
    <w:rsid w:val="00DD336F"/>
    <w:rsid w:val="00DD337C"/>
    <w:rsid w:val="00DD3438"/>
    <w:rsid w:val="00DD35D4"/>
    <w:rsid w:val="00DD38A2"/>
    <w:rsid w:val="00DD3D29"/>
    <w:rsid w:val="00DD41A9"/>
    <w:rsid w:val="00DD41B5"/>
    <w:rsid w:val="00DD52BB"/>
    <w:rsid w:val="00DD5BDE"/>
    <w:rsid w:val="00DD6985"/>
    <w:rsid w:val="00DD6CC8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B0"/>
    <w:rsid w:val="00DE313B"/>
    <w:rsid w:val="00DE325A"/>
    <w:rsid w:val="00DE3309"/>
    <w:rsid w:val="00DE37B0"/>
    <w:rsid w:val="00DE3CE7"/>
    <w:rsid w:val="00DE46EE"/>
    <w:rsid w:val="00DE4CCB"/>
    <w:rsid w:val="00DE5062"/>
    <w:rsid w:val="00DE597F"/>
    <w:rsid w:val="00DE5F67"/>
    <w:rsid w:val="00DE6200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254"/>
    <w:rsid w:val="00E06FCD"/>
    <w:rsid w:val="00E07017"/>
    <w:rsid w:val="00E07521"/>
    <w:rsid w:val="00E075EF"/>
    <w:rsid w:val="00E076AF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24D"/>
    <w:rsid w:val="00E21B59"/>
    <w:rsid w:val="00E21E2C"/>
    <w:rsid w:val="00E22091"/>
    <w:rsid w:val="00E22984"/>
    <w:rsid w:val="00E236F0"/>
    <w:rsid w:val="00E23735"/>
    <w:rsid w:val="00E23B57"/>
    <w:rsid w:val="00E2411D"/>
    <w:rsid w:val="00E24ADA"/>
    <w:rsid w:val="00E250EF"/>
    <w:rsid w:val="00E253CA"/>
    <w:rsid w:val="00E257F7"/>
    <w:rsid w:val="00E26493"/>
    <w:rsid w:val="00E267B4"/>
    <w:rsid w:val="00E268CE"/>
    <w:rsid w:val="00E27312"/>
    <w:rsid w:val="00E275D2"/>
    <w:rsid w:val="00E27B34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37FAF"/>
    <w:rsid w:val="00E40111"/>
    <w:rsid w:val="00E404F2"/>
    <w:rsid w:val="00E40B03"/>
    <w:rsid w:val="00E41118"/>
    <w:rsid w:val="00E416BB"/>
    <w:rsid w:val="00E41976"/>
    <w:rsid w:val="00E423C4"/>
    <w:rsid w:val="00E4255E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CE6"/>
    <w:rsid w:val="00E47017"/>
    <w:rsid w:val="00E47839"/>
    <w:rsid w:val="00E478B6"/>
    <w:rsid w:val="00E479DC"/>
    <w:rsid w:val="00E50770"/>
    <w:rsid w:val="00E50BF1"/>
    <w:rsid w:val="00E50C38"/>
    <w:rsid w:val="00E50D77"/>
    <w:rsid w:val="00E5205F"/>
    <w:rsid w:val="00E52097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0EAA"/>
    <w:rsid w:val="00E620BB"/>
    <w:rsid w:val="00E62195"/>
    <w:rsid w:val="00E6246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298"/>
    <w:rsid w:val="00E66382"/>
    <w:rsid w:val="00E66506"/>
    <w:rsid w:val="00E66594"/>
    <w:rsid w:val="00E66E65"/>
    <w:rsid w:val="00E672B3"/>
    <w:rsid w:val="00E672CA"/>
    <w:rsid w:val="00E67AB4"/>
    <w:rsid w:val="00E70362"/>
    <w:rsid w:val="00E70384"/>
    <w:rsid w:val="00E70623"/>
    <w:rsid w:val="00E7085A"/>
    <w:rsid w:val="00E70BA2"/>
    <w:rsid w:val="00E7100C"/>
    <w:rsid w:val="00E71372"/>
    <w:rsid w:val="00E72262"/>
    <w:rsid w:val="00E723DC"/>
    <w:rsid w:val="00E72433"/>
    <w:rsid w:val="00E728B4"/>
    <w:rsid w:val="00E734EC"/>
    <w:rsid w:val="00E736CF"/>
    <w:rsid w:val="00E73850"/>
    <w:rsid w:val="00E738B3"/>
    <w:rsid w:val="00E73C1A"/>
    <w:rsid w:val="00E73D13"/>
    <w:rsid w:val="00E73E48"/>
    <w:rsid w:val="00E743D5"/>
    <w:rsid w:val="00E74665"/>
    <w:rsid w:val="00E74A8D"/>
    <w:rsid w:val="00E7530A"/>
    <w:rsid w:val="00E7573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8FD"/>
    <w:rsid w:val="00E85A4F"/>
    <w:rsid w:val="00E85A92"/>
    <w:rsid w:val="00E85E6F"/>
    <w:rsid w:val="00E85F51"/>
    <w:rsid w:val="00E86039"/>
    <w:rsid w:val="00E86831"/>
    <w:rsid w:val="00E86E3E"/>
    <w:rsid w:val="00E87315"/>
    <w:rsid w:val="00E87CB6"/>
    <w:rsid w:val="00E87DB4"/>
    <w:rsid w:val="00E90717"/>
    <w:rsid w:val="00E90814"/>
    <w:rsid w:val="00E910DF"/>
    <w:rsid w:val="00E91449"/>
    <w:rsid w:val="00E919EC"/>
    <w:rsid w:val="00E91A66"/>
    <w:rsid w:val="00E91D77"/>
    <w:rsid w:val="00E92C6B"/>
    <w:rsid w:val="00E93B36"/>
    <w:rsid w:val="00E93F23"/>
    <w:rsid w:val="00E94FC2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D2F"/>
    <w:rsid w:val="00EA1496"/>
    <w:rsid w:val="00EA1748"/>
    <w:rsid w:val="00EA187C"/>
    <w:rsid w:val="00EA1CA5"/>
    <w:rsid w:val="00EA1F8F"/>
    <w:rsid w:val="00EA22B9"/>
    <w:rsid w:val="00EA2ACE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64A"/>
    <w:rsid w:val="00EA5725"/>
    <w:rsid w:val="00EA5F64"/>
    <w:rsid w:val="00EA6749"/>
    <w:rsid w:val="00EA6768"/>
    <w:rsid w:val="00EA6BD8"/>
    <w:rsid w:val="00EA7776"/>
    <w:rsid w:val="00EA78D7"/>
    <w:rsid w:val="00EA7CF5"/>
    <w:rsid w:val="00EA7E5A"/>
    <w:rsid w:val="00EB08FC"/>
    <w:rsid w:val="00EB0C69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D3A"/>
    <w:rsid w:val="00EB68A4"/>
    <w:rsid w:val="00EB709F"/>
    <w:rsid w:val="00EB728C"/>
    <w:rsid w:val="00EB735C"/>
    <w:rsid w:val="00EB75FB"/>
    <w:rsid w:val="00EB7BEF"/>
    <w:rsid w:val="00EC0968"/>
    <w:rsid w:val="00EC0C95"/>
    <w:rsid w:val="00EC0CFB"/>
    <w:rsid w:val="00EC0E60"/>
    <w:rsid w:val="00EC0E82"/>
    <w:rsid w:val="00EC117F"/>
    <w:rsid w:val="00EC129A"/>
    <w:rsid w:val="00EC1440"/>
    <w:rsid w:val="00EC2A8D"/>
    <w:rsid w:val="00EC2BCE"/>
    <w:rsid w:val="00EC2D24"/>
    <w:rsid w:val="00EC2EB0"/>
    <w:rsid w:val="00EC3B38"/>
    <w:rsid w:val="00EC42C4"/>
    <w:rsid w:val="00EC4FDE"/>
    <w:rsid w:val="00EC5065"/>
    <w:rsid w:val="00EC543A"/>
    <w:rsid w:val="00EC5496"/>
    <w:rsid w:val="00EC561B"/>
    <w:rsid w:val="00EC56AC"/>
    <w:rsid w:val="00EC5A29"/>
    <w:rsid w:val="00EC5A9A"/>
    <w:rsid w:val="00EC623D"/>
    <w:rsid w:val="00EC633F"/>
    <w:rsid w:val="00EC6596"/>
    <w:rsid w:val="00EC6CB7"/>
    <w:rsid w:val="00EC77F9"/>
    <w:rsid w:val="00EC7AC7"/>
    <w:rsid w:val="00ED017B"/>
    <w:rsid w:val="00ED02C1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46F2"/>
    <w:rsid w:val="00ED4884"/>
    <w:rsid w:val="00ED550B"/>
    <w:rsid w:val="00ED5A3F"/>
    <w:rsid w:val="00ED5DEF"/>
    <w:rsid w:val="00ED6094"/>
    <w:rsid w:val="00ED6B65"/>
    <w:rsid w:val="00ED6C0C"/>
    <w:rsid w:val="00ED79BF"/>
    <w:rsid w:val="00ED7A40"/>
    <w:rsid w:val="00ED7DF5"/>
    <w:rsid w:val="00ED7F6D"/>
    <w:rsid w:val="00ED7FAD"/>
    <w:rsid w:val="00EE015E"/>
    <w:rsid w:val="00EE0466"/>
    <w:rsid w:val="00EE06D9"/>
    <w:rsid w:val="00EE100C"/>
    <w:rsid w:val="00EE11B1"/>
    <w:rsid w:val="00EE132C"/>
    <w:rsid w:val="00EE1362"/>
    <w:rsid w:val="00EE1645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0981"/>
    <w:rsid w:val="00EF116E"/>
    <w:rsid w:val="00EF180F"/>
    <w:rsid w:val="00EF18B8"/>
    <w:rsid w:val="00EF1BCC"/>
    <w:rsid w:val="00EF28F2"/>
    <w:rsid w:val="00EF53A1"/>
    <w:rsid w:val="00EF5483"/>
    <w:rsid w:val="00EF5D0F"/>
    <w:rsid w:val="00EF5EF5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F4D"/>
    <w:rsid w:val="00F061E8"/>
    <w:rsid w:val="00F065F9"/>
    <w:rsid w:val="00F06AEB"/>
    <w:rsid w:val="00F07823"/>
    <w:rsid w:val="00F07FA4"/>
    <w:rsid w:val="00F103E4"/>
    <w:rsid w:val="00F10552"/>
    <w:rsid w:val="00F10554"/>
    <w:rsid w:val="00F10885"/>
    <w:rsid w:val="00F10B25"/>
    <w:rsid w:val="00F10EC0"/>
    <w:rsid w:val="00F10F18"/>
    <w:rsid w:val="00F1176C"/>
    <w:rsid w:val="00F1182F"/>
    <w:rsid w:val="00F118C7"/>
    <w:rsid w:val="00F11982"/>
    <w:rsid w:val="00F11E80"/>
    <w:rsid w:val="00F1241E"/>
    <w:rsid w:val="00F1251E"/>
    <w:rsid w:val="00F12825"/>
    <w:rsid w:val="00F12EB1"/>
    <w:rsid w:val="00F1306C"/>
    <w:rsid w:val="00F1394F"/>
    <w:rsid w:val="00F143F4"/>
    <w:rsid w:val="00F14428"/>
    <w:rsid w:val="00F14CDF"/>
    <w:rsid w:val="00F15914"/>
    <w:rsid w:val="00F15EED"/>
    <w:rsid w:val="00F1637E"/>
    <w:rsid w:val="00F16A29"/>
    <w:rsid w:val="00F16AD9"/>
    <w:rsid w:val="00F170D0"/>
    <w:rsid w:val="00F17122"/>
    <w:rsid w:val="00F1768E"/>
    <w:rsid w:val="00F17717"/>
    <w:rsid w:val="00F17CBA"/>
    <w:rsid w:val="00F20287"/>
    <w:rsid w:val="00F211D0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CDC"/>
    <w:rsid w:val="00F32D3B"/>
    <w:rsid w:val="00F3387E"/>
    <w:rsid w:val="00F33ABB"/>
    <w:rsid w:val="00F33C4C"/>
    <w:rsid w:val="00F343A0"/>
    <w:rsid w:val="00F3477F"/>
    <w:rsid w:val="00F3501C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24AB"/>
    <w:rsid w:val="00F426FB"/>
    <w:rsid w:val="00F42989"/>
    <w:rsid w:val="00F4311A"/>
    <w:rsid w:val="00F43694"/>
    <w:rsid w:val="00F43957"/>
    <w:rsid w:val="00F43C84"/>
    <w:rsid w:val="00F43D85"/>
    <w:rsid w:val="00F44133"/>
    <w:rsid w:val="00F44EBD"/>
    <w:rsid w:val="00F44F9A"/>
    <w:rsid w:val="00F452C7"/>
    <w:rsid w:val="00F45864"/>
    <w:rsid w:val="00F45BCE"/>
    <w:rsid w:val="00F46280"/>
    <w:rsid w:val="00F463D2"/>
    <w:rsid w:val="00F468B2"/>
    <w:rsid w:val="00F468FC"/>
    <w:rsid w:val="00F46B82"/>
    <w:rsid w:val="00F47380"/>
    <w:rsid w:val="00F47E29"/>
    <w:rsid w:val="00F504FC"/>
    <w:rsid w:val="00F50BA3"/>
    <w:rsid w:val="00F515F7"/>
    <w:rsid w:val="00F52B25"/>
    <w:rsid w:val="00F52C55"/>
    <w:rsid w:val="00F52D4C"/>
    <w:rsid w:val="00F53232"/>
    <w:rsid w:val="00F53269"/>
    <w:rsid w:val="00F53F72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F6"/>
    <w:rsid w:val="00F605EA"/>
    <w:rsid w:val="00F60905"/>
    <w:rsid w:val="00F615ED"/>
    <w:rsid w:val="00F61BA7"/>
    <w:rsid w:val="00F61DF1"/>
    <w:rsid w:val="00F61FC4"/>
    <w:rsid w:val="00F6218D"/>
    <w:rsid w:val="00F628C8"/>
    <w:rsid w:val="00F62BEF"/>
    <w:rsid w:val="00F6323E"/>
    <w:rsid w:val="00F632D4"/>
    <w:rsid w:val="00F63328"/>
    <w:rsid w:val="00F638C1"/>
    <w:rsid w:val="00F63A9B"/>
    <w:rsid w:val="00F63C7F"/>
    <w:rsid w:val="00F64604"/>
    <w:rsid w:val="00F64A4F"/>
    <w:rsid w:val="00F64C86"/>
    <w:rsid w:val="00F6501D"/>
    <w:rsid w:val="00F65947"/>
    <w:rsid w:val="00F65DAD"/>
    <w:rsid w:val="00F66343"/>
    <w:rsid w:val="00F6661F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43DD"/>
    <w:rsid w:val="00F7643F"/>
    <w:rsid w:val="00F7687E"/>
    <w:rsid w:val="00F7797C"/>
    <w:rsid w:val="00F77CC5"/>
    <w:rsid w:val="00F802F3"/>
    <w:rsid w:val="00F80491"/>
    <w:rsid w:val="00F80709"/>
    <w:rsid w:val="00F80773"/>
    <w:rsid w:val="00F80EA5"/>
    <w:rsid w:val="00F8100C"/>
    <w:rsid w:val="00F810C5"/>
    <w:rsid w:val="00F813F8"/>
    <w:rsid w:val="00F81741"/>
    <w:rsid w:val="00F81FB3"/>
    <w:rsid w:val="00F822B2"/>
    <w:rsid w:val="00F8296C"/>
    <w:rsid w:val="00F82D25"/>
    <w:rsid w:val="00F83095"/>
    <w:rsid w:val="00F83153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7D3"/>
    <w:rsid w:val="00F860A7"/>
    <w:rsid w:val="00F8626E"/>
    <w:rsid w:val="00F8629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BC8"/>
    <w:rsid w:val="00FA0706"/>
    <w:rsid w:val="00FA122C"/>
    <w:rsid w:val="00FA16BA"/>
    <w:rsid w:val="00FA19D8"/>
    <w:rsid w:val="00FA1C80"/>
    <w:rsid w:val="00FA20FE"/>
    <w:rsid w:val="00FA2CF4"/>
    <w:rsid w:val="00FA2E41"/>
    <w:rsid w:val="00FA36C4"/>
    <w:rsid w:val="00FA3827"/>
    <w:rsid w:val="00FA4CC8"/>
    <w:rsid w:val="00FA4D16"/>
    <w:rsid w:val="00FA505F"/>
    <w:rsid w:val="00FA51A9"/>
    <w:rsid w:val="00FA5204"/>
    <w:rsid w:val="00FA611C"/>
    <w:rsid w:val="00FA672F"/>
    <w:rsid w:val="00FA6925"/>
    <w:rsid w:val="00FA6E52"/>
    <w:rsid w:val="00FA7D4E"/>
    <w:rsid w:val="00FB0C8E"/>
    <w:rsid w:val="00FB1BA6"/>
    <w:rsid w:val="00FB1F72"/>
    <w:rsid w:val="00FB2204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D0"/>
    <w:rsid w:val="00FC173D"/>
    <w:rsid w:val="00FC18D4"/>
    <w:rsid w:val="00FC1E64"/>
    <w:rsid w:val="00FC2608"/>
    <w:rsid w:val="00FC27A2"/>
    <w:rsid w:val="00FC2C9C"/>
    <w:rsid w:val="00FC3218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26"/>
    <w:rsid w:val="00FC62BC"/>
    <w:rsid w:val="00FC6334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49CD"/>
    <w:rsid w:val="00FD4F55"/>
    <w:rsid w:val="00FD5E6F"/>
    <w:rsid w:val="00FD647F"/>
    <w:rsid w:val="00FD70C7"/>
    <w:rsid w:val="00FD70CF"/>
    <w:rsid w:val="00FD7686"/>
    <w:rsid w:val="00FD7F4D"/>
    <w:rsid w:val="00FD7FA5"/>
    <w:rsid w:val="00FE0662"/>
    <w:rsid w:val="00FE090E"/>
    <w:rsid w:val="00FE0917"/>
    <w:rsid w:val="00FE0A11"/>
    <w:rsid w:val="00FE0B07"/>
    <w:rsid w:val="00FE0CFB"/>
    <w:rsid w:val="00FE12D2"/>
    <w:rsid w:val="00FE1D38"/>
    <w:rsid w:val="00FE23DF"/>
    <w:rsid w:val="00FE2B87"/>
    <w:rsid w:val="00FE2E94"/>
    <w:rsid w:val="00FE3816"/>
    <w:rsid w:val="00FE43D5"/>
    <w:rsid w:val="00FE47AD"/>
    <w:rsid w:val="00FE4AA2"/>
    <w:rsid w:val="00FE4B2C"/>
    <w:rsid w:val="00FE4C7F"/>
    <w:rsid w:val="00FE5901"/>
    <w:rsid w:val="00FE5C05"/>
    <w:rsid w:val="00FE63D6"/>
    <w:rsid w:val="00FE65F7"/>
    <w:rsid w:val="00FE6939"/>
    <w:rsid w:val="00FE6AB4"/>
    <w:rsid w:val="00FF0012"/>
    <w:rsid w:val="00FF02F0"/>
    <w:rsid w:val="00FF0A1A"/>
    <w:rsid w:val="00FF0FFA"/>
    <w:rsid w:val="00FF13E1"/>
    <w:rsid w:val="00FF148F"/>
    <w:rsid w:val="00FF19A8"/>
    <w:rsid w:val="00FF1FC2"/>
    <w:rsid w:val="00FF3AD4"/>
    <w:rsid w:val="00FF3C46"/>
    <w:rsid w:val="00FF3EEC"/>
    <w:rsid w:val="00FF44EB"/>
    <w:rsid w:val="00FF4520"/>
    <w:rsid w:val="00FF4C37"/>
    <w:rsid w:val="00FF52E2"/>
    <w:rsid w:val="00FF5DEF"/>
    <w:rsid w:val="00FF609A"/>
    <w:rsid w:val="00FF6166"/>
    <w:rsid w:val="00FF6AB4"/>
    <w:rsid w:val="00FF6FA1"/>
    <w:rsid w:val="00FF73CF"/>
    <w:rsid w:val="00FF76D3"/>
    <w:rsid w:val="00FF799B"/>
    <w:rsid w:val="0499E65F"/>
    <w:rsid w:val="16FDBB9C"/>
    <w:rsid w:val="18656E53"/>
    <w:rsid w:val="1C47E7A0"/>
    <w:rsid w:val="4A8CB638"/>
    <w:rsid w:val="5897D1A4"/>
    <w:rsid w:val="6474A972"/>
    <w:rsid w:val="6B726101"/>
    <w:rsid w:val="6FF94840"/>
    <w:rsid w:val="7648759E"/>
    <w:rsid w:val="77FCC5E0"/>
    <w:rsid w:val="7923A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D201A9B0-DA26-4622-A342-56B50D02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99EF0-E7C8-40FE-93EF-D45A24EB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397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Somjai, Nigonyanont</cp:lastModifiedBy>
  <cp:revision>3</cp:revision>
  <cp:lastPrinted>2020-05-12T04:04:00Z</cp:lastPrinted>
  <dcterms:created xsi:type="dcterms:W3CDTF">2020-05-12T11:16:00Z</dcterms:created>
  <dcterms:modified xsi:type="dcterms:W3CDTF">2020-05-12T11:20:00Z</dcterms:modified>
</cp:coreProperties>
</file>