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E3E8C" w14:textId="77777777" w:rsidR="00B1375A" w:rsidRPr="00693F45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  <w:bookmarkStart w:id="0" w:name="Title"/>
      <w:r w:rsidRPr="00693F45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693F45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693F45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3461D779" w14:textId="77777777" w:rsidR="006F7AC4" w:rsidRPr="00693F45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  <w:bookmarkStart w:id="1" w:name="_GoBack"/>
      <w:bookmarkEnd w:id="1"/>
    </w:p>
    <w:p w14:paraId="6334EE1B" w14:textId="77777777" w:rsidR="000649CB" w:rsidRPr="00693F45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5FA35479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</w:t>
      </w:r>
      <w:r w:rsidR="001E386C" w:rsidRPr="00693F45">
        <w:rPr>
          <w:rFonts w:ascii="Angsana New" w:hAnsi="Angsana New" w:cs="Angsana New"/>
          <w:sz w:val="28"/>
          <w:szCs w:val="28"/>
          <w:cs/>
          <w:lang w:bidi="th-TH"/>
        </w:rPr>
        <w:t>ล</w:t>
      </w:r>
    </w:p>
    <w:p w14:paraId="65645C37" w14:textId="77777777" w:rsidR="00E00C66" w:rsidRPr="00693F45" w:rsidRDefault="00E00C66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46C0F4AE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0837051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ลูกหนี้ตามสัญญาเช่า</w:t>
      </w:r>
      <w:r w:rsidR="003A03C9" w:rsidRPr="00693F45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</w:p>
    <w:p w14:paraId="59EE567C" w14:textId="77777777" w:rsidR="00737967" w:rsidRPr="00693F45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09A16EAB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เงินลงทุนในการร่วมค้า</w:t>
      </w:r>
    </w:p>
    <w:p w14:paraId="24C55E9C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451CD3D5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343A0" w:rsidRPr="00693F45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030FA985" w14:textId="77777777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กำไรต่อหุ้น</w:t>
      </w:r>
    </w:p>
    <w:p w14:paraId="207764F8" w14:textId="77777777" w:rsidR="003A03C9" w:rsidRPr="00693F45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274C67E0" w14:textId="59EC3774" w:rsidR="00DA4BD9" w:rsidRPr="00693F45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ภาระผูกพัน</w:t>
      </w:r>
      <w:r w:rsidR="003A03C9" w:rsidRPr="00693F45">
        <w:rPr>
          <w:rFonts w:ascii="Angsana New" w:hAnsi="Angsana New" w:cs="Angsana New"/>
          <w:sz w:val="28"/>
          <w:szCs w:val="28"/>
          <w:cs/>
          <w:lang w:bidi="th-TH"/>
        </w:rPr>
        <w:t>กับ</w:t>
      </w:r>
      <w:r w:rsidR="00161266" w:rsidRPr="00B311C0">
        <w:rPr>
          <w:rFonts w:ascii="Angsana New" w:hAnsi="Angsana New" w:cs="Angsana New"/>
          <w:sz w:val="28"/>
          <w:szCs w:val="28"/>
          <w:cs/>
          <w:lang w:bidi="th-TH"/>
        </w:rPr>
        <w:t>บุคคลหรือ</w:t>
      </w:r>
      <w:r w:rsidR="003A03C9" w:rsidRPr="00094395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="003A03C9" w:rsidRPr="00693F45">
        <w:rPr>
          <w:rFonts w:ascii="Angsana New" w:hAnsi="Angsana New" w:cs="Angsana New"/>
          <w:sz w:val="28"/>
          <w:szCs w:val="28"/>
          <w:cs/>
          <w:lang w:bidi="th-TH"/>
        </w:rPr>
        <w:t>ที่ไม่เกี่ยวข้องกัน</w:t>
      </w:r>
    </w:p>
    <w:p w14:paraId="11C7DF83" w14:textId="77777777" w:rsidR="003F004A" w:rsidRPr="00693F45" w:rsidRDefault="003F004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693F45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3CF2D8B6" w14:textId="77777777" w:rsidR="00DB3C6F" w:rsidRPr="00693F45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1080"/>
          <w:tab w:val="num" w:pos="16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FB78278" w14:textId="77777777" w:rsidR="00DB3C6F" w:rsidRPr="00693F45" w:rsidRDefault="00DB3C6F" w:rsidP="00461080">
      <w:pPr>
        <w:rPr>
          <w:rFonts w:ascii="Angsana New" w:hAnsi="Angsana New"/>
          <w:sz w:val="28"/>
          <w:szCs w:val="28"/>
        </w:rPr>
      </w:pPr>
    </w:p>
    <w:p w14:paraId="1FC39945" w14:textId="77777777" w:rsidR="00DB3C6F" w:rsidRPr="00693F45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28"/>
          <w:szCs w:val="28"/>
        </w:rPr>
      </w:pPr>
    </w:p>
    <w:p w14:paraId="78F1F7E7" w14:textId="77777777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</w:rPr>
        <w:br w:type="page"/>
      </w:r>
      <w:r w:rsidRPr="00693F45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693F45">
        <w:rPr>
          <w:rFonts w:ascii="Angsana New" w:hAnsi="Angsana New"/>
          <w:sz w:val="28"/>
          <w:szCs w:val="28"/>
          <w:cs/>
        </w:rPr>
        <w:t>ระหว่างกาล</w:t>
      </w:r>
      <w:r w:rsidRPr="00693F45">
        <w:rPr>
          <w:rFonts w:ascii="Angsana New" w:hAnsi="Angsana New"/>
          <w:sz w:val="28"/>
          <w:szCs w:val="28"/>
          <w:cs/>
        </w:rPr>
        <w:t>นี้</w:t>
      </w:r>
    </w:p>
    <w:p w14:paraId="0562CB0E" w14:textId="77777777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6F10D5" w14:textId="32003129" w:rsidR="00B1375A" w:rsidRPr="00693F45" w:rsidRDefault="00B1375A" w:rsidP="0046108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693F45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</w:t>
      </w:r>
      <w:r w:rsidR="00EE132C" w:rsidRPr="00693F45">
        <w:rPr>
          <w:rFonts w:ascii="Angsana New" w:hAnsi="Angsana New"/>
          <w:sz w:val="28"/>
          <w:szCs w:val="28"/>
          <w:cs/>
        </w:rPr>
        <w:t>คณะ</w:t>
      </w:r>
      <w:r w:rsidRPr="00693F45">
        <w:rPr>
          <w:rFonts w:ascii="Angsana New" w:hAnsi="Angsana New"/>
          <w:sz w:val="28"/>
          <w:szCs w:val="28"/>
          <w:cs/>
        </w:rPr>
        <w:t>กรรมการเมื่อวันที่</w:t>
      </w:r>
      <w:r w:rsidR="006F7AC4"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12</w:t>
      </w:r>
      <w:r w:rsidR="00CF1DA1">
        <w:rPr>
          <w:rFonts w:ascii="Angsana New" w:hAnsi="Angsana New"/>
          <w:sz w:val="28"/>
          <w:szCs w:val="28"/>
        </w:rPr>
        <w:t xml:space="preserve"> </w:t>
      </w:r>
      <w:r w:rsidR="00CF1DA1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118C7" w:rsidRPr="00F118C7">
        <w:rPr>
          <w:rFonts w:ascii="Angsana New" w:hAnsi="Angsana New" w:hint="cs"/>
          <w:sz w:val="28"/>
          <w:szCs w:val="28"/>
        </w:rPr>
        <w:t>2563</w:t>
      </w:r>
    </w:p>
    <w:p w14:paraId="34CE0A41" w14:textId="77777777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D452D8" w14:textId="4C6AD2A0" w:rsidR="00B1375A" w:rsidRPr="00693F45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t>1</w:t>
      </w:r>
      <w:r w:rsidR="00B1375A" w:rsidRPr="00693F45">
        <w:rPr>
          <w:rFonts w:ascii="Angsana New" w:hAnsi="Angsana New"/>
          <w:b/>
          <w:bCs/>
          <w:sz w:val="28"/>
          <w:szCs w:val="28"/>
          <w:cs/>
        </w:rPr>
        <w:tab/>
        <w:t>ข้อมูลทั่วไป</w:t>
      </w:r>
    </w:p>
    <w:p w14:paraId="62EBF3C5" w14:textId="77777777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E150EF" w14:textId="344CEB36" w:rsidR="007118EE" w:rsidRPr="00693F45" w:rsidRDefault="00B1375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บริษัท </w:t>
      </w:r>
      <w:r w:rsidR="008119AA" w:rsidRPr="00693F45">
        <w:rPr>
          <w:rFonts w:ascii="Angsana New" w:hAnsi="Angsana New"/>
          <w:sz w:val="28"/>
          <w:szCs w:val="28"/>
          <w:cs/>
        </w:rPr>
        <w:t xml:space="preserve">มิตรสิบ </w:t>
      </w:r>
      <w:r w:rsidRPr="00693F45">
        <w:rPr>
          <w:rFonts w:ascii="Angsana New" w:hAnsi="Angsana New"/>
          <w:sz w:val="28"/>
          <w:szCs w:val="28"/>
          <w:cs/>
        </w:rPr>
        <w:t xml:space="preserve">ลิสซิ่ง จำกัด (มหาชน) </w:t>
      </w:r>
      <w:r w:rsidR="0059509A">
        <w:rPr>
          <w:rFonts w:ascii="Angsana New" w:hAnsi="Angsana New"/>
          <w:sz w:val="28"/>
          <w:szCs w:val="28"/>
        </w:rPr>
        <w:t>(</w:t>
      </w:r>
      <w:r w:rsidRPr="00693F45">
        <w:rPr>
          <w:rFonts w:ascii="Angsana New" w:hAnsi="Angsana New"/>
          <w:sz w:val="28"/>
          <w:szCs w:val="28"/>
        </w:rPr>
        <w:t>“</w:t>
      </w:r>
      <w:r w:rsidRPr="00693F45">
        <w:rPr>
          <w:rFonts w:ascii="Angsana New" w:hAnsi="Angsana New"/>
          <w:sz w:val="28"/>
          <w:szCs w:val="28"/>
          <w:cs/>
        </w:rPr>
        <w:t>บริษัท</w:t>
      </w:r>
      <w:r w:rsidRPr="00693F45">
        <w:rPr>
          <w:rFonts w:ascii="Angsana New" w:hAnsi="Angsana New"/>
          <w:sz w:val="28"/>
          <w:szCs w:val="28"/>
        </w:rPr>
        <w:t>”</w:t>
      </w:r>
      <w:r w:rsidR="0059509A">
        <w:rPr>
          <w:rFonts w:ascii="Angsana New" w:hAnsi="Angsana New"/>
          <w:sz w:val="28"/>
          <w:szCs w:val="28"/>
        </w:rPr>
        <w:t>)</w:t>
      </w:r>
      <w:r w:rsidRPr="00693F45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และ</w:t>
      </w:r>
      <w:r w:rsidR="00747A07" w:rsidRPr="00693F45">
        <w:rPr>
          <w:rFonts w:ascii="Angsana New" w:hAnsi="Angsana New"/>
          <w:sz w:val="28"/>
          <w:szCs w:val="28"/>
          <w:cs/>
        </w:rPr>
        <w:t xml:space="preserve">จดทะเบียนกับตลาดหลักทรัพย์ เอ็ม เอ ไอ </w:t>
      </w:r>
      <w:r w:rsidR="00747A07" w:rsidRPr="00693F45">
        <w:rPr>
          <w:rFonts w:ascii="Angsana New" w:hAnsi="Angsana New"/>
          <w:sz w:val="28"/>
          <w:szCs w:val="28"/>
        </w:rPr>
        <w:t>(</w:t>
      </w:r>
      <w:proofErr w:type="spellStart"/>
      <w:r w:rsidR="00747A07" w:rsidRPr="00693F45">
        <w:rPr>
          <w:rFonts w:ascii="Angsana New" w:hAnsi="Angsana New"/>
          <w:sz w:val="28"/>
          <w:szCs w:val="28"/>
        </w:rPr>
        <w:t>mai</w:t>
      </w:r>
      <w:proofErr w:type="spellEnd"/>
      <w:r w:rsidR="00747A07" w:rsidRPr="00693F45">
        <w:rPr>
          <w:rFonts w:ascii="Angsana New" w:hAnsi="Angsana New"/>
          <w:sz w:val="28"/>
          <w:szCs w:val="28"/>
        </w:rPr>
        <w:t xml:space="preserve">) </w:t>
      </w:r>
      <w:r w:rsidR="00747A07" w:rsidRPr="00693F45">
        <w:rPr>
          <w:rFonts w:ascii="Angsana New" w:hAnsi="Angsana New"/>
          <w:sz w:val="28"/>
          <w:szCs w:val="28"/>
          <w:cs/>
        </w:rPr>
        <w:t>เมื่อ</w:t>
      </w:r>
      <w:r w:rsidR="00747A07" w:rsidRPr="00693F45">
        <w:rPr>
          <w:rFonts w:ascii="Angsana New" w:hAnsi="Angsana New" w:hint="cs"/>
          <w:sz w:val="28"/>
          <w:szCs w:val="28"/>
          <w:cs/>
        </w:rPr>
        <w:t>เดือน</w:t>
      </w:r>
      <w:r w:rsidR="00747A07" w:rsidRPr="00693F4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747A07" w:rsidRPr="00693F45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693F45">
        <w:rPr>
          <w:rFonts w:ascii="Angsana New" w:hAnsi="Angsana New"/>
          <w:sz w:val="28"/>
          <w:szCs w:val="28"/>
          <w:cs/>
        </w:rPr>
        <w:t>มีที่อยู่จดทะเบียน</w:t>
      </w:r>
      <w:r w:rsidR="00747A07" w:rsidRPr="00693F45">
        <w:rPr>
          <w:rFonts w:ascii="Angsana New" w:hAnsi="Angsana New" w:hint="cs"/>
          <w:sz w:val="28"/>
          <w:szCs w:val="28"/>
          <w:cs/>
        </w:rPr>
        <w:t>ของบริษัท</w:t>
      </w:r>
      <w:r w:rsidRPr="00693F45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F118C7" w:rsidRPr="00F118C7">
        <w:rPr>
          <w:rFonts w:ascii="Angsana New" w:hAnsi="Angsana New"/>
          <w:sz w:val="28"/>
          <w:szCs w:val="28"/>
        </w:rPr>
        <w:t>895</w:t>
      </w:r>
      <w:r w:rsidR="008119AA" w:rsidRPr="00693F45">
        <w:rPr>
          <w:rFonts w:ascii="Angsana New" w:hAnsi="Angsana New"/>
          <w:sz w:val="28"/>
          <w:szCs w:val="28"/>
          <w:cs/>
        </w:rPr>
        <w:t>-</w:t>
      </w:r>
      <w:r w:rsidR="00F118C7" w:rsidRPr="00F118C7">
        <w:rPr>
          <w:rFonts w:ascii="Angsana New" w:hAnsi="Angsana New"/>
          <w:sz w:val="28"/>
          <w:szCs w:val="28"/>
        </w:rPr>
        <w:t>6</w:t>
      </w:r>
      <w:r w:rsidR="008119AA" w:rsidRPr="00693F45">
        <w:rPr>
          <w:rFonts w:ascii="Angsana New" w:hAnsi="Angsana New"/>
          <w:sz w:val="28"/>
          <w:szCs w:val="28"/>
          <w:cs/>
        </w:rPr>
        <w:t xml:space="preserve"> หมู่ที่ </w:t>
      </w:r>
      <w:r w:rsidR="00F118C7" w:rsidRPr="00F118C7">
        <w:rPr>
          <w:rFonts w:ascii="Angsana New" w:hAnsi="Angsana New"/>
          <w:sz w:val="28"/>
          <w:szCs w:val="28"/>
        </w:rPr>
        <w:t>5</w:t>
      </w:r>
      <w:r w:rsidR="008119AA" w:rsidRPr="00693F45">
        <w:rPr>
          <w:rFonts w:ascii="Angsana New" w:hAnsi="Angsana New"/>
          <w:sz w:val="28"/>
          <w:szCs w:val="28"/>
          <w:cs/>
        </w:rPr>
        <w:t xml:space="preserve"> ถนน</w:t>
      </w:r>
      <w:r w:rsidR="0059509A">
        <w:rPr>
          <w:rFonts w:ascii="Angsana New" w:hAnsi="Angsana New"/>
          <w:sz w:val="28"/>
          <w:szCs w:val="28"/>
        </w:rPr>
        <w:br/>
      </w:r>
      <w:r w:rsidR="008119AA" w:rsidRPr="00693F45">
        <w:rPr>
          <w:rFonts w:ascii="Angsana New" w:hAnsi="Angsana New"/>
          <w:sz w:val="28"/>
          <w:szCs w:val="28"/>
          <w:cs/>
        </w:rPr>
        <w:t>ศรีนครินทร์ ตำบลสำโรงเหนือ อำเภอเมืองสมุทรปราการ จังหวัดสมุทรปราการ</w:t>
      </w:r>
    </w:p>
    <w:p w14:paraId="6D98A12B" w14:textId="77777777" w:rsidR="007118EE" w:rsidRPr="00693F45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B3143E" w14:textId="3B79A362" w:rsidR="00B1375A" w:rsidRPr="00693F45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713AC9" w:rsidRPr="00693F45">
        <w:rPr>
          <w:rFonts w:ascii="Angsana New" w:hAnsi="Angsana New"/>
          <w:sz w:val="28"/>
          <w:szCs w:val="28"/>
          <w:cs/>
        </w:rPr>
        <w:t xml:space="preserve"> </w:t>
      </w:r>
      <w:r w:rsidR="00FE6AB4" w:rsidRPr="00693F4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="00EE132C" w:rsidRPr="00693F45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Pr="00693F45">
        <w:rPr>
          <w:rFonts w:ascii="Angsana New" w:hAnsi="Angsana New"/>
          <w:sz w:val="28"/>
          <w:szCs w:val="28"/>
          <w:cs/>
        </w:rPr>
        <w:t>ได้</w:t>
      </w:r>
      <w:r w:rsidR="00EE132C" w:rsidRPr="00693F45">
        <w:rPr>
          <w:rFonts w:ascii="Angsana New" w:hAnsi="Angsana New"/>
          <w:sz w:val="28"/>
          <w:szCs w:val="28"/>
          <w:cs/>
        </w:rPr>
        <w:t xml:space="preserve">แก่ กลุ่มครอบครัวยงค์สงวนชัย </w:t>
      </w:r>
    </w:p>
    <w:p w14:paraId="2946DB82" w14:textId="77777777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533A256" w14:textId="4E92973B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</w:t>
      </w:r>
      <w:r w:rsidR="008119AA" w:rsidRPr="00693F45">
        <w:rPr>
          <w:rFonts w:ascii="Angsana New" w:hAnsi="Angsana New"/>
          <w:sz w:val="28"/>
          <w:szCs w:val="28"/>
          <w:cs/>
        </w:rPr>
        <w:t>จำหน่ายและ</w:t>
      </w:r>
      <w:r w:rsidRPr="00693F45">
        <w:rPr>
          <w:rFonts w:ascii="Angsana New" w:hAnsi="Angsana New"/>
          <w:sz w:val="28"/>
          <w:szCs w:val="28"/>
          <w:cs/>
        </w:rPr>
        <w:t>ให้</w:t>
      </w:r>
      <w:r w:rsidR="008119AA" w:rsidRPr="00693F45">
        <w:rPr>
          <w:rFonts w:ascii="Angsana New" w:hAnsi="Angsana New"/>
          <w:sz w:val="28"/>
          <w:szCs w:val="28"/>
          <w:cs/>
        </w:rPr>
        <w:t>บริการสินเชื่อ</w:t>
      </w:r>
      <w:r w:rsidRPr="00693F45">
        <w:rPr>
          <w:rFonts w:ascii="Angsana New" w:hAnsi="Angsana New"/>
          <w:sz w:val="28"/>
          <w:szCs w:val="28"/>
          <w:cs/>
        </w:rPr>
        <w:t>เช่า</w:t>
      </w:r>
      <w:r w:rsidR="008119AA" w:rsidRPr="00693F45">
        <w:rPr>
          <w:rFonts w:ascii="Angsana New" w:hAnsi="Angsana New"/>
          <w:sz w:val="28"/>
          <w:szCs w:val="28"/>
          <w:cs/>
        </w:rPr>
        <w:t>ซื้อรถยนต์</w:t>
      </w:r>
      <w:r w:rsidR="00EE132C" w:rsidRPr="00693F45">
        <w:rPr>
          <w:rFonts w:ascii="Angsana New" w:hAnsi="Angsana New"/>
          <w:sz w:val="28"/>
          <w:szCs w:val="28"/>
          <w:cs/>
        </w:rPr>
        <w:t xml:space="preserve"> </w:t>
      </w:r>
      <w:r w:rsidR="008119AA" w:rsidRPr="00693F45">
        <w:rPr>
          <w:rFonts w:ascii="Angsana New" w:hAnsi="Angsana New"/>
          <w:sz w:val="28"/>
          <w:szCs w:val="28"/>
          <w:cs/>
        </w:rPr>
        <w:t>และการซื้อสิทธิเรียกร้อง</w:t>
      </w:r>
      <w:r w:rsidR="00D77A17" w:rsidRPr="00693F45">
        <w:rPr>
          <w:rFonts w:ascii="Angsana New" w:hAnsi="Angsana New" w:hint="cs"/>
          <w:sz w:val="28"/>
          <w:szCs w:val="28"/>
          <w:cs/>
        </w:rPr>
        <w:t xml:space="preserve"> กลุ่มบริษัทดำเนินธุรกิจหลักเกี่ยวกับสินเชื่อแก</w:t>
      </w:r>
      <w:r w:rsidR="00BC3B2B">
        <w:rPr>
          <w:rFonts w:ascii="Angsana New" w:hAnsi="Angsana New" w:hint="cs"/>
          <w:sz w:val="28"/>
          <w:szCs w:val="28"/>
          <w:cs/>
        </w:rPr>
        <w:t>่</w:t>
      </w:r>
      <w:r w:rsidR="00D77A17" w:rsidRPr="00693F45">
        <w:rPr>
          <w:rFonts w:ascii="Angsana New" w:hAnsi="Angsana New" w:hint="cs"/>
          <w:sz w:val="28"/>
          <w:szCs w:val="28"/>
          <w:cs/>
        </w:rPr>
        <w:t>ลูกค้ารายย่อย</w:t>
      </w:r>
    </w:p>
    <w:p w14:paraId="5997CC1D" w14:textId="77777777" w:rsidR="00125C3D" w:rsidRPr="00693F45" w:rsidRDefault="00125C3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85EE37A" w14:textId="447DC9A8" w:rsidR="00B1375A" w:rsidRPr="00693F45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118C7">
        <w:rPr>
          <w:rFonts w:ascii="Angsana New" w:hAnsi="Angsana New"/>
          <w:b/>
          <w:bCs/>
          <w:sz w:val="28"/>
          <w:szCs w:val="28"/>
        </w:rPr>
        <w:t>2</w:t>
      </w:r>
      <w:r w:rsidR="00B1375A" w:rsidRPr="00693F45">
        <w:rPr>
          <w:rFonts w:ascii="Angsana New" w:hAnsi="Angsana New"/>
          <w:b/>
          <w:bCs/>
          <w:sz w:val="28"/>
          <w:szCs w:val="28"/>
        </w:rPr>
        <w:tab/>
      </w:r>
      <w:r w:rsidR="00B1375A" w:rsidRPr="00693F45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  <w:r w:rsidR="00290967" w:rsidRPr="00693F45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10FFD37" w14:textId="77777777" w:rsidR="00290967" w:rsidRPr="00693F45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35EDF0A" w14:textId="77777777" w:rsidR="00290967" w:rsidRPr="00693F45" w:rsidRDefault="00290967" w:rsidP="00461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693F45">
        <w:rPr>
          <w:rFonts w:ascii="Angsana New" w:hAnsi="Angsana New"/>
          <w:i/>
          <w:iCs/>
          <w:sz w:val="28"/>
          <w:szCs w:val="28"/>
          <w:cs/>
        </w:rPr>
        <w:t>(ก)</w:t>
      </w:r>
      <w:r w:rsidRPr="00693F45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6B699379" w14:textId="77777777" w:rsidR="00290967" w:rsidRPr="00693F45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5741485" w14:textId="38C7F326" w:rsidR="006F7AC4" w:rsidRPr="00693F45" w:rsidRDefault="00290967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</w:t>
      </w:r>
      <w:r w:rsidR="000B4EE4" w:rsidRPr="00693F45">
        <w:rPr>
          <w:rFonts w:ascii="Angsana New" w:hAnsi="Angsana New"/>
          <w:spacing w:val="2"/>
          <w:sz w:val="28"/>
          <w:szCs w:val="28"/>
          <w:cs/>
        </w:rPr>
        <w:t>แบบย่อ</w:t>
      </w:r>
      <w:r w:rsidRPr="00693F45">
        <w:rPr>
          <w:rFonts w:ascii="Angsana New" w:hAnsi="Angsana New"/>
          <w:spacing w:val="2"/>
          <w:sz w:val="28"/>
          <w:szCs w:val="28"/>
          <w:cs/>
        </w:rPr>
        <w:t>นี้</w:t>
      </w:r>
      <w:r w:rsidR="006923E5" w:rsidRPr="00693F45">
        <w:rPr>
          <w:rFonts w:ascii="Angsana New" w:hAnsi="Angsana New"/>
          <w:spacing w:val="2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6923E5" w:rsidRPr="00693F45">
        <w:rPr>
          <w:rFonts w:ascii="Angsana New" w:hAnsi="Angsana New"/>
          <w:spacing w:val="-4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0B4EE4" w:rsidRPr="00693F45">
        <w:rPr>
          <w:rFonts w:ascii="Angsana New" w:hAnsi="Angsana New"/>
          <w:spacing w:val="-4"/>
          <w:sz w:val="28"/>
          <w:szCs w:val="28"/>
          <w:cs/>
        </w:rPr>
        <w:t xml:space="preserve"> (“งบการเงินระหว่างกาล”) </w:t>
      </w:r>
      <w:r w:rsidRPr="00693F45">
        <w:rPr>
          <w:rFonts w:ascii="Angsana New" w:hAnsi="Angsana New"/>
          <w:spacing w:val="-4"/>
          <w:sz w:val="28"/>
          <w:szCs w:val="28"/>
          <w:cs/>
        </w:rPr>
        <w:t>ตามมาตรฐานการบัญชี</w:t>
      </w:r>
      <w:r w:rsidR="003648DF" w:rsidRPr="00693F45">
        <w:rPr>
          <w:rFonts w:ascii="Angsana New" w:hAnsi="Angsana New"/>
          <w:spacing w:val="-4"/>
          <w:sz w:val="28"/>
          <w:szCs w:val="28"/>
        </w:rPr>
        <w:t xml:space="preserve"> </w:t>
      </w:r>
      <w:r w:rsidRPr="00693F45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="00F118C7" w:rsidRPr="00F118C7">
        <w:rPr>
          <w:rFonts w:ascii="Angsana New" w:hAnsi="Angsana New"/>
          <w:spacing w:val="-4"/>
          <w:sz w:val="28"/>
          <w:szCs w:val="28"/>
        </w:rPr>
        <w:t>34</w:t>
      </w:r>
      <w:r w:rsidR="003648DF" w:rsidRPr="00693F45">
        <w:rPr>
          <w:rFonts w:ascii="Angsana New" w:hAnsi="Angsana New"/>
          <w:spacing w:val="2"/>
          <w:sz w:val="28"/>
          <w:szCs w:val="28"/>
        </w:rPr>
        <w:t xml:space="preserve"> </w:t>
      </w:r>
      <w:r w:rsidR="005E41E1" w:rsidRPr="00693F45">
        <w:rPr>
          <w:rFonts w:ascii="Angsana New" w:hAnsi="Angsana New"/>
          <w:sz w:val="28"/>
          <w:szCs w:val="28"/>
          <w:cs/>
        </w:rPr>
        <w:t>เรื่อง</w:t>
      </w:r>
      <w:r w:rsidR="005E41E1" w:rsidRPr="00693F45">
        <w:rPr>
          <w:rFonts w:ascii="Angsana New" w:hAnsi="Angsana New"/>
          <w:color w:val="FFFFFF"/>
          <w:sz w:val="28"/>
          <w:szCs w:val="28"/>
        </w:rPr>
        <w:t>-</w:t>
      </w:r>
      <w:r w:rsidR="00A53F2C" w:rsidRPr="00693F45">
        <w:rPr>
          <w:rFonts w:ascii="Angsana New" w:hAnsi="Angsana New"/>
          <w:i/>
          <w:iCs/>
          <w:sz w:val="28"/>
          <w:szCs w:val="28"/>
          <w:cs/>
        </w:rPr>
        <w:t>การรายงานทาง</w:t>
      </w:r>
      <w:r w:rsidRPr="00693F45">
        <w:rPr>
          <w:rFonts w:ascii="Angsana New" w:hAnsi="Angsana New"/>
          <w:i/>
          <w:iCs/>
          <w:sz w:val="28"/>
          <w:szCs w:val="28"/>
          <w:cs/>
        </w:rPr>
        <w:t>การเงินระหว่างกาล</w:t>
      </w:r>
      <w:r w:rsidR="005E41E1" w:rsidRPr="00693F45">
        <w:rPr>
          <w:rFonts w:ascii="Angsana New" w:hAnsi="Angsana New"/>
          <w:color w:val="FFFFFF"/>
          <w:sz w:val="28"/>
          <w:szCs w:val="28"/>
        </w:rPr>
        <w:t>-</w:t>
      </w:r>
      <w:r w:rsidR="00AF3401" w:rsidRPr="00693F45">
        <w:rPr>
          <w:rFonts w:ascii="Angsana New" w:hAnsi="Angsana New"/>
          <w:sz w:val="28"/>
          <w:szCs w:val="28"/>
          <w:cs/>
        </w:rPr>
        <w:t>รวมถึงแนวปฏิบัติทางการบัญชี</w:t>
      </w:r>
      <w:r w:rsidR="005E41E1" w:rsidRPr="00693F45">
        <w:rPr>
          <w:rFonts w:ascii="Angsana New" w:hAnsi="Angsana New"/>
          <w:sz w:val="28"/>
          <w:szCs w:val="28"/>
          <w:cs/>
        </w:rPr>
        <w:t>ที่ประกาศใช้โดยสภาวิชาชีพบัญชีฯ</w:t>
      </w:r>
      <w:r w:rsidR="00865863" w:rsidRPr="00693F45">
        <w:rPr>
          <w:rFonts w:ascii="Angsana New" w:hAnsi="Angsana New"/>
          <w:sz w:val="28"/>
          <w:szCs w:val="28"/>
          <w:cs/>
        </w:rPr>
        <w:t xml:space="preserve"> กฎระเบียบและประกา</w:t>
      </w:r>
      <w:r w:rsidR="003344AF" w:rsidRPr="00693F45">
        <w:rPr>
          <w:rFonts w:ascii="Angsana New" w:hAnsi="Angsana New"/>
          <w:sz w:val="28"/>
          <w:szCs w:val="28"/>
          <w:cs/>
        </w:rPr>
        <w:t>ศ</w:t>
      </w:r>
      <w:r w:rsidR="00865863" w:rsidRPr="00693F45">
        <w:rPr>
          <w:rFonts w:ascii="Angsana New" w:hAnsi="Angsana New"/>
          <w:sz w:val="28"/>
          <w:szCs w:val="28"/>
          <w:cs/>
        </w:rPr>
        <w:t>คณะกรรมการกำกับหลักทรัพย์และตลาดหลักทรัพย์ที่เกี่ยวข้อง</w:t>
      </w:r>
    </w:p>
    <w:p w14:paraId="3FE9F23F" w14:textId="77777777" w:rsidR="006F7AC4" w:rsidRPr="00693F45" w:rsidRDefault="006F7AC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28"/>
          <w:szCs w:val="28"/>
        </w:rPr>
      </w:pPr>
    </w:p>
    <w:p w14:paraId="49639D1B" w14:textId="666B8C9F" w:rsidR="00F843DA" w:rsidRPr="00693F45" w:rsidRDefault="005D1D64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งบการเงิน</w:t>
      </w:r>
      <w:r w:rsidR="00FE6AB4" w:rsidRPr="00693F45">
        <w:rPr>
          <w:rFonts w:ascii="Angsana New" w:hAnsi="Angsana New" w:hint="cs"/>
          <w:sz w:val="28"/>
          <w:szCs w:val="28"/>
          <w:cs/>
        </w:rPr>
        <w:t>ระหว่างกาล</w:t>
      </w:r>
      <w:r w:rsidR="00F843DA" w:rsidRPr="00693F45">
        <w:rPr>
          <w:rFonts w:ascii="Angsana New" w:hAnsi="Angsana New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</w:t>
      </w:r>
      <w:r w:rsidR="0007770C" w:rsidRPr="00693F45">
        <w:rPr>
          <w:rFonts w:ascii="Angsana New" w:hAnsi="Angsana New"/>
          <w:sz w:val="28"/>
          <w:szCs w:val="28"/>
          <w:cs/>
        </w:rPr>
        <w:t xml:space="preserve"> </w:t>
      </w:r>
      <w:r w:rsidR="00F843DA" w:rsidRPr="00693F45">
        <w:rPr>
          <w:rFonts w:ascii="Angsana New" w:hAnsi="Angsana New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A5EB5" w:rsidRPr="00693F45">
        <w:rPr>
          <w:rFonts w:ascii="Angsana New" w:hAnsi="Angsana New"/>
          <w:sz w:val="28"/>
          <w:szCs w:val="28"/>
          <w:cs/>
        </w:rPr>
        <w:t xml:space="preserve"> </w:t>
      </w:r>
      <w:r w:rsidR="00F843DA" w:rsidRPr="00693F45">
        <w:rPr>
          <w:rFonts w:ascii="Angsana New" w:hAnsi="Angsana New"/>
          <w:sz w:val="28"/>
          <w:szCs w:val="28"/>
          <w:cs/>
        </w:rPr>
        <w:t xml:space="preserve">ๆ </w:t>
      </w:r>
      <w:r w:rsidR="00656A39" w:rsidRPr="00693F45">
        <w:rPr>
          <w:rFonts w:ascii="Angsana New" w:hAnsi="Angsana New"/>
          <w:sz w:val="28"/>
          <w:szCs w:val="28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E66E65" w:rsidRPr="00693F4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656A39" w:rsidRPr="00693F45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E66E65"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F843DA" w:rsidRPr="00693F4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</w:p>
    <w:p w14:paraId="1F72F646" w14:textId="77777777" w:rsidR="008A2209" w:rsidRPr="00693F45" w:rsidRDefault="008A2209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67C632CB" w14:textId="7B153B31" w:rsidR="00E00C66" w:rsidRPr="00693F45" w:rsidRDefault="00E00C66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 xml:space="preserve">ฉบับที่ </w:t>
      </w:r>
      <w:r w:rsidR="00F118C7" w:rsidRPr="00F118C7">
        <w:rPr>
          <w:rFonts w:ascii="Angsana New" w:hAnsi="Angsana New"/>
          <w:sz w:val="28"/>
          <w:szCs w:val="28"/>
        </w:rPr>
        <w:t>16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693F45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(</w:t>
      </w:r>
      <w:r w:rsidR="008E403C" w:rsidRPr="00693F45">
        <w:rPr>
          <w:rFonts w:ascii="Angsana New" w:hAnsi="Angsana New"/>
          <w:sz w:val="28"/>
          <w:szCs w:val="28"/>
        </w:rPr>
        <w:t>“</w:t>
      </w:r>
      <w:r w:rsidRPr="00693F45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16</w:t>
      </w:r>
      <w:r w:rsidR="008E403C" w:rsidRPr="00693F45">
        <w:rPr>
          <w:rFonts w:ascii="Angsana New" w:hAnsi="Angsana New"/>
          <w:sz w:val="28"/>
          <w:szCs w:val="28"/>
        </w:rPr>
        <w:t>”</w:t>
      </w:r>
      <w:r w:rsidRPr="00693F45">
        <w:rPr>
          <w:rFonts w:ascii="Angsana New" w:hAnsi="Angsana New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118C7" w:rsidRPr="00F118C7">
        <w:rPr>
          <w:rFonts w:ascii="Angsana New" w:hAnsi="Angsana New"/>
          <w:sz w:val="28"/>
          <w:szCs w:val="28"/>
        </w:rPr>
        <w:t>3</w:t>
      </w:r>
    </w:p>
    <w:p w14:paraId="08CE6F91" w14:textId="77777777" w:rsidR="00F43694" w:rsidRPr="00693F45" w:rsidRDefault="00F43694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747810CE" w14:textId="77777777" w:rsidR="0014107D" w:rsidRDefault="00141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6549977" w14:textId="31A0EB69" w:rsidR="00290967" w:rsidRDefault="0014107D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  <w:r w:rsidRPr="00693F45" w:rsidDel="0014107D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4B663C" w:rsidRPr="00693F45">
        <w:rPr>
          <w:rFonts w:ascii="Angsana New" w:hAnsi="Angsana New"/>
          <w:i/>
          <w:iCs/>
          <w:sz w:val="28"/>
          <w:szCs w:val="28"/>
          <w:cs/>
        </w:rPr>
        <w:t>(</w:t>
      </w:r>
      <w:r w:rsidR="007D276D" w:rsidRPr="00693F45">
        <w:rPr>
          <w:rFonts w:ascii="Angsana New" w:hAnsi="Angsana New"/>
          <w:i/>
          <w:iCs/>
          <w:sz w:val="28"/>
          <w:szCs w:val="28"/>
          <w:cs/>
        </w:rPr>
        <w:t>ข</w:t>
      </w:r>
      <w:r w:rsidR="004B663C" w:rsidRPr="00693F45">
        <w:rPr>
          <w:rFonts w:ascii="Angsana New" w:hAnsi="Angsana New"/>
          <w:i/>
          <w:iCs/>
          <w:sz w:val="28"/>
          <w:szCs w:val="28"/>
          <w:cs/>
        </w:rPr>
        <w:t>)</w:t>
      </w:r>
      <w:r w:rsidR="004B663C" w:rsidRPr="00693F45">
        <w:rPr>
          <w:rFonts w:ascii="Angsana New" w:hAnsi="Angsana New"/>
          <w:i/>
          <w:iCs/>
          <w:sz w:val="28"/>
          <w:szCs w:val="28"/>
          <w:cs/>
        </w:rPr>
        <w:tab/>
        <w:t>การใช้วิจารณญาณ</w:t>
      </w:r>
      <w:r w:rsidR="004D3497" w:rsidRPr="00693F4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4221E7" w:rsidRPr="00B311C0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4D3497" w:rsidRPr="00B311C0">
        <w:rPr>
          <w:rFonts w:ascii="Angsana New" w:hAnsi="Angsana New"/>
          <w:i/>
          <w:iCs/>
          <w:sz w:val="28"/>
          <w:szCs w:val="28"/>
          <w:cs/>
        </w:rPr>
        <w:t>การประมาณการ</w:t>
      </w:r>
    </w:p>
    <w:p w14:paraId="0301C640" w14:textId="77777777" w:rsidR="0014107D" w:rsidRPr="00693F45" w:rsidRDefault="0014107D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6192A0E" w14:textId="02CC1CDA" w:rsidR="006923E5" w:rsidRPr="00693F45" w:rsidRDefault="0084340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693F45">
        <w:rPr>
          <w:rFonts w:ascii="Angsana New" w:hAnsi="Angsana New"/>
          <w:sz w:val="28"/>
          <w:szCs w:val="28"/>
          <w:cs/>
        </w:rPr>
        <w:t>ใ</w:t>
      </w:r>
      <w:r w:rsidR="00290967" w:rsidRPr="00693F45">
        <w:rPr>
          <w:rFonts w:ascii="Angsana New" w:hAnsi="Angsana New"/>
          <w:sz w:val="28"/>
          <w:szCs w:val="28"/>
          <w:cs/>
        </w:rPr>
        <w:t>นการจัดทำงบการเงินระหว่างกาล ผู้บริหารได้มีการใช้วิจารณญาณ</w:t>
      </w:r>
      <w:r w:rsidR="006923E5" w:rsidRPr="00693F45">
        <w:rPr>
          <w:rFonts w:ascii="Angsana New" w:hAnsi="Angsana New"/>
          <w:sz w:val="28"/>
          <w:szCs w:val="28"/>
          <w:cs/>
        </w:rPr>
        <w:t>และการประมาณการ</w:t>
      </w:r>
      <w:r w:rsidR="00290967" w:rsidRPr="00693F45">
        <w:rPr>
          <w:rFonts w:ascii="Angsana New" w:hAnsi="Angsana New"/>
          <w:sz w:val="28"/>
          <w:szCs w:val="28"/>
          <w:cs/>
        </w:rPr>
        <w:t>ในการถือปฏิบัติตามนโยบายการบัญชีของ</w:t>
      </w:r>
      <w:r w:rsidR="00865863" w:rsidRPr="00693F45">
        <w:rPr>
          <w:rFonts w:ascii="Angsana New" w:hAnsi="Angsana New"/>
          <w:sz w:val="28"/>
          <w:szCs w:val="28"/>
          <w:cs/>
        </w:rPr>
        <w:t>กลุ่ม</w:t>
      </w:r>
      <w:r w:rsidR="00290967" w:rsidRPr="00693F45">
        <w:rPr>
          <w:rFonts w:ascii="Angsana New" w:hAnsi="Angsana New"/>
          <w:sz w:val="28"/>
          <w:szCs w:val="28"/>
          <w:cs/>
        </w:rPr>
        <w:t xml:space="preserve">บริษัท </w:t>
      </w:r>
      <w:r w:rsidR="006923E5" w:rsidRPr="00693F45">
        <w:rPr>
          <w:rFonts w:ascii="Angsana New" w:hAnsi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43694" w:rsidRPr="00693F45">
        <w:rPr>
          <w:rFonts w:ascii="Angsana New" w:hAnsi="Angsana New" w:hint="cs"/>
          <w:sz w:val="28"/>
          <w:szCs w:val="28"/>
          <w:cs/>
        </w:rPr>
        <w:t>ไม่แตกต่างจากที่อธิบายไว้ใน</w:t>
      </w:r>
      <w:r w:rsidR="006923E5" w:rsidRPr="00693F45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6923E5" w:rsidRPr="00693F45">
        <w:rPr>
          <w:rFonts w:ascii="Angsana New" w:hAnsi="Angsana New"/>
          <w:sz w:val="28"/>
          <w:szCs w:val="28"/>
        </w:rPr>
        <w:t xml:space="preserve"> </w:t>
      </w:r>
      <w:r w:rsidR="006923E5" w:rsidRPr="00693F45">
        <w:rPr>
          <w:rFonts w:ascii="Angsana New" w:hAnsi="Angsana New"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6923E5" w:rsidRPr="00693F45">
        <w:rPr>
          <w:rFonts w:ascii="Angsana New" w:hAnsi="Angsana New"/>
          <w:sz w:val="28"/>
          <w:szCs w:val="28"/>
          <w:cs/>
        </w:rPr>
        <w:t xml:space="preserve"> </w:t>
      </w:r>
      <w:r w:rsidR="000D4B23" w:rsidRPr="00693F45">
        <w:rPr>
          <w:rFonts w:ascii="Angsana New" w:hAnsi="Angsana New"/>
          <w:sz w:val="28"/>
          <w:szCs w:val="28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F118C7" w:rsidRPr="00F118C7">
        <w:rPr>
          <w:rFonts w:ascii="Angsana New" w:hAnsi="Angsana New"/>
          <w:sz w:val="28"/>
          <w:szCs w:val="28"/>
        </w:rPr>
        <w:t>3</w:t>
      </w:r>
      <w:r w:rsidR="00924EC1">
        <w:rPr>
          <w:rFonts w:ascii="Angsana New" w:hAnsi="Angsana New"/>
          <w:sz w:val="28"/>
          <w:szCs w:val="28"/>
        </w:rPr>
        <w:t xml:space="preserve"> </w:t>
      </w:r>
      <w:r w:rsidR="00924EC1" w:rsidRPr="00924EC1">
        <w:rPr>
          <w:rFonts w:ascii="Angsana New" w:hAnsi="Angsana New" w:hint="cs"/>
          <w:sz w:val="28"/>
          <w:szCs w:val="28"/>
          <w:cs/>
        </w:rPr>
        <w:t>และการแพร่ระบาดของโรคติดเชื้อไวรัสโคโรนา</w:t>
      </w:r>
      <w:r w:rsidR="00924EC1" w:rsidRPr="00924EC1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2019</w:t>
      </w:r>
      <w:r w:rsidR="00924EC1" w:rsidRPr="00924EC1">
        <w:rPr>
          <w:rFonts w:ascii="Angsana New" w:hAnsi="Angsana New"/>
          <w:sz w:val="28"/>
          <w:szCs w:val="28"/>
        </w:rPr>
        <w:t xml:space="preserve"> (“COVID-</w:t>
      </w:r>
      <w:r w:rsidR="00F118C7" w:rsidRPr="00F118C7">
        <w:rPr>
          <w:rFonts w:ascii="Angsana New" w:hAnsi="Angsana New"/>
          <w:sz w:val="28"/>
          <w:szCs w:val="28"/>
        </w:rPr>
        <w:t>19</w:t>
      </w:r>
      <w:r w:rsidR="00924EC1" w:rsidRPr="00924EC1">
        <w:rPr>
          <w:rFonts w:ascii="Angsana New" w:hAnsi="Angsana New"/>
          <w:sz w:val="28"/>
          <w:szCs w:val="28"/>
        </w:rPr>
        <w:t>”)</w:t>
      </w:r>
    </w:p>
    <w:p w14:paraId="23DE523C" w14:textId="540C6099" w:rsidR="000D4B23" w:rsidRDefault="000D4B23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9E2A94B" w14:textId="47017805" w:rsidR="00125B7F" w:rsidRPr="00B318BC" w:rsidRDefault="00125B7F" w:rsidP="00B318B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28"/>
          <w:szCs w:val="28"/>
        </w:rPr>
      </w:pPr>
      <w:r w:rsidRPr="00B318BC">
        <w:rPr>
          <w:rFonts w:ascii="Angsana New" w:hAnsi="Angsana New" w:hint="cs"/>
          <w:sz w:val="28"/>
          <w:szCs w:val="28"/>
          <w:cs/>
        </w:rPr>
        <w:t>นอกจากนี้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ณ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วันที่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มกราคม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กลุ่มบริษัทได้เปลี่ยนแปลงประมาณการอายุการให้ประโยชน์ของส่วนปรับปรุงอาคาร</w:t>
      </w:r>
      <w:r w:rsidR="000F1D9D">
        <w:rPr>
          <w:rFonts w:ascii="Angsana New" w:hAnsi="Angsana New" w:hint="cs"/>
          <w:sz w:val="28"/>
          <w:szCs w:val="28"/>
          <w:cs/>
        </w:rPr>
        <w:t>เช่า</w:t>
      </w:r>
      <w:r w:rsidRPr="00B318BC">
        <w:rPr>
          <w:rFonts w:ascii="Angsana New" w:hAnsi="Angsana New" w:hint="cs"/>
          <w:sz w:val="28"/>
          <w:szCs w:val="28"/>
          <w:cs/>
        </w:rPr>
        <w:t>ตามประมาณการอายุการให้ประโยชน์ใหม่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การเปลี่ยนแปลงประมาณการทางบัญชีนี้ใช้วิธีเปลี่ยนทันทีเป็นต้นไปต่อ</w:t>
      </w:r>
      <w:r w:rsidR="00665419">
        <w:rPr>
          <w:rFonts w:ascii="Angsana New" w:hAnsi="Angsana New"/>
          <w:sz w:val="28"/>
          <w:szCs w:val="28"/>
          <w:cs/>
        </w:rPr>
        <w:br/>
      </w:r>
      <w:r w:rsidRPr="00B318BC">
        <w:rPr>
          <w:rFonts w:ascii="Angsana New" w:hAnsi="Angsana New" w:hint="cs"/>
          <w:sz w:val="28"/>
          <w:szCs w:val="28"/>
          <w:cs/>
        </w:rPr>
        <w:t>งบการเงินนับตั้งแต่วันที่มีการเปลี่ยนแปลงประมาณการทางบัญชี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กลุ่มบริษัทได้ประเมินผลกระทบที่เกิดขึ้นต่องบการเงินรวมและงบการเงินเฉพาะกิจการ</w:t>
      </w:r>
      <w:r w:rsidRPr="00B318BC">
        <w:rPr>
          <w:rFonts w:ascii="Angsana New" w:hAnsi="Angsana New"/>
          <w:sz w:val="28"/>
          <w:szCs w:val="28"/>
          <w:cs/>
        </w:rPr>
        <w:t xml:space="preserve"> </w:t>
      </w:r>
      <w:r w:rsidRPr="00B318BC">
        <w:rPr>
          <w:rFonts w:ascii="Angsana New" w:hAnsi="Angsana New" w:hint="cs"/>
          <w:sz w:val="28"/>
          <w:szCs w:val="28"/>
          <w:cs/>
        </w:rPr>
        <w:t>ซึ่งคาดว่าไม่มีผลกระทบที่มีสาระสำคัญ</w:t>
      </w:r>
    </w:p>
    <w:p w14:paraId="28D91404" w14:textId="77777777" w:rsidR="00125B7F" w:rsidRPr="00693F45" w:rsidRDefault="00125B7F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B5CCFB" w14:textId="1E66364E" w:rsidR="000D4B23" w:rsidRPr="00693F45" w:rsidRDefault="00F118C7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t>3</w:t>
      </w:r>
      <w:r w:rsidR="000D4B23" w:rsidRPr="00693F45">
        <w:rPr>
          <w:rFonts w:ascii="Angsana New" w:hAnsi="Angsana New"/>
          <w:b/>
          <w:bCs/>
          <w:sz w:val="28"/>
          <w:szCs w:val="28"/>
        </w:rPr>
        <w:tab/>
      </w:r>
      <w:r w:rsidR="000D4B23" w:rsidRPr="00693F45">
        <w:rPr>
          <w:rFonts w:ascii="Angsana New" w:hAnsi="Angsana New" w:hint="cs"/>
          <w:b/>
          <w:bCs/>
          <w:sz w:val="28"/>
          <w:szCs w:val="28"/>
          <w:cs/>
        </w:rPr>
        <w:t>การเปลี่ยนแปลงนโยบายการบัญชี</w:t>
      </w:r>
      <w:r w:rsidR="000D4B23" w:rsidRPr="00693F4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2E56223" w14:textId="77777777" w:rsidR="000E4992" w:rsidRPr="00693F45" w:rsidRDefault="000E4992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21C1235" w14:textId="4B70F97E" w:rsidR="000E4992" w:rsidRPr="00693F45" w:rsidRDefault="000E4992" w:rsidP="000E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 xml:space="preserve">มกราคม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0A11C7"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0A11C7" w:rsidRPr="00693F45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16</w:t>
      </w:r>
      <w:r w:rsidR="000A11C7"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เป็นครั้งแร</w:t>
      </w:r>
      <w:r w:rsidRPr="00693F45">
        <w:rPr>
          <w:rFonts w:ascii="Angsana New" w:hAnsi="Angsana New"/>
          <w:sz w:val="28"/>
          <w:szCs w:val="28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07547A01" w14:textId="77777777" w:rsidR="000E4992" w:rsidRPr="00693F45" w:rsidRDefault="000E4992" w:rsidP="000E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990"/>
        <w:gridCol w:w="1708"/>
        <w:gridCol w:w="182"/>
        <w:gridCol w:w="1710"/>
      </w:tblGrid>
      <w:tr w:rsidR="00DA6352" w:rsidRPr="00693F45" w14:paraId="358D85F1" w14:textId="77777777" w:rsidTr="00693F45">
        <w:trPr>
          <w:cantSplit/>
          <w:trHeight w:val="299"/>
          <w:tblHeader/>
        </w:trPr>
        <w:tc>
          <w:tcPr>
            <w:tcW w:w="4421" w:type="dxa"/>
            <w:vAlign w:val="bottom"/>
          </w:tcPr>
          <w:p w14:paraId="5043CB0F" w14:textId="77777777" w:rsidR="000E4992" w:rsidRPr="00333C78" w:rsidRDefault="000E4992" w:rsidP="002D6D0D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90" w:type="dxa"/>
          </w:tcPr>
          <w:p w14:paraId="07459315" w14:textId="77777777" w:rsidR="000E4992" w:rsidRPr="00693F45" w:rsidRDefault="000E4992" w:rsidP="002D6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42C51751" w14:textId="77777777" w:rsidR="000E4992" w:rsidRPr="00693F45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693F4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693F4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</w:tcPr>
          <w:p w14:paraId="6537F28F" w14:textId="77777777" w:rsidR="000E4992" w:rsidRPr="00693F45" w:rsidRDefault="000E4992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00CC89" w14:textId="77777777" w:rsidR="00DA6352" w:rsidRPr="00693F45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93F4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79CEA2DA" w14:textId="77777777" w:rsidR="000E4992" w:rsidRPr="00693F45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333C78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  <w:r w:rsidRPr="00333C78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DA6352" w:rsidRPr="00693F45" w14:paraId="28252CB4" w14:textId="77777777" w:rsidTr="00693F45">
        <w:trPr>
          <w:cantSplit/>
          <w:trHeight w:val="20"/>
          <w:tblHeader/>
        </w:trPr>
        <w:tc>
          <w:tcPr>
            <w:tcW w:w="4421" w:type="dxa"/>
            <w:vAlign w:val="bottom"/>
          </w:tcPr>
          <w:p w14:paraId="6DFB9E20" w14:textId="77777777" w:rsidR="008E403C" w:rsidRPr="00333C78" w:rsidRDefault="008E403C" w:rsidP="002D6D0D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70DF9E56" w14:textId="77777777" w:rsidR="008E403C" w:rsidRPr="00693F45" w:rsidRDefault="008E403C" w:rsidP="002D6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346B8B31" w14:textId="77777777" w:rsidR="008E403C" w:rsidRPr="00693F45" w:rsidRDefault="008E403C" w:rsidP="00333C7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2" w:type="dxa"/>
          </w:tcPr>
          <w:p w14:paraId="44E871BC" w14:textId="77777777" w:rsidR="008E403C" w:rsidRPr="00693F45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713AFBA" w14:textId="77777777" w:rsidR="008E403C" w:rsidRPr="00693F45" w:rsidRDefault="008E403C" w:rsidP="00693F4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E4992" w:rsidRPr="00693F45" w14:paraId="18AD3F45" w14:textId="77777777" w:rsidTr="00693F45">
        <w:trPr>
          <w:cantSplit/>
          <w:trHeight w:val="20"/>
          <w:tblHeader/>
        </w:trPr>
        <w:tc>
          <w:tcPr>
            <w:tcW w:w="4421" w:type="dxa"/>
          </w:tcPr>
          <w:p w14:paraId="144A5D23" w14:textId="77777777" w:rsidR="000E4992" w:rsidRPr="00333C78" w:rsidRDefault="000E4992" w:rsidP="002D6D0D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712319FF" w14:textId="77777777" w:rsidR="000E4992" w:rsidRPr="00693F45" w:rsidRDefault="000E4992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32786627" w14:textId="77777777" w:rsidR="000E4992" w:rsidRPr="00693F45" w:rsidRDefault="000E4992" w:rsidP="002D6D0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8E403C" w:rsidRPr="00693F4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A6352" w:rsidRPr="00693F45" w14:paraId="659E3560" w14:textId="77777777" w:rsidTr="00693F45">
        <w:trPr>
          <w:cantSplit/>
          <w:trHeight w:val="20"/>
        </w:trPr>
        <w:tc>
          <w:tcPr>
            <w:tcW w:w="4421" w:type="dxa"/>
          </w:tcPr>
          <w:p w14:paraId="5DB27C7E" w14:textId="7AD32FFE" w:rsidR="008E403C" w:rsidRPr="00693F45" w:rsidRDefault="008E403C" w:rsidP="002D6D0D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333C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Pr="00693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2562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F5AE4" w:rsidRPr="001F5AE4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ตามที่รายงานในงวดก่อน</w:t>
            </w:r>
          </w:p>
        </w:tc>
        <w:tc>
          <w:tcPr>
            <w:tcW w:w="990" w:type="dxa"/>
            <w:vAlign w:val="bottom"/>
          </w:tcPr>
          <w:p w14:paraId="738610EB" w14:textId="77777777" w:rsidR="008E403C" w:rsidRPr="00693F45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0249FB82" w14:textId="25F37F61" w:rsidR="008E403C" w:rsidRPr="007C66F0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  <w:r w:rsidR="00F53F7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82" w:type="dxa"/>
            <w:vAlign w:val="bottom"/>
          </w:tcPr>
          <w:p w14:paraId="637805D2" w14:textId="77777777" w:rsidR="008E403C" w:rsidRPr="00693F45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0E9CEC" w14:textId="59C84931" w:rsidR="008E403C" w:rsidRPr="00693F45" w:rsidRDefault="00F118C7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  <w:r w:rsidR="00F53F7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838</w:t>
            </w:r>
          </w:p>
        </w:tc>
      </w:tr>
      <w:tr w:rsidR="00DA6352" w:rsidRPr="00693F45" w14:paraId="2F3F0456" w14:textId="77777777" w:rsidTr="00693F45">
        <w:trPr>
          <w:cantSplit/>
          <w:trHeight w:val="254"/>
        </w:trPr>
        <w:tc>
          <w:tcPr>
            <w:tcW w:w="4421" w:type="dxa"/>
          </w:tcPr>
          <w:p w14:paraId="271FEF8E" w14:textId="21F5AA33" w:rsidR="008E403C" w:rsidRPr="00693F45" w:rsidRDefault="004221E7" w:rsidP="002D6D0D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11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(ลดลง) </w:t>
            </w:r>
            <w:r w:rsidR="008E403C" w:rsidRPr="00B311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เพิ่มขึ้น</w:t>
            </w:r>
            <w:r w:rsidR="008E403C" w:rsidRPr="00333C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="008E403C" w:rsidRPr="004221E7">
              <w:rPr>
                <w:rFonts w:ascii="Angsana New" w:hAnsi="Angsana New"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463F29E8" w14:textId="77777777" w:rsidR="008E403C" w:rsidRPr="00693F45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3B7B4B86" w14:textId="77777777" w:rsidR="008E403C" w:rsidRPr="007C66F0" w:rsidRDefault="008E403C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A0FF5F2" w14:textId="77777777" w:rsidR="008E403C" w:rsidRPr="00693F45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30AD66" w14:textId="77777777" w:rsidR="008E403C" w:rsidRPr="007C66F0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A6352" w:rsidRPr="00693F45" w14:paraId="457FF0BB" w14:textId="77777777" w:rsidTr="00693F45">
        <w:trPr>
          <w:cantSplit/>
          <w:trHeight w:val="254"/>
        </w:trPr>
        <w:tc>
          <w:tcPr>
            <w:tcW w:w="4421" w:type="dxa"/>
          </w:tcPr>
          <w:p w14:paraId="527B67E7" w14:textId="77777777" w:rsidR="008E403C" w:rsidRPr="00693F45" w:rsidRDefault="008E403C" w:rsidP="002D6D0D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28"/>
                <w:szCs w:val="28"/>
              </w:rPr>
            </w:pPr>
            <w:r w:rsidRPr="00333C78">
              <w:rPr>
                <w:rFonts w:ascii="Angsana New" w:hAnsi="Angsana New"/>
                <w:sz w:val="28"/>
                <w:szCs w:val="28"/>
                <w:cs/>
              </w:rPr>
              <w:t>การถือปฏิบั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>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1829076" w14:textId="77777777" w:rsidR="008E403C" w:rsidRPr="00693F45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2BA226A1" w14:textId="77777777" w:rsidR="008E403C" w:rsidRPr="007C66F0" w:rsidRDefault="008E403C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7AD93B2" w14:textId="77777777" w:rsidR="008E403C" w:rsidRPr="00693F45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4B5B7" w14:textId="77777777" w:rsidR="008E403C" w:rsidRPr="007C66F0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A6352" w:rsidRPr="00693F45" w14:paraId="64BA0482" w14:textId="77777777" w:rsidTr="00693F45">
        <w:trPr>
          <w:cantSplit/>
          <w:trHeight w:val="20"/>
        </w:trPr>
        <w:tc>
          <w:tcPr>
            <w:tcW w:w="4421" w:type="dxa"/>
          </w:tcPr>
          <w:p w14:paraId="4FD075D6" w14:textId="154782A2" w:rsidR="008E403C" w:rsidRPr="00693F45" w:rsidRDefault="008E403C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sz w:val="28"/>
                <w:szCs w:val="28"/>
              </w:rPr>
            </w:pPr>
            <w:r w:rsidRPr="00333C78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  <w:r w:rsidR="004E44E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333C78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C053D9" w:rsidRPr="00C053D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สินทรัพย์ทางการเงินและลูกหนี้ตามสัญญาเช่า</w:t>
            </w:r>
          </w:p>
        </w:tc>
        <w:tc>
          <w:tcPr>
            <w:tcW w:w="990" w:type="dxa"/>
            <w:vAlign w:val="bottom"/>
          </w:tcPr>
          <w:p w14:paraId="60EF5484" w14:textId="688F3234" w:rsidR="008E403C" w:rsidRPr="00F53F72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C66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 </w:t>
            </w:r>
            <w:r w:rsidRPr="007C66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7C66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708" w:type="dxa"/>
            <w:vAlign w:val="bottom"/>
          </w:tcPr>
          <w:p w14:paraId="02F2C34E" w14:textId="6B1564E5" w:rsidR="008E403C" w:rsidRPr="007C66F0" w:rsidRDefault="000B1133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F118C7"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F118C7"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915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680A4E5D" w14:textId="77777777" w:rsidR="008E403C" w:rsidRPr="00693F45" w:rsidRDefault="008E403C" w:rsidP="002D6D0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219836" w14:textId="7A87B5BB" w:rsidR="008E403C" w:rsidRPr="007C66F0" w:rsidRDefault="003776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118C7"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118C7"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DA6352" w:rsidRPr="00693F45" w14:paraId="569B53C3" w14:textId="77777777" w:rsidTr="00693F45">
        <w:trPr>
          <w:cantSplit/>
          <w:trHeight w:val="20"/>
        </w:trPr>
        <w:tc>
          <w:tcPr>
            <w:tcW w:w="4421" w:type="dxa"/>
          </w:tcPr>
          <w:p w14:paraId="02F61713" w14:textId="77777777" w:rsidR="008E403C" w:rsidRPr="00693F45" w:rsidRDefault="008E403C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/>
                <w:sz w:val="28"/>
                <w:szCs w:val="28"/>
              </w:rPr>
            </w:pPr>
            <w:r w:rsidRPr="00333C78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296FEF7D" w14:textId="77777777" w:rsidR="008E403C" w:rsidRPr="00F53F72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7194DBDC" w14:textId="4EEC7097" w:rsidR="008E403C" w:rsidRPr="007C66F0" w:rsidRDefault="00F118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B113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182" w:type="dxa"/>
            <w:vAlign w:val="bottom"/>
          </w:tcPr>
          <w:p w14:paraId="769D0D3C" w14:textId="77777777" w:rsidR="008E403C" w:rsidRPr="00693F45" w:rsidRDefault="008E403C" w:rsidP="002D6D0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4CD245A" w14:textId="4DD51982" w:rsidR="008E403C" w:rsidRPr="007C66F0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7763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576</w:t>
            </w:r>
          </w:p>
        </w:tc>
      </w:tr>
      <w:tr w:rsidR="00DA6352" w:rsidRPr="00693F45" w14:paraId="3C60C511" w14:textId="77777777" w:rsidTr="00693F45">
        <w:trPr>
          <w:cantSplit/>
          <w:trHeight w:val="20"/>
        </w:trPr>
        <w:tc>
          <w:tcPr>
            <w:tcW w:w="4421" w:type="dxa"/>
          </w:tcPr>
          <w:p w14:paraId="7AB01E0A" w14:textId="07A42EB7" w:rsidR="008E403C" w:rsidRPr="00693F45" w:rsidRDefault="008E403C" w:rsidP="002D6D0D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3C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</w:t>
            </w: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่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93F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693F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940A1" w:rsidRPr="00F940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7196D064" w14:textId="77777777" w:rsidR="008E403C" w:rsidRPr="00693F45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F1C98" w14:textId="1D2E6178" w:rsidR="008E403C" w:rsidRPr="004221E7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="000B1133" w:rsidRPr="00422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999</w:t>
            </w:r>
          </w:p>
        </w:tc>
        <w:tc>
          <w:tcPr>
            <w:tcW w:w="182" w:type="dxa"/>
            <w:vAlign w:val="bottom"/>
          </w:tcPr>
          <w:p w14:paraId="6D072C0D" w14:textId="77777777" w:rsidR="008E403C" w:rsidRPr="00693F45" w:rsidRDefault="008E403C" w:rsidP="002D6D0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1919" w14:textId="5C737A57" w:rsidR="008E403C" w:rsidRPr="004221E7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</w:t>
            </w:r>
            <w:r w:rsidR="0037763B" w:rsidRPr="00422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535</w:t>
            </w:r>
          </w:p>
        </w:tc>
      </w:tr>
    </w:tbl>
    <w:p w14:paraId="444030A5" w14:textId="77777777" w:rsidR="005E5D8E" w:rsidRPr="00693F45" w:rsidRDefault="005E5D8E" w:rsidP="005E5D8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93F45">
        <w:rPr>
          <w:rFonts w:ascii="Angsana New" w:hAnsi="Angsana New"/>
          <w:sz w:val="28"/>
          <w:szCs w:val="28"/>
        </w:rPr>
        <w:br w:type="page"/>
      </w:r>
      <w:r w:rsidRPr="00693F4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</w:t>
      </w:r>
      <w:r w:rsidRPr="00693F45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693F4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BD18F9B" w14:textId="77777777" w:rsidR="005E5D8E" w:rsidRPr="00693F45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85F5BBB" w14:textId="3D157BA0" w:rsidR="005E5D8E" w:rsidRPr="00693F45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>กลุ่มบริษัทไ</w:t>
      </w:r>
      <w:r w:rsidRPr="00693F45">
        <w:rPr>
          <w:rFonts w:ascii="Angsana New" w:hAnsi="Angsana New"/>
          <w:sz w:val="28"/>
          <w:szCs w:val="28"/>
          <w:cs/>
        </w:rPr>
        <w:t>ด้</w:t>
      </w:r>
      <w:r w:rsidRPr="00693F45">
        <w:rPr>
          <w:rFonts w:ascii="Angsana New" w:hAnsi="Angsana New" w:hint="cs"/>
          <w:sz w:val="28"/>
          <w:szCs w:val="28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ดังนั้น</w:t>
      </w:r>
      <w:r w:rsidRPr="00693F45">
        <w:rPr>
          <w:rFonts w:ascii="Angsana New" w:hAnsi="Angsana New" w:hint="cs"/>
          <w:sz w:val="28"/>
          <w:szCs w:val="28"/>
          <w:cs/>
        </w:rPr>
        <w:t xml:space="preserve"> กลุ่มบริษัท</w:t>
      </w:r>
      <w:r w:rsidRPr="00693F45">
        <w:rPr>
          <w:rFonts w:ascii="Angsana New" w:hAnsi="Angsana New"/>
          <w:sz w:val="28"/>
          <w:szCs w:val="28"/>
          <w:cs/>
        </w:rPr>
        <w:t>จึงไม่ปรับปรุงข้อมูลที่นำเสนอในปี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2562</w:t>
      </w:r>
    </w:p>
    <w:p w14:paraId="238601FE" w14:textId="77777777" w:rsidR="005E5D8E" w:rsidRPr="00693F45" w:rsidRDefault="005E5D8E" w:rsidP="005E5D8E">
      <w:pPr>
        <w:pStyle w:val="BodyText2"/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454825E" w14:textId="77777777" w:rsidR="005E5D8E" w:rsidRPr="00693F45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693F45">
        <w:rPr>
          <w:rFonts w:ascii="Angsana New" w:hAnsi="Angsana New" w:hint="cs"/>
          <w:sz w:val="28"/>
          <w:szCs w:val="28"/>
          <w:cs/>
        </w:rPr>
        <w:t>กลุ่ม</w:t>
      </w:r>
      <w:r w:rsidRPr="00693F45">
        <w:rPr>
          <w:rFonts w:ascii="Angsana New" w:hAnsi="Angsana New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</w:t>
      </w:r>
      <w:r w:rsidRPr="00693F45">
        <w:rPr>
          <w:rFonts w:ascii="Angsana New" w:hAnsi="Angsana New" w:hint="cs"/>
          <w:sz w:val="28"/>
          <w:szCs w:val="28"/>
          <w:cs/>
        </w:rPr>
        <w:t>ยผลกระทบ</w:t>
      </w:r>
      <w:r w:rsidRPr="00693F45">
        <w:rPr>
          <w:rFonts w:ascii="Angsana New" w:hAnsi="Angsana New"/>
          <w:color w:val="000000"/>
          <w:sz w:val="28"/>
          <w:szCs w:val="28"/>
          <w:cs/>
        </w:rPr>
        <w:t>จากการ</w:t>
      </w:r>
      <w:r w:rsidRPr="00693F45">
        <w:rPr>
          <w:rFonts w:ascii="Angsana New" w:hAnsi="Angsana New"/>
          <w:sz w:val="28"/>
          <w:szCs w:val="28"/>
          <w:cs/>
        </w:rPr>
        <w:t>ถือปฏิบัติตามมาตรฐานการรายงานทางการเงิน</w:t>
      </w:r>
      <w:r w:rsidRPr="00693F45">
        <w:rPr>
          <w:rFonts w:ascii="Angsana New" w:hAnsi="Angsana New" w:hint="cs"/>
          <w:sz w:val="28"/>
          <w:szCs w:val="28"/>
          <w:cs/>
        </w:rPr>
        <w:t>กลุ่ม</w:t>
      </w:r>
      <w:r w:rsidRPr="00693F45">
        <w:rPr>
          <w:rFonts w:ascii="Angsana New" w:hAnsi="Angsana New"/>
          <w:sz w:val="28"/>
          <w:szCs w:val="28"/>
          <w:cs/>
        </w:rPr>
        <w:t>เครื่องมือทางการเงิน ม</w:t>
      </w:r>
      <w:r w:rsidRPr="00693F45">
        <w:rPr>
          <w:rFonts w:ascii="Angsana New" w:hAnsi="Angsana New" w:hint="cs"/>
          <w:sz w:val="28"/>
          <w:szCs w:val="28"/>
          <w:cs/>
        </w:rPr>
        <w:t>ีดังนี้</w:t>
      </w:r>
    </w:p>
    <w:p w14:paraId="0F3CABC7" w14:textId="77777777" w:rsidR="005E5D8E" w:rsidRPr="00693F45" w:rsidRDefault="005E5D8E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5FD7694C" w14:textId="77777777" w:rsidR="005E5D8E" w:rsidRPr="00693F45" w:rsidRDefault="005E5D8E" w:rsidP="005E5D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B08B5D1" w14:textId="77777777" w:rsidR="005E5D8E" w:rsidRPr="00693F45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4E8782" w14:textId="537F43C1" w:rsidR="005E5D8E" w:rsidRPr="00693F45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F118C7" w:rsidRPr="00F118C7">
        <w:rPr>
          <w:rFonts w:ascii="Angsana New" w:hAnsi="Angsana New"/>
          <w:sz w:val="28"/>
          <w:szCs w:val="28"/>
        </w:rPr>
        <w:t>9</w:t>
      </w:r>
      <w:r w:rsidRPr="00693F45">
        <w:rPr>
          <w:rFonts w:ascii="Angsana New" w:hAnsi="Angsana New"/>
          <w:sz w:val="28"/>
          <w:szCs w:val="28"/>
        </w:rPr>
        <w:t xml:space="preserve"> (“TFRS </w:t>
      </w:r>
      <w:r w:rsidR="00F118C7" w:rsidRPr="00F118C7">
        <w:rPr>
          <w:rFonts w:ascii="Angsana New" w:hAnsi="Angsana New"/>
          <w:sz w:val="28"/>
          <w:szCs w:val="28"/>
        </w:rPr>
        <w:t>9</w:t>
      </w:r>
      <w:r w:rsidRPr="00693F45">
        <w:rPr>
          <w:rFonts w:ascii="Angsana New" w:hAnsi="Angsana New"/>
          <w:sz w:val="28"/>
          <w:szCs w:val="28"/>
        </w:rPr>
        <w:t xml:space="preserve">”) </w:t>
      </w:r>
      <w:r w:rsidRPr="00693F45">
        <w:rPr>
          <w:rFonts w:ascii="Angsana New" w:hAnsi="Angsana New"/>
          <w:sz w:val="28"/>
          <w:szCs w:val="28"/>
          <w:cs/>
        </w:rPr>
        <w:t xml:space="preserve">จัดประเภทสินทรัพย์ทางการเงินเป็น </w:t>
      </w:r>
      <w:r w:rsidR="00F118C7" w:rsidRPr="00F118C7">
        <w:rPr>
          <w:rFonts w:ascii="Angsana New" w:hAnsi="Angsana New"/>
          <w:sz w:val="28"/>
          <w:szCs w:val="28"/>
        </w:rPr>
        <w:t>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ประเภท ได้แก่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</w:rPr>
        <w:t>(FVOCI)</w:t>
      </w:r>
      <w:r w:rsidRPr="00693F45">
        <w:rPr>
          <w:rFonts w:ascii="Angsana New" w:hAnsi="Angsana New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693F45">
        <w:rPr>
          <w:rFonts w:ascii="Angsana New" w:hAnsi="Angsana New"/>
          <w:sz w:val="28"/>
          <w:szCs w:val="28"/>
        </w:rPr>
        <w:t xml:space="preserve"> (FVTPL) </w:t>
      </w:r>
      <w:r w:rsidRPr="00693F45">
        <w:rPr>
          <w:rFonts w:ascii="Angsana New" w:hAnsi="Angsana New"/>
          <w:sz w:val="28"/>
          <w:szCs w:val="28"/>
          <w:cs/>
        </w:rPr>
        <w:t xml:space="preserve">โดยการจัดประเภทตาม </w:t>
      </w:r>
      <w:r w:rsidRPr="00693F45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9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693F45">
        <w:rPr>
          <w:rFonts w:ascii="Angsana New" w:hAnsi="Angsana New" w:hint="cs"/>
          <w:sz w:val="28"/>
          <w:szCs w:val="28"/>
          <w:cs/>
        </w:rPr>
        <w:t xml:space="preserve"> ทั้งนี้ </w:t>
      </w:r>
      <w:r w:rsidRPr="00693F45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9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118C7" w:rsidRPr="00F118C7">
        <w:rPr>
          <w:rFonts w:ascii="Angsana New" w:hAnsi="Angsana New" w:hint="cs"/>
          <w:sz w:val="28"/>
          <w:szCs w:val="28"/>
        </w:rPr>
        <w:t>105</w:t>
      </w:r>
    </w:p>
    <w:p w14:paraId="16DEB4AB" w14:textId="77777777" w:rsidR="005E5D8E" w:rsidRPr="00693F45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D2B3B02" w14:textId="54573873" w:rsidR="00BE67B9" w:rsidRDefault="005E5D8E" w:rsidP="00BE67B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>ตาม</w:t>
      </w:r>
      <w:r w:rsidRPr="00693F45">
        <w:rPr>
          <w:rFonts w:ascii="Angsana New" w:hAnsi="Angsana New" w:hint="cs"/>
          <w:sz w:val="28"/>
          <w:szCs w:val="28"/>
        </w:rPr>
        <w:t xml:space="preserve"> TFRS </w:t>
      </w:r>
      <w:r w:rsidR="00F118C7" w:rsidRPr="00F118C7">
        <w:rPr>
          <w:rFonts w:ascii="Angsana New" w:hAnsi="Angsana New" w:hint="cs"/>
          <w:sz w:val="28"/>
          <w:szCs w:val="28"/>
        </w:rPr>
        <w:t>9</w:t>
      </w:r>
      <w:r w:rsidRPr="00693F45">
        <w:rPr>
          <w:rFonts w:ascii="Angsana New" w:hAnsi="Angsana New" w:hint="cs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693F45">
        <w:rPr>
          <w:rFonts w:ascii="Angsana New" w:hAnsi="Angsana New"/>
          <w:sz w:val="28"/>
          <w:szCs w:val="28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0AD9C6F4" w14:textId="77777777" w:rsidR="00BE67B9" w:rsidRPr="00693F45" w:rsidRDefault="00BE67B9" w:rsidP="00333C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4B1F511A" w14:textId="77777777" w:rsidR="00BE67B9" w:rsidRDefault="00BE6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FB307D3" w14:textId="1D5E94C3" w:rsidR="006923E5" w:rsidRPr="00693F45" w:rsidRDefault="005E5D8E" w:rsidP="00693F4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cs/>
        </w:rPr>
      </w:pPr>
      <w:r w:rsidRPr="00693F45">
        <w:rPr>
          <w:rFonts w:ascii="Angsana New" w:hAnsi="Angsana New" w:hint="cs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693F45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9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</w:p>
    <w:p w14:paraId="65F9C3DC" w14:textId="77777777" w:rsidR="005E5D8E" w:rsidRPr="00693F45" w:rsidRDefault="005E5D8E" w:rsidP="0017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D00437" w:rsidRPr="00693F45" w14:paraId="707DC22F" w14:textId="77777777" w:rsidTr="00693F45">
        <w:trPr>
          <w:tblHeader/>
        </w:trPr>
        <w:tc>
          <w:tcPr>
            <w:tcW w:w="8460" w:type="dxa"/>
            <w:gridSpan w:val="4"/>
            <w:shd w:val="clear" w:color="auto" w:fill="auto"/>
            <w:vAlign w:val="bottom"/>
          </w:tcPr>
          <w:p w14:paraId="5925F1C9" w14:textId="77777777" w:rsidR="00D00437" w:rsidRPr="00693F45" w:rsidRDefault="00D00437" w:rsidP="006F0FBE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E67B9" w:rsidRPr="00693F45" w14:paraId="17FE9D20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023141B" w14:textId="77777777" w:rsidR="006F0FBE" w:rsidRPr="00693F45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E2515" w14:textId="77777777" w:rsidR="00D00437" w:rsidRPr="00693F45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  <w:p w14:paraId="67FEBAAC" w14:textId="76456AD9" w:rsidR="006F0FBE" w:rsidRPr="00693F45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33C7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F3B1409" w14:textId="77777777" w:rsidR="006F0FBE" w:rsidRPr="00693F45" w:rsidRDefault="006F0FBE" w:rsidP="00E4011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DF0C397" w14:textId="6020FE91" w:rsidR="00D00437" w:rsidRPr="00693F45" w:rsidRDefault="006F0FBE" w:rsidP="00333C78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3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TFRS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  <w:p w14:paraId="5280622B" w14:textId="329A8982" w:rsidR="006F0FBE" w:rsidRPr="00333C78" w:rsidRDefault="006F0FBE" w:rsidP="00693F45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3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693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BE67B9" w:rsidRPr="00693F45" w14:paraId="78DEA2BF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62C75D1" w14:textId="77777777" w:rsidR="006F0FBE" w:rsidRPr="00693F45" w:rsidRDefault="006F0FBE" w:rsidP="006F0FBE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9E7A" w14:textId="77777777" w:rsidR="006F0FBE" w:rsidRPr="00693F45" w:rsidRDefault="006F0FBE" w:rsidP="006F0FBE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64355AD" w14:textId="77777777" w:rsidR="006F0FBE" w:rsidRPr="00693F45" w:rsidRDefault="006F0FBE" w:rsidP="006F0FBE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6128073" w14:textId="77777777" w:rsidR="006F0FBE" w:rsidRPr="00693F45" w:rsidRDefault="006F0FBE" w:rsidP="00333C78">
            <w:pPr>
              <w:pStyle w:val="NoSpacing"/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ราคาทุนตัดจำหน่าย</w:t>
            </w:r>
            <w:r w:rsidR="00D00437" w:rsidRPr="00693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33C7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="00D00437" w:rsidRPr="00693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33C7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00437" w:rsidRPr="00693F45" w14:paraId="2838C9B0" w14:textId="77777777" w:rsidTr="00693F45">
        <w:trPr>
          <w:tblHeader/>
        </w:trPr>
        <w:tc>
          <w:tcPr>
            <w:tcW w:w="4050" w:type="dxa"/>
            <w:shd w:val="clear" w:color="auto" w:fill="auto"/>
          </w:tcPr>
          <w:p w14:paraId="1A965116" w14:textId="77777777" w:rsidR="00D00437" w:rsidRPr="00693F45" w:rsidRDefault="00D00437" w:rsidP="006F0FBE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51C7B3A2" w14:textId="77777777" w:rsidR="00D00437" w:rsidRPr="00693F45" w:rsidRDefault="00D00437" w:rsidP="00693F45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67B9" w:rsidRPr="00693F45" w14:paraId="0898CACB" w14:textId="77777777" w:rsidTr="00693F45">
        <w:tc>
          <w:tcPr>
            <w:tcW w:w="4050" w:type="dxa"/>
            <w:shd w:val="clear" w:color="auto" w:fill="auto"/>
          </w:tcPr>
          <w:p w14:paraId="64275D38" w14:textId="77777777" w:rsidR="006F0FBE" w:rsidRPr="00693F45" w:rsidRDefault="006F0FBE" w:rsidP="006F0FBE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F4E37C" w14:textId="77777777" w:rsidR="006F0FBE" w:rsidRPr="00333C78" w:rsidRDefault="006F0FBE" w:rsidP="006F0FBE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FB30F8" w14:textId="77777777" w:rsidR="006F0FBE" w:rsidRPr="00693F45" w:rsidRDefault="006F0FBE" w:rsidP="006F0FBE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DA6542E" w14:textId="77777777" w:rsidR="006F0FBE" w:rsidRPr="00693F45" w:rsidRDefault="006F0FBE" w:rsidP="006F0FBE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D190B" w:rsidRPr="00693F45" w14:paraId="0512F1B3" w14:textId="77777777" w:rsidTr="004F6F4C">
        <w:tc>
          <w:tcPr>
            <w:tcW w:w="4050" w:type="dxa"/>
            <w:shd w:val="clear" w:color="auto" w:fill="auto"/>
          </w:tcPr>
          <w:p w14:paraId="24B36DAB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22FB6E" w14:textId="48BDDE36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3041E394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22B00AE" w14:textId="5D30B3C1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559</w:t>
            </w:r>
          </w:p>
        </w:tc>
      </w:tr>
      <w:tr w:rsidR="004D190B" w:rsidRPr="00693F45" w14:paraId="1E6173D2" w14:textId="77777777" w:rsidTr="004F6F4C">
        <w:tc>
          <w:tcPr>
            <w:tcW w:w="4050" w:type="dxa"/>
            <w:shd w:val="clear" w:color="auto" w:fill="auto"/>
          </w:tcPr>
          <w:p w14:paraId="501F726E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6D7722" w14:textId="7F4CE027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42C6D796" w14:textId="77777777" w:rsidR="004D190B" w:rsidRPr="00693F45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E1831B3" w14:textId="0CB286DF" w:rsidR="004D190B" w:rsidRPr="00693F45" w:rsidRDefault="00F118C7" w:rsidP="004F6F4C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134</w:t>
            </w:r>
          </w:p>
        </w:tc>
      </w:tr>
      <w:tr w:rsidR="004D190B" w:rsidRPr="00693F45" w14:paraId="77618960" w14:textId="77777777" w:rsidTr="004F6F4C">
        <w:tc>
          <w:tcPr>
            <w:tcW w:w="4050" w:type="dxa"/>
            <w:shd w:val="clear" w:color="auto" w:fill="auto"/>
          </w:tcPr>
          <w:p w14:paraId="2825E3E3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E11D2A" w14:textId="77777777" w:rsidR="004D190B" w:rsidRPr="00693F45" w:rsidRDefault="004D190B" w:rsidP="004F6F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126E5D" w14:textId="77777777" w:rsidR="004D190B" w:rsidRPr="00693F45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DE403A5" w14:textId="77777777" w:rsidR="004D190B" w:rsidRPr="00693F45" w:rsidRDefault="004D190B" w:rsidP="004F6F4C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D190B" w:rsidRPr="00693F45" w14:paraId="54FDA63B" w14:textId="77777777" w:rsidTr="004F6F4C">
        <w:tc>
          <w:tcPr>
            <w:tcW w:w="4050" w:type="dxa"/>
            <w:shd w:val="clear" w:color="auto" w:fill="auto"/>
          </w:tcPr>
          <w:p w14:paraId="67CAE29B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 ลูกหนี้เงินให้สินเชื่อ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9C8D02" w14:textId="0267687C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431CDC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9E398E2" w14:textId="5D242E97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469</w:t>
            </w:r>
          </w:p>
        </w:tc>
      </w:tr>
      <w:tr w:rsidR="004D190B" w:rsidRPr="00693F45" w14:paraId="636E9B35" w14:textId="77777777" w:rsidTr="004F6F4C">
        <w:tc>
          <w:tcPr>
            <w:tcW w:w="4050" w:type="dxa"/>
            <w:shd w:val="clear" w:color="auto" w:fill="auto"/>
          </w:tcPr>
          <w:p w14:paraId="548C4AE7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 ลูกหนี้ผ่อนชำระค่าเบี้ยประกัน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DE3E8C2" w14:textId="20675157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16287F21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BE93A62" w14:textId="5DFC8580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178</w:t>
            </w:r>
          </w:p>
        </w:tc>
      </w:tr>
      <w:tr w:rsidR="004D190B" w:rsidRPr="00693F45" w14:paraId="4C3A9179" w14:textId="77777777" w:rsidTr="004F6F4C">
        <w:tc>
          <w:tcPr>
            <w:tcW w:w="4050" w:type="dxa"/>
            <w:shd w:val="clear" w:color="auto" w:fill="auto"/>
          </w:tcPr>
          <w:p w14:paraId="20E14343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 อื่น 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99C75E" w14:textId="422CC31E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84BA73E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4B3F2EB" w14:textId="3B4F1858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631</w:t>
            </w:r>
          </w:p>
        </w:tc>
      </w:tr>
      <w:tr w:rsidR="004D190B" w:rsidRPr="00693F45" w14:paraId="3F4BA5E8" w14:textId="77777777" w:rsidTr="00693F45">
        <w:tc>
          <w:tcPr>
            <w:tcW w:w="4050" w:type="dxa"/>
            <w:shd w:val="clear" w:color="auto" w:fill="auto"/>
          </w:tcPr>
          <w:p w14:paraId="784325BB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</w:t>
            </w: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สถาบันการเงินระยะยาว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232F54" w14:textId="498EA905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34F5C7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B4020A7" w14:textId="575EEF87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693F45" w14:paraId="2AD99BE2" w14:textId="77777777" w:rsidTr="00693F45">
        <w:tc>
          <w:tcPr>
            <w:tcW w:w="4050" w:type="dxa"/>
            <w:shd w:val="clear" w:color="auto" w:fill="auto"/>
          </w:tcPr>
          <w:p w14:paraId="0DAC7CA9" w14:textId="1CBCA83B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435E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BA846" w14:textId="0733F1D3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</w:t>
            </w:r>
            <w:r w:rsidR="004D19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1D7B270A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04CB7" w14:textId="6687772F" w:rsidR="004D190B" w:rsidRPr="00D16B9E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55</w:t>
            </w:r>
            <w:r w:rsidR="004D19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971</w:t>
            </w:r>
          </w:p>
        </w:tc>
      </w:tr>
      <w:tr w:rsidR="004D190B" w:rsidRPr="00693F45" w14:paraId="06971CD3" w14:textId="77777777" w:rsidTr="00693F45">
        <w:trPr>
          <w:trHeight w:val="206"/>
        </w:trPr>
        <w:tc>
          <w:tcPr>
            <w:tcW w:w="4050" w:type="dxa"/>
            <w:shd w:val="clear" w:color="auto" w:fill="auto"/>
          </w:tcPr>
          <w:p w14:paraId="2A1F701D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FCA41" w14:textId="77777777" w:rsidR="004D190B" w:rsidRPr="00693F45" w:rsidRDefault="004D190B" w:rsidP="004F6F4C">
            <w:pPr>
              <w:pStyle w:val="NoSpacing"/>
              <w:tabs>
                <w:tab w:val="decimal" w:pos="973"/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96A722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5B95CD12" w14:textId="77777777" w:rsidR="004D190B" w:rsidRPr="00693F45" w:rsidRDefault="004D190B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D190B" w:rsidRPr="00693F45" w14:paraId="51E79D55" w14:textId="77777777" w:rsidTr="00693F45">
        <w:tc>
          <w:tcPr>
            <w:tcW w:w="4050" w:type="dxa"/>
            <w:shd w:val="clear" w:color="auto" w:fill="auto"/>
          </w:tcPr>
          <w:p w14:paraId="5CB8193C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20BBB2" w14:textId="77777777" w:rsidR="004D190B" w:rsidRPr="00333C78" w:rsidRDefault="004D190B" w:rsidP="004F6F4C">
            <w:pPr>
              <w:pStyle w:val="NoSpacing"/>
              <w:tabs>
                <w:tab w:val="decimal" w:pos="973"/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CB595B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D9C8D39" w14:textId="77777777" w:rsidR="004D190B" w:rsidRPr="00693F45" w:rsidRDefault="004D190B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D190B" w:rsidRPr="00693F45" w14:paraId="7FB99536" w14:textId="77777777" w:rsidTr="00693F45">
        <w:tc>
          <w:tcPr>
            <w:tcW w:w="4050" w:type="dxa"/>
            <w:shd w:val="clear" w:color="auto" w:fill="auto"/>
          </w:tcPr>
          <w:p w14:paraId="133C3859" w14:textId="546C8C46" w:rsidR="004D190B" w:rsidRPr="00693F45" w:rsidRDefault="003666B3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เงินเบิกเกินบัญชีและ</w:t>
            </w:r>
            <w:r w:rsidR="004D190B"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</w:t>
            </w:r>
            <w:r w:rsidR="004D190B" w:rsidRPr="00693F45">
              <w:rPr>
                <w:rFonts w:ascii="Angsana New" w:hAnsi="Angsana New" w:cs="Angsana New"/>
                <w:sz w:val="28"/>
                <w:szCs w:val="28"/>
                <w:cs/>
              </w:rPr>
              <w:t>กู้ยืมระยะสั้นจาก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4D190B" w:rsidRPr="00693F45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E198E3" w14:textId="71A54F80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362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675E05EE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FC17F8B" w14:textId="6068B193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362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</w:p>
        </w:tc>
      </w:tr>
      <w:tr w:rsidR="004D190B" w:rsidRPr="00693F45" w14:paraId="086CEF21" w14:textId="77777777" w:rsidTr="00693F45">
        <w:tc>
          <w:tcPr>
            <w:tcW w:w="4050" w:type="dxa"/>
            <w:shd w:val="clear" w:color="auto" w:fill="auto"/>
          </w:tcPr>
          <w:p w14:paraId="251B9177" w14:textId="77777777" w:rsidR="004D190B" w:rsidRPr="00693F45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34D700" w14:textId="31240BFC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0A4F7224" w14:textId="77777777" w:rsidR="004D190B" w:rsidRPr="00693F45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AE48A43" w14:textId="2D10E9B1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301</w:t>
            </w:r>
          </w:p>
        </w:tc>
      </w:tr>
      <w:tr w:rsidR="004D190B" w:rsidRPr="00693F45" w14:paraId="61DD1BA9" w14:textId="77777777" w:rsidTr="00693F45">
        <w:tc>
          <w:tcPr>
            <w:tcW w:w="4050" w:type="dxa"/>
            <w:shd w:val="clear" w:color="auto" w:fill="auto"/>
          </w:tcPr>
          <w:p w14:paraId="4515DA3F" w14:textId="77777777" w:rsidR="004D190B" w:rsidRPr="00693F45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AB2475" w14:textId="4EEC9FAF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9026E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0F40DEB" w14:textId="77777777" w:rsidR="004D190B" w:rsidRPr="00693F45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7A52294" w14:textId="70B6B8C6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9026E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693F45" w14:paraId="1A7D7321" w14:textId="77777777" w:rsidTr="00693F45">
        <w:tc>
          <w:tcPr>
            <w:tcW w:w="4050" w:type="dxa"/>
            <w:shd w:val="clear" w:color="auto" w:fill="auto"/>
          </w:tcPr>
          <w:p w14:paraId="20EA3898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EF1E66" w14:textId="111EF08B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07DCDA8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50EA2D7" w14:textId="5ABBA048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693F45" w14:paraId="4ECB4DA9" w14:textId="77777777" w:rsidTr="00693F45">
        <w:tc>
          <w:tcPr>
            <w:tcW w:w="4050" w:type="dxa"/>
            <w:shd w:val="clear" w:color="auto" w:fill="auto"/>
          </w:tcPr>
          <w:p w14:paraId="51CD34C3" w14:textId="77777777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EC3F481" w14:textId="69D2B6E9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162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3DD355C9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A81F0B1" w14:textId="4963BE9F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162</w:t>
            </w:r>
            <w:r w:rsidR="004D190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875</w:t>
            </w:r>
          </w:p>
        </w:tc>
      </w:tr>
      <w:tr w:rsidR="004D190B" w:rsidRPr="00693F45" w14:paraId="192B83B2" w14:textId="77777777" w:rsidTr="00693F45">
        <w:tc>
          <w:tcPr>
            <w:tcW w:w="4050" w:type="dxa"/>
            <w:shd w:val="clear" w:color="auto" w:fill="auto"/>
          </w:tcPr>
          <w:p w14:paraId="435565EC" w14:textId="3CBCFDB6" w:rsidR="004D190B" w:rsidRPr="00693F45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435E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E802A" w14:textId="53BFF8BD" w:rsidR="004D190B" w:rsidRPr="00693F45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595</w:t>
            </w:r>
            <w:r w:rsidR="00CB12D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717AAFBA" w14:textId="77777777" w:rsidR="004D190B" w:rsidRPr="00693F45" w:rsidRDefault="004D190B" w:rsidP="004D190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E48EE" w14:textId="230807AC" w:rsidR="004D190B" w:rsidRPr="00693F45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595</w:t>
            </w:r>
            <w:r w:rsidR="00CB12D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426</w:t>
            </w:r>
          </w:p>
        </w:tc>
      </w:tr>
    </w:tbl>
    <w:p w14:paraId="2908EB2C" w14:textId="77777777" w:rsidR="00BE67B9" w:rsidRDefault="00BE67B9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21FD38A" w14:textId="77777777" w:rsidR="00BE67B9" w:rsidRDefault="00BE6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FE2DD96" w14:textId="77777777" w:rsidR="005E5D8E" w:rsidRPr="00693F45" w:rsidRDefault="005E5D8E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BE67B9" w:rsidRPr="00934D7F" w14:paraId="3198B20D" w14:textId="77777777" w:rsidTr="00693F45">
        <w:trPr>
          <w:tblHeader/>
        </w:trPr>
        <w:tc>
          <w:tcPr>
            <w:tcW w:w="8460" w:type="dxa"/>
            <w:gridSpan w:val="4"/>
            <w:shd w:val="clear" w:color="auto" w:fill="auto"/>
          </w:tcPr>
          <w:p w14:paraId="78A83284" w14:textId="77777777" w:rsidR="00BE67B9" w:rsidRPr="00934D7F" w:rsidRDefault="00BE67B9" w:rsidP="00693F4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4D7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BE67B9" w:rsidRPr="00934D7F" w14:paraId="56614F5F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27357532" w14:textId="77777777" w:rsidR="00BE67B9" w:rsidRPr="00934D7F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4300A" w14:textId="77777777" w:rsidR="00BE67B9" w:rsidRPr="00934D7F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  <w:p w14:paraId="14363245" w14:textId="00AA5617" w:rsidR="00BE67B9" w:rsidRPr="00934D7F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F023C8" w14:textId="77777777" w:rsidR="00BE67B9" w:rsidRPr="00934D7F" w:rsidRDefault="00BE67B9" w:rsidP="005E36F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5492C26" w14:textId="21B562B6" w:rsidR="00BE67B9" w:rsidRPr="00934D7F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4D7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TFRS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  <w:p w14:paraId="001D07C4" w14:textId="7C80C3C6" w:rsidR="00BE67B9" w:rsidRPr="00934D7F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4D7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934D7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F118C7"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BE67B9" w:rsidRPr="00934D7F" w14:paraId="6032BB90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4BDB5498" w14:textId="77777777" w:rsidR="00BE67B9" w:rsidRPr="00934D7F" w:rsidRDefault="00BE67B9" w:rsidP="005E36F6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3012" w14:textId="77777777" w:rsidR="00BE67B9" w:rsidRPr="00934D7F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916C19D" w14:textId="77777777" w:rsidR="00BE67B9" w:rsidRPr="00934D7F" w:rsidRDefault="00BE67B9" w:rsidP="005E36F6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DC4B3D4" w14:textId="77777777" w:rsidR="00BE67B9" w:rsidRPr="00934D7F" w:rsidRDefault="00BE67B9" w:rsidP="005E36F6">
            <w:pPr>
              <w:pStyle w:val="NoSpacing"/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ราคาทุนตัดจำหน่าย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934D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E67B9" w:rsidRPr="00934D7F" w14:paraId="2DF4BCCF" w14:textId="77777777" w:rsidTr="00BE67B9">
        <w:trPr>
          <w:tblHeader/>
        </w:trPr>
        <w:tc>
          <w:tcPr>
            <w:tcW w:w="4050" w:type="dxa"/>
            <w:shd w:val="clear" w:color="auto" w:fill="auto"/>
          </w:tcPr>
          <w:p w14:paraId="74869460" w14:textId="77777777" w:rsidR="00BE67B9" w:rsidRPr="00934D7F" w:rsidRDefault="00BE67B9" w:rsidP="005E36F6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7858089F" w14:textId="77777777" w:rsidR="00BE67B9" w:rsidRPr="00934D7F" w:rsidRDefault="00BE67B9" w:rsidP="005E36F6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67B9" w:rsidRPr="00934D7F" w14:paraId="506A93A1" w14:textId="77777777" w:rsidTr="00693F45">
        <w:tc>
          <w:tcPr>
            <w:tcW w:w="4050" w:type="dxa"/>
            <w:shd w:val="clear" w:color="auto" w:fill="auto"/>
          </w:tcPr>
          <w:p w14:paraId="5D0E46C0" w14:textId="77777777" w:rsidR="00BE67B9" w:rsidRPr="00934D7F" w:rsidRDefault="00BE67B9" w:rsidP="005E36F6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7F57B8" w14:textId="77777777" w:rsidR="00BE67B9" w:rsidRPr="00934D7F" w:rsidRDefault="00BE67B9" w:rsidP="005E36F6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738AF4" w14:textId="77777777" w:rsidR="00BE67B9" w:rsidRPr="00934D7F" w:rsidRDefault="00BE67B9" w:rsidP="005E36F6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6ABBD8F" w14:textId="77777777" w:rsidR="00BE67B9" w:rsidRPr="00934D7F" w:rsidRDefault="00BE67B9" w:rsidP="005E36F6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50C59" w:rsidRPr="00934D7F" w14:paraId="0C839771" w14:textId="77777777" w:rsidTr="00397B35">
        <w:tc>
          <w:tcPr>
            <w:tcW w:w="4050" w:type="dxa"/>
            <w:shd w:val="clear" w:color="auto" w:fill="auto"/>
          </w:tcPr>
          <w:p w14:paraId="7B41E37D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D59641" w14:textId="4300E2B5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6BBA33E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64FCBC1" w14:textId="590933AC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101</w:t>
            </w:r>
          </w:p>
        </w:tc>
      </w:tr>
      <w:tr w:rsidR="00750C59" w:rsidRPr="00934D7F" w14:paraId="11E5BC21" w14:textId="77777777" w:rsidTr="00397B35">
        <w:tc>
          <w:tcPr>
            <w:tcW w:w="4050" w:type="dxa"/>
            <w:shd w:val="clear" w:color="auto" w:fill="auto"/>
          </w:tcPr>
          <w:p w14:paraId="3B27856C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181EDE" w14:textId="4CB77D86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5C8C6B09" w14:textId="77777777" w:rsidR="00750C59" w:rsidRPr="00934D7F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382A365" w14:textId="4A486B85" w:rsidR="00750C59" w:rsidRPr="00934D7F" w:rsidRDefault="00F118C7" w:rsidP="00397B35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134</w:t>
            </w:r>
          </w:p>
        </w:tc>
      </w:tr>
      <w:tr w:rsidR="00750C59" w:rsidRPr="00934D7F" w14:paraId="24316E75" w14:textId="77777777" w:rsidTr="00397B35">
        <w:tc>
          <w:tcPr>
            <w:tcW w:w="4050" w:type="dxa"/>
            <w:shd w:val="clear" w:color="auto" w:fill="auto"/>
          </w:tcPr>
          <w:p w14:paraId="793D4BCD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71F136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199465" w14:textId="77777777" w:rsidR="00750C59" w:rsidRPr="00934D7F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DA123B1" w14:textId="77777777" w:rsidR="00750C59" w:rsidRPr="00934D7F" w:rsidRDefault="00750C59" w:rsidP="00397B35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50C59" w:rsidRPr="00934D7F" w14:paraId="76B84D81" w14:textId="77777777" w:rsidTr="00397B35">
        <w:tc>
          <w:tcPr>
            <w:tcW w:w="4050" w:type="dxa"/>
            <w:shd w:val="clear" w:color="auto" w:fill="auto"/>
          </w:tcPr>
          <w:p w14:paraId="13FB4CFC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 ลูกหนี้ผ่อนชำระค่าเบี้ยประกัน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E3CF67" w14:textId="482F4DD8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4C4CEA3D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0895670" w14:textId="115DA1AC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178</w:t>
            </w:r>
          </w:p>
        </w:tc>
      </w:tr>
      <w:tr w:rsidR="00750C59" w:rsidRPr="00934D7F" w14:paraId="461A8206" w14:textId="77777777" w:rsidTr="00397B35">
        <w:tc>
          <w:tcPr>
            <w:tcW w:w="4050" w:type="dxa"/>
            <w:shd w:val="clear" w:color="auto" w:fill="auto"/>
          </w:tcPr>
          <w:p w14:paraId="343F5189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 อื่น 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F630CEA" w14:textId="672E929F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8C1F859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C8FE7CE" w14:textId="383E57C8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631</w:t>
            </w:r>
          </w:p>
        </w:tc>
      </w:tr>
      <w:tr w:rsidR="00750C59" w:rsidRPr="00934D7F" w14:paraId="26C42A3F" w14:textId="77777777" w:rsidTr="00693F45">
        <w:tc>
          <w:tcPr>
            <w:tcW w:w="4050" w:type="dxa"/>
            <w:shd w:val="clear" w:color="auto" w:fill="auto"/>
          </w:tcPr>
          <w:p w14:paraId="0F6C4022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</w:t>
            </w:r>
            <w:r w:rsidRPr="00934D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สถาบันการเงินระยะยาว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D0BEC9F" w14:textId="68234A45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1004F19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C0C651" w14:textId="094BD4B7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750C59" w:rsidRPr="00934D7F" w14:paraId="15B7091A" w14:textId="77777777" w:rsidTr="00693F45">
        <w:tc>
          <w:tcPr>
            <w:tcW w:w="4050" w:type="dxa"/>
            <w:shd w:val="clear" w:color="auto" w:fill="auto"/>
          </w:tcPr>
          <w:p w14:paraId="213DA8DA" w14:textId="37053FF3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435E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F3A3" w14:textId="3AF22B97" w:rsidR="00750C59" w:rsidRPr="00750C59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48</w:t>
            </w:r>
            <w:r w:rsidR="00750C59" w:rsidRPr="00750C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308D56CC" w14:textId="77777777" w:rsidR="00750C59" w:rsidRPr="00397B35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E50C6" w14:textId="1F98CE86" w:rsidR="00750C59" w:rsidRPr="00397B35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48</w:t>
            </w:r>
            <w:r w:rsidR="00750C59" w:rsidRPr="00C206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044</w:t>
            </w:r>
          </w:p>
        </w:tc>
      </w:tr>
      <w:tr w:rsidR="00750C59" w:rsidRPr="00934D7F" w14:paraId="7B04FA47" w14:textId="77777777" w:rsidTr="00693F45">
        <w:trPr>
          <w:trHeight w:val="206"/>
        </w:trPr>
        <w:tc>
          <w:tcPr>
            <w:tcW w:w="4050" w:type="dxa"/>
            <w:shd w:val="clear" w:color="auto" w:fill="auto"/>
          </w:tcPr>
          <w:p w14:paraId="568C698B" w14:textId="77777777" w:rsidR="00750C59" w:rsidRPr="00934D7F" w:rsidRDefault="00750C59" w:rsidP="00750C59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39487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A258D8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6FFBD3EC" w14:textId="77777777" w:rsidR="00750C59" w:rsidRPr="00934D7F" w:rsidRDefault="00750C59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50C59" w:rsidRPr="00934D7F" w14:paraId="0F1E0A91" w14:textId="77777777" w:rsidTr="00693F45">
        <w:tc>
          <w:tcPr>
            <w:tcW w:w="4050" w:type="dxa"/>
            <w:shd w:val="clear" w:color="auto" w:fill="auto"/>
          </w:tcPr>
          <w:p w14:paraId="1AE2A93D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34D7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DCCCAD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AF6883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4C529ED" w14:textId="77777777" w:rsidR="00750C59" w:rsidRPr="00934D7F" w:rsidRDefault="00750C59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50C59" w:rsidRPr="00934D7F" w14:paraId="638F950B" w14:textId="77777777" w:rsidTr="00693F45">
        <w:tc>
          <w:tcPr>
            <w:tcW w:w="4050" w:type="dxa"/>
            <w:shd w:val="clear" w:color="auto" w:fill="auto"/>
          </w:tcPr>
          <w:p w14:paraId="3B52DE4F" w14:textId="62379144" w:rsidR="00750C59" w:rsidRPr="00934D7F" w:rsidRDefault="006B5276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เงินเบิกเกินบัญชีและ</w:t>
            </w:r>
            <w:r w:rsidRPr="00693F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</w:t>
            </w:r>
            <w:r w:rsidRPr="00693F45">
              <w:rPr>
                <w:rFonts w:ascii="Angsana New" w:hAnsi="Angsana New" w:cs="Angsana New"/>
                <w:sz w:val="28"/>
                <w:szCs w:val="28"/>
                <w:cs/>
              </w:rPr>
              <w:t>กู้ยืมระยะสั้นจาก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693F45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F1AED1" w14:textId="7D128B96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362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1C0157D6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691E7B2" w14:textId="4BF919A9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362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</w:p>
        </w:tc>
      </w:tr>
      <w:tr w:rsidR="00750C59" w:rsidRPr="00934D7F" w14:paraId="057D4A60" w14:textId="77777777" w:rsidTr="00693F45">
        <w:tc>
          <w:tcPr>
            <w:tcW w:w="4050" w:type="dxa"/>
            <w:shd w:val="clear" w:color="auto" w:fill="auto"/>
          </w:tcPr>
          <w:p w14:paraId="432A9F0F" w14:textId="77777777" w:rsidR="00750C59" w:rsidRPr="00934D7F" w:rsidRDefault="00750C59" w:rsidP="00750C5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4D7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5B4A1D" w14:textId="15BC80EA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082</w:t>
            </w:r>
          </w:p>
        </w:tc>
        <w:tc>
          <w:tcPr>
            <w:tcW w:w="270" w:type="dxa"/>
            <w:shd w:val="clear" w:color="auto" w:fill="auto"/>
          </w:tcPr>
          <w:p w14:paraId="526770CE" w14:textId="77777777" w:rsidR="00750C59" w:rsidRPr="00934D7F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CBEED82" w14:textId="50FA9E5C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082</w:t>
            </w:r>
          </w:p>
        </w:tc>
      </w:tr>
      <w:tr w:rsidR="00750C59" w:rsidRPr="00934D7F" w14:paraId="639B7697" w14:textId="77777777" w:rsidTr="00693F45">
        <w:tc>
          <w:tcPr>
            <w:tcW w:w="4050" w:type="dxa"/>
            <w:shd w:val="clear" w:color="auto" w:fill="auto"/>
          </w:tcPr>
          <w:p w14:paraId="5189A3DC" w14:textId="77777777" w:rsidR="00750C59" w:rsidRPr="00934D7F" w:rsidRDefault="00750C59" w:rsidP="00750C5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A98C26" w14:textId="59EFD34A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79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E36661F" w14:textId="77777777" w:rsidR="00750C59" w:rsidRPr="00934D7F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8645DC7" w14:textId="5C7167FB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79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</w:p>
        </w:tc>
      </w:tr>
      <w:tr w:rsidR="00750C59" w:rsidRPr="00934D7F" w14:paraId="3641FE1D" w14:textId="77777777" w:rsidTr="00693F45">
        <w:tc>
          <w:tcPr>
            <w:tcW w:w="4050" w:type="dxa"/>
            <w:shd w:val="clear" w:color="auto" w:fill="auto"/>
          </w:tcPr>
          <w:p w14:paraId="344CAB72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529670" w14:textId="3F51CDD3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35E58C4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EBF9A1" w14:textId="6EF3AC06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750C59" w:rsidRPr="00934D7F" w14:paraId="37BD9A64" w14:textId="77777777" w:rsidTr="00693F45">
        <w:tc>
          <w:tcPr>
            <w:tcW w:w="4050" w:type="dxa"/>
            <w:shd w:val="clear" w:color="auto" w:fill="auto"/>
          </w:tcPr>
          <w:p w14:paraId="54CB6A16" w14:textId="77777777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221098" w14:textId="4DEDFDCC" w:rsidR="00750C59" w:rsidRPr="00934D7F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162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C6C2CD5" w14:textId="77777777" w:rsidR="00750C59" w:rsidRPr="00934D7F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09E88E4" w14:textId="0B95FC88" w:rsidR="00750C59" w:rsidRPr="00934D7F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162</w:t>
            </w:r>
            <w:r w:rsidR="00750C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color w:val="000000"/>
                <w:sz w:val="28"/>
                <w:szCs w:val="28"/>
              </w:rPr>
              <w:t>875</w:t>
            </w:r>
          </w:p>
        </w:tc>
      </w:tr>
      <w:tr w:rsidR="00750C59" w:rsidRPr="00934D7F" w14:paraId="13C33284" w14:textId="77777777" w:rsidTr="00693F45">
        <w:tc>
          <w:tcPr>
            <w:tcW w:w="4050" w:type="dxa"/>
            <w:shd w:val="clear" w:color="auto" w:fill="auto"/>
          </w:tcPr>
          <w:p w14:paraId="78C3CF32" w14:textId="2F4241FB" w:rsidR="00750C59" w:rsidRPr="00934D7F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4D7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435E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7FFFC" w14:textId="5BCA71B4" w:rsidR="00750C59" w:rsidRPr="00750C59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644</w:t>
            </w:r>
            <w:r w:rsidR="00750C59" w:rsidRPr="00750C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508C98E9" w14:textId="77777777" w:rsidR="00750C59" w:rsidRPr="00397B35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F8E76" w14:textId="6FCB843E" w:rsidR="00750C59" w:rsidRPr="00397B35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644</w:t>
            </w:r>
            <w:r w:rsidR="00750C59" w:rsidRPr="00C206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707</w:t>
            </w:r>
          </w:p>
        </w:tc>
      </w:tr>
    </w:tbl>
    <w:p w14:paraId="7818863E" w14:textId="601152C5" w:rsidR="004C2C67" w:rsidRDefault="004C2C6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FB7CD28" w14:textId="6C105560" w:rsidR="00DC7C4D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34561D">
        <w:rPr>
          <w:rFonts w:asciiTheme="majorBidi" w:hAnsiTheme="majorBidi" w:hint="cs"/>
          <w:sz w:val="28"/>
          <w:szCs w:val="28"/>
          <w:cs/>
        </w:rPr>
        <w:t>เงินสดและรายการเทียบเท่าเงินสด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E37FAF" w:rsidRPr="00E37FAF">
        <w:rPr>
          <w:rFonts w:asciiTheme="majorBidi" w:hAnsiTheme="majorBidi" w:hint="cs"/>
          <w:sz w:val="28"/>
          <w:szCs w:val="28"/>
          <w:cs/>
        </w:rPr>
        <w:t>ลูกหนี้จากการซื้อสิทธิเรียกร้อง</w:t>
      </w:r>
      <w:r w:rsidR="00E37FAF">
        <w:rPr>
          <w:rFonts w:asciiTheme="majorBidi" w:hAnsiTheme="majorBidi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hint="cs"/>
          <w:sz w:val="28"/>
          <w:szCs w:val="28"/>
          <w:cs/>
        </w:rPr>
        <w:t>ลูกหนี้อื่น</w:t>
      </w:r>
      <w:r w:rsidR="00D626F9">
        <w:rPr>
          <w:rFonts w:asciiTheme="majorBidi" w:hAnsiTheme="majorBidi" w:hint="cs"/>
          <w:sz w:val="28"/>
          <w:szCs w:val="28"/>
          <w:cs/>
        </w:rPr>
        <w:t xml:space="preserve"> </w:t>
      </w:r>
      <w:r w:rsidR="00126DBF">
        <w:rPr>
          <w:rFonts w:asciiTheme="majorBidi" w:hAnsiTheme="majorBidi" w:hint="cs"/>
          <w:sz w:val="28"/>
          <w:szCs w:val="28"/>
          <w:cs/>
        </w:rPr>
        <w:t>และ</w:t>
      </w:r>
      <w:r w:rsidR="00D626F9" w:rsidRPr="00D626F9">
        <w:rPr>
          <w:rFonts w:asciiTheme="majorBidi" w:hAnsiTheme="majorBidi" w:hint="cs"/>
          <w:sz w:val="28"/>
          <w:szCs w:val="28"/>
          <w:cs/>
        </w:rPr>
        <w:t>เงินฝากสถาบันการเงินระยะยาว</w:t>
      </w:r>
      <w:r w:rsidRPr="00BE7A2F">
        <w:rPr>
          <w:rFonts w:asciiTheme="majorBidi" w:hAnsiTheme="majorBidi" w:cstheme="majorBidi"/>
          <w:sz w:val="28"/>
          <w:szCs w:val="28"/>
          <w:cs/>
        </w:rPr>
        <w:t>ถูกจัดประเภทด้วยวิธีราคาทุนตัดจำหน่าย เนื่องจากเข้าเงื่อนไขดังต่อไปนี้</w:t>
      </w:r>
    </w:p>
    <w:p w14:paraId="29465BDD" w14:textId="77777777" w:rsidR="00DC7C4D" w:rsidRPr="00DD1472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3EE915" w14:textId="49A831CB" w:rsidR="00DC7C4D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BE7A2F"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7807C29" w14:textId="77777777" w:rsidR="00DC7C4D" w:rsidRPr="0034561D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-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3A147E7" w14:textId="2D5037D2" w:rsidR="00DC7C4D" w:rsidRDefault="00DC7C4D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97A3107" w14:textId="77777777" w:rsidR="00DC7C4D" w:rsidRPr="00693F45" w:rsidRDefault="00DC7C4D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6B7EA340" w14:textId="77777777" w:rsidR="00DC7C4D" w:rsidRDefault="00DC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5C11DA4" w14:textId="36F837BA" w:rsidR="004C67B8" w:rsidRPr="00693F45" w:rsidRDefault="004C67B8" w:rsidP="00333C7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lastRenderedPageBreak/>
        <w:t>การด้อยค่าของสินทรัพย์ทางการเงิน</w:t>
      </w:r>
      <w:r w:rsidR="004C2C67" w:rsidRPr="00693F45">
        <w:rPr>
          <w:rFonts w:ascii="Angsana New" w:hAnsi="Angsana New" w:hint="cs"/>
          <w:sz w:val="28"/>
          <w:szCs w:val="28"/>
          <w:cs/>
        </w:rPr>
        <w:t>และลูกหนี้ตามสัญญาเช่า</w:t>
      </w:r>
    </w:p>
    <w:p w14:paraId="44F69B9A" w14:textId="77777777" w:rsidR="004C67B8" w:rsidRPr="00693F45" w:rsidRDefault="004C67B8" w:rsidP="004C67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2CE63F3A" w14:textId="6AA307D0" w:rsidR="004C67B8" w:rsidRPr="002F32FC" w:rsidRDefault="004C67B8" w:rsidP="004C67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TFRS </w:t>
      </w:r>
      <w:r w:rsidR="00F118C7" w:rsidRPr="002F32FC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FC">
        <w:rPr>
          <w:rFonts w:asciiTheme="majorBidi" w:hAnsiTheme="majorBidi" w:cstheme="majorBidi"/>
          <w:color w:val="000000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="002F32FC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2F32FC">
        <w:rPr>
          <w:rFonts w:asciiTheme="majorBidi" w:hAnsiTheme="majorBidi" w:cstheme="majorBidi"/>
          <w:color w:val="000000"/>
          <w:sz w:val="28"/>
          <w:szCs w:val="28"/>
          <w:cs/>
        </w:rPr>
        <w:t>ในขณะที่</w:t>
      </w:r>
      <w:r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FC">
        <w:rPr>
          <w:rFonts w:asciiTheme="majorBidi" w:hAnsiTheme="majorBidi" w:cstheme="majorBidi"/>
          <w:color w:val="000000"/>
          <w:sz w:val="28"/>
          <w:szCs w:val="28"/>
          <w:cs/>
        </w:rPr>
        <w:t>เดิ</w:t>
      </w:r>
      <w:r w:rsidR="00395C04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>มกลุ่มบริษัท</w:t>
      </w:r>
      <w:r w:rsidRPr="002F32F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TFRS </w:t>
      </w:r>
      <w:r w:rsidR="00F118C7" w:rsidRPr="002F32FC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F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และพิจารณา</w:t>
      </w:r>
      <w:r w:rsidRPr="002F32FC">
        <w:rPr>
          <w:rFonts w:asciiTheme="majorBidi" w:hAnsiTheme="majorBidi" w:cstheme="majorBidi"/>
          <w:color w:val="000000"/>
          <w:sz w:val="28"/>
          <w:szCs w:val="28"/>
          <w:cs/>
        </w:rPr>
        <w:t>ความน่าจะเป็นถ่วงน้ำหนัก</w:t>
      </w:r>
      <w:r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92068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ทั้งนี้ </w:t>
      </w:r>
      <w:r w:rsidR="00192068" w:rsidRPr="002F32FC">
        <w:rPr>
          <w:rFonts w:asciiTheme="majorBidi" w:hAnsiTheme="majorBidi" w:cstheme="majorBidi"/>
          <w:color w:val="000000"/>
          <w:sz w:val="28"/>
          <w:szCs w:val="28"/>
          <w:cs/>
        </w:rPr>
        <w:t>การพิจารณาด้อยค่า</w:t>
      </w:r>
      <w:r w:rsidR="00192068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>ดังกล่าว</w:t>
      </w:r>
      <w:r w:rsidR="00192068" w:rsidRPr="002F32FC">
        <w:rPr>
          <w:rFonts w:asciiTheme="majorBidi" w:hAnsiTheme="majorBidi" w:cstheme="majorBidi"/>
          <w:color w:val="000000"/>
          <w:sz w:val="28"/>
          <w:szCs w:val="28"/>
          <w:cs/>
        </w:rPr>
        <w:t>จะถือปฏิบัติกับ</w:t>
      </w:r>
      <w:r w:rsidR="007570D1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192068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="00192068" w:rsidRPr="002F32FC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วัดมูลค่าด้วยวิธีราคาทุนตัดจำหน่าย</w:t>
      </w:r>
      <w:r w:rsidR="00192068" w:rsidRPr="002F32F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92068" w:rsidRPr="002F32F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และลูกหนี้ตามสัญญาเช่า</w:t>
      </w:r>
    </w:p>
    <w:p w14:paraId="36B56527" w14:textId="67F66ACC" w:rsidR="004B1DD5" w:rsidRDefault="004B1DD5" w:rsidP="004C2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279C814" w14:textId="77777777" w:rsidR="004B1DD5" w:rsidRPr="00AF199C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</w:t>
      </w:r>
      <w:r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ย</w:t>
      </w: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พินิจที่สำคัญ</w:t>
      </w:r>
    </w:p>
    <w:p w14:paraId="64FD4FCD" w14:textId="77777777" w:rsidR="004B1DD5" w:rsidRPr="00AF199C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4EB4F93" w14:textId="22EAE9E3" w:rsidR="004B1DD5" w:rsidRPr="00AF199C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</w:t>
      </w:r>
      <w:r w:rsidRPr="00626BF9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ยังเกี่ยวข้องกับการใช้ดุลยพินิจ</w:t>
      </w:r>
      <w:r w:rsidRPr="00094395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Pr="00B311C0">
        <w:rPr>
          <w:rFonts w:asciiTheme="majorBidi" w:hAnsiTheme="majorBidi" w:cstheme="majorBidi"/>
          <w:color w:val="000000"/>
          <w:sz w:val="28"/>
          <w:szCs w:val="28"/>
          <w:cs/>
        </w:rPr>
        <w:t>ฝ่ายบริหาร</w:t>
      </w:r>
      <w:r w:rsidR="002F32FC" w:rsidRPr="00B311C0">
        <w:rPr>
          <w:rFonts w:asciiTheme="majorBidi" w:hAnsiTheme="majorBidi" w:cstheme="majorBidi"/>
          <w:color w:val="000000"/>
          <w:sz w:val="28"/>
          <w:szCs w:val="28"/>
          <w:cs/>
        </w:rPr>
        <w:t>ซึ่ง</w:t>
      </w:r>
      <w:r w:rsidRPr="00094395">
        <w:rPr>
          <w:rFonts w:asciiTheme="majorBidi" w:hAnsiTheme="majorBidi" w:cstheme="majorBidi"/>
          <w:color w:val="000000"/>
          <w:sz w:val="28"/>
          <w:szCs w:val="28"/>
          <w:cs/>
        </w:rPr>
        <w:t>พิจารณา</w:t>
      </w:r>
      <w:r w:rsidRPr="00001450">
        <w:rPr>
          <w:rFonts w:asciiTheme="majorBidi" w:hAnsiTheme="majorBidi" w:cstheme="majorBidi"/>
          <w:color w:val="000000"/>
          <w:sz w:val="28"/>
          <w:szCs w:val="28"/>
          <w:cs/>
        </w:rPr>
        <w:t>ร่วมกับข้อมูลที่หลากหลายของคู่สัญญา ซึ่งมาจากทั้งภายในและภายนอก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3258AE05" w14:textId="77777777" w:rsidR="004B1DD5" w:rsidRPr="00AF199C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0F18B3B6" w14:textId="77777777" w:rsidR="004B1DD5" w:rsidRPr="00AF199C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</w:p>
    <w:p w14:paraId="41B301F1" w14:textId="77777777" w:rsidR="004B1DD5" w:rsidRPr="00AF199C" w:rsidRDefault="004B1DD5" w:rsidP="004B1DD5">
      <w:pPr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B5E5691" w14:textId="77777777" w:rsidR="004B1DD5" w:rsidRPr="00AF199C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</w:t>
      </w:r>
      <w:r w:rsidRPr="007F3A4D">
        <w:rPr>
          <w:rFonts w:asciiTheme="majorBidi" w:hAnsiTheme="majorBidi" w:hint="cs"/>
          <w:color w:val="000000"/>
          <w:sz w:val="28"/>
          <w:szCs w:val="28"/>
          <w:cs/>
        </w:rPr>
        <w:t>สินทรัพย์ทางการเงิน</w:t>
      </w:r>
      <w:r w:rsidRPr="007F3A4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จำนวนเงินสดที่คาดว่าจะไม่ได้รับ คือ ส่วนต่างระหว่างกระแส</w:t>
      </w:r>
      <w:r>
        <w:rPr>
          <w:rFonts w:asciiTheme="majorBidi" w:hAnsiTheme="majorBidi" w:cstheme="majorBidi"/>
          <w:color w:val="000000"/>
          <w:sz w:val="28"/>
          <w:szCs w:val="28"/>
        </w:rPr>
        <w:br/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3D2BAE40" w14:textId="77777777" w:rsidR="004B1DD5" w:rsidRPr="00AF199C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FC8A238" w14:textId="77777777" w:rsidR="004B1DD5" w:rsidRPr="00AF199C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F04176F" w14:textId="77777777" w:rsidR="004B1DD5" w:rsidRPr="00AF199C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B03D60A" w14:textId="77777777" w:rsidR="004B1DD5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Probability of default)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(LGD </w:t>
      </w: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Loss given default)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Exposure at the time of default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1D3719DF" w14:textId="77777777" w:rsidR="004B1DD5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E84A7D" w14:textId="77777777" w:rsidR="004B1DD5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B7E8C62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</w:t>
      </w:r>
      <w:r>
        <w:rPr>
          <w:rFonts w:asciiTheme="majorBidi" w:hAnsiTheme="majorBidi" w:cstheme="majorBidi"/>
          <w:color w:val="000000"/>
          <w:sz w:val="28"/>
          <w:szCs w:val="28"/>
        </w:rPr>
        <w:br/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60DC3F73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C7B134A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9FE908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BBA827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br/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br/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3F2ECE9D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01B92CD7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37F9D261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6089568" w14:textId="77777777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</w:t>
      </w:r>
      <w:r w:rsidRPr="00242C87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</w:p>
    <w:p w14:paraId="125869CF" w14:textId="77777777" w:rsidR="004B1DD5" w:rsidRPr="00242C87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DFF86C" w14:textId="291B7944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F118C7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242C87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</w:t>
      </w:r>
      <w:r w:rsidRPr="00242C87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F4A3959" w14:textId="77777777" w:rsidR="004B1DD5" w:rsidRPr="00242C87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5D86FDAC" w14:textId="2A2E27EF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F118C7" w:rsidRPr="00F118C7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เดือนนับจากวันที่</w:t>
      </w:r>
      <w:r w:rsidRPr="00242C87">
        <w:rPr>
          <w:rFonts w:asciiTheme="majorBidi" w:hAnsiTheme="majorBidi" w:cstheme="majorBidi" w:hint="cs"/>
          <w:color w:val="000000"/>
          <w:sz w:val="28"/>
          <w:szCs w:val="28"/>
          <w:cs/>
        </w:rPr>
        <w:t>รายงาน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F118C7" w:rsidRPr="00F118C7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1EBE9085" w14:textId="77777777" w:rsidR="004B1DD5" w:rsidRPr="00242C87" w:rsidRDefault="004B1DD5" w:rsidP="004B1DD5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FAE5B72" w14:textId="77777777" w:rsidR="00242C87" w:rsidRDefault="00242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13255B8C" w14:textId="0DD94785" w:rsidR="004B1DD5" w:rsidRPr="00242C8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F118C7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242C8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242C87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</w:t>
      </w:r>
      <w:r w:rsidRPr="00242C87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Pr="00242C87">
        <w:rPr>
          <w:rFonts w:asciiTheme="majorBidi" w:hAnsiTheme="majorBidi"/>
          <w:i/>
          <w:iCs/>
          <w:color w:val="000000"/>
          <w:sz w:val="28"/>
          <w:szCs w:val="28"/>
        </w:rPr>
        <w:t>Under-performing)</w:t>
      </w:r>
    </w:p>
    <w:p w14:paraId="1B35D5B0" w14:textId="77777777" w:rsidR="004B1DD5" w:rsidRPr="00242C87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B5393E1" w14:textId="6EDE752F" w:rsidR="004B1DD5" w:rsidRPr="00FF542A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242C87">
        <w:rPr>
          <w:rFonts w:asciiTheme="majorBidi" w:hAnsiTheme="majorBidi" w:cstheme="majorBidi" w:hint="cs"/>
          <w:color w:val="000000"/>
          <w:sz w:val="28"/>
          <w:szCs w:val="28"/>
          <w:cs/>
        </w:rPr>
        <w:t>-</w:t>
      </w:r>
      <w:r w:rsidRPr="00242C87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</w:t>
      </w:r>
      <w:r w:rsidRPr="00B311C0">
        <w:rPr>
          <w:rFonts w:asciiTheme="majorBidi" w:hAnsiTheme="majorBidi" w:cstheme="majorBidi"/>
          <w:color w:val="000000"/>
          <w:sz w:val="28"/>
          <w:szCs w:val="28"/>
          <w:cs/>
        </w:rPr>
        <w:t>เป็นผล</w:t>
      </w:r>
      <w:r w:rsidRPr="00242C87">
        <w:rPr>
          <w:rFonts w:asciiTheme="majorBidi" w:hAnsiTheme="majorBidi" w:cstheme="majorBidi" w:hint="cs"/>
          <w:color w:val="000000"/>
          <w:sz w:val="28"/>
          <w:szCs w:val="28"/>
          <w:cs/>
        </w:rPr>
        <w:t>มาจากความเป็นไปได้ของทุกเหตุการณ์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จากการผิดนัดชำระหนี้ตลอดอายุ</w:t>
      </w:r>
      <w:r w:rsidRPr="00242C87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ที่คาดไว้</w:t>
      </w:r>
      <w:r w:rsidRPr="00242C87">
        <w:rPr>
          <w:rFonts w:asciiTheme="majorBidi" w:hAnsiTheme="majorBidi" w:cstheme="majorBidi"/>
          <w:color w:val="000000"/>
          <w:sz w:val="28"/>
          <w:szCs w:val="28"/>
          <w:cs/>
        </w:rPr>
        <w:t>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สาระสำคัญของการประเมินดังกล่าวถูกพิจารณาโดยใช้ปัจจัยด้าน</w:t>
      </w:r>
      <w:r w:rsidRPr="00857173">
        <w:rPr>
          <w:rFonts w:asciiTheme="majorBidi" w:hAnsiTheme="majorBidi" w:cstheme="majorBidi" w:hint="cs"/>
          <w:color w:val="000000"/>
          <w:sz w:val="28"/>
          <w:szCs w:val="28"/>
          <w:cs/>
        </w:rPr>
        <w:t>ปริมาณ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และปัจจัยด้านคุณภาพหลายปัจจัย </w:t>
      </w:r>
      <w:r w:rsidRPr="00FD0B52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ที่ค้างชำระ </w:t>
      </w:r>
      <w:r w:rsidR="00F118C7" w:rsidRPr="00F118C7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วันหรือเกินกว่านั้นแต่ยังไม่ใช่</w:t>
      </w:r>
      <w:r w:rsidRPr="00CB7A0E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505D21DD" w14:textId="77777777" w:rsidR="004B1DD5" w:rsidRPr="00FC513E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FE8F055" w14:textId="67428861" w:rsidR="004B1DD5" w:rsidRPr="00FF542A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F118C7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4658A693" w14:textId="77777777" w:rsidR="004B1DD5" w:rsidRPr="00FC513E" w:rsidRDefault="004B1DD5" w:rsidP="004B1DD5">
      <w:pPr>
        <w:spacing w:line="240" w:lineRule="auto"/>
        <w:ind w:left="1260"/>
        <w:rPr>
          <w:rFonts w:asciiTheme="majorBidi" w:hAnsiTheme="majorBidi" w:cstheme="majorBidi"/>
          <w:color w:val="000000"/>
          <w:sz w:val="24"/>
          <w:szCs w:val="24"/>
        </w:rPr>
      </w:pPr>
    </w:p>
    <w:p w14:paraId="51FB29FF" w14:textId="3053792D" w:rsidR="004B1DD5" w:rsidRPr="00FC513E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F118C7" w:rsidRPr="00F118C7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>ถูก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พิจารณาเป็น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</w:p>
    <w:p w14:paraId="2B86F840" w14:textId="77777777" w:rsidR="004B1DD5" w:rsidRPr="00FC513E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73EE7634" w14:textId="77777777" w:rsidR="004B1DD5" w:rsidRPr="007B2C59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7B2C59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7B2C59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7B2C59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7B2C59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E39A99F" w14:textId="77777777" w:rsidR="004B1DD5" w:rsidRPr="007B2C59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</w:p>
    <w:p w14:paraId="252CEEA3" w14:textId="77777777" w:rsidR="004B1DD5" w:rsidRPr="00001450" w:rsidRDefault="004B1DD5" w:rsidP="004B1D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001450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อยู่ระหว่างการยึดหลักประกันเพื่อชำระหนี้</w:t>
      </w:r>
    </w:p>
    <w:p w14:paraId="47CBADB2" w14:textId="77777777" w:rsidR="004B1DD5" w:rsidRPr="00001450" w:rsidRDefault="004B1DD5" w:rsidP="004B1D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001450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อยู่ระหว่างการฟ้องร้อง</w:t>
      </w:r>
    </w:p>
    <w:p w14:paraId="6BD34E44" w14:textId="77777777" w:rsidR="004B1DD5" w:rsidRPr="00FC513E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246E8748" w14:textId="77777777" w:rsidR="004B1DD5" w:rsidRPr="00FC513E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 รวมถึงการถือครองหลักประกัน </w:t>
      </w:r>
      <w:r w:rsidRPr="00285CB7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คือ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F48A34F" w14:textId="77777777" w:rsidR="004B1DD5" w:rsidRPr="00FC513E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  <w:highlight w:val="magenta"/>
        </w:rPr>
      </w:pPr>
    </w:p>
    <w:p w14:paraId="60ADD27B" w14:textId="77777777" w:rsidR="004B1DD5" w:rsidRPr="00FC513E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FC513E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0770AF26" w14:textId="77777777" w:rsidR="004B1DD5" w:rsidRPr="00FC513E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8FBFEF4" w14:textId="77777777" w:rsidR="004B1DD5" w:rsidRPr="00FC513E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</w:t>
      </w:r>
      <w:r w:rsidRPr="00352809">
        <w:rPr>
          <w:rFonts w:asciiTheme="majorBidi" w:eastAsiaTheme="minorHAnsi" w:hAnsiTheme="majorBidi" w:hint="cs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662A75AC" w14:textId="104074C0" w:rsidR="004B1DD5" w:rsidRPr="00D679E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ผลขาดทุน</w:t>
      </w:r>
      <w:r w:rsidR="00CC5CFE" w:rsidRPr="00B311C0">
        <w:rPr>
          <w:rFonts w:asciiTheme="majorBidi" w:eastAsiaTheme="minorHAnsi" w:hAnsiTheme="majorBidi" w:cstheme="majorBidi"/>
          <w:sz w:val="28"/>
          <w:szCs w:val="28"/>
          <w:cs/>
        </w:rPr>
        <w:t>จากการด้อยค่า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="00CC5CFE" w:rsidRPr="00B311C0">
        <w:rPr>
          <w:rFonts w:asciiTheme="majorBidi" w:eastAsiaTheme="minorHAnsi" w:hAnsiTheme="majorBidi" w:cstheme="majorBidi"/>
          <w:sz w:val="28"/>
          <w:szCs w:val="28"/>
          <w:cs/>
        </w:rPr>
        <w:t>จากการด้อยค่า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 xml:space="preserve">ด้านเครดิตที่คาดว่าจะเกิดขึ้นใน </w:t>
      </w:r>
      <w:r w:rsidR="00F118C7" w:rsidRPr="00094395">
        <w:rPr>
          <w:rFonts w:asciiTheme="majorBidi" w:eastAsiaTheme="minorHAnsi" w:hAnsiTheme="majorBidi" w:cstheme="majorBidi"/>
          <w:sz w:val="28"/>
          <w:szCs w:val="28"/>
        </w:rPr>
        <w:t>12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</w:t>
      </w:r>
      <w:r w:rsidRPr="00B311C0">
        <w:rPr>
          <w:rFonts w:asciiTheme="majorBidi" w:eastAsiaTheme="minorHAnsi" w:hAnsiTheme="majorBidi" w:cstheme="majorBidi"/>
          <w:sz w:val="28"/>
          <w:szCs w:val="28"/>
          <w:cs/>
        </w:rPr>
        <w:t>ตลอดอายุ</w:t>
      </w:r>
      <w:r w:rsidR="00924DDD" w:rsidRPr="00B311C0">
        <w:rPr>
          <w:rFonts w:asciiTheme="majorBidi" w:eastAsiaTheme="minorHAnsi" w:hAnsiTheme="majorBidi" w:cstheme="majorBidi"/>
          <w:sz w:val="28"/>
          <w:szCs w:val="28"/>
          <w:cs/>
        </w:rPr>
        <w:t>หาก</w:t>
      </w:r>
      <w:r w:rsidR="00EA0102" w:rsidRPr="00B311C0">
        <w:rPr>
          <w:rFonts w:asciiTheme="majorBidi" w:eastAsiaTheme="minorHAnsi" w:hAnsiTheme="majorBidi" w:cstheme="majorBidi"/>
          <w:sz w:val="28"/>
          <w:szCs w:val="28"/>
          <w:cs/>
        </w:rPr>
        <w:t>เข้าเงื่อนไขว่า สินทรัพย์ทางการเงินมีการเพิ่มขึ้นอย่างมีนัยสำคัญ</w:t>
      </w:r>
      <w:r w:rsidR="00A05791" w:rsidRPr="00B311C0">
        <w:rPr>
          <w:rFonts w:asciiTheme="majorBidi" w:eastAsiaTheme="minorHAnsi" w:hAnsiTheme="majorBidi" w:cstheme="majorBidi"/>
          <w:sz w:val="28"/>
          <w:szCs w:val="28"/>
          <w:cs/>
        </w:rPr>
        <w:t>ของความเสี่ยงด้านเครดิต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</w:t>
      </w:r>
      <w:r w:rsidR="003A1DDA" w:rsidRPr="00B311C0">
        <w:rPr>
          <w:rFonts w:asciiTheme="majorBidi" w:eastAsiaTheme="minorHAnsi" w:hAnsiTheme="majorBidi" w:cstheme="majorBidi"/>
          <w:sz w:val="28"/>
          <w:szCs w:val="28"/>
          <w:cs/>
        </w:rPr>
        <w:t>การเพิ่มขึ้นอย่างม</w:t>
      </w:r>
      <w:r w:rsidR="004A6A90" w:rsidRPr="00B311C0">
        <w:rPr>
          <w:rFonts w:asciiTheme="majorBidi" w:eastAsiaTheme="minorHAnsi" w:hAnsiTheme="majorBidi" w:cstheme="majorBidi"/>
          <w:sz w:val="28"/>
          <w:szCs w:val="28"/>
          <w:cs/>
        </w:rPr>
        <w:t>ี</w:t>
      </w:r>
      <w:r w:rsidR="003A1DDA" w:rsidRPr="00B311C0">
        <w:rPr>
          <w:rFonts w:asciiTheme="majorBidi" w:eastAsiaTheme="minorHAnsi" w:hAnsiTheme="majorBidi" w:cstheme="majorBidi"/>
          <w:sz w:val="28"/>
          <w:szCs w:val="28"/>
          <w:cs/>
        </w:rPr>
        <w:t>นัยสำคัญของ</w:t>
      </w:r>
      <w:r w:rsidRPr="00B311C0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D4534D" w:rsidRPr="00B311C0">
        <w:rPr>
          <w:rFonts w:asciiTheme="majorBidi" w:eastAsiaTheme="minorHAnsi" w:hAnsiTheme="majorBidi" w:cstheme="majorBidi"/>
          <w:sz w:val="28"/>
          <w:szCs w:val="28"/>
          <w:cs/>
        </w:rPr>
        <w:t>ภาย</w:t>
      </w:r>
      <w:r w:rsidRPr="00B311C0">
        <w:rPr>
          <w:rFonts w:asciiTheme="majorBidi" w:eastAsiaTheme="minorHAnsi" w:hAnsiTheme="majorBidi" w:cstheme="majorBidi"/>
          <w:sz w:val="28"/>
          <w:szCs w:val="28"/>
          <w:cs/>
        </w:rPr>
        <w:t>หลังจากการเปลี่ยนแปลง</w:t>
      </w:r>
      <w:r w:rsidR="006F298D" w:rsidRPr="00B311C0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หรือไม่</w:t>
      </w:r>
    </w:p>
    <w:p w14:paraId="05F1370E" w14:textId="77777777" w:rsidR="004B1DD5" w:rsidRPr="00D679E4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11D9D953" w14:textId="77777777" w:rsidR="004B1DD5" w:rsidRPr="00D679E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D679E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Pr="002552F6">
        <w:rPr>
          <w:rFonts w:asciiTheme="majorBidi" w:eastAsiaTheme="minorHAnsi" w:hAnsiTheme="majorBidi" w:hint="cs"/>
          <w:i/>
          <w:iCs/>
          <w:sz w:val="28"/>
          <w:szCs w:val="28"/>
          <w:cs/>
        </w:rPr>
        <w:t>ขาดทุนจากการด้อยค่าด้านเครดิต</w:t>
      </w:r>
    </w:p>
    <w:p w14:paraId="6D72F255" w14:textId="77777777" w:rsidR="004B1DD5" w:rsidRPr="00D679E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DC79505" w14:textId="331F3721" w:rsidR="004B1DD5" w:rsidRPr="00BB3812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ส่วนของมูลค่าตามบัญชีขั้นต้นจะ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ถูก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ตัดจำหน่าย</w:t>
      </w:r>
      <w:r w:rsidR="00D4534D" w:rsidRPr="00B311C0">
        <w:rPr>
          <w:rFonts w:asciiTheme="majorBidi" w:eastAsiaTheme="minorHAnsi" w:hAnsiTheme="majorBidi" w:cstheme="majorBidi"/>
          <w:sz w:val="28"/>
          <w:szCs w:val="28"/>
          <w:cs/>
        </w:rPr>
        <w:t>พร้อม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ด้วยค่าเผื่อ</w:t>
      </w:r>
      <w:r w:rsidRPr="00094395">
        <w:rPr>
          <w:rFonts w:asciiTheme="majorBidi" w:eastAsiaTheme="minorHAnsi" w:hAnsiTheme="majorBidi" w:cstheme="majorBidi" w:hint="cs"/>
          <w:sz w:val="28"/>
          <w:szCs w:val="28"/>
          <w:cs/>
        </w:rPr>
        <w:t>ผลขาดทุนจากการด้อยค่า</w:t>
      </w:r>
      <w:r w:rsidRPr="00BB3812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1CACE19F" w14:textId="77777777" w:rsidR="004B1DD5" w:rsidRPr="00BB3812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F584D88" w14:textId="21DC0D29" w:rsidR="004B1DD5" w:rsidRPr="00873E17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BB3812">
        <w:rPr>
          <w:rFonts w:asciiTheme="majorBidi" w:eastAsiaTheme="minorHAnsi" w:hAnsiTheme="majorBidi" w:cstheme="majorBidi"/>
          <w:sz w:val="28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</w:t>
      </w:r>
      <w:r w:rsidRPr="00B311C0">
        <w:rPr>
          <w:rFonts w:asciiTheme="majorBidi" w:eastAsiaTheme="minorHAnsi" w:hAnsiTheme="majorBidi" w:cstheme="majorBidi"/>
          <w:sz w:val="28"/>
          <w:szCs w:val="28"/>
          <w:cs/>
        </w:rPr>
        <w:t>เครดิต การกลับ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รายการขาดทุน</w:t>
      </w:r>
      <w:r w:rsidRPr="00094395">
        <w:rPr>
          <w:rFonts w:asciiTheme="majorBidi" w:eastAsiaTheme="minorHAnsi" w:hAnsiTheme="majorBidi" w:cstheme="majorBidi" w:hint="cs"/>
          <w:sz w:val="28"/>
          <w:szCs w:val="28"/>
          <w:cs/>
        </w:rPr>
        <w:t>จากการด้อยค่า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ด้านเครดิตที่รับรู้ก่อนหน้า</w:t>
      </w:r>
      <w:r w:rsidRPr="00BB3812">
        <w:rPr>
          <w:rFonts w:asciiTheme="majorBidi" w:eastAsiaTheme="minorHAnsi" w:hAnsiTheme="majorBidi" w:cstheme="majorBidi"/>
          <w:sz w:val="28"/>
          <w:szCs w:val="28"/>
          <w:cs/>
        </w:rPr>
        <w:t>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69A319CB" w14:textId="77777777" w:rsidR="004B1DD5" w:rsidRPr="00EA55F1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31217436" w14:textId="77777777" w:rsidR="004B1DD5" w:rsidRPr="00EA55F1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B7411EF" w14:textId="77777777" w:rsidR="004B1DD5" w:rsidRPr="00EA55F1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EE0E141" w14:textId="586D631F" w:rsidR="004B1DD5" w:rsidRPr="00EA55F1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เครื่องมือทางการเงินที่เข้าสู่ชั้นที่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3</w:t>
      </w:r>
      <w:r w:rsidRPr="00EA55F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742E55F3" w14:textId="77777777" w:rsidR="004B1DD5" w:rsidRPr="00EA55F1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highlight w:val="magenta"/>
          <w:cs/>
        </w:rPr>
      </w:pPr>
    </w:p>
    <w:p w14:paraId="30A4353A" w14:textId="06B7F92A" w:rsidR="004B1DD5" w:rsidRPr="00A12682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เมื่อเครื่องมือทางการเงินถูกปรับชั้น</w:t>
      </w:r>
      <w:r w:rsidR="001C21B0" w:rsidRPr="00B311C0">
        <w:rPr>
          <w:rFonts w:asciiTheme="majorBidi" w:eastAsiaTheme="minorHAnsi" w:hAnsiTheme="majorBidi" w:cstheme="majorBidi"/>
          <w:sz w:val="28"/>
          <w:szCs w:val="28"/>
          <w:cs/>
        </w:rPr>
        <w:t>เนื่อง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จาก</w:t>
      </w:r>
      <w:r w:rsidR="001C21B0" w:rsidRPr="00B311C0">
        <w:rPr>
          <w:rFonts w:asciiTheme="majorBidi" w:eastAsiaTheme="minorHAnsi" w:hAnsiTheme="majorBidi" w:cstheme="majorBidi"/>
          <w:sz w:val="28"/>
          <w:szCs w:val="28"/>
          <w:cs/>
        </w:rPr>
        <w:t>มีการเพิ่มขึ้</w:t>
      </w:r>
      <w:r w:rsidR="000C5655" w:rsidRPr="00B311C0">
        <w:rPr>
          <w:rFonts w:asciiTheme="majorBidi" w:eastAsiaTheme="minorHAnsi" w:hAnsiTheme="majorBidi" w:cstheme="majorBidi"/>
          <w:sz w:val="28"/>
          <w:szCs w:val="28"/>
          <w:cs/>
        </w:rPr>
        <w:t>นอย่างมีนัยสำคัญของ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0C5655" w:rsidRPr="00B311C0">
        <w:rPr>
          <w:rFonts w:asciiTheme="majorBidi" w:eastAsiaTheme="minorHAnsi" w:hAnsiTheme="majorBidi" w:cstheme="majorBidi"/>
          <w:sz w:val="28"/>
          <w:szCs w:val="28"/>
          <w:cs/>
        </w:rPr>
        <w:t>ตาม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 xml:space="preserve">เกณฑ์เชิงปริมาณ เครื่องมือทางการเงินจะถูกโอนกลับไปยังชั้นที่ </w:t>
      </w:r>
      <w:r w:rsidR="00F118C7" w:rsidRPr="00094395">
        <w:rPr>
          <w:rFonts w:asciiTheme="majorBidi" w:eastAsiaTheme="minorHAnsi" w:hAnsiTheme="majorBidi" w:cstheme="majorBidi"/>
          <w:sz w:val="28"/>
          <w:szCs w:val="28"/>
        </w:rPr>
        <w:t>1</w:t>
      </w:r>
      <w:r w:rsidRPr="00094395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13BB6">
        <w:rPr>
          <w:rFonts w:asciiTheme="majorBidi" w:eastAsiaTheme="minorHAnsi" w:hAnsiTheme="majorBidi" w:cstheme="majorBidi"/>
          <w:sz w:val="28"/>
          <w:szCs w:val="28"/>
          <w:cs/>
        </w:rPr>
        <w:t>โดยอัตโนมัติเมื่อไม่</w:t>
      </w:r>
      <w:r w:rsidR="000C5655" w:rsidRPr="00B311C0">
        <w:rPr>
          <w:rFonts w:asciiTheme="majorBidi" w:eastAsiaTheme="minorHAnsi" w:hAnsiTheme="majorBidi" w:cstheme="majorBidi"/>
          <w:sz w:val="28"/>
          <w:szCs w:val="28"/>
          <w:cs/>
        </w:rPr>
        <w:t>เข้า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="00125D9C" w:rsidRPr="00B311C0">
        <w:rPr>
          <w:rFonts w:asciiTheme="majorBidi" w:eastAsiaTheme="minorHAnsi" w:hAnsiTheme="majorBidi" w:cstheme="majorBidi"/>
          <w:sz w:val="28"/>
          <w:szCs w:val="28"/>
          <w:cs/>
        </w:rPr>
        <w:t>ของระยะเวลาการค้างชำระหนี้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 xml:space="preserve"> ในกรณีที่เครื่องมือทางการเงินถูกปรับไปยังชั้นที่ </w:t>
      </w:r>
      <w:r w:rsidR="00F118C7" w:rsidRPr="00094395">
        <w:rPr>
          <w:rFonts w:asciiTheme="majorBidi" w:eastAsiaTheme="minorHAnsi" w:hAnsiTheme="majorBidi" w:cstheme="majorBidi"/>
          <w:sz w:val="28"/>
          <w:szCs w:val="28"/>
        </w:rPr>
        <w:t>2</w:t>
      </w:r>
      <w:r w:rsidRPr="00094395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</w:t>
      </w:r>
      <w:r w:rsidRPr="00B311C0">
        <w:rPr>
          <w:rFonts w:asciiTheme="majorBidi" w:eastAsiaTheme="minorHAnsi" w:hAnsiTheme="majorBidi" w:cstheme="majorBidi"/>
          <w:sz w:val="28"/>
          <w:szCs w:val="28"/>
          <w:cs/>
        </w:rPr>
        <w:t xml:space="preserve">ที่ </w:t>
      </w:r>
      <w:r w:rsidR="00F118C7" w:rsidRPr="00B311C0">
        <w:rPr>
          <w:rFonts w:asciiTheme="majorBidi" w:eastAsiaTheme="minorHAnsi" w:hAnsiTheme="majorBidi" w:cstheme="majorBidi"/>
          <w:sz w:val="28"/>
          <w:szCs w:val="28"/>
        </w:rPr>
        <w:t>1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736C07F2" w14:textId="77777777" w:rsidR="004B1DD5" w:rsidRPr="00040BE7" w:rsidRDefault="004B1DD5" w:rsidP="004C2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1508A3C" w14:textId="77777777" w:rsidR="00F15EED" w:rsidRDefault="00F15EED" w:rsidP="00242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5F63059" w14:textId="0047F33D" w:rsidR="00192068" w:rsidRPr="00693F45" w:rsidRDefault="00270117" w:rsidP="00040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270117">
        <w:rPr>
          <w:rFonts w:ascii="Angsana New" w:hAnsi="Angsana New" w:hint="cs"/>
          <w:sz w:val="28"/>
          <w:szCs w:val="28"/>
          <w:cs/>
        </w:rPr>
        <w:lastRenderedPageBreak/>
        <w:t>กลุ่มบริษัทได้ประเมินการด้อยค่าตาม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Pr="00270117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9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Pr="00270117">
        <w:rPr>
          <w:rFonts w:ascii="Angsana New" w:hAnsi="Angsana New" w:hint="cs"/>
          <w:sz w:val="28"/>
          <w:szCs w:val="28"/>
          <w:cs/>
        </w:rPr>
        <w:t>ณ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Pr="00270117">
        <w:rPr>
          <w:rFonts w:ascii="Angsana New" w:hAnsi="Angsana New" w:hint="cs"/>
          <w:sz w:val="28"/>
          <w:szCs w:val="28"/>
          <w:cs/>
        </w:rPr>
        <w:t>วันที่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Pr="00270117">
        <w:rPr>
          <w:rFonts w:ascii="Angsana New" w:hAnsi="Angsana New" w:hint="cs"/>
          <w:sz w:val="28"/>
          <w:szCs w:val="28"/>
          <w:cs/>
        </w:rPr>
        <w:t>มกราคม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Pr="00270117">
        <w:rPr>
          <w:rFonts w:ascii="Angsana New" w:hAnsi="Angsana New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Pr="00270117">
        <w:rPr>
          <w:rFonts w:ascii="Angsana New" w:hAnsi="Angsana New"/>
          <w:sz w:val="28"/>
          <w:szCs w:val="28"/>
          <w:cs/>
        </w:rPr>
        <w:t xml:space="preserve"> </w:t>
      </w:r>
      <w:r w:rsidR="00192068" w:rsidRPr="00693F45">
        <w:rPr>
          <w:rFonts w:ascii="Angsana New" w:hAnsi="Angsana New"/>
          <w:sz w:val="28"/>
          <w:szCs w:val="28"/>
          <w:cs/>
        </w:rPr>
        <w:t>ส่งผลให้มีค่าเผื่อ</w:t>
      </w:r>
      <w:r w:rsidR="00192068" w:rsidRPr="00693F45">
        <w:rPr>
          <w:rFonts w:ascii="Angsana New" w:hAnsi="Angsana New" w:hint="cs"/>
          <w:sz w:val="28"/>
          <w:szCs w:val="28"/>
          <w:cs/>
        </w:rPr>
        <w:t>ผลขาดทุนจากการ</w:t>
      </w:r>
      <w:r w:rsidR="00192068" w:rsidRPr="00693F45">
        <w:rPr>
          <w:rFonts w:ascii="Angsana New" w:hAnsi="Angsana New"/>
          <w:sz w:val="28"/>
          <w:szCs w:val="28"/>
          <w:cs/>
        </w:rPr>
        <w:t>ด้อยค่า</w:t>
      </w:r>
      <w:r w:rsidR="00AF2D3F" w:rsidRPr="00726A4B">
        <w:rPr>
          <w:rFonts w:ascii="Angsana New" w:hAnsi="Angsana New"/>
          <w:sz w:val="28"/>
          <w:szCs w:val="28"/>
          <w:cs/>
        </w:rPr>
        <w:t>เพิ่มขึ้น</w:t>
      </w:r>
      <w:r w:rsidR="00192068" w:rsidRPr="00693F45">
        <w:rPr>
          <w:rFonts w:ascii="Angsana New" w:hAnsi="Angsana New" w:hint="cs"/>
          <w:sz w:val="28"/>
          <w:szCs w:val="28"/>
          <w:cs/>
        </w:rPr>
        <w:t xml:space="preserve"> ดัง</w:t>
      </w:r>
      <w:r w:rsidR="00192068" w:rsidRPr="00693F45">
        <w:rPr>
          <w:rFonts w:ascii="Angsana New" w:hAnsi="Angsana New"/>
          <w:sz w:val="28"/>
          <w:szCs w:val="28"/>
          <w:cs/>
        </w:rPr>
        <w:t>นี้</w:t>
      </w:r>
    </w:p>
    <w:p w14:paraId="43D6B1D6" w14:textId="77777777" w:rsidR="007A7F05" w:rsidRPr="00693F45" w:rsidRDefault="007A7F05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440"/>
        <w:gridCol w:w="180"/>
        <w:gridCol w:w="1440"/>
      </w:tblGrid>
      <w:tr w:rsidR="00BE67B9" w:rsidRPr="00693F45" w14:paraId="26B64A3F" w14:textId="77777777" w:rsidTr="00693F45">
        <w:trPr>
          <w:cantSplit/>
          <w:tblHeader/>
        </w:trPr>
        <w:tc>
          <w:tcPr>
            <w:tcW w:w="5400" w:type="dxa"/>
            <w:shd w:val="clear" w:color="auto" w:fill="auto"/>
            <w:vAlign w:val="bottom"/>
          </w:tcPr>
          <w:p w14:paraId="17DBC151" w14:textId="77777777" w:rsidR="00192068" w:rsidRPr="00333C78" w:rsidRDefault="00B5410A" w:rsidP="001920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br w:type="page"/>
            </w:r>
            <w:r w:rsidRPr="00693F45">
              <w:rPr>
                <w:sz w:val="28"/>
                <w:szCs w:val="28"/>
              </w:rPr>
              <w:br w:type="page"/>
            </w:r>
            <w:r w:rsidR="00192068" w:rsidRPr="00693F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9AC826F" w14:textId="77777777" w:rsidR="00192068" w:rsidRPr="00693F45" w:rsidRDefault="00192068" w:rsidP="00693F45">
            <w:pPr>
              <w:pStyle w:val="acctmergecolhdg"/>
              <w:shd w:val="clear" w:color="auto" w:fill="FFFFFF"/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8BD81B" w14:textId="77777777" w:rsidR="00192068" w:rsidRPr="00693F45" w:rsidRDefault="00192068" w:rsidP="00333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98727A" w14:textId="77777777" w:rsidR="00192068" w:rsidRPr="00693F45" w:rsidRDefault="00192068" w:rsidP="00693F45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DD08528" w14:textId="77777777" w:rsidR="00192068" w:rsidRPr="00693F45" w:rsidRDefault="00192068" w:rsidP="00693F45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92068" w:rsidRPr="00693F45" w14:paraId="52981E30" w14:textId="77777777" w:rsidTr="00693F45">
        <w:trPr>
          <w:cantSplit/>
          <w:tblHeader/>
        </w:trPr>
        <w:tc>
          <w:tcPr>
            <w:tcW w:w="5400" w:type="dxa"/>
          </w:tcPr>
          <w:p w14:paraId="2613E9C1" w14:textId="77777777" w:rsidR="00192068" w:rsidRPr="00693F45" w:rsidRDefault="00192068" w:rsidP="00192068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2DE1DB35" w14:textId="77777777" w:rsidR="00192068" w:rsidRPr="00693F45" w:rsidRDefault="00192068" w:rsidP="00192068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B61" w:rsidRPr="00693F45" w14:paraId="1F672208" w14:textId="77777777" w:rsidTr="00693F45">
        <w:trPr>
          <w:cantSplit/>
          <w:trHeight w:val="191"/>
        </w:trPr>
        <w:tc>
          <w:tcPr>
            <w:tcW w:w="5400" w:type="dxa"/>
          </w:tcPr>
          <w:p w14:paraId="41682508" w14:textId="389DF33E" w:rsidR="00192068" w:rsidRPr="00693F45" w:rsidRDefault="00767927" w:rsidP="00192068">
            <w:pPr>
              <w:shd w:val="clear" w:color="auto" w:fill="FFFFFF"/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</w:t>
            </w:r>
            <w:r w:rsidRPr="00BE1B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หนี้สงสัยจะสูญ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F118C7"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18C7"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1037B8A3" w14:textId="77777777" w:rsidR="00192068" w:rsidRPr="00693F45" w:rsidRDefault="00192068" w:rsidP="001920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C6DE0" w14:textId="77777777" w:rsidR="00192068" w:rsidRPr="00693F45" w:rsidRDefault="00192068" w:rsidP="00192068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2F9378" w14:textId="77777777" w:rsidR="00192068" w:rsidRPr="00693F45" w:rsidRDefault="00192068" w:rsidP="00711FC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3C23" w:rsidRPr="00693F45" w14:paraId="32F8FDA6" w14:textId="77777777" w:rsidTr="00693F45">
        <w:trPr>
          <w:cantSplit/>
          <w:trHeight w:val="191"/>
        </w:trPr>
        <w:tc>
          <w:tcPr>
            <w:tcW w:w="5400" w:type="dxa"/>
          </w:tcPr>
          <w:p w14:paraId="45A16B90" w14:textId="77777777" w:rsidR="00F03C23" w:rsidRPr="00693F45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693F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221CFABC" w14:textId="535A0E9F" w:rsidR="00F03C23" w:rsidRPr="007C66F0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  <w:r w:rsidR="00F03C23" w:rsidRPr="007C66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80" w:type="dxa"/>
          </w:tcPr>
          <w:p w14:paraId="58E6DD4E" w14:textId="77777777" w:rsidR="00F03C23" w:rsidRPr="00F03C23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154484" w14:textId="55279C30" w:rsidR="00F03C23" w:rsidRPr="007C66F0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  <w:r w:rsidR="00F03C23" w:rsidRPr="007C66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191</w:t>
            </w:r>
          </w:p>
        </w:tc>
      </w:tr>
      <w:tr w:rsidR="00F03C23" w:rsidRPr="00693F45" w14:paraId="295B4182" w14:textId="77777777" w:rsidTr="00693F45">
        <w:trPr>
          <w:cantSplit/>
          <w:trHeight w:val="191"/>
        </w:trPr>
        <w:tc>
          <w:tcPr>
            <w:tcW w:w="5400" w:type="dxa"/>
          </w:tcPr>
          <w:p w14:paraId="1C32A0A5" w14:textId="77777777" w:rsidR="00F03C23" w:rsidRPr="00693F45" w:rsidRDefault="00F03C23" w:rsidP="00F03C23">
            <w:pPr>
              <w:shd w:val="clear" w:color="auto" w:fill="FFFFFF"/>
              <w:spacing w:line="240" w:lineRule="auto"/>
              <w:ind w:left="173" w:right="14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693F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จากการซื้อสิทธิเรียกร้อง</w:t>
            </w:r>
          </w:p>
        </w:tc>
        <w:tc>
          <w:tcPr>
            <w:tcW w:w="1440" w:type="dxa"/>
            <w:vAlign w:val="bottom"/>
          </w:tcPr>
          <w:p w14:paraId="6F8A58DE" w14:textId="67DCC0C2" w:rsidR="00F03C23" w:rsidRPr="007C66F0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14:paraId="7D3BEE8F" w14:textId="77777777" w:rsidR="00F03C23" w:rsidRPr="00F03C23" w:rsidRDefault="00F03C23" w:rsidP="00F03C23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9FB0BB" w14:textId="7B70CE6F" w:rsidR="00F03C23" w:rsidRPr="007C66F0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</w:t>
            </w:r>
          </w:p>
        </w:tc>
      </w:tr>
      <w:tr w:rsidR="00F03C23" w:rsidRPr="00693F45" w14:paraId="02B2D852" w14:textId="77777777" w:rsidTr="00693F45">
        <w:trPr>
          <w:cantSplit/>
          <w:trHeight w:val="191"/>
        </w:trPr>
        <w:tc>
          <w:tcPr>
            <w:tcW w:w="5400" w:type="dxa"/>
          </w:tcPr>
          <w:p w14:paraId="19F48874" w14:textId="77777777" w:rsidR="00F03C23" w:rsidRPr="00693F45" w:rsidRDefault="00F03C23" w:rsidP="00F03C23">
            <w:pPr>
              <w:shd w:val="clear" w:color="auto" w:fill="FFFFFF"/>
              <w:spacing w:line="240" w:lineRule="auto"/>
              <w:ind w:left="173" w:right="14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693F45">
              <w:rPr>
                <w:rFonts w:ascii="Angsana New" w:hAnsi="Angsana New"/>
                <w:sz w:val="28"/>
                <w:szCs w:val="28"/>
              </w:rPr>
              <w:t>-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ลูกหนี้ผ่อนชำระค่าเบี้ยประกัน</w:t>
            </w:r>
          </w:p>
        </w:tc>
        <w:tc>
          <w:tcPr>
            <w:tcW w:w="1440" w:type="dxa"/>
            <w:vAlign w:val="bottom"/>
          </w:tcPr>
          <w:p w14:paraId="38E937DC" w14:textId="2B04EA97" w:rsidR="00F03C23" w:rsidRPr="007C66F0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  <w:vAlign w:val="bottom"/>
          </w:tcPr>
          <w:p w14:paraId="3B88899E" w14:textId="77777777" w:rsidR="00F03C23" w:rsidRPr="00F03C23" w:rsidRDefault="00F03C23" w:rsidP="00F03C23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93D24" w14:textId="14AC2DF7" w:rsidR="00F03C23" w:rsidRPr="007C66F0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441</w:t>
            </w:r>
          </w:p>
        </w:tc>
      </w:tr>
      <w:tr w:rsidR="00F03C23" w:rsidRPr="00693F45" w14:paraId="1A37B016" w14:textId="77777777" w:rsidTr="00693F45">
        <w:trPr>
          <w:cantSplit/>
          <w:trHeight w:val="191"/>
        </w:trPr>
        <w:tc>
          <w:tcPr>
            <w:tcW w:w="5400" w:type="dxa"/>
          </w:tcPr>
          <w:p w14:paraId="0A6959E7" w14:textId="77777777" w:rsidR="00F03C23" w:rsidRPr="00693F45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="Angsana New" w:hAnsi="Angsana New"/>
                <w:sz w:val="28"/>
                <w:szCs w:val="28"/>
              </w:rPr>
            </w:pPr>
            <w:r w:rsidRPr="00333C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64353" w14:textId="570EA832" w:rsidR="00F03C23" w:rsidRPr="00693F45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F03C23" w:rsidRPr="00197E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180" w:type="dxa"/>
          </w:tcPr>
          <w:p w14:paraId="69E2BB2B" w14:textId="77777777" w:rsidR="00F03C23" w:rsidRPr="00693F45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02A60" w14:textId="44A3FB29" w:rsidR="00F03C23" w:rsidRPr="00693F45" w:rsidRDefault="00F118C7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F03C23" w:rsidRPr="00197E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</w:tr>
      <w:tr w:rsidR="00F03C23" w:rsidRPr="00693F45" w14:paraId="193DDEDB" w14:textId="77777777" w:rsidTr="00693F45">
        <w:trPr>
          <w:cantSplit/>
          <w:trHeight w:val="191"/>
        </w:trPr>
        <w:tc>
          <w:tcPr>
            <w:tcW w:w="5400" w:type="dxa"/>
          </w:tcPr>
          <w:p w14:paraId="705589A3" w14:textId="6E70B26D" w:rsidR="00F03C23" w:rsidRPr="00693F45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33C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="00F84B15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ด้านเครดิต</w:t>
            </w:r>
            <w:r w:rsidRPr="00333C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ที่</w:t>
            </w:r>
            <w:r w:rsidRPr="00B311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รับรู้ ณ</w:t>
            </w:r>
            <w:r w:rsidRPr="0009439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วันที่ </w:t>
            </w:r>
            <w:r w:rsidR="00F118C7" w:rsidRPr="00094395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DA5AB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DA5A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F118C7" w:rsidRPr="00B311C0">
              <w:rPr>
                <w:rFonts w:ascii="Angsana New" w:hAnsi="Angsana New"/>
                <w:i/>
                <w:iCs/>
                <w:sz w:val="28"/>
                <w:szCs w:val="28"/>
              </w:rPr>
              <w:t>2563</w:t>
            </w:r>
            <w:r w:rsidRPr="00693F4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7C0D796" w14:textId="77777777" w:rsidR="00F03C23" w:rsidRPr="00693F45" w:rsidRDefault="00F03C23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0D142F6F" w14:textId="77777777" w:rsidR="00F03C23" w:rsidRPr="00693F45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75AD14" w14:textId="77777777" w:rsidR="00F03C23" w:rsidRPr="00693F45" w:rsidRDefault="00F03C23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A65E55" w:rsidRPr="00693F45" w14:paraId="78282E25" w14:textId="77777777" w:rsidTr="00AC3B61">
        <w:trPr>
          <w:cantSplit/>
        </w:trPr>
        <w:tc>
          <w:tcPr>
            <w:tcW w:w="5400" w:type="dxa"/>
          </w:tcPr>
          <w:p w14:paraId="5481A864" w14:textId="77777777" w:rsidR="00A65E55" w:rsidRPr="00693F45" w:rsidRDefault="00A65E55" w:rsidP="00A65E5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120C4E94" w14:textId="230E4C7D" w:rsidR="00A65E5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A65E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80" w:type="dxa"/>
          </w:tcPr>
          <w:p w14:paraId="42AFC42D" w14:textId="77777777" w:rsidR="00A65E55" w:rsidRPr="00726A4B" w:rsidRDefault="00A65E5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71CA723" w14:textId="6D429E96" w:rsidR="00A65E5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A65E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</w:tr>
      <w:tr w:rsidR="00A65E55" w:rsidRPr="00693F45" w14:paraId="6AD72EFF" w14:textId="77777777" w:rsidTr="00693F45">
        <w:trPr>
          <w:cantSplit/>
        </w:trPr>
        <w:tc>
          <w:tcPr>
            <w:tcW w:w="5400" w:type="dxa"/>
          </w:tcPr>
          <w:p w14:paraId="63530F43" w14:textId="77777777" w:rsidR="00A65E55" w:rsidRPr="00693F45" w:rsidRDefault="00A65E55" w:rsidP="00A65E5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จากการซื้อสิทธิเรียกร้อง</w:t>
            </w:r>
          </w:p>
        </w:tc>
        <w:tc>
          <w:tcPr>
            <w:tcW w:w="1440" w:type="dxa"/>
          </w:tcPr>
          <w:p w14:paraId="75FBE423" w14:textId="75530D88" w:rsidR="00A65E5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2D3F0BEC" w14:textId="77777777" w:rsidR="00A65E55" w:rsidRPr="00726A4B" w:rsidRDefault="00A65E5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5CF4315" w14:textId="0AE076C9" w:rsidR="00A65E5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</w:tr>
      <w:tr w:rsidR="00281975" w:rsidRPr="00693F45" w14:paraId="4C33CB27" w14:textId="77777777" w:rsidTr="00693F45">
        <w:trPr>
          <w:cantSplit/>
        </w:trPr>
        <w:tc>
          <w:tcPr>
            <w:tcW w:w="5400" w:type="dxa"/>
          </w:tcPr>
          <w:p w14:paraId="0BFB0DA1" w14:textId="79EC64FA" w:rsidR="00281975" w:rsidRPr="00693F45" w:rsidRDefault="00281975" w:rsidP="0028197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39469B47" w14:textId="33DC9338" w:rsidR="00281975" w:rsidRDefault="00F118C7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64BFB8B3" w14:textId="77777777" w:rsidR="00281975" w:rsidRPr="00A65E55" w:rsidRDefault="00281975" w:rsidP="00281975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1D96ED" w14:textId="565338BC" w:rsidR="00281975" w:rsidRDefault="00281975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81975" w:rsidRPr="00693F45" w14:paraId="0E54EA2E" w14:textId="77777777" w:rsidTr="0037763B">
        <w:trPr>
          <w:cantSplit/>
        </w:trPr>
        <w:tc>
          <w:tcPr>
            <w:tcW w:w="5400" w:type="dxa"/>
          </w:tcPr>
          <w:p w14:paraId="7AF6B07F" w14:textId="2F674305" w:rsidR="00281975" w:rsidRPr="00693F45" w:rsidRDefault="00281975" w:rsidP="0028197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440" w:type="dxa"/>
          </w:tcPr>
          <w:p w14:paraId="64DDE7B4" w14:textId="106F1437" w:rsidR="0028197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80" w:type="dxa"/>
          </w:tcPr>
          <w:p w14:paraId="300ED010" w14:textId="77777777" w:rsidR="00281975" w:rsidRPr="00726A4B" w:rsidRDefault="0028197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50D053" w14:textId="2782E6D7" w:rsidR="0028197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167</w:t>
            </w:r>
          </w:p>
        </w:tc>
      </w:tr>
      <w:tr w:rsidR="00281975" w:rsidRPr="00693F45" w14:paraId="5D78F0A4" w14:textId="77777777" w:rsidTr="00693F45">
        <w:trPr>
          <w:cantSplit/>
        </w:trPr>
        <w:tc>
          <w:tcPr>
            <w:tcW w:w="5400" w:type="dxa"/>
            <w:vAlign w:val="bottom"/>
          </w:tcPr>
          <w:p w14:paraId="78E2E988" w14:textId="482EC3BD" w:rsidR="00281975" w:rsidRPr="00693F45" w:rsidRDefault="00281975" w:rsidP="00281975">
            <w:pPr>
              <w:shd w:val="clear" w:color="auto" w:fill="FFFFFF"/>
              <w:spacing w:line="240" w:lineRule="auto"/>
              <w:ind w:left="190" w:hanging="1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0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ค่าเผื่อผลขาดทุนจากการด้อยค่าด้านเครดิต</w:t>
            </w:r>
            <w:r w:rsidRPr="009B0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B0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</w:t>
            </w:r>
            <w:r w:rsidRPr="009B0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B0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9B0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B0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B0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9B0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E314A" w14:textId="22A48DBF" w:rsidR="00281975" w:rsidRPr="00726A4B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</w:t>
            </w:r>
            <w:r w:rsidR="00281975" w:rsidRPr="00726A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603</w:t>
            </w:r>
          </w:p>
        </w:tc>
        <w:tc>
          <w:tcPr>
            <w:tcW w:w="180" w:type="dxa"/>
          </w:tcPr>
          <w:p w14:paraId="47341341" w14:textId="77777777" w:rsidR="00281975" w:rsidRPr="00A65E55" w:rsidRDefault="00281975" w:rsidP="00281975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F2083" w14:textId="1BEE5B9F" w:rsidR="00281975" w:rsidRPr="00693F45" w:rsidRDefault="00F118C7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</w:t>
            </w:r>
            <w:r w:rsidR="00281975" w:rsidRPr="00C2069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567</w:t>
            </w:r>
          </w:p>
        </w:tc>
      </w:tr>
    </w:tbl>
    <w:p w14:paraId="7B40C951" w14:textId="77777777" w:rsidR="00B5410A" w:rsidRPr="00693F45" w:rsidRDefault="00B5410A" w:rsidP="00B5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469C358" w14:textId="0BBBEF01" w:rsidR="00B5410A" w:rsidRPr="00693F45" w:rsidRDefault="00B5410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693F45">
        <w:rPr>
          <w:rFonts w:ascii="Angsana New" w:hAnsi="Angsana New"/>
          <w:sz w:val="28"/>
          <w:szCs w:val="28"/>
          <w:cs/>
        </w:rPr>
        <w:t>เลือกที่จะรับรู้</w:t>
      </w:r>
      <w:r w:rsidRPr="00693F45">
        <w:rPr>
          <w:rFonts w:ascii="Angsana New" w:hAnsi="Angsana New" w:hint="cs"/>
          <w:sz w:val="28"/>
          <w:szCs w:val="28"/>
          <w:cs/>
        </w:rPr>
        <w:t>ก</w:t>
      </w:r>
      <w:r w:rsidRPr="002C009E">
        <w:rPr>
          <w:rFonts w:ascii="Angsana New" w:hAnsi="Angsana New"/>
          <w:sz w:val="28"/>
          <w:szCs w:val="28"/>
          <w:cs/>
        </w:rPr>
        <w:t>าร</w:t>
      </w:r>
      <w:r w:rsidRPr="007C66F0">
        <w:rPr>
          <w:rFonts w:ascii="Angsana New" w:hAnsi="Angsana New"/>
          <w:sz w:val="28"/>
          <w:szCs w:val="28"/>
          <w:cs/>
        </w:rPr>
        <w:t>เพิ่มขึ้น</w:t>
      </w:r>
      <w:r w:rsidRPr="00693F45">
        <w:rPr>
          <w:rFonts w:ascii="Angsana New" w:hAnsi="Angsana New" w:hint="cs"/>
          <w:sz w:val="28"/>
          <w:szCs w:val="28"/>
          <w:cs/>
        </w:rPr>
        <w:t>ของผลขาดทุนจากการด้อยค่าโดย</w:t>
      </w:r>
      <w:r w:rsidRPr="00693F45">
        <w:rPr>
          <w:rFonts w:ascii="Angsana New" w:hAnsi="Angsana New"/>
          <w:sz w:val="28"/>
          <w:szCs w:val="28"/>
          <w:cs/>
        </w:rPr>
        <w:t>ปรับปรุงกับกำไรสะสม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ณ วันที่</w:t>
      </w:r>
      <w:r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 xml:space="preserve">มกราคม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</w:p>
    <w:p w14:paraId="4B4D7232" w14:textId="47A1DBAE" w:rsidR="00192068" w:rsidRDefault="00192068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5E221B7" w14:textId="77777777" w:rsidR="003E338C" w:rsidRPr="008216C1" w:rsidRDefault="003E338C" w:rsidP="003E338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540" w:firstLine="3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ดอกเบี้ย</w:t>
      </w:r>
    </w:p>
    <w:p w14:paraId="2F344EEF" w14:textId="77777777" w:rsidR="003E338C" w:rsidRPr="008216C1" w:rsidRDefault="003E338C" w:rsidP="003E338C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04C4FE6B" w14:textId="0176546D" w:rsidR="003E338C" w:rsidRPr="008216C1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1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="00F118C7" w:rsidRPr="00F118C7">
        <w:rPr>
          <w:rFonts w:asciiTheme="majorBidi" w:eastAsiaTheme="minorHAnsi" w:hAnsiTheme="majorBidi" w:cstheme="majorBidi"/>
          <w:sz w:val="28"/>
          <w:szCs w:val="28"/>
        </w:rPr>
        <w:t>2563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 w:hint="cs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ย์ที่มีการด้อยค่าด้านเครดิต กลุ่มบริษัท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จากการด้อยค่า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ด้านเครดิต </w:t>
      </w:r>
    </w:p>
    <w:p w14:paraId="14610F50" w14:textId="77777777" w:rsidR="003E338C" w:rsidRPr="008216C1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A952BA1" w14:textId="173671F3" w:rsidR="003E338C" w:rsidRPr="00C64041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การคำนวณอัตราดอกเบี้ยที่แท้จริง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ให้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รวมถึงค่าธรรมเนียมและต้นทุนในการรับและจ่ายทั้งหมด</w:t>
      </w:r>
      <w:r w:rsidRPr="008216C1">
        <w:rPr>
          <w:rFonts w:asciiTheme="majorBidi" w:hAnsiTheme="majorBidi" w:cstheme="majorBidi"/>
          <w:sz w:val="28"/>
          <w:szCs w:val="28"/>
          <w:cs/>
        </w:rPr>
        <w:t>ซึ่ง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7B7A8D6" w14:textId="77777777" w:rsidR="003E338C" w:rsidRPr="008216C1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15CA9346" w14:textId="610F1439" w:rsidR="003E338C" w:rsidRPr="00A81088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lastRenderedPageBreak/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</w:t>
      </w:r>
      <w:r w:rsidRPr="00B311C0">
        <w:rPr>
          <w:rFonts w:asciiTheme="majorBidi" w:hAnsiTheme="majorBidi" w:cstheme="majorBidi"/>
          <w:sz w:val="28"/>
          <w:szCs w:val="28"/>
          <w:cs/>
        </w:rPr>
        <w:t>สำหรับสินทรัพย์</w:t>
      </w:r>
      <w:r w:rsidRPr="00094395">
        <w:rPr>
          <w:rFonts w:asciiTheme="majorBidi" w:hAnsiTheme="majorBidi" w:cstheme="majorBidi"/>
          <w:sz w:val="28"/>
          <w:szCs w:val="28"/>
          <w:cs/>
        </w:rPr>
        <w:t>ทาง</w:t>
      </w:r>
      <w:r w:rsidRPr="00A81088">
        <w:rPr>
          <w:rFonts w:asciiTheme="majorBidi" w:hAnsiTheme="majorBidi" w:cstheme="majorBidi"/>
          <w:sz w:val="28"/>
          <w:szCs w:val="28"/>
          <w:cs/>
        </w:rPr>
        <w:t>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17809416" w14:textId="77777777" w:rsidR="003E338C" w:rsidRPr="00A81088" w:rsidRDefault="003E338C" w:rsidP="003E338C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3ABDD78D" w14:textId="77777777" w:rsidR="003E338C" w:rsidRPr="00A81088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10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การคำนวณดอกเบี้ยรับและดอกเบี้ยจ่าย </w:t>
      </w:r>
    </w:p>
    <w:p w14:paraId="2003019C" w14:textId="77777777" w:rsidR="003E338C" w:rsidRPr="00A81088" w:rsidRDefault="003E338C" w:rsidP="003E338C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E6178CB" w14:textId="77777777" w:rsidR="003E338C" w:rsidRPr="00A81088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6C63C348" w14:textId="77777777" w:rsidR="003E338C" w:rsidRPr="00A81088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A47A28F" w14:textId="4D5E071E" w:rsidR="003E338C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</w:t>
      </w:r>
      <w:r>
        <w:rPr>
          <w:rFonts w:asciiTheme="majorBidi" w:hAnsiTheme="majorBidi" w:cstheme="majorBidi" w:hint="cs"/>
          <w:sz w:val="28"/>
          <w:szCs w:val="28"/>
          <w:cs/>
        </w:rPr>
        <w:t>เริ่มต้นใช้มาตรฐานครั้งแรก กลุ่มบริษัทคำนวณอัตราดอกเบี้ยที่แท้จริงจากกระแสเงินสดคงเหลือตามสัญญา</w:t>
      </w:r>
    </w:p>
    <w:p w14:paraId="27758891" w14:textId="6304DACC" w:rsidR="003E338C" w:rsidRDefault="003E338C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2425851" w14:textId="63483E49" w:rsidR="00BC0C0F" w:rsidRPr="00693F45" w:rsidRDefault="00BC0C0F" w:rsidP="007A7F0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93F45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693F45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693F45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2093CA67" w14:textId="77777777" w:rsidR="00BC0C0F" w:rsidRPr="00693F45" w:rsidRDefault="00BC0C0F" w:rsidP="00BC0C0F">
      <w:pPr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2E08B095" w14:textId="425F7FF6" w:rsidR="00BC0C0F" w:rsidRPr="00693F45" w:rsidRDefault="00912E43" w:rsidP="00BC0C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28"/>
          <w:szCs w:val="28"/>
          <w:cs/>
        </w:rPr>
      </w:pPr>
      <w:r w:rsidRPr="00693F45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693F45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กลุ่มบริษัทถือปฏิบัติ</w:t>
      </w:r>
      <w:r w:rsidR="00BC0C0F" w:rsidRPr="00693F45">
        <w:rPr>
          <w:rFonts w:ascii="Angsana New" w:hAnsi="Angsana New"/>
          <w:sz w:val="28"/>
          <w:szCs w:val="28"/>
          <w:cs/>
        </w:rPr>
        <w:t xml:space="preserve">ตาม </w:t>
      </w:r>
      <w:r w:rsidR="00BC0C0F" w:rsidRPr="00693F45">
        <w:rPr>
          <w:rFonts w:ascii="Angsana New" w:hAnsi="Angsana New"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sz w:val="28"/>
          <w:szCs w:val="28"/>
        </w:rPr>
        <w:t>16</w:t>
      </w:r>
      <w:r w:rsidR="00BC0C0F" w:rsidRPr="00693F45">
        <w:rPr>
          <w:rFonts w:ascii="Angsana New" w:hAnsi="Angsana New"/>
          <w:sz w:val="28"/>
          <w:szCs w:val="28"/>
        </w:rPr>
        <w:t xml:space="preserve"> </w:t>
      </w:r>
      <w:r w:rsidR="00BC0C0F" w:rsidRPr="00693F45">
        <w:rPr>
          <w:rFonts w:ascii="Angsana New" w:hAnsi="Angsana New"/>
          <w:sz w:val="28"/>
          <w:szCs w:val="28"/>
          <w:cs/>
        </w:rPr>
        <w:t>เป็นครั้งแรก</w:t>
      </w:r>
      <w:r w:rsidR="00BC0C0F" w:rsidRPr="00693F45">
        <w:rPr>
          <w:rFonts w:ascii="Angsana New" w:hAnsi="Angsana New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F118C7" w:rsidRPr="00F118C7">
        <w:rPr>
          <w:rFonts w:ascii="Angsana New" w:hAnsi="Angsana New"/>
          <w:sz w:val="28"/>
          <w:szCs w:val="28"/>
        </w:rPr>
        <w:t>17</w:t>
      </w:r>
      <w:r w:rsidR="00BC0C0F" w:rsidRPr="00693F45">
        <w:rPr>
          <w:rFonts w:ascii="Angsana New" w:hAnsi="Angsana New"/>
          <w:sz w:val="28"/>
          <w:szCs w:val="28"/>
        </w:rPr>
        <w:t xml:space="preserve"> </w:t>
      </w:r>
      <w:r w:rsidR="00BC0C0F" w:rsidRPr="00693F45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="00BC0C0F" w:rsidRPr="00693F45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="00BC0C0F"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BC0C0F" w:rsidRPr="00693F45">
        <w:rPr>
          <w:rFonts w:ascii="Angsana New" w:hAnsi="Angsana New"/>
          <w:sz w:val="28"/>
          <w:szCs w:val="28"/>
        </w:rPr>
        <w:t xml:space="preserve">(TAS </w:t>
      </w:r>
      <w:r w:rsidR="00F118C7" w:rsidRPr="00F118C7">
        <w:rPr>
          <w:rFonts w:ascii="Angsana New" w:hAnsi="Angsana New"/>
          <w:sz w:val="28"/>
          <w:szCs w:val="28"/>
        </w:rPr>
        <w:t>17</w:t>
      </w:r>
      <w:r w:rsidR="00BC0C0F" w:rsidRPr="00693F45">
        <w:rPr>
          <w:rFonts w:ascii="Angsana New" w:hAnsi="Angsana New"/>
          <w:sz w:val="28"/>
          <w:szCs w:val="28"/>
        </w:rPr>
        <w:t xml:space="preserve">) </w:t>
      </w:r>
      <w:r w:rsidR="00BC0C0F" w:rsidRPr="00693F45">
        <w:rPr>
          <w:rFonts w:ascii="Angsana New" w:hAnsi="Angsana New" w:hint="cs"/>
          <w:sz w:val="28"/>
          <w:szCs w:val="28"/>
          <w:cs/>
        </w:rPr>
        <w:t>ด้วย</w:t>
      </w:r>
      <w:r w:rsidR="00BC0C0F" w:rsidRPr="00693F45">
        <w:rPr>
          <w:rFonts w:ascii="Angsana New" w:hAnsi="Angsana New"/>
          <w:sz w:val="28"/>
          <w:szCs w:val="28"/>
          <w:cs/>
        </w:rPr>
        <w:t>วิธีปรับปรุงย้อนหลังโดยรับรู้ผลกระทบสะสม</w:t>
      </w:r>
      <w:r w:rsidR="00BC0C0F"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BC0C0F" w:rsidRPr="00693F45">
        <w:rPr>
          <w:rFonts w:ascii="Angsana New" w:hAnsi="Angsana New"/>
          <w:sz w:val="28"/>
          <w:szCs w:val="28"/>
        </w:rPr>
        <w:t>(Modified retrospective approach)</w:t>
      </w:r>
      <w:r w:rsidR="00BC0C0F" w:rsidRPr="00693F45">
        <w:rPr>
          <w:rFonts w:ascii="Angsana New" w:hAnsi="Angsana New"/>
          <w:sz w:val="28"/>
          <w:szCs w:val="28"/>
          <w:cs/>
        </w:rPr>
        <w:t xml:space="preserve"> </w:t>
      </w:r>
    </w:p>
    <w:p w14:paraId="2503B197" w14:textId="77777777" w:rsidR="00BC0C0F" w:rsidRPr="00693F45" w:rsidRDefault="00BC0C0F" w:rsidP="00BC0C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6DD0F1" w14:textId="105C50DA" w:rsidR="00BC0C0F" w:rsidRPr="00693F45" w:rsidRDefault="00BC0C0F" w:rsidP="00BC0C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28"/>
          <w:szCs w:val="28"/>
        </w:rPr>
      </w:pPr>
      <w:r w:rsidRPr="00693F45">
        <w:rPr>
          <w:rFonts w:ascii="Angsana New" w:eastAsia="Calibri" w:hAnsi="Angsana New"/>
          <w:sz w:val="28"/>
          <w:szCs w:val="28"/>
          <w:cs/>
        </w:rPr>
        <w:t>เดิ</w:t>
      </w:r>
      <w:r w:rsidRPr="00693F45">
        <w:rPr>
          <w:rFonts w:ascii="Angsana New" w:eastAsia="Calibri" w:hAnsi="Angsana New" w:hint="cs"/>
          <w:sz w:val="28"/>
          <w:szCs w:val="28"/>
          <w:cs/>
        </w:rPr>
        <w:t>มกลุ่มบริษัท</w:t>
      </w:r>
      <w:r w:rsidRPr="00693F45">
        <w:rPr>
          <w:rFonts w:ascii="Angsana New" w:eastAsia="Calibri" w:hAnsi="Angsana New"/>
          <w:sz w:val="28"/>
          <w:szCs w:val="28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93F45">
        <w:rPr>
          <w:rFonts w:ascii="Angsana New" w:eastAsia="Calibri" w:hAnsi="Angsana New"/>
          <w:sz w:val="28"/>
          <w:szCs w:val="28"/>
        </w:rPr>
        <w:t xml:space="preserve"> TFRS</w:t>
      </w:r>
      <w:r w:rsidRPr="00693F45">
        <w:rPr>
          <w:rFonts w:ascii="Angsana New" w:eastAsia="Calibri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eastAsia="Calibri" w:hAnsi="Angsana New"/>
          <w:sz w:val="28"/>
          <w:szCs w:val="28"/>
        </w:rPr>
        <w:t>16</w:t>
      </w:r>
      <w:r w:rsidRPr="00693F45">
        <w:rPr>
          <w:rFonts w:ascii="Angsana New" w:eastAsia="Calibri" w:hAnsi="Angsana New" w:hint="cs"/>
          <w:sz w:val="28"/>
          <w:szCs w:val="28"/>
          <w:cs/>
        </w:rPr>
        <w:t xml:space="preserve"> กลุ่มบริษัท</w:t>
      </w:r>
      <w:r w:rsidRPr="00693F45">
        <w:rPr>
          <w:rFonts w:ascii="Angsana New" w:eastAsia="Calibri" w:hAnsi="Angsana New"/>
          <w:sz w:val="28"/>
          <w:szCs w:val="28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</w:t>
      </w:r>
      <w:r w:rsidRPr="00693F45">
        <w:rPr>
          <w:rFonts w:ascii="Angsana New" w:eastAsia="Calibri" w:hAnsi="Angsana New" w:hint="cs"/>
          <w:sz w:val="28"/>
          <w:szCs w:val="28"/>
          <w:cs/>
        </w:rPr>
        <w:t>า กลุ่มบริษัท</w:t>
      </w:r>
      <w:r w:rsidRPr="00693F45">
        <w:rPr>
          <w:rFonts w:ascii="Angsana New" w:eastAsia="Calibri" w:hAnsi="Angsana New"/>
          <w:sz w:val="28"/>
          <w:szCs w:val="28"/>
          <w:cs/>
        </w:rPr>
        <w:t>จะปันส่วนสิ่งตอบแทนที่ต้องจ่าย</w:t>
      </w:r>
      <w:r w:rsidRPr="00693F45">
        <w:rPr>
          <w:rFonts w:ascii="Angsana New" w:eastAsia="Calibri" w:hAnsi="Angsana New" w:hint="cs"/>
          <w:sz w:val="28"/>
          <w:szCs w:val="28"/>
          <w:cs/>
        </w:rPr>
        <w:t xml:space="preserve">ตามราคาขายที่เป็นเอกเทศ </w:t>
      </w:r>
      <w:r w:rsidRPr="00693F45">
        <w:rPr>
          <w:rFonts w:ascii="Angsana New" w:eastAsia="Calibri" w:hAnsi="Angsana New"/>
          <w:sz w:val="28"/>
          <w:szCs w:val="28"/>
        </w:rPr>
        <w:t xml:space="preserve">(Transaction price) </w:t>
      </w:r>
      <w:r w:rsidRPr="00693F45">
        <w:rPr>
          <w:rFonts w:ascii="Angsana New" w:eastAsia="Calibri" w:hAnsi="Angsana New" w:hint="cs"/>
          <w:sz w:val="28"/>
          <w:szCs w:val="28"/>
          <w:cs/>
        </w:rPr>
        <w:t>ณ</w:t>
      </w:r>
      <w:r w:rsidR="00306CC9">
        <w:rPr>
          <w:rFonts w:ascii="Angsana New" w:eastAsia="Calibri" w:hAnsi="Angsana New"/>
          <w:sz w:val="28"/>
          <w:szCs w:val="28"/>
        </w:rPr>
        <w:t xml:space="preserve"> </w:t>
      </w:r>
      <w:r w:rsidR="00912E43" w:rsidRPr="00693F45">
        <w:rPr>
          <w:rFonts w:ascii="Angsana New" w:eastAsia="Calibri" w:hAnsi="Angsana New" w:hint="cs"/>
          <w:sz w:val="28"/>
          <w:szCs w:val="28"/>
          <w:cs/>
        </w:rPr>
        <w:t xml:space="preserve">วันที่ </w:t>
      </w:r>
      <w:r w:rsidR="00F118C7" w:rsidRPr="00F118C7">
        <w:rPr>
          <w:rFonts w:ascii="Angsana New" w:eastAsia="Calibri" w:hAnsi="Angsana New"/>
          <w:sz w:val="28"/>
          <w:szCs w:val="28"/>
        </w:rPr>
        <w:t>1</w:t>
      </w:r>
      <w:r w:rsidR="00912E43" w:rsidRPr="00693F45">
        <w:rPr>
          <w:rFonts w:ascii="Angsana New" w:eastAsia="Calibri" w:hAnsi="Angsana New"/>
          <w:sz w:val="28"/>
          <w:szCs w:val="28"/>
        </w:rPr>
        <w:t xml:space="preserve"> </w:t>
      </w:r>
      <w:r w:rsidR="00912E43" w:rsidRPr="00693F45">
        <w:rPr>
          <w:rFonts w:ascii="Angsana New" w:eastAsia="Calibri" w:hAnsi="Angsana New" w:hint="cs"/>
          <w:sz w:val="28"/>
          <w:szCs w:val="28"/>
          <w:cs/>
        </w:rPr>
        <w:t xml:space="preserve">มกราคม </w:t>
      </w:r>
      <w:r w:rsidR="00F118C7" w:rsidRPr="00F118C7">
        <w:rPr>
          <w:rFonts w:ascii="Angsana New" w:eastAsia="Calibri" w:hAnsi="Angsana New"/>
          <w:sz w:val="28"/>
          <w:szCs w:val="28"/>
        </w:rPr>
        <w:t>2563</w:t>
      </w:r>
      <w:r w:rsidRPr="00693F45">
        <w:rPr>
          <w:rFonts w:ascii="Angsana New" w:eastAsia="Calibri" w:hAnsi="Angsana New" w:hint="cs"/>
          <w:sz w:val="28"/>
          <w:szCs w:val="28"/>
          <w:cs/>
        </w:rPr>
        <w:t xml:space="preserve"> กลุ่มบริษัทรั</w:t>
      </w:r>
      <w:r w:rsidRPr="00693F45">
        <w:rPr>
          <w:rFonts w:ascii="Angsana New" w:eastAsia="Calibri" w:hAnsi="Angsana New"/>
          <w:sz w:val="28"/>
          <w:szCs w:val="28"/>
          <w:cs/>
        </w:rPr>
        <w:t>บรู้สินทรัพย์สิทธิการใช้และหนี้สินตามสัญญาเช่า</w:t>
      </w:r>
      <w:r w:rsidRPr="00693F45">
        <w:rPr>
          <w:rFonts w:ascii="Angsana New" w:eastAsia="Calibri" w:hAnsi="Angsana New"/>
          <w:sz w:val="28"/>
          <w:szCs w:val="28"/>
        </w:rPr>
        <w:t xml:space="preserve"> </w:t>
      </w:r>
      <w:r w:rsidRPr="00693F45">
        <w:rPr>
          <w:rFonts w:ascii="Angsana New" w:eastAsia="Calibri" w:hAnsi="Angsana New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</w:t>
      </w:r>
      <w:r w:rsidRPr="00693F45">
        <w:rPr>
          <w:rFonts w:ascii="Angsana New" w:eastAsia="Calibri" w:hAnsi="Angsana New" w:hint="cs"/>
          <w:sz w:val="28"/>
          <w:szCs w:val="28"/>
          <w:cs/>
        </w:rPr>
        <w:t>ยกลุ่มบริษัท</w:t>
      </w:r>
      <w:r w:rsidRPr="00693F45">
        <w:rPr>
          <w:rFonts w:ascii="Angsana New" w:eastAsia="Calibri" w:hAnsi="Angsana New"/>
          <w:sz w:val="28"/>
          <w:szCs w:val="28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E5C1A49" w14:textId="77777777" w:rsidR="00542D3B" w:rsidRDefault="0054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51E7CEF7" w14:textId="64BCE9A4" w:rsidR="00BC0C0F" w:rsidRPr="00693F45" w:rsidRDefault="00BC0C0F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CCCCCC"/>
        </w:rPr>
      </w:pPr>
      <w:r w:rsidRPr="00333C78">
        <w:rPr>
          <w:rFonts w:ascii="Angsana New" w:hAnsi="Angsana New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="00DC404E" w:rsidRPr="00693F45">
        <w:rPr>
          <w:rFonts w:ascii="Angsana New" w:hAnsi="Angsana New" w:hint="cs"/>
          <w:color w:val="000000"/>
          <w:sz w:val="28"/>
          <w:szCs w:val="28"/>
          <w:cs/>
        </w:rPr>
        <w:t xml:space="preserve"> กลุ่มบริษัท</w:t>
      </w:r>
      <w:r w:rsidRPr="00693F45">
        <w:rPr>
          <w:rFonts w:ascii="Angsana New" w:hAnsi="Angsana New"/>
          <w:color w:val="000000"/>
          <w:sz w:val="28"/>
          <w:szCs w:val="28"/>
          <w:cs/>
        </w:rPr>
        <w:t>ได้เลือกใช้ข้อยกเว้นต่อไปนี้</w:t>
      </w:r>
      <w:r w:rsidRPr="00693F45">
        <w:rPr>
          <w:rFonts w:ascii="Angsana New" w:hAnsi="Angsana New"/>
          <w:sz w:val="28"/>
          <w:szCs w:val="28"/>
          <w:shd w:val="clear" w:color="auto" w:fill="CCCCCC"/>
          <w:cs/>
        </w:rPr>
        <w:t xml:space="preserve"> </w:t>
      </w:r>
    </w:p>
    <w:p w14:paraId="20BD9A1A" w14:textId="77777777" w:rsidR="00DC404E" w:rsidRPr="00693F45" w:rsidRDefault="00DC404E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Cs/>
          <w:sz w:val="28"/>
          <w:szCs w:val="28"/>
        </w:rPr>
      </w:pPr>
    </w:p>
    <w:p w14:paraId="0E9B8FDC" w14:textId="5F9BFCFD" w:rsidR="00BC0C0F" w:rsidRPr="00693F45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28"/>
          <w:szCs w:val="28"/>
        </w:rPr>
      </w:pPr>
      <w:r w:rsidRPr="00693F45">
        <w:rPr>
          <w:rFonts w:ascii="Angsana New" w:eastAsia="Calibri" w:hAnsi="Angsana New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118C7" w:rsidRPr="00F118C7">
        <w:rPr>
          <w:rFonts w:ascii="Angsana New" w:eastAsia="Calibri" w:hAnsi="Angsana New"/>
          <w:sz w:val="28"/>
          <w:szCs w:val="28"/>
        </w:rPr>
        <w:t>12</w:t>
      </w:r>
      <w:r w:rsidRPr="00693F45">
        <w:rPr>
          <w:rFonts w:ascii="Angsana New" w:eastAsia="Calibri" w:hAnsi="Angsana New"/>
          <w:sz w:val="28"/>
          <w:szCs w:val="28"/>
        </w:rPr>
        <w:t xml:space="preserve"> </w:t>
      </w:r>
      <w:r w:rsidRPr="00693F45">
        <w:rPr>
          <w:rFonts w:ascii="Angsana New" w:eastAsia="Calibri" w:hAnsi="Angsana New"/>
          <w:sz w:val="28"/>
          <w:szCs w:val="28"/>
          <w:cs/>
        </w:rPr>
        <w:t>เดือน</w:t>
      </w:r>
      <w:r w:rsidRPr="00693F45">
        <w:rPr>
          <w:rFonts w:ascii="Angsana New" w:eastAsia="Calibri" w:hAnsi="Angsana New"/>
          <w:sz w:val="28"/>
          <w:szCs w:val="28"/>
        </w:rPr>
        <w:t xml:space="preserve"> </w:t>
      </w:r>
    </w:p>
    <w:p w14:paraId="017A1292" w14:textId="77777777" w:rsidR="00BC0C0F" w:rsidRPr="00693F45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28"/>
          <w:szCs w:val="28"/>
        </w:rPr>
      </w:pPr>
      <w:r w:rsidRPr="00693F45">
        <w:rPr>
          <w:rFonts w:ascii="Angsana New" w:eastAsia="Calibri" w:hAnsi="Angsana New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  <w:r w:rsidRPr="00693F45">
        <w:rPr>
          <w:rFonts w:ascii="Angsana New" w:eastAsia="Calibri" w:hAnsi="Angsana New"/>
          <w:sz w:val="28"/>
          <w:szCs w:val="28"/>
        </w:rPr>
        <w:t xml:space="preserve"> </w:t>
      </w:r>
    </w:p>
    <w:p w14:paraId="30C50885" w14:textId="77777777" w:rsidR="00BC0C0F" w:rsidRPr="00693F45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28"/>
          <w:szCs w:val="28"/>
        </w:rPr>
      </w:pPr>
      <w:r w:rsidRPr="00693F45">
        <w:rPr>
          <w:rFonts w:ascii="Angsana New" w:eastAsia="Calibri" w:hAnsi="Angsana New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693F45">
        <w:rPr>
          <w:rFonts w:ascii="Angsana New" w:eastAsia="Calibri" w:hAnsi="Angsana New"/>
          <w:sz w:val="28"/>
          <w:szCs w:val="28"/>
        </w:rPr>
        <w:t xml:space="preserve"> </w:t>
      </w:r>
    </w:p>
    <w:p w14:paraId="5234E3F6" w14:textId="77777777" w:rsidR="00BC0C0F" w:rsidRPr="00693F45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28"/>
          <w:szCs w:val="28"/>
        </w:rPr>
      </w:pPr>
      <w:r w:rsidRPr="00693F45">
        <w:rPr>
          <w:rFonts w:ascii="Angsana New" w:eastAsia="Calibri" w:hAnsi="Angsana New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5C2AB2">
        <w:rPr>
          <w:rFonts w:ascii="Angsana New" w:eastAsia="Calibri" w:hAnsi="Angsana New"/>
          <w:sz w:val="28"/>
          <w:szCs w:val="28"/>
        </w:rPr>
        <w:br/>
      </w:r>
      <w:r w:rsidRPr="00693F45">
        <w:rPr>
          <w:rFonts w:ascii="Angsana New" w:eastAsia="Calibri" w:hAnsi="Angsana New"/>
          <w:sz w:val="28"/>
          <w:szCs w:val="28"/>
          <w:cs/>
        </w:rPr>
        <w:t>การด้อยค่า และ</w:t>
      </w:r>
    </w:p>
    <w:p w14:paraId="4D0DF833" w14:textId="77777777" w:rsidR="00255F08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28"/>
          <w:szCs w:val="28"/>
        </w:rPr>
      </w:pPr>
      <w:r w:rsidRPr="00693F45">
        <w:rPr>
          <w:rFonts w:ascii="Angsana New" w:eastAsia="Calibri" w:hAnsi="Angsana New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693F45">
        <w:rPr>
          <w:rFonts w:ascii="Angsana New" w:eastAsia="Calibri" w:hAnsi="Angsana New"/>
          <w:sz w:val="28"/>
          <w:szCs w:val="28"/>
        </w:rPr>
        <w:t xml:space="preserve"> </w:t>
      </w:r>
    </w:p>
    <w:p w14:paraId="0C136CF1" w14:textId="77777777" w:rsidR="009253A1" w:rsidRPr="00693F45" w:rsidRDefault="009253A1" w:rsidP="0035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Calibri" w:hAnsi="Angsana New"/>
          <w:sz w:val="28"/>
          <w:szCs w:val="28"/>
        </w:rPr>
      </w:pPr>
    </w:p>
    <w:p w14:paraId="4829EA74" w14:textId="44FFDFB0" w:rsidR="00255F08" w:rsidRDefault="009253A1" w:rsidP="00925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693F45">
        <w:rPr>
          <w:rFonts w:ascii="Angsana New" w:hAnsi="Angsana New"/>
          <w:bCs/>
          <w:i/>
          <w:iCs/>
          <w:sz w:val="28"/>
          <w:szCs w:val="28"/>
          <w:cs/>
        </w:rPr>
        <w:t>ผลกระทบจากการ</w:t>
      </w:r>
      <w:r w:rsidRPr="00693F45">
        <w:rPr>
          <w:rFonts w:ascii="Angsana New" w:hAnsi="Angsana New" w:hint="cs"/>
          <w:bCs/>
          <w:i/>
          <w:iCs/>
          <w:sz w:val="28"/>
          <w:szCs w:val="28"/>
          <w:cs/>
        </w:rPr>
        <w:t>ถือ</w:t>
      </w:r>
      <w:r w:rsidRPr="00693F45">
        <w:rPr>
          <w:rFonts w:ascii="Angsana New" w:hAnsi="Angsana New"/>
          <w:bCs/>
          <w:i/>
          <w:iCs/>
          <w:sz w:val="28"/>
          <w:szCs w:val="28"/>
          <w:cs/>
        </w:rPr>
        <w:t>ปฏิบัติ</w:t>
      </w:r>
      <w:r w:rsidRPr="00693F45">
        <w:rPr>
          <w:rFonts w:ascii="Angsana New" w:hAnsi="Angsana New" w:hint="cs"/>
          <w:bCs/>
          <w:i/>
          <w:iCs/>
          <w:sz w:val="28"/>
          <w:szCs w:val="28"/>
          <w:cs/>
        </w:rPr>
        <w:t>ตาม</w:t>
      </w:r>
      <w:r w:rsidRPr="00693F45">
        <w:rPr>
          <w:rFonts w:ascii="Angsana New" w:hAnsi="Angsana New"/>
          <w:bCs/>
          <w:i/>
          <w:iCs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b/>
          <w:i/>
          <w:iCs/>
          <w:sz w:val="28"/>
          <w:szCs w:val="28"/>
        </w:rPr>
        <w:t xml:space="preserve">TFRS </w:t>
      </w:r>
      <w:r w:rsidR="00F118C7" w:rsidRPr="00F118C7">
        <w:rPr>
          <w:rFonts w:ascii="Angsana New" w:hAnsi="Angsana New"/>
          <w:b/>
          <w:i/>
          <w:iCs/>
          <w:sz w:val="28"/>
          <w:szCs w:val="28"/>
        </w:rPr>
        <w:t>16</w:t>
      </w:r>
    </w:p>
    <w:p w14:paraId="0A392C6A" w14:textId="77777777" w:rsidR="009253A1" w:rsidRPr="00693F45" w:rsidRDefault="009253A1" w:rsidP="0035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eastAsia="Calibri" w:hAnsi="Angsana New"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6"/>
        <w:gridCol w:w="183"/>
        <w:gridCol w:w="1440"/>
      </w:tblGrid>
      <w:tr w:rsidR="00BC0C0F" w:rsidRPr="00693F45" w14:paraId="20E76909" w14:textId="77777777" w:rsidTr="00693F4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00C5B58" w14:textId="77777777" w:rsidR="00BC0C0F" w:rsidRPr="00693F45" w:rsidRDefault="00255F08" w:rsidP="002D6D0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693F45">
              <w:rPr>
                <w:rFonts w:ascii="Angsana New" w:eastAsia="Calibri" w:hAnsi="Angsana New"/>
                <w:sz w:val="28"/>
                <w:szCs w:val="28"/>
              </w:rPr>
              <w:br w:type="page"/>
            </w:r>
            <w:r w:rsidRPr="00693F45">
              <w:rPr>
                <w:rFonts w:ascii="Angsana New" w:eastAsia="Calibri" w:hAnsi="Angsana New"/>
                <w:sz w:val="28"/>
                <w:szCs w:val="28"/>
              </w:rPr>
              <w:br w:type="page"/>
            </w:r>
            <w:r w:rsidRPr="00693F45">
              <w:rPr>
                <w:rFonts w:ascii="Angsana New" w:hAnsi="Angsana New"/>
                <w:sz w:val="28"/>
                <w:szCs w:val="28"/>
              </w:rPr>
              <w:br w:type="page"/>
            </w:r>
            <w:r w:rsidRPr="00693F45">
              <w:rPr>
                <w:rFonts w:ascii="Arial" w:hAnsi="Arial" w:cs="Angsana New"/>
                <w:sz w:val="28"/>
                <w:szCs w:val="28"/>
                <w:lang w:val="en-US" w:bidi="th-TH"/>
              </w:rPr>
              <w:br w:type="page"/>
            </w:r>
            <w:r w:rsidR="00BC0C0F" w:rsidRPr="00693F45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20AA2E6C" w14:textId="77777777" w:rsidR="00BC0C0F" w:rsidRPr="00693F45" w:rsidRDefault="00BC0C0F" w:rsidP="002D6D0D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93F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290583F9" w14:textId="77777777" w:rsidR="00BC0C0F" w:rsidRPr="00693F45" w:rsidRDefault="00BC0C0F" w:rsidP="002D6D0D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130D6F" w14:textId="77777777" w:rsidR="00BC0C0F" w:rsidRPr="00693F45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8077914" w14:textId="77777777" w:rsidR="00BC0C0F" w:rsidRPr="00693F45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C0C0F" w:rsidRPr="00693F45" w14:paraId="3F8AAD1F" w14:textId="77777777" w:rsidTr="00693F45">
        <w:trPr>
          <w:cantSplit/>
          <w:trHeight w:val="20"/>
          <w:tblHeader/>
        </w:trPr>
        <w:tc>
          <w:tcPr>
            <w:tcW w:w="6210" w:type="dxa"/>
          </w:tcPr>
          <w:p w14:paraId="68F21D90" w14:textId="77777777" w:rsidR="00BC0C0F" w:rsidRPr="00693F45" w:rsidRDefault="00BC0C0F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4A95D180" w14:textId="77777777" w:rsidR="00BC0C0F" w:rsidRPr="00693F45" w:rsidRDefault="00BC0C0F" w:rsidP="002D6D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C0C0F" w:rsidRPr="00693F45" w14:paraId="57162069" w14:textId="77777777" w:rsidTr="00693F45">
        <w:trPr>
          <w:cantSplit/>
          <w:trHeight w:val="20"/>
        </w:trPr>
        <w:tc>
          <w:tcPr>
            <w:tcW w:w="6210" w:type="dxa"/>
          </w:tcPr>
          <w:p w14:paraId="0A9A0FD3" w14:textId="2E7EF630" w:rsidR="00BC0C0F" w:rsidRPr="00693F45" w:rsidRDefault="00BC0C0F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693F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93F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049" w:type="dxa"/>
            <w:gridSpan w:val="3"/>
          </w:tcPr>
          <w:p w14:paraId="13C326F3" w14:textId="77777777" w:rsidR="00BC0C0F" w:rsidRPr="00693F45" w:rsidRDefault="00BC0C0F" w:rsidP="002D6D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BC0C0F" w:rsidRPr="00693F45" w14:paraId="40818A8C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39B5CD0F" w14:textId="2DDF2D8D" w:rsidR="00BC0C0F" w:rsidRPr="00693F45" w:rsidRDefault="00CB4C3B" w:rsidP="002D6D0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BC0C0F" w:rsidRPr="00693F4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0C391B42" w14:textId="5F57648E" w:rsidR="00BC0C0F" w:rsidRPr="007C66F0" w:rsidRDefault="00F118C7" w:rsidP="007C66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612960" w:rsidRPr="007D3C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3" w:type="dxa"/>
            <w:vAlign w:val="bottom"/>
          </w:tcPr>
          <w:p w14:paraId="4853B841" w14:textId="77777777" w:rsidR="00BC0C0F" w:rsidRPr="00693F45" w:rsidRDefault="00BC0C0F" w:rsidP="002D6D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90B101" w14:textId="28F36627" w:rsidR="00BC0C0F" w:rsidRPr="007C66F0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9B42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181</w:t>
            </w:r>
          </w:p>
        </w:tc>
      </w:tr>
      <w:tr w:rsidR="00BC0C0F" w:rsidRPr="00693F45" w14:paraId="4A52E188" w14:textId="77777777" w:rsidTr="00693F45">
        <w:trPr>
          <w:cantSplit/>
          <w:trHeight w:val="20"/>
        </w:trPr>
        <w:tc>
          <w:tcPr>
            <w:tcW w:w="6210" w:type="dxa"/>
          </w:tcPr>
          <w:p w14:paraId="35FC2E43" w14:textId="77777777" w:rsidR="00BC0C0F" w:rsidRPr="00693F45" w:rsidRDefault="00BC0C0F" w:rsidP="007C66F0">
            <w:pPr>
              <w:tabs>
                <w:tab w:val="clear" w:pos="227"/>
              </w:tabs>
              <w:spacing w:line="240" w:lineRule="auto"/>
              <w:ind w:left="175" w:right="90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09A9CA19" w14:textId="3C99557B" w:rsidR="00BC0C0F" w:rsidRPr="007D3C01" w:rsidRDefault="00F118C7" w:rsidP="007C66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612960" w:rsidRPr="007D3C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3" w:type="dxa"/>
          </w:tcPr>
          <w:p w14:paraId="50125231" w14:textId="77777777" w:rsidR="00BC0C0F" w:rsidRPr="00693F45" w:rsidRDefault="00BC0C0F" w:rsidP="002D6D0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ED1E8D" w14:textId="636C62E0" w:rsidR="00BC0C0F" w:rsidRPr="00693F45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9B429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</w:p>
        </w:tc>
      </w:tr>
    </w:tbl>
    <w:p w14:paraId="5A25747A" w14:textId="77777777" w:rsidR="00AC3B61" w:rsidRDefault="00AC3B61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8"/>
          <w:szCs w:val="28"/>
          <w:highlight w:val="cyan"/>
          <w:cs/>
        </w:rPr>
      </w:pPr>
    </w:p>
    <w:p w14:paraId="0D182244" w14:textId="0AF8B8B6" w:rsidR="00BC0C0F" w:rsidRDefault="009253A1" w:rsidP="00242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การวัดมูลค่าหนี้สินตามสัญญาเช่า</w:t>
      </w:r>
    </w:p>
    <w:p w14:paraId="09B8D95D" w14:textId="77777777" w:rsidR="009253A1" w:rsidRPr="00693F45" w:rsidRDefault="009253A1" w:rsidP="0035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  <w:highlight w:val="cyan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7"/>
        <w:gridCol w:w="182"/>
        <w:gridCol w:w="1440"/>
      </w:tblGrid>
      <w:tr w:rsidR="00BC0C0F" w:rsidRPr="00693F45" w14:paraId="55ED69B6" w14:textId="77777777" w:rsidTr="00693F4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8BEFD2A" w14:textId="77777777" w:rsidR="00BC0C0F" w:rsidRPr="00693F45" w:rsidRDefault="00BC0C0F" w:rsidP="002D6D0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427" w:type="dxa"/>
            <w:vAlign w:val="bottom"/>
          </w:tcPr>
          <w:p w14:paraId="5B3D10A9" w14:textId="77777777" w:rsidR="00BC0C0F" w:rsidRPr="00693F45" w:rsidRDefault="00BC0C0F" w:rsidP="002D6D0D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7A76422" w14:textId="77777777" w:rsidR="00BC0C0F" w:rsidRPr="00693F45" w:rsidRDefault="00BC0C0F" w:rsidP="002D6D0D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CAA96" w14:textId="77777777" w:rsidR="00BC0C0F" w:rsidRPr="00693F45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8DE4BCA" w14:textId="77777777" w:rsidR="00BC0C0F" w:rsidRPr="00693F45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C0C0F" w:rsidRPr="00693F45" w14:paraId="7DB73657" w14:textId="77777777" w:rsidTr="00693F45">
        <w:trPr>
          <w:cantSplit/>
          <w:trHeight w:val="20"/>
          <w:tblHeader/>
        </w:trPr>
        <w:tc>
          <w:tcPr>
            <w:tcW w:w="6210" w:type="dxa"/>
          </w:tcPr>
          <w:p w14:paraId="49206A88" w14:textId="77777777" w:rsidR="00BC0C0F" w:rsidRPr="00693F45" w:rsidRDefault="00BC0C0F" w:rsidP="002D6D0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1D5B0C54" w14:textId="77777777" w:rsidR="00BC0C0F" w:rsidRPr="00693F45" w:rsidRDefault="00BC0C0F" w:rsidP="002D6D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C0C0F" w:rsidRPr="00693F45" w14:paraId="0317E972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5F9DC4BC" w14:textId="4F9728F2" w:rsidR="00BC0C0F" w:rsidRPr="00693F45" w:rsidRDefault="00BC0C0F" w:rsidP="002D6D0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Pr="00693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="00255F08" w:rsidRPr="00693F45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1E33F24" w14:textId="23D8E3B5" w:rsidR="00BC0C0F" w:rsidRPr="00693F45" w:rsidRDefault="00F118C7" w:rsidP="007C66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B56C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2" w:type="dxa"/>
            <w:vAlign w:val="bottom"/>
          </w:tcPr>
          <w:p w14:paraId="67B7A70C" w14:textId="77777777" w:rsidR="00BC0C0F" w:rsidRPr="00693F45" w:rsidRDefault="00BC0C0F" w:rsidP="002D6D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7BB63" w14:textId="421A0851" w:rsidR="00BC0C0F" w:rsidRPr="00693F45" w:rsidRDefault="00F118C7" w:rsidP="007C66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6B0E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/>
              </w:rPr>
              <w:t>637</w:t>
            </w:r>
          </w:p>
        </w:tc>
      </w:tr>
      <w:tr w:rsidR="006E4E46" w:rsidRPr="00604E8E" w14:paraId="65C728A2" w14:textId="77777777" w:rsidTr="00C85C66">
        <w:trPr>
          <w:cantSplit/>
          <w:trHeight w:val="20"/>
        </w:trPr>
        <w:tc>
          <w:tcPr>
            <w:tcW w:w="6210" w:type="dxa"/>
          </w:tcPr>
          <w:p w14:paraId="35DCD1CB" w14:textId="233BBBF1" w:rsidR="006E4E46" w:rsidRPr="00B311C0" w:rsidRDefault="006E4E46" w:rsidP="006E4E4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B311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311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311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1887C79" w14:textId="0CE05D3B" w:rsidR="006E4E46" w:rsidRPr="00B311C0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11C0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Pr="00B311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4395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182" w:type="dxa"/>
          </w:tcPr>
          <w:p w14:paraId="3B7FD67C" w14:textId="77777777" w:rsidR="006E4E46" w:rsidRPr="00B311C0" w:rsidRDefault="006E4E46" w:rsidP="006E4E4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6B9B6" w14:textId="16654899" w:rsidR="006E4E46" w:rsidRPr="00094395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11C0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Pr="00B311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311C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9439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</w:tr>
      <w:tr w:rsidR="006E4E46" w:rsidRPr="00604E8E" w14:paraId="223B2731" w14:textId="77777777" w:rsidTr="00693F45">
        <w:trPr>
          <w:cantSplit/>
          <w:trHeight w:val="20"/>
        </w:trPr>
        <w:tc>
          <w:tcPr>
            <w:tcW w:w="6210" w:type="dxa"/>
          </w:tcPr>
          <w:p w14:paraId="3E9CAEDA" w14:textId="0BE23C2B" w:rsidR="006E4E46" w:rsidRPr="00604E8E" w:rsidRDefault="006E4E46" w:rsidP="006E4E4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4E8E">
              <w:rPr>
                <w:rFonts w:ascii="Angsana New" w:hAnsi="Angsana New"/>
                <w:sz w:val="28"/>
                <w:szCs w:val="28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427" w:type="dxa"/>
          </w:tcPr>
          <w:p w14:paraId="1BECB51F" w14:textId="379CAC4E" w:rsidR="006E4E46" w:rsidRPr="00604E8E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4E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604E8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4E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2" w:type="dxa"/>
          </w:tcPr>
          <w:p w14:paraId="62ED1B29" w14:textId="77777777" w:rsidR="006E4E46" w:rsidRPr="00604E8E" w:rsidRDefault="006E4E46" w:rsidP="006E4E4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37D6E0" w14:textId="3AACD15D" w:rsidR="006E4E46" w:rsidRPr="00604E8E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E4E46" w:rsidRPr="00604E8E" w14:paraId="1F18CDCC" w14:textId="77777777" w:rsidTr="00693F45">
        <w:trPr>
          <w:cantSplit/>
          <w:trHeight w:val="20"/>
        </w:trPr>
        <w:tc>
          <w:tcPr>
            <w:tcW w:w="6210" w:type="dxa"/>
          </w:tcPr>
          <w:p w14:paraId="57CA489B" w14:textId="76865D9D" w:rsidR="006E4E46" w:rsidRPr="00604E8E" w:rsidRDefault="006E4E46" w:rsidP="00C85C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04E8E">
              <w:rPr>
                <w:rFonts w:ascii="Angsana New" w:hAnsi="Angsana New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27" w:type="dxa"/>
          </w:tcPr>
          <w:p w14:paraId="19E2C11C" w14:textId="469ED6D8" w:rsidR="006E4E46" w:rsidRPr="00604E8E" w:rsidRDefault="006E4E46" w:rsidP="00A621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564514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604E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698536F5" w14:textId="77777777" w:rsidR="006E4E46" w:rsidRPr="00604E8E" w:rsidRDefault="006E4E46" w:rsidP="006E4E4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1A2DBD" w14:textId="56A4FE53" w:rsidR="006E4E46" w:rsidRPr="00604E8E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04E8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64514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Pr="00604E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E4E46" w:rsidRPr="00604E8E" w14:paraId="0DFD66A0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5833F952" w14:textId="4FE15F5A" w:rsidR="006E4E46" w:rsidRPr="00604E8E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หนี้สินตามสัญญาเช่าที่รับรู้ ณ วันที่ </w:t>
            </w:r>
            <w:r w:rsidRPr="00604E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604E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04E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EB62" w14:textId="4DEFF7FF" w:rsidR="006E4E46" w:rsidRPr="00604E8E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182" w:type="dxa"/>
          </w:tcPr>
          <w:p w14:paraId="7BC1BAF2" w14:textId="77777777" w:rsidR="006E4E46" w:rsidRPr="00604E8E" w:rsidRDefault="006E4E46" w:rsidP="006E4E4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45BC8" w14:textId="440C8F05" w:rsidR="006E4E46" w:rsidRPr="00604E8E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181</w:t>
            </w:r>
          </w:p>
        </w:tc>
      </w:tr>
      <w:tr w:rsidR="006E4E46" w:rsidRPr="00604E8E" w14:paraId="15981CBA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7C4A6046" w14:textId="77777777" w:rsidR="006E4E46" w:rsidRPr="00604E8E" w:rsidRDefault="006E4E46" w:rsidP="006E4E4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4E8E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04E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4E8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AD627" w14:textId="4A2F75A4" w:rsidR="006E4E46" w:rsidRPr="00604E8E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182" w:type="dxa"/>
          </w:tcPr>
          <w:p w14:paraId="61C988F9" w14:textId="77777777" w:rsidR="006E4E46" w:rsidRPr="00604E8E" w:rsidRDefault="006E4E46" w:rsidP="006E4E4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A7031" w14:textId="6D2AD523" w:rsidR="006E4E46" w:rsidRPr="00604E8E" w:rsidRDefault="006E4E46" w:rsidP="006E4E46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04E8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</w:t>
            </w:r>
          </w:p>
        </w:tc>
      </w:tr>
    </w:tbl>
    <w:p w14:paraId="3B22BB7D" w14:textId="77777777" w:rsidR="00BC0C0F" w:rsidRPr="00604E8E" w:rsidRDefault="00BC0C0F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589D46F6" w14:textId="1ABCAF53" w:rsidR="00BC0C0F" w:rsidRPr="00693F45" w:rsidRDefault="00BC0C0F" w:rsidP="008C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604E8E">
        <w:rPr>
          <w:rFonts w:ascii="Angsana New" w:hAnsi="Angsana New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C7D70" w:rsidRPr="00604E8E">
        <w:rPr>
          <w:rFonts w:ascii="Angsana New" w:hAnsi="Angsana New"/>
          <w:sz w:val="28"/>
          <w:szCs w:val="28"/>
          <w:cs/>
        </w:rPr>
        <w:t xml:space="preserve">การจำหน่ายรถยนต์ สินเชื่อเช่าซื้อ </w:t>
      </w:r>
      <w:r w:rsidR="008C7D70" w:rsidRPr="00B311C0">
        <w:rPr>
          <w:rFonts w:ascii="Angsana New" w:hAnsi="Angsana New"/>
          <w:sz w:val="28"/>
          <w:szCs w:val="28"/>
          <w:cs/>
        </w:rPr>
        <w:t>การรับซื้อสิทธิเรียกร้อง</w:t>
      </w:r>
      <w:r w:rsidR="00C85C66" w:rsidRPr="00B311C0">
        <w:rPr>
          <w:rFonts w:ascii="Angsana New" w:hAnsi="Angsana New"/>
          <w:sz w:val="28"/>
          <w:szCs w:val="28"/>
        </w:rPr>
        <w:t xml:space="preserve"> </w:t>
      </w:r>
      <w:r w:rsidR="00C85C66" w:rsidRPr="00B311C0">
        <w:rPr>
          <w:rFonts w:ascii="Angsana New" w:hAnsi="Angsana New"/>
          <w:sz w:val="28"/>
          <w:szCs w:val="28"/>
          <w:cs/>
        </w:rPr>
        <w:t>และ</w:t>
      </w:r>
      <w:r w:rsidR="00D67E54" w:rsidRPr="00B311C0">
        <w:rPr>
          <w:rFonts w:ascii="Angsana New" w:hAnsi="Angsana New"/>
          <w:sz w:val="28"/>
          <w:szCs w:val="28"/>
          <w:cs/>
        </w:rPr>
        <w:t>การให้สินเชื่ออื่น</w:t>
      </w:r>
      <w:r w:rsidR="00D67E54" w:rsidRPr="00094395">
        <w:rPr>
          <w:rFonts w:ascii="Angsana New" w:hAnsi="Angsana New" w:hint="cs"/>
          <w:sz w:val="28"/>
          <w:szCs w:val="28"/>
          <w:cs/>
        </w:rPr>
        <w:t xml:space="preserve"> </w:t>
      </w:r>
      <w:r w:rsidRPr="00094395">
        <w:rPr>
          <w:rFonts w:ascii="Angsana New" w:hAnsi="Angsana New"/>
          <w:sz w:val="28"/>
          <w:szCs w:val="28"/>
          <w:cs/>
        </w:rPr>
        <w:t>ตามลำดับ</w:t>
      </w:r>
    </w:p>
    <w:p w14:paraId="17B246DD" w14:textId="1A0CBDCC" w:rsidR="002041CD" w:rsidRDefault="00204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426C88B5" w14:textId="6D645F25" w:rsidR="00B1375A" w:rsidRPr="00693F45" w:rsidRDefault="00F118C7" w:rsidP="00B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B1375A" w:rsidRPr="00693F45">
        <w:rPr>
          <w:rFonts w:ascii="Angsana New" w:hAnsi="Angsana New"/>
          <w:b/>
          <w:bCs/>
          <w:sz w:val="28"/>
          <w:szCs w:val="28"/>
        </w:rPr>
        <w:tab/>
      </w:r>
      <w:r w:rsidR="00000175" w:rsidRPr="00693F45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693F4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6BF89DA3" w14:textId="77777777" w:rsidR="00B1375A" w:rsidRPr="00693F45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1B15298E" w14:textId="0D482637" w:rsidR="00BF0EDF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28"/>
          <w:szCs w:val="28"/>
        </w:rPr>
      </w:pPr>
      <w:r w:rsidRPr="00693F45">
        <w:rPr>
          <w:rFonts w:ascii="Angsana New" w:hAnsi="Angsana New"/>
          <w:b/>
          <w:sz w:val="28"/>
          <w:szCs w:val="28"/>
          <w:cs/>
        </w:rPr>
        <w:t>ความสัมพันธ์ที่มีกับ</w:t>
      </w:r>
      <w:r w:rsidR="00116491" w:rsidRPr="00693F45">
        <w:rPr>
          <w:rFonts w:ascii="Angsana New" w:hAnsi="Angsana New"/>
          <w:b/>
          <w:sz w:val="28"/>
          <w:szCs w:val="28"/>
          <w:cs/>
        </w:rPr>
        <w:t>บริษัทย่อยและ</w:t>
      </w:r>
      <w:r w:rsidRPr="00693F45">
        <w:rPr>
          <w:rFonts w:ascii="Angsana New" w:hAnsi="Angsana New"/>
          <w:b/>
          <w:sz w:val="28"/>
          <w:szCs w:val="28"/>
          <w:cs/>
        </w:rPr>
        <w:t>การร่วมค้าได้เปิดเผยในหมายเหตุข้อ</w:t>
      </w:r>
      <w:r w:rsidR="004D1A1E" w:rsidRPr="00693F45">
        <w:rPr>
          <w:rFonts w:ascii="Angsana New" w:hAnsi="Angsana New"/>
          <w:bCs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bCs/>
          <w:sz w:val="28"/>
          <w:szCs w:val="28"/>
        </w:rPr>
        <w:t>6</w:t>
      </w:r>
      <w:r w:rsidR="00116491" w:rsidRPr="00693F45">
        <w:rPr>
          <w:rFonts w:ascii="Angsana New" w:hAnsi="Angsana New"/>
          <w:b/>
          <w:sz w:val="28"/>
          <w:szCs w:val="28"/>
          <w:cs/>
        </w:rPr>
        <w:t xml:space="preserve"> และ </w:t>
      </w:r>
      <w:r w:rsidR="00F118C7" w:rsidRPr="00F118C7">
        <w:rPr>
          <w:rFonts w:ascii="Angsana New" w:hAnsi="Angsana New"/>
          <w:bCs/>
          <w:sz w:val="28"/>
          <w:szCs w:val="28"/>
        </w:rPr>
        <w:t>7</w:t>
      </w:r>
      <w:r w:rsidRPr="00693F45">
        <w:rPr>
          <w:rFonts w:ascii="Angsana New" w:hAnsi="Angsana New"/>
          <w:b/>
          <w:sz w:val="28"/>
          <w:szCs w:val="28"/>
          <w:cs/>
        </w:rPr>
        <w:t xml:space="preserve"> </w:t>
      </w:r>
      <w:r w:rsidR="00116491" w:rsidRPr="00693F45">
        <w:rPr>
          <w:rFonts w:ascii="Angsana New" w:hAnsi="Angsana New"/>
          <w:b/>
          <w:sz w:val="28"/>
          <w:szCs w:val="28"/>
          <w:cs/>
        </w:rPr>
        <w:t xml:space="preserve">ตามลำดับ </w:t>
      </w:r>
    </w:p>
    <w:p w14:paraId="7DEA1C31" w14:textId="1948905E" w:rsidR="00BF0EDF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28"/>
          <w:szCs w:val="28"/>
        </w:rPr>
      </w:pPr>
    </w:p>
    <w:p w14:paraId="0FD736B3" w14:textId="392F3E3A" w:rsidR="00BF0EDF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28"/>
          <w:szCs w:val="28"/>
        </w:rPr>
      </w:pPr>
      <w:r>
        <w:rPr>
          <w:rFonts w:ascii="Angsana New" w:hAnsi="Angsana New" w:hint="cs"/>
          <w:b/>
          <w:sz w:val="28"/>
          <w:szCs w:val="28"/>
          <w:cs/>
        </w:rPr>
        <w:t>กลุ่มบริษัทไม่มีการเปลี่ยนแปลง</w:t>
      </w:r>
      <w:r w:rsidR="004610C7">
        <w:rPr>
          <w:rFonts w:ascii="Angsana New" w:hAnsi="Angsana New" w:hint="cs"/>
          <w:b/>
          <w:sz w:val="28"/>
          <w:szCs w:val="28"/>
          <w:cs/>
        </w:rPr>
        <w:t>ที่มีนัยสำคัญในความสัมพันธ์กับบุคคลหรือกิจการที่เกี่ยวข้องกัน</w:t>
      </w:r>
    </w:p>
    <w:p w14:paraId="74BB4913" w14:textId="77777777" w:rsidR="00BF0EDF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28"/>
          <w:szCs w:val="28"/>
        </w:rPr>
      </w:pPr>
    </w:p>
    <w:p w14:paraId="542F66A4" w14:textId="140122B5" w:rsidR="00B1375A" w:rsidRPr="00693F45" w:rsidRDefault="00B1375A" w:rsidP="0046108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cs/>
          <w:lang w:val="en-US"/>
        </w:rPr>
      </w:pPr>
      <w:r w:rsidRPr="00693F45">
        <w:rPr>
          <w:rFonts w:ascii="Angsana New" w:hAnsi="Angsana New" w:cs="Angsana New"/>
          <w:b/>
          <w:sz w:val="28"/>
          <w:szCs w:val="28"/>
          <w:cs/>
          <w:lang w:bidi="th-TH"/>
        </w:rPr>
        <w:t>นโยบายการกำหนดราค</w:t>
      </w:r>
      <w:r w:rsidR="001923C6" w:rsidRPr="00693F45">
        <w:rPr>
          <w:rFonts w:ascii="Angsana New" w:hAnsi="Angsana New" w:cs="Angsana New"/>
          <w:b/>
          <w:sz w:val="28"/>
          <w:szCs w:val="28"/>
          <w:cs/>
          <w:lang w:bidi="th-TH"/>
        </w:rPr>
        <w:t>า</w:t>
      </w:r>
      <w:r w:rsidR="002434C1" w:rsidRPr="00693F45">
        <w:rPr>
          <w:rFonts w:ascii="Angsana New" w:hAnsi="Angsana New" w:cs="Angsana New" w:hint="cs"/>
          <w:b/>
          <w:sz w:val="28"/>
          <w:szCs w:val="28"/>
          <w:cs/>
          <w:lang w:bidi="th-TH"/>
        </w:rPr>
        <w:t>ที่</w:t>
      </w:r>
      <w:r w:rsidR="002434C1" w:rsidRPr="00693F45">
        <w:rPr>
          <w:rFonts w:ascii="Angsana New" w:hAnsi="Angsana New" w:cs="Angsana New"/>
          <w:b/>
          <w:sz w:val="28"/>
          <w:szCs w:val="28"/>
          <w:cs/>
          <w:lang w:bidi="th-TH"/>
        </w:rPr>
        <w:t>มีการเปลี่ยนแปลงอย่างมีสาระสำคัญในระหว่างงวด</w:t>
      </w:r>
      <w:r w:rsidR="002434C1" w:rsidRPr="00693F45">
        <w:rPr>
          <w:rFonts w:ascii="Angsana New" w:hAnsi="Angsana New" w:cs="Angsana New" w:hint="cs"/>
          <w:b/>
          <w:sz w:val="28"/>
          <w:szCs w:val="28"/>
          <w:cs/>
          <w:lang w:bidi="th-TH"/>
        </w:rPr>
        <w:t>สามเดือนสิ้นสุดวันที่</w:t>
      </w:r>
      <w:r w:rsidR="002434C1" w:rsidRPr="00693F45">
        <w:rPr>
          <w:rFonts w:ascii="Angsana New" w:hAnsi="Angsana New" w:cs="Angsana New" w:hint="cs"/>
          <w:bCs/>
          <w:sz w:val="28"/>
          <w:szCs w:val="28"/>
          <w:cs/>
          <w:lang w:bidi="th-TH"/>
        </w:rPr>
        <w:t xml:space="preserve"> </w:t>
      </w:r>
      <w:r w:rsidR="00F118C7" w:rsidRPr="00F118C7">
        <w:rPr>
          <w:rFonts w:ascii="Angsana New" w:hAnsi="Angsana New" w:cs="Angsana New"/>
          <w:bCs/>
          <w:sz w:val="28"/>
          <w:szCs w:val="28"/>
          <w:lang w:val="en-US" w:bidi="th-TH"/>
        </w:rPr>
        <w:t>31</w:t>
      </w:r>
      <w:r w:rsidR="002434C1" w:rsidRPr="00693F45">
        <w:rPr>
          <w:rFonts w:ascii="Angsana New" w:hAnsi="Angsana New" w:cs="Angsana New"/>
          <w:b/>
          <w:sz w:val="28"/>
          <w:szCs w:val="28"/>
          <w:lang w:val="en-US" w:bidi="th-TH"/>
        </w:rPr>
        <w:t xml:space="preserve"> </w:t>
      </w:r>
      <w:r w:rsidR="002434C1" w:rsidRPr="00693F45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มีนาคม </w:t>
      </w:r>
      <w:r w:rsidR="00F118C7" w:rsidRPr="00F118C7">
        <w:rPr>
          <w:rFonts w:ascii="Angsana New" w:hAnsi="Angsana New" w:cs="Angsana New"/>
          <w:bCs/>
          <w:sz w:val="28"/>
          <w:szCs w:val="28"/>
          <w:lang w:val="en-US" w:bidi="th-TH"/>
        </w:rPr>
        <w:t>2563</w:t>
      </w:r>
      <w:r w:rsidR="002434C1" w:rsidRPr="00693F45">
        <w:rPr>
          <w:rFonts w:ascii="Angsana New" w:hAnsi="Angsana New" w:cs="Angsana New"/>
          <w:b/>
          <w:sz w:val="28"/>
          <w:szCs w:val="28"/>
          <w:lang w:val="en-US" w:bidi="th-TH"/>
        </w:rPr>
        <w:t xml:space="preserve"> </w:t>
      </w:r>
      <w:r w:rsidR="002434C1" w:rsidRPr="00693F45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มีดังต่อไปนี้</w:t>
      </w:r>
    </w:p>
    <w:p w14:paraId="75CAC6F5" w14:textId="77777777" w:rsidR="00B1375A" w:rsidRPr="00693F45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5220"/>
        <w:gridCol w:w="4158"/>
      </w:tblGrid>
      <w:tr w:rsidR="00B1375A" w:rsidRPr="00693F45" w14:paraId="7DF4B821" w14:textId="77777777" w:rsidTr="00693F45">
        <w:tc>
          <w:tcPr>
            <w:tcW w:w="5220" w:type="dxa"/>
          </w:tcPr>
          <w:p w14:paraId="6DF8610E" w14:textId="77777777" w:rsidR="00B1375A" w:rsidRPr="00693F45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158" w:type="dxa"/>
          </w:tcPr>
          <w:p w14:paraId="314D9FB4" w14:textId="77777777" w:rsidR="00B1375A" w:rsidRPr="00693F45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B23EB1" w:rsidRPr="00693F45" w14:paraId="689C1504" w14:textId="77777777" w:rsidTr="00693F45">
        <w:tc>
          <w:tcPr>
            <w:tcW w:w="5220" w:type="dxa"/>
          </w:tcPr>
          <w:p w14:paraId="6FF608FF" w14:textId="77777777" w:rsidR="00B23EB1" w:rsidRPr="00693F45" w:rsidRDefault="00B23EB1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158" w:type="dxa"/>
          </w:tcPr>
          <w:p w14:paraId="14CD472D" w14:textId="77777777" w:rsidR="00B23EB1" w:rsidRPr="00693F45" w:rsidRDefault="00B23EB1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</w:tbl>
    <w:p w14:paraId="66060428" w14:textId="77777777" w:rsidR="00D00267" w:rsidRPr="00693F45" w:rsidRDefault="00D002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4EEFDC" w14:textId="386F1C90" w:rsidR="005E4A14" w:rsidRPr="00693F45" w:rsidRDefault="005B705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รายการ</w:t>
      </w:r>
      <w:r w:rsidR="004D7E22" w:rsidRPr="00693F45">
        <w:rPr>
          <w:rFonts w:ascii="Angsana New" w:hAnsi="Angsana New"/>
          <w:sz w:val="28"/>
          <w:szCs w:val="28"/>
          <w:cs/>
        </w:rPr>
        <w:t>ที่</w:t>
      </w:r>
      <w:r w:rsidRPr="00693F45">
        <w:rPr>
          <w:rFonts w:ascii="Angsana New" w:hAnsi="Angsana New"/>
          <w:sz w:val="28"/>
          <w:szCs w:val="28"/>
          <w:cs/>
        </w:rPr>
        <w:t xml:space="preserve">สำคัญกับบุคคลหรือกิจการที่เกี่ยวข้องกันสำหรับงวดสามเดือนสิ้นสุดวันที่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CD4BD3" w:rsidRPr="00693F45">
        <w:rPr>
          <w:rFonts w:ascii="Angsana New" w:hAnsi="Angsana New"/>
          <w:sz w:val="28"/>
          <w:szCs w:val="28"/>
          <w:cs/>
        </w:rPr>
        <w:t xml:space="preserve"> </w:t>
      </w:r>
      <w:r w:rsidR="002C0826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204161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630EC1" w:rsidRPr="00693F45">
        <w:rPr>
          <w:rFonts w:ascii="Angsana New" w:hAnsi="Angsana New"/>
          <w:sz w:val="28"/>
          <w:szCs w:val="28"/>
          <w:cs/>
        </w:rPr>
        <w:t xml:space="preserve"> </w:t>
      </w:r>
      <w:r w:rsidR="00631869" w:rsidRPr="00693F45">
        <w:rPr>
          <w:rFonts w:ascii="Angsana New" w:hAnsi="Angsana New"/>
          <w:sz w:val="28"/>
          <w:szCs w:val="28"/>
          <w:cs/>
        </w:rPr>
        <w:t>ส</w:t>
      </w:r>
      <w:r w:rsidR="006E4A31" w:rsidRPr="00693F45">
        <w:rPr>
          <w:rFonts w:ascii="Angsana New" w:hAnsi="Angsana New"/>
          <w:sz w:val="28"/>
          <w:szCs w:val="28"/>
          <w:cs/>
        </w:rPr>
        <w:t>รุ</w:t>
      </w:r>
      <w:r w:rsidR="00631869" w:rsidRPr="00693F45">
        <w:rPr>
          <w:rFonts w:ascii="Angsana New" w:hAnsi="Angsana New"/>
          <w:sz w:val="28"/>
          <w:szCs w:val="28"/>
          <w:cs/>
        </w:rPr>
        <w:t>ปได้</w:t>
      </w:r>
      <w:r w:rsidR="004D7E22" w:rsidRPr="00693F45">
        <w:rPr>
          <w:rFonts w:ascii="Angsana New" w:hAnsi="Angsana New"/>
          <w:sz w:val="28"/>
          <w:szCs w:val="28"/>
          <w:cs/>
        </w:rPr>
        <w:t>ดังนี้</w:t>
      </w:r>
    </w:p>
    <w:p w14:paraId="7B37605A" w14:textId="77777777" w:rsidR="005E4A14" w:rsidRPr="00741461" w:rsidRDefault="005E4A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60"/>
        <w:gridCol w:w="270"/>
        <w:gridCol w:w="1170"/>
        <w:gridCol w:w="270"/>
        <w:gridCol w:w="1170"/>
      </w:tblGrid>
      <w:tr w:rsidR="009E3A93" w:rsidRPr="009D7FE0" w14:paraId="76736D6C" w14:textId="77777777" w:rsidTr="00242C87">
        <w:trPr>
          <w:tblHeader/>
        </w:trPr>
        <w:tc>
          <w:tcPr>
            <w:tcW w:w="3978" w:type="dxa"/>
          </w:tcPr>
          <w:p w14:paraId="394798F2" w14:textId="77777777" w:rsidR="009E3A93" w:rsidRPr="00333C78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89A505" w14:textId="77777777" w:rsidR="009E3A93" w:rsidRPr="00693F45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079D35" w14:textId="77777777" w:rsidR="009E3A93" w:rsidRPr="00693F45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E08715" w14:textId="77777777" w:rsidR="009E3A93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17686DC7" w14:textId="77777777" w:rsidR="009E3A93" w:rsidRPr="00693F45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BD644D" w14:textId="77777777" w:rsidR="009E3A93" w:rsidRPr="00693F45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3FAC43" w14:textId="77777777" w:rsidR="009E3A93" w:rsidRPr="00693F45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BD94B2" w14:textId="77777777" w:rsidR="009E3A93" w:rsidRPr="00693F45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32C2" w:rsidRPr="009D7FE0" w14:paraId="53DA5C7E" w14:textId="77777777" w:rsidTr="00242C87">
        <w:trPr>
          <w:tblHeader/>
        </w:trPr>
        <w:tc>
          <w:tcPr>
            <w:tcW w:w="3978" w:type="dxa"/>
          </w:tcPr>
          <w:p w14:paraId="5854DE7F" w14:textId="77777777" w:rsidR="008132C2" w:rsidRPr="00333C78" w:rsidRDefault="008132C2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CA7ADD4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4EE24A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1E295F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76614669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7590049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132C2" w:rsidRPr="009D7FE0" w14:paraId="1FA8555B" w14:textId="77777777" w:rsidTr="00242C87">
        <w:trPr>
          <w:tblHeader/>
        </w:trPr>
        <w:tc>
          <w:tcPr>
            <w:tcW w:w="3978" w:type="dxa"/>
          </w:tcPr>
          <w:p w14:paraId="0C5B615A" w14:textId="77777777" w:rsidR="008132C2" w:rsidRPr="00333C78" w:rsidRDefault="008132C2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92C63C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2F1AA2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17316B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1A499DFC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EC80E53" w14:textId="77777777" w:rsidR="008132C2" w:rsidRPr="00693F45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826" w:rsidRPr="009D7FE0" w14:paraId="4025DB36" w14:textId="77777777" w:rsidTr="00242C87">
        <w:trPr>
          <w:tblHeader/>
        </w:trPr>
        <w:tc>
          <w:tcPr>
            <w:tcW w:w="3978" w:type="dxa"/>
          </w:tcPr>
          <w:p w14:paraId="54FC5D52" w14:textId="4E1F3859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693F4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93F4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70" w:type="dxa"/>
          </w:tcPr>
          <w:p w14:paraId="4F29B8B1" w14:textId="03055D97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E7E3C4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A8C3C2C" w14:textId="6490D90B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3F828E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953512" w14:textId="650C46EE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AC57CB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4170D0" w14:textId="0801CC91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2C0826" w:rsidRPr="009D7FE0" w14:paraId="16651485" w14:textId="77777777" w:rsidTr="00242C87">
        <w:trPr>
          <w:trHeight w:val="352"/>
          <w:tblHeader/>
        </w:trPr>
        <w:tc>
          <w:tcPr>
            <w:tcW w:w="3978" w:type="dxa"/>
          </w:tcPr>
          <w:p w14:paraId="5186B13D" w14:textId="77777777" w:rsidR="002C0826" w:rsidRPr="00333C78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</w:tcPr>
          <w:p w14:paraId="1E317F57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0826" w:rsidRPr="009D7FE0" w14:paraId="039E7B15" w14:textId="77777777" w:rsidTr="00693F45">
        <w:trPr>
          <w:trHeight w:val="352"/>
        </w:trPr>
        <w:tc>
          <w:tcPr>
            <w:tcW w:w="3978" w:type="dxa"/>
          </w:tcPr>
          <w:p w14:paraId="4B8A5A77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ซื้</w:t>
            </w:r>
            <w:r w:rsidRPr="00693F4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ออุปกรณ์</w:t>
            </w:r>
          </w:p>
        </w:tc>
        <w:tc>
          <w:tcPr>
            <w:tcW w:w="1170" w:type="dxa"/>
          </w:tcPr>
          <w:p w14:paraId="6C57C439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04BC9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319B8A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A560F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DF735C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13BF6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D28B4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0826" w:rsidRPr="009D7FE0" w14:paraId="4C886DEC" w14:textId="77777777" w:rsidTr="00693F45">
        <w:trPr>
          <w:trHeight w:val="352"/>
        </w:trPr>
        <w:tc>
          <w:tcPr>
            <w:tcW w:w="3978" w:type="dxa"/>
          </w:tcPr>
          <w:p w14:paraId="26B33999" w14:textId="77777777" w:rsidR="002C0826" w:rsidRPr="00693F45" w:rsidRDefault="007D42BE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AFB958C" w14:textId="616FA88C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37EFA3E3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AF83E7" w14:textId="4621059F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70" w:type="dxa"/>
          </w:tcPr>
          <w:p w14:paraId="41C6AC2A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35376" w14:textId="140D93C5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2DC44586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4DC408" w14:textId="5A4E0A11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  <w:tr w:rsidR="002C0826" w:rsidRPr="009D7FE0" w14:paraId="4FFCBC07" w14:textId="77777777" w:rsidTr="00693F45">
        <w:tc>
          <w:tcPr>
            <w:tcW w:w="3978" w:type="dxa"/>
          </w:tcPr>
          <w:p w14:paraId="1728B4D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959D4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58BA2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57A966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9066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53991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E0CF2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FA6563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0826" w:rsidRPr="009D7FE0" w14:paraId="578931D9" w14:textId="77777777" w:rsidTr="00693F45">
        <w:trPr>
          <w:trHeight w:val="352"/>
        </w:trPr>
        <w:tc>
          <w:tcPr>
            <w:tcW w:w="3978" w:type="dxa"/>
          </w:tcPr>
          <w:p w14:paraId="2E5EA512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AC5CDBE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D4C27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72E399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B15CE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518E39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75FCD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FDAA0E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0826" w:rsidRPr="009D7FE0" w14:paraId="7E039FF8" w14:textId="77777777" w:rsidTr="00693F45">
        <w:trPr>
          <w:trHeight w:val="352"/>
        </w:trPr>
        <w:tc>
          <w:tcPr>
            <w:tcW w:w="3978" w:type="dxa"/>
          </w:tcPr>
          <w:p w14:paraId="526C1BFB" w14:textId="77777777" w:rsidR="002C0826" w:rsidRPr="00693F45" w:rsidRDefault="002D677B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3E67AC6" w14:textId="77777777" w:rsidR="002C0826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4AF2BF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BBD13F9" w14:textId="77777777" w:rsidR="002C0826" w:rsidRPr="00693F45" w:rsidRDefault="00C6096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3F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292896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0F923C" w14:textId="600BCADD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2191599E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BE14808" w14:textId="77777777" w:rsidR="002C0826" w:rsidRPr="00693F45" w:rsidRDefault="00C6096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3F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0826" w:rsidRPr="009D7FE0" w14:paraId="7673E5AE" w14:textId="77777777" w:rsidTr="00693F45">
        <w:trPr>
          <w:trHeight w:val="236"/>
        </w:trPr>
        <w:tc>
          <w:tcPr>
            <w:tcW w:w="3978" w:type="dxa"/>
          </w:tcPr>
          <w:p w14:paraId="041D98D7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B7C0C5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3369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55F193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2776E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342E6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89DE8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62D46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238" w:rsidRPr="009D7FE0" w14:paraId="5277A304" w14:textId="77777777" w:rsidTr="00693F45">
        <w:trPr>
          <w:trHeight w:val="236"/>
        </w:trPr>
        <w:tc>
          <w:tcPr>
            <w:tcW w:w="3978" w:type="dxa"/>
          </w:tcPr>
          <w:p w14:paraId="7B6CE3C7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7C66F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078B034E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2506DD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CD0C16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8715F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DFDFC2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9AE5E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0F03A6D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238" w:rsidRPr="009D7FE0" w14:paraId="479056C5" w14:textId="77777777" w:rsidTr="00693F45">
        <w:trPr>
          <w:trHeight w:val="236"/>
        </w:trPr>
        <w:tc>
          <w:tcPr>
            <w:tcW w:w="3978" w:type="dxa"/>
          </w:tcPr>
          <w:p w14:paraId="4A1A1A9D" w14:textId="77777777" w:rsidR="00B27238" w:rsidRPr="00B27238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9FA2A7E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30E822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7AFA41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E36DAB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B4232" w14:textId="6EC2B49D" w:rsidR="00B27238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32D85219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D8BB85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238" w:rsidRPr="009D7FE0" w14:paraId="0CE19BC3" w14:textId="77777777" w:rsidTr="00693F45">
        <w:trPr>
          <w:trHeight w:val="236"/>
        </w:trPr>
        <w:tc>
          <w:tcPr>
            <w:tcW w:w="3978" w:type="dxa"/>
          </w:tcPr>
          <w:p w14:paraId="63966B72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3536548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AE1F2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AE5B7AF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5E093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C42424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9CA55B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BF93C4" w14:textId="77777777" w:rsidR="00B27238" w:rsidRPr="00693F45" w:rsidRDefault="00B2723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0826" w:rsidRPr="009D7FE0" w14:paraId="155889D4" w14:textId="77777777" w:rsidTr="00693F45">
        <w:trPr>
          <w:trHeight w:val="352"/>
        </w:trPr>
        <w:tc>
          <w:tcPr>
            <w:tcW w:w="3978" w:type="dxa"/>
          </w:tcPr>
          <w:p w14:paraId="7E83E43C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ต้นทุนในการจัดจำหน่ายและค่าใช้จ่ายในก</w:t>
            </w:r>
            <w:r w:rsidRPr="00693F4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ารบริหาร</w:t>
            </w:r>
          </w:p>
        </w:tc>
        <w:tc>
          <w:tcPr>
            <w:tcW w:w="1170" w:type="dxa"/>
          </w:tcPr>
          <w:p w14:paraId="71DCB018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644A8D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2C48E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7290C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9BF8C6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46479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B58C42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07330B" w:rsidRPr="009D7FE0" w14:paraId="29909CC2" w14:textId="77777777" w:rsidTr="00693F45">
        <w:trPr>
          <w:trHeight w:val="352"/>
        </w:trPr>
        <w:tc>
          <w:tcPr>
            <w:tcW w:w="3978" w:type="dxa"/>
          </w:tcPr>
          <w:p w14:paraId="749A69C2" w14:textId="77777777" w:rsidR="0007330B" w:rsidRPr="00693F45" w:rsidRDefault="002D677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5CEA1FE" w14:textId="6DAF529F" w:rsidR="0007330B" w:rsidRPr="00693F45" w:rsidRDefault="00F118C7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70" w:type="dxa"/>
          </w:tcPr>
          <w:p w14:paraId="4EA9BA15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940B95" w14:textId="2E76E3B8" w:rsidR="0007330B" w:rsidRPr="00693F45" w:rsidRDefault="00F118C7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70" w:type="dxa"/>
          </w:tcPr>
          <w:p w14:paraId="7332107B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C56DD4" w14:textId="6EEA4FEA" w:rsidR="0007330B" w:rsidRPr="00693F45" w:rsidRDefault="00F118C7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70" w:type="dxa"/>
          </w:tcPr>
          <w:p w14:paraId="5D98A3F1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BF1CE4" w14:textId="529C364A" w:rsidR="0007330B" w:rsidRPr="00693F45" w:rsidRDefault="00F118C7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07330B" w:rsidRPr="009D7FE0" w14:paraId="50C86B8C" w14:textId="77777777" w:rsidTr="00693F45">
        <w:trPr>
          <w:trHeight w:val="182"/>
        </w:trPr>
        <w:tc>
          <w:tcPr>
            <w:tcW w:w="3978" w:type="dxa"/>
          </w:tcPr>
          <w:p w14:paraId="60EDCC55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BBB8815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91B0D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10F0D1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E797DC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AF7EAE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3CEB9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1D477B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30B" w:rsidRPr="009D7FE0" w14:paraId="0FD139FB" w14:textId="77777777" w:rsidTr="00693F45">
        <w:trPr>
          <w:trHeight w:val="352"/>
        </w:trPr>
        <w:tc>
          <w:tcPr>
            <w:tcW w:w="3978" w:type="dxa"/>
          </w:tcPr>
          <w:p w14:paraId="60B4297D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ค่าเช่า</w:t>
            </w:r>
            <w:r w:rsidRPr="00693F4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จ่าย</w:t>
            </w:r>
          </w:p>
        </w:tc>
        <w:tc>
          <w:tcPr>
            <w:tcW w:w="1170" w:type="dxa"/>
          </w:tcPr>
          <w:p w14:paraId="65BE1F1D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FAB436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2C5D41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2E12B8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8F224F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D6F63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69857" w14:textId="77777777" w:rsidR="0007330B" w:rsidRPr="00693F45" w:rsidRDefault="0007330B" w:rsidP="0007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195" w:rsidRPr="009D7FE0" w14:paraId="4E4880D5" w14:textId="77777777" w:rsidTr="00693F45">
        <w:trPr>
          <w:trHeight w:val="352"/>
        </w:trPr>
        <w:tc>
          <w:tcPr>
            <w:tcW w:w="3978" w:type="dxa"/>
          </w:tcPr>
          <w:p w14:paraId="3C0D057C" w14:textId="77777777" w:rsidR="00E62195" w:rsidRPr="00693F45" w:rsidRDefault="008D3E00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</w:t>
            </w:r>
            <w:r w:rsidRPr="00693F45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170" w:type="dxa"/>
          </w:tcPr>
          <w:p w14:paraId="33CFEC6B" w14:textId="7CF90A1D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0FE634FD" w14:textId="77777777" w:rsidR="00E62195" w:rsidRPr="00693F4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4B1212" w14:textId="75E9B0F9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62A1F980" w14:textId="77777777" w:rsidR="00E62195" w:rsidRPr="00693F4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3D4B9D" w14:textId="5DC43BA4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300079F4" w14:textId="77777777" w:rsidR="00E62195" w:rsidRPr="00693F4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48C20F" w14:textId="0E786D83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E62195" w:rsidRPr="009D7FE0" w14:paraId="3175276D" w14:textId="77777777" w:rsidTr="00693F45">
        <w:trPr>
          <w:trHeight w:val="352"/>
        </w:trPr>
        <w:tc>
          <w:tcPr>
            <w:tcW w:w="3978" w:type="dxa"/>
          </w:tcPr>
          <w:p w14:paraId="5A42514B" w14:textId="77777777" w:rsidR="00E62195" w:rsidRPr="00693F45" w:rsidRDefault="00E62195" w:rsidP="00E62195">
            <w:pPr>
              <w:pStyle w:val="a"/>
              <w:tabs>
                <w:tab w:val="clear" w:pos="1080"/>
              </w:tabs>
              <w:ind w:left="9" w:right="-1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33C7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B9E354E" w14:textId="32DA50C8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14:paraId="299D8616" w14:textId="77777777" w:rsidR="00E62195" w:rsidRPr="00693F4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D2C7B1" w14:textId="54782A6C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14:paraId="491D2769" w14:textId="77777777" w:rsidR="00E62195" w:rsidRPr="00693F4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F6E855" w14:textId="687C37D6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14:paraId="6F5CD9ED" w14:textId="77777777" w:rsidR="00E62195" w:rsidRPr="00693F4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CCD1B0" w14:textId="04E5BE10" w:rsidR="00E62195" w:rsidRPr="00693F4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F061E8" w:rsidRPr="009D7FE0" w14:paraId="4EF7FBD7" w14:textId="77777777" w:rsidTr="00693F45">
        <w:trPr>
          <w:trHeight w:val="272"/>
        </w:trPr>
        <w:tc>
          <w:tcPr>
            <w:tcW w:w="3978" w:type="dxa"/>
          </w:tcPr>
          <w:p w14:paraId="740C982E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C78039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D639D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01B52C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EC45C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6DC100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21549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FDCF4E" w14:textId="77777777" w:rsidR="00F061E8" w:rsidRPr="00693F45" w:rsidRDefault="00F061E8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7F02" w:rsidRPr="009D7FE0" w14:paraId="2C4BA259" w14:textId="77777777" w:rsidTr="00693F45">
        <w:trPr>
          <w:trHeight w:val="272"/>
        </w:trPr>
        <w:tc>
          <w:tcPr>
            <w:tcW w:w="3978" w:type="dxa"/>
          </w:tcPr>
          <w:p w14:paraId="622DFD6E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9606325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8486D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8F4A1A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A8C61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884347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9ACB2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B30174" w14:textId="77777777" w:rsidR="00C47F02" w:rsidRPr="00693F45" w:rsidRDefault="00C47F02" w:rsidP="00CC7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195" w:rsidRPr="009D7FE0" w14:paraId="45B4601B" w14:textId="77777777" w:rsidTr="00693F45">
        <w:trPr>
          <w:trHeight w:val="352"/>
        </w:trPr>
        <w:tc>
          <w:tcPr>
            <w:tcW w:w="3978" w:type="dxa"/>
          </w:tcPr>
          <w:p w14:paraId="48ACFE1E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57F3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lastRenderedPageBreak/>
              <w:t>ดอกเบี้ยจ่าย</w:t>
            </w:r>
          </w:p>
        </w:tc>
        <w:tc>
          <w:tcPr>
            <w:tcW w:w="1170" w:type="dxa"/>
          </w:tcPr>
          <w:p w14:paraId="3BEE236D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C0888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90D24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CC4DB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AD3425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7D08AC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A31054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195" w:rsidRPr="009D7FE0" w14:paraId="7254AFBC" w14:textId="77777777" w:rsidTr="00693F45">
        <w:trPr>
          <w:trHeight w:val="352"/>
        </w:trPr>
        <w:tc>
          <w:tcPr>
            <w:tcW w:w="3978" w:type="dxa"/>
          </w:tcPr>
          <w:p w14:paraId="4B3AE007" w14:textId="77777777" w:rsidR="00E62195" w:rsidRPr="00357F35" w:rsidRDefault="002045D1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57F3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C2E41B" w14:textId="77777777" w:rsidR="00E62195" w:rsidRPr="00357F35" w:rsidRDefault="00B2723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C8C081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D9AC6E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57F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77E574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4041FC" w14:textId="72C67BF5" w:rsidR="00E62195" w:rsidRPr="00357F3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</w:tcPr>
          <w:p w14:paraId="3FD9042A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9CB6E2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57F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195" w:rsidRPr="009D7FE0" w14:paraId="61AD17C3" w14:textId="77777777" w:rsidTr="00693F45">
        <w:trPr>
          <w:trHeight w:val="352"/>
        </w:trPr>
        <w:tc>
          <w:tcPr>
            <w:tcW w:w="3978" w:type="dxa"/>
          </w:tcPr>
          <w:p w14:paraId="79FC974F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57F35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6117FEC" w14:textId="7424FBEA" w:rsidR="00E62195" w:rsidRPr="00357F3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</w:tcPr>
          <w:p w14:paraId="052D4810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8B3C90" w14:textId="76F188EC" w:rsidR="00E62195" w:rsidRPr="00357F3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270" w:type="dxa"/>
          </w:tcPr>
          <w:p w14:paraId="62D3F89E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1E0AB" w14:textId="20304C0D" w:rsidR="00E62195" w:rsidRPr="00357F3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</w:tcPr>
          <w:p w14:paraId="2780AF0D" w14:textId="77777777" w:rsidR="00E62195" w:rsidRPr="00357F35" w:rsidRDefault="00E62195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838522" w14:textId="52120646" w:rsidR="00E62195" w:rsidRPr="00357F35" w:rsidRDefault="00F118C7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690</w:t>
            </w:r>
          </w:p>
        </w:tc>
      </w:tr>
      <w:tr w:rsidR="00CC7444" w:rsidRPr="009D7FE0" w14:paraId="46FC4A0D" w14:textId="77777777" w:rsidTr="00693F45">
        <w:trPr>
          <w:trHeight w:val="352"/>
        </w:trPr>
        <w:tc>
          <w:tcPr>
            <w:tcW w:w="3978" w:type="dxa"/>
          </w:tcPr>
          <w:p w14:paraId="4DC2ECC6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9796693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297C67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8740F3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71A77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2434A0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8BB07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6AC6DA" w14:textId="77777777" w:rsidR="00CC7444" w:rsidRPr="00357F35" w:rsidRDefault="00CC7444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1E8" w:rsidRPr="009D7FE0" w14:paraId="7403C392" w14:textId="77777777" w:rsidTr="00693F45">
        <w:trPr>
          <w:trHeight w:val="352"/>
        </w:trPr>
        <w:tc>
          <w:tcPr>
            <w:tcW w:w="3978" w:type="dxa"/>
          </w:tcPr>
          <w:p w14:paraId="40A7BE75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57F3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8AA98D6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A1408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049383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6AC41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A4EA11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1EA135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717D39" w14:textId="77777777" w:rsidR="00F061E8" w:rsidRPr="00357F35" w:rsidRDefault="00F061E8" w:rsidP="00E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1E8" w:rsidRPr="009D7FE0" w14:paraId="4461122B" w14:textId="77777777" w:rsidTr="00693F45">
        <w:trPr>
          <w:trHeight w:val="352"/>
        </w:trPr>
        <w:tc>
          <w:tcPr>
            <w:tcW w:w="3978" w:type="dxa"/>
          </w:tcPr>
          <w:p w14:paraId="75EF5203" w14:textId="77777777" w:rsidR="00F061E8" w:rsidRPr="00357F35" w:rsidRDefault="00F061E8" w:rsidP="00BC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6" w:right="129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357F3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8DBD58A" w14:textId="7BA0A193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="0071167D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5338A720" w14:textId="77777777" w:rsidR="00F061E8" w:rsidRPr="00357F35" w:rsidRDefault="00F061E8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10DA3D" w14:textId="587F06B0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</w:t>
            </w:r>
            <w:r w:rsidR="00F061E8" w:rsidRPr="00357F35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</w:tcPr>
          <w:p w14:paraId="61DAA4D5" w14:textId="77777777" w:rsidR="00F061E8" w:rsidRPr="00357F35" w:rsidRDefault="00F061E8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684ECF" w14:textId="26492114" w:rsidR="00F061E8" w:rsidRPr="00357F35" w:rsidRDefault="00BC16EA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3,569</w:t>
            </w:r>
          </w:p>
        </w:tc>
        <w:tc>
          <w:tcPr>
            <w:tcW w:w="270" w:type="dxa"/>
          </w:tcPr>
          <w:p w14:paraId="2AEAF47F" w14:textId="77777777" w:rsidR="00F061E8" w:rsidRPr="00357F35" w:rsidRDefault="00F061E8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2ADF7" w14:textId="416B83B7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</w:t>
            </w:r>
            <w:r w:rsidR="00F061E8" w:rsidRPr="00357F35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F061E8" w:rsidRPr="009D7FE0" w14:paraId="2B7D0741" w14:textId="77777777" w:rsidTr="00693F45">
        <w:trPr>
          <w:trHeight w:val="352"/>
        </w:trPr>
        <w:tc>
          <w:tcPr>
            <w:tcW w:w="3978" w:type="dxa"/>
          </w:tcPr>
          <w:p w14:paraId="34F4C54C" w14:textId="77777777" w:rsidR="00F061E8" w:rsidRPr="00357F35" w:rsidRDefault="00F061E8" w:rsidP="00BC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6" w:right="129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357F35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D2760AF" w14:textId="6AE69F7D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281B37BA" w14:textId="77777777" w:rsidR="00F061E8" w:rsidRPr="00357F35" w:rsidRDefault="00F061E8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ED21733" w14:textId="492D2886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2E500C74" w14:textId="77777777" w:rsidR="00F061E8" w:rsidRPr="00357F35" w:rsidRDefault="00F061E8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78937C" w14:textId="7BD224B6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74CD1D1F" w14:textId="77777777" w:rsidR="00F061E8" w:rsidRPr="00357F35" w:rsidRDefault="00F061E8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511AAB" w14:textId="50D3B4F6" w:rsidR="00F061E8" w:rsidRPr="00357F35" w:rsidRDefault="00F118C7" w:rsidP="00F0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</w:tbl>
    <w:p w14:paraId="1C5BEDD8" w14:textId="77777777" w:rsidR="00B130A7" w:rsidRPr="00383E8F" w:rsidRDefault="00B130A7" w:rsidP="00383E8F">
      <w:pPr>
        <w:spacing w:line="240" w:lineRule="auto"/>
        <w:rPr>
          <w:rFonts w:ascii="Angsana New" w:hAnsi="Angsana New"/>
          <w:sz w:val="2"/>
          <w:szCs w:val="2"/>
        </w:rPr>
      </w:pPr>
    </w:p>
    <w:p w14:paraId="02915484" w14:textId="77777777" w:rsidR="002E5E57" w:rsidRPr="003427FE" w:rsidRDefault="002E5E5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2442B9" w14:textId="77777777" w:rsidR="002116AF" w:rsidRPr="00693F45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03B94F49" w14:textId="77777777" w:rsidR="002116AF" w:rsidRPr="003427FE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A7B0693" w14:textId="77CE4C2F" w:rsidR="002116AF" w:rsidRPr="00693F45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="00F118C7" w:rsidRPr="00F118C7">
        <w:rPr>
          <w:rFonts w:ascii="Angsana New" w:hAnsi="Angsana New"/>
          <w:sz w:val="28"/>
          <w:szCs w:val="28"/>
        </w:rPr>
        <w:t>90</w:t>
      </w:r>
      <w:r w:rsidRPr="00693F45">
        <w:rPr>
          <w:rFonts w:ascii="Angsana New" w:hAnsi="Angsana New"/>
          <w:sz w:val="28"/>
          <w:szCs w:val="28"/>
          <w:cs/>
        </w:rPr>
        <w:t xml:space="preserve"> ของพระราชบัญญัติบริษัทมหาชนโดย</w:t>
      </w:r>
      <w:r w:rsidR="004E0E58">
        <w:rPr>
          <w:rFonts w:ascii="Angsana New" w:hAnsi="Angsana New"/>
          <w:sz w:val="28"/>
          <w:szCs w:val="28"/>
        </w:rPr>
        <w:br/>
      </w:r>
      <w:r w:rsidRPr="00693F45">
        <w:rPr>
          <w:rFonts w:ascii="Angsana New" w:hAnsi="Angsana New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6D846F5D" w14:textId="77777777" w:rsidR="004D51E6" w:rsidRPr="003427FE" w:rsidRDefault="004D51E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247848" w14:textId="210582FD" w:rsidR="002116AF" w:rsidRPr="00693F45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กลุ่ม</w:t>
      </w:r>
      <w:r w:rsidR="002116AF" w:rsidRPr="00693F45">
        <w:rPr>
          <w:rFonts w:ascii="Angsana New" w:hAnsi="Angsana New"/>
          <w:sz w:val="28"/>
          <w:szCs w:val="28"/>
          <w:cs/>
        </w:rPr>
        <w:t>บริษัทจ่ายค่าตอบแทนกรรมการสำหรับ</w:t>
      </w:r>
      <w:r w:rsidR="004D7E22" w:rsidRPr="00693F45">
        <w:rPr>
          <w:rFonts w:ascii="Angsana New" w:hAnsi="Angsana New"/>
          <w:sz w:val="28"/>
          <w:szCs w:val="28"/>
          <w:cs/>
        </w:rPr>
        <w:t>งวด</w:t>
      </w:r>
      <w:r w:rsidR="002C0826" w:rsidRPr="00693F45">
        <w:rPr>
          <w:rFonts w:ascii="Angsana New" w:hAnsi="Angsana New" w:hint="cs"/>
          <w:sz w:val="28"/>
          <w:szCs w:val="28"/>
          <w:cs/>
        </w:rPr>
        <w:t>สาม</w:t>
      </w:r>
      <w:r w:rsidR="004D7E22" w:rsidRPr="00693F45">
        <w:rPr>
          <w:rFonts w:ascii="Angsana New" w:hAnsi="Angsana New"/>
          <w:sz w:val="28"/>
          <w:szCs w:val="28"/>
          <w:cs/>
        </w:rPr>
        <w:t>เดือน</w:t>
      </w:r>
      <w:r w:rsidR="002116AF" w:rsidRPr="00693F4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383E8F" w:rsidRPr="00693F45">
        <w:rPr>
          <w:rFonts w:ascii="Angsana New" w:hAnsi="Angsana New"/>
          <w:sz w:val="28"/>
          <w:szCs w:val="28"/>
          <w:cs/>
        </w:rPr>
        <w:t xml:space="preserve"> </w:t>
      </w:r>
      <w:r w:rsidR="002C0826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671543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="002116AF" w:rsidRPr="00693F45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2116AF" w:rsidRPr="00693F45">
        <w:rPr>
          <w:rFonts w:ascii="Angsana New" w:hAnsi="Angsana New"/>
          <w:sz w:val="28"/>
          <w:szCs w:val="28"/>
          <w:cs/>
        </w:rPr>
        <w:t xml:space="preserve"> จำนวนเงิน </w:t>
      </w:r>
      <w:r w:rsidR="00F118C7" w:rsidRPr="00F118C7">
        <w:rPr>
          <w:rFonts w:ascii="Angsana New" w:hAnsi="Angsana New"/>
          <w:sz w:val="28"/>
          <w:szCs w:val="28"/>
        </w:rPr>
        <w:t>0</w:t>
      </w:r>
      <w:r w:rsidR="004E0E58">
        <w:rPr>
          <w:rFonts w:ascii="Angsana New" w:hAnsi="Angsana New"/>
          <w:sz w:val="28"/>
          <w:szCs w:val="28"/>
        </w:rPr>
        <w:t>.</w:t>
      </w:r>
      <w:r w:rsidR="00F118C7" w:rsidRPr="00F118C7">
        <w:rPr>
          <w:rFonts w:ascii="Angsana New" w:hAnsi="Angsana New"/>
          <w:sz w:val="28"/>
          <w:szCs w:val="28"/>
        </w:rPr>
        <w:t>25</w:t>
      </w:r>
      <w:r w:rsidR="004E0E58" w:rsidRPr="00693F45">
        <w:rPr>
          <w:rFonts w:ascii="Angsana New" w:hAnsi="Angsana New"/>
          <w:sz w:val="28"/>
          <w:szCs w:val="28"/>
        </w:rPr>
        <w:t xml:space="preserve"> </w:t>
      </w:r>
      <w:r w:rsidR="002116AF" w:rsidRPr="00693F45">
        <w:rPr>
          <w:rFonts w:ascii="Angsana New" w:hAnsi="Angsana New"/>
          <w:sz w:val="28"/>
          <w:szCs w:val="28"/>
          <w:cs/>
        </w:rPr>
        <w:t>ล้านบาท และ</w:t>
      </w:r>
      <w:r w:rsidR="00884921"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0</w:t>
      </w:r>
      <w:r w:rsidR="00884921" w:rsidRPr="00693F45">
        <w:rPr>
          <w:rFonts w:ascii="Angsana New" w:hAnsi="Angsana New"/>
          <w:sz w:val="28"/>
          <w:szCs w:val="28"/>
        </w:rPr>
        <w:t>.</w:t>
      </w:r>
      <w:r w:rsidR="00F118C7" w:rsidRPr="00F118C7">
        <w:rPr>
          <w:rFonts w:ascii="Angsana New" w:hAnsi="Angsana New"/>
          <w:sz w:val="28"/>
          <w:szCs w:val="28"/>
        </w:rPr>
        <w:t>22</w:t>
      </w:r>
      <w:r w:rsidR="002116AF" w:rsidRPr="00693F45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62F015AF" w14:textId="77777777" w:rsidR="007F4A29" w:rsidRPr="009C106B" w:rsidRDefault="007F4A2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B3636E" w14:textId="6AD6620D" w:rsidR="002116AF" w:rsidRPr="00693F45" w:rsidRDefault="00402A08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383E8F" w:rsidRPr="00693F45">
        <w:rPr>
          <w:rFonts w:ascii="Angsana New" w:hAnsi="Angsana New"/>
          <w:sz w:val="28"/>
          <w:szCs w:val="28"/>
          <w:cs/>
        </w:rPr>
        <w:t xml:space="preserve"> </w:t>
      </w:r>
      <w:r w:rsidR="002C0826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671543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23172A" w:rsidRPr="00693F45">
        <w:rPr>
          <w:rFonts w:ascii="Angsana New" w:hAnsi="Angsana New"/>
          <w:sz w:val="28"/>
          <w:szCs w:val="28"/>
        </w:rPr>
        <w:t xml:space="preserve"> </w:t>
      </w:r>
      <w:r w:rsidR="0023172A" w:rsidRPr="00693F4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Pr="00693F45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1B15DD1D" w14:textId="77777777" w:rsidR="00EE11B1" w:rsidRPr="009C106B" w:rsidRDefault="00EE11B1" w:rsidP="00461080">
      <w:pPr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60"/>
        <w:gridCol w:w="236"/>
        <w:gridCol w:w="1204"/>
        <w:gridCol w:w="270"/>
        <w:gridCol w:w="1170"/>
      </w:tblGrid>
      <w:tr w:rsidR="0087570A" w:rsidRPr="00693F45" w14:paraId="413D4ADE" w14:textId="77777777" w:rsidTr="00242C87">
        <w:trPr>
          <w:tblHeader/>
        </w:trPr>
        <w:tc>
          <w:tcPr>
            <w:tcW w:w="3978" w:type="dxa"/>
          </w:tcPr>
          <w:p w14:paraId="6E681184" w14:textId="77777777" w:rsidR="0087570A" w:rsidRPr="00333C78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10D04CF5" w14:textId="77777777" w:rsidR="0087570A" w:rsidRPr="00693F45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0165FA" w14:textId="77777777" w:rsidR="0087570A" w:rsidRPr="00693F45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14:paraId="1BE181B3" w14:textId="77777777" w:rsidR="0087570A" w:rsidRPr="00693F45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826" w:rsidRPr="00693F45" w14:paraId="16AFE9C7" w14:textId="77777777" w:rsidTr="00242C87">
        <w:trPr>
          <w:tblHeader/>
        </w:trPr>
        <w:tc>
          <w:tcPr>
            <w:tcW w:w="3978" w:type="dxa"/>
          </w:tcPr>
          <w:p w14:paraId="7CB33CA5" w14:textId="77777777" w:rsidR="002C0826" w:rsidRPr="00333C78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4D7B1AD" w14:textId="036B5ABF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="002C0826" w:rsidRPr="00693F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0826" w:rsidRPr="00693F4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1741461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2544AB" w14:textId="2F1326BF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="002C0826" w:rsidRPr="00693F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0826" w:rsidRPr="00693F4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14:paraId="3891630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F45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1DBA81F" w14:textId="1389B560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="002C0826" w:rsidRPr="00693F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0826" w:rsidRPr="00693F4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781DF2C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46AA2D" w14:textId="07D573C6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="002C0826" w:rsidRPr="00693F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0826" w:rsidRPr="00693F4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2C0826" w:rsidRPr="00693F45" w14:paraId="7978934E" w14:textId="77777777" w:rsidTr="00242C87">
        <w:trPr>
          <w:tblHeader/>
        </w:trPr>
        <w:tc>
          <w:tcPr>
            <w:tcW w:w="3978" w:type="dxa"/>
          </w:tcPr>
          <w:p w14:paraId="16788234" w14:textId="77777777" w:rsidR="002C0826" w:rsidRPr="00333C78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10D286" w14:textId="743E10B3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7A6A0F0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4C4EB28" w14:textId="59A84F03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DF0CA62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2052C47" w14:textId="11A9C951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BA3426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C2A72AC" w14:textId="00D9AD54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2C0826" w:rsidRPr="00693F45" w14:paraId="1C3F8302" w14:textId="77777777" w:rsidTr="00242C87">
        <w:trPr>
          <w:tblHeader/>
        </w:trPr>
        <w:tc>
          <w:tcPr>
            <w:tcW w:w="3978" w:type="dxa"/>
          </w:tcPr>
          <w:p w14:paraId="175D53C2" w14:textId="77777777" w:rsidR="002C0826" w:rsidRPr="00333C78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14:paraId="37D76ADD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F4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0826" w:rsidRPr="00693F45" w14:paraId="416B8663" w14:textId="77777777" w:rsidTr="00693F45">
        <w:tc>
          <w:tcPr>
            <w:tcW w:w="3978" w:type="dxa"/>
          </w:tcPr>
          <w:p w14:paraId="23E17AFC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เงินประกันการเช่า</w:t>
            </w:r>
            <w:r w:rsidRPr="00693F4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693F4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7DB1D1D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41E4F5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1A9A35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E333D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6BC73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A104AC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B4F8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0826" w:rsidRPr="00693F45" w14:paraId="29AD33F2" w14:textId="77777777" w:rsidTr="00693F45">
        <w:tc>
          <w:tcPr>
            <w:tcW w:w="3978" w:type="dxa"/>
          </w:tcPr>
          <w:p w14:paraId="5EDBA54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sz w:val="26"/>
                <w:szCs w:val="26"/>
                <w:cs/>
              </w:rPr>
              <w:t>บุคคลที่เกี่ยว</w:t>
            </w:r>
            <w:r w:rsidRPr="00693F45">
              <w:rPr>
                <w:rFonts w:ascii="Angsana New" w:hAnsi="Angsana New"/>
                <w:sz w:val="26"/>
                <w:szCs w:val="26"/>
                <w:cs/>
              </w:rPr>
              <w:t>ข้องกัน</w:t>
            </w:r>
          </w:p>
        </w:tc>
        <w:tc>
          <w:tcPr>
            <w:tcW w:w="1170" w:type="dxa"/>
          </w:tcPr>
          <w:p w14:paraId="1DCB3458" w14:textId="26981EEC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1AABDC09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5A142" w14:textId="2001F21D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3F82752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67EFC1" w14:textId="18FDCE55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6CA203BD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0D2387" w14:textId="6C6BE1B2" w:rsidR="002C0826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2C0826" w:rsidRPr="00693F45" w14:paraId="1EEB5C65" w14:textId="77777777" w:rsidTr="00693F45">
        <w:tc>
          <w:tcPr>
            <w:tcW w:w="3978" w:type="dxa"/>
          </w:tcPr>
          <w:p w14:paraId="27EFE50A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D1216F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7F98F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223B45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9CD7A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9A260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D220FA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186A8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221" w:rsidRPr="00693F45" w14:paraId="7FF86270" w14:textId="77777777" w:rsidTr="00693F45">
        <w:tc>
          <w:tcPr>
            <w:tcW w:w="3978" w:type="dxa"/>
          </w:tcPr>
          <w:p w14:paraId="108CA893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ลูกหนี้</w:t>
            </w:r>
            <w:r w:rsidR="006C2CF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170" w:type="dxa"/>
          </w:tcPr>
          <w:p w14:paraId="4F24943C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9664E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F7610E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DC539F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3E83F18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AD364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C4596E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221" w:rsidRPr="00693F45" w14:paraId="7822D4DC" w14:textId="77777777" w:rsidTr="00693F45">
        <w:tc>
          <w:tcPr>
            <w:tcW w:w="3978" w:type="dxa"/>
          </w:tcPr>
          <w:p w14:paraId="7356FDBB" w14:textId="77777777" w:rsidR="005C7221" w:rsidRPr="00613046" w:rsidRDefault="003B7DEC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61304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A5B7069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E9947C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F7B9A8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13D853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7F104C" w14:textId="7C76F6D0" w:rsidR="005C7221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270" w:type="dxa"/>
          </w:tcPr>
          <w:p w14:paraId="2A7A9836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ED30F3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7221" w:rsidRPr="00693F45" w14:paraId="47CE7A2C" w14:textId="77777777" w:rsidTr="00693F45">
        <w:tc>
          <w:tcPr>
            <w:tcW w:w="3978" w:type="dxa"/>
          </w:tcPr>
          <w:p w14:paraId="2C7DA92C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904CCB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360B8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A1CA98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55251A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6D2C48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F27C88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B88F8C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221" w:rsidRPr="00C443BA" w14:paraId="46AE707B" w14:textId="77777777" w:rsidTr="00693F45">
        <w:tc>
          <w:tcPr>
            <w:tcW w:w="3978" w:type="dxa"/>
          </w:tcPr>
          <w:p w14:paraId="127ED259" w14:textId="12BD9889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รายได้ค่า</w:t>
            </w:r>
            <w:r w:rsidR="00C443B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บริหารจัดการ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70" w:type="dxa"/>
          </w:tcPr>
          <w:p w14:paraId="145C11DD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40E7A7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FF7D4A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7B69A3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3A0829D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A8924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B6F150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221" w:rsidRPr="00693F45" w14:paraId="1A717F36" w14:textId="77777777" w:rsidTr="00693F45">
        <w:tc>
          <w:tcPr>
            <w:tcW w:w="3978" w:type="dxa"/>
          </w:tcPr>
          <w:p w14:paraId="150EE642" w14:textId="77777777" w:rsidR="005C7221" w:rsidRPr="00613046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61304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98B00B3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338875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1E6FF2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CB938B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F73A68B" w14:textId="34798CE5" w:rsidR="005C7221" w:rsidRPr="00693F45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796B98D5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595F49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7221" w:rsidRPr="00693F45" w14:paraId="344BE600" w14:textId="77777777" w:rsidTr="00693F45">
        <w:tc>
          <w:tcPr>
            <w:tcW w:w="3978" w:type="dxa"/>
          </w:tcPr>
          <w:p w14:paraId="7EE3B4B9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D63EA2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E608EF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4E47F7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52BA6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299FC03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08331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694B97" w14:textId="77777777" w:rsidR="005C7221" w:rsidRPr="00693F45" w:rsidRDefault="005C7221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0826" w:rsidRPr="00693F45" w14:paraId="5446B814" w14:textId="77777777" w:rsidTr="00693F45">
        <w:tc>
          <w:tcPr>
            <w:tcW w:w="3978" w:type="dxa"/>
          </w:tcPr>
          <w:p w14:paraId="6686C7A4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3C7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5EB26D9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C8F9AD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D160C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AC30FB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6B1A375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1FC6EA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ED501" w14:textId="77777777" w:rsidR="002C0826" w:rsidRPr="00693F45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D4" w:rsidRPr="00693F45" w14:paraId="10F3E190" w14:textId="77777777" w:rsidTr="00693F45">
        <w:tc>
          <w:tcPr>
            <w:tcW w:w="3978" w:type="dxa"/>
          </w:tcPr>
          <w:p w14:paraId="7EEB32D0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0CBA9E8" w14:textId="5E79A2E3" w:rsidR="00DD35D4" w:rsidRPr="00693F45" w:rsidRDefault="00F118C7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</w:tcPr>
          <w:p w14:paraId="0AB93745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D2DB98" w14:textId="7EB2CEE5" w:rsidR="00DD35D4" w:rsidRPr="00693F45" w:rsidRDefault="00F118C7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</w:tcPr>
          <w:p w14:paraId="49635555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42E3F69" w14:textId="34D0DFA8" w:rsidR="00DD35D4" w:rsidRPr="00693F45" w:rsidRDefault="00F118C7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</w:tcPr>
          <w:p w14:paraId="17A53FC6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4541C5" w14:textId="3463EDA0" w:rsidR="00DD35D4" w:rsidRPr="00693F45" w:rsidRDefault="00F118C7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DD35D4" w:rsidRPr="00693F45" w14:paraId="62EF5C06" w14:textId="77777777" w:rsidTr="00693F45">
        <w:tc>
          <w:tcPr>
            <w:tcW w:w="3978" w:type="dxa"/>
          </w:tcPr>
          <w:p w14:paraId="55E1E462" w14:textId="77777777" w:rsidR="00DD35D4" w:rsidRPr="00693F45" w:rsidRDefault="00DD35D4" w:rsidP="00DD35D4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33C7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lastRenderedPageBreak/>
              <w:t>เงินประก</w:t>
            </w:r>
            <w:r w:rsidRPr="00693F4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ันค่าเช่า (หนี้สิน)</w:t>
            </w:r>
          </w:p>
        </w:tc>
        <w:tc>
          <w:tcPr>
            <w:tcW w:w="1170" w:type="dxa"/>
          </w:tcPr>
          <w:p w14:paraId="3048BA75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93568E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1CEB47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D4AFED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FBA7733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B019F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7836D1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D4" w:rsidRPr="00693F45" w14:paraId="6DA84078" w14:textId="77777777" w:rsidTr="00693F45">
        <w:tc>
          <w:tcPr>
            <w:tcW w:w="3978" w:type="dxa"/>
          </w:tcPr>
          <w:p w14:paraId="71089110" w14:textId="77777777" w:rsidR="00DD35D4" w:rsidRPr="00693F45" w:rsidRDefault="00A42B25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33C7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1EC805" w14:textId="77777777" w:rsidR="00DD35D4" w:rsidRPr="00693F45" w:rsidRDefault="00465F4F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3F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8D7399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3FF041" w14:textId="77777777" w:rsidR="00DD35D4" w:rsidRPr="00693F45" w:rsidRDefault="00A42B25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3F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2B8F9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17E941" w14:textId="56EF051A" w:rsidR="00DD35D4" w:rsidRPr="00693F45" w:rsidRDefault="00F118C7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</w:tcPr>
          <w:p w14:paraId="3FBF0C5E" w14:textId="77777777" w:rsidR="00DD35D4" w:rsidRPr="00693F45" w:rsidRDefault="00DD35D4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4A35C2" w14:textId="61056521" w:rsidR="00DD35D4" w:rsidRPr="00693F45" w:rsidRDefault="00F118C7" w:rsidP="00D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</w:tbl>
    <w:p w14:paraId="7896E9D9" w14:textId="77777777" w:rsidR="00EC2D24" w:rsidRPr="00613046" w:rsidRDefault="00EC2D24" w:rsidP="00E75B31">
      <w:pPr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599517E" w14:textId="617A70F6" w:rsidR="00270F13" w:rsidRPr="003427FE" w:rsidRDefault="00270F13" w:rsidP="00270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427FE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รายการเคลื่อนไหวของเงินกู้ยืมระยะสั้นจากบุคคล</w:t>
      </w:r>
      <w:r w:rsidR="00613046" w:rsidRPr="00B311C0">
        <w:rPr>
          <w:rFonts w:ascii="Angsana New" w:hAnsi="Angsana New"/>
          <w:sz w:val="28"/>
          <w:szCs w:val="28"/>
          <w:cs/>
        </w:rPr>
        <w:t>หรือ</w:t>
      </w:r>
      <w:r w:rsidRPr="00094395">
        <w:rPr>
          <w:rFonts w:ascii="Angsana New" w:hAnsi="Angsana New" w:hint="cs"/>
          <w:sz w:val="28"/>
          <w:szCs w:val="28"/>
          <w:cs/>
        </w:rPr>
        <w:t>กิ</w:t>
      </w:r>
      <w:r w:rsidRPr="003427FE">
        <w:rPr>
          <w:rFonts w:ascii="Angsana New" w:hAnsi="Angsana New" w:hint="cs"/>
          <w:sz w:val="28"/>
          <w:szCs w:val="28"/>
          <w:cs/>
        </w:rPr>
        <w:t>จการ</w:t>
      </w:r>
      <w:r w:rsidRPr="003427FE">
        <w:rPr>
          <w:rFonts w:ascii="Angsana New" w:hAnsi="Angsana New"/>
          <w:sz w:val="28"/>
          <w:szCs w:val="28"/>
          <w:cs/>
        </w:rPr>
        <w:t>ที่เกี่ยวข้องกันสำหรับ</w:t>
      </w:r>
      <w:r w:rsidR="005D00B6" w:rsidRPr="003427FE">
        <w:rPr>
          <w:rFonts w:ascii="Angsana New" w:hAnsi="Angsana New" w:hint="cs"/>
          <w:sz w:val="28"/>
          <w:szCs w:val="28"/>
          <w:cs/>
        </w:rPr>
        <w:t>งวดสามเดือนสิ้นสุด</w:t>
      </w:r>
      <w:r w:rsidRPr="003427FE">
        <w:rPr>
          <w:rFonts w:ascii="Angsana New" w:hAnsi="Angsana New" w:hint="cs"/>
          <w:sz w:val="28"/>
          <w:szCs w:val="28"/>
          <w:cs/>
        </w:rPr>
        <w:t>วันที่</w:t>
      </w:r>
      <w:r w:rsidR="00613046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5D00B6" w:rsidRPr="003427FE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="005D00B6" w:rsidRPr="003427FE">
        <w:rPr>
          <w:rFonts w:ascii="Angsana New" w:hAnsi="Angsana New" w:hint="cs"/>
          <w:sz w:val="28"/>
          <w:szCs w:val="28"/>
          <w:cs/>
        </w:rPr>
        <w:t xml:space="preserve"> มี</w:t>
      </w:r>
      <w:r w:rsidRPr="003427FE">
        <w:rPr>
          <w:rFonts w:ascii="Angsana New" w:hAnsi="Angsana New"/>
          <w:sz w:val="28"/>
          <w:szCs w:val="28"/>
          <w:cs/>
        </w:rPr>
        <w:t>ดังนี้</w:t>
      </w:r>
    </w:p>
    <w:p w14:paraId="1B319C6E" w14:textId="77777777" w:rsidR="00270F13" w:rsidRPr="00613046" w:rsidRDefault="00270F13" w:rsidP="00E75B31">
      <w:pPr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76"/>
        <w:gridCol w:w="1171"/>
        <w:gridCol w:w="1081"/>
        <w:gridCol w:w="1168"/>
        <w:gridCol w:w="270"/>
        <w:gridCol w:w="989"/>
        <w:gridCol w:w="270"/>
        <w:gridCol w:w="1081"/>
        <w:gridCol w:w="268"/>
        <w:gridCol w:w="1081"/>
      </w:tblGrid>
      <w:tr w:rsidR="00EF784B" w:rsidRPr="00716B07" w14:paraId="4B1F42E8" w14:textId="77777777" w:rsidTr="00693F45">
        <w:trPr>
          <w:tblHeader/>
        </w:trPr>
        <w:tc>
          <w:tcPr>
            <w:tcW w:w="1178" w:type="pct"/>
          </w:tcPr>
          <w:p w14:paraId="1DCF0334" w14:textId="77777777" w:rsidR="00EF784B" w:rsidRPr="00716B07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6" w:type="pct"/>
            <w:gridSpan w:val="2"/>
          </w:tcPr>
          <w:p w14:paraId="72473EF7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6B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56" w:type="pct"/>
            <w:gridSpan w:val="7"/>
          </w:tcPr>
          <w:p w14:paraId="52EB8810" w14:textId="77777777" w:rsidR="00EF784B" w:rsidRPr="00716B07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</w:t>
            </w:r>
            <w:r w:rsidRPr="00716B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4F4324" w:rsidRPr="00716B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F784B" w:rsidRPr="00716B07" w14:paraId="0AD0A2A9" w14:textId="77777777" w:rsidTr="00693F45">
        <w:trPr>
          <w:tblHeader/>
        </w:trPr>
        <w:tc>
          <w:tcPr>
            <w:tcW w:w="1178" w:type="pct"/>
          </w:tcPr>
          <w:p w14:paraId="2E780729" w14:textId="77777777" w:rsidR="00EF784B" w:rsidRPr="00716B07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10F4FCB7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60" w:type="pct"/>
          </w:tcPr>
          <w:p w14:paraId="0D1CBF90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05" w:type="pct"/>
          </w:tcPr>
          <w:p w14:paraId="22C817E4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pct"/>
          </w:tcPr>
          <w:p w14:paraId="7118DC78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</w:tcPr>
          <w:p w14:paraId="7876FC12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35703EDE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5E86F948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14:paraId="1946BE5E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9" w:type="pct"/>
          </w:tcPr>
          <w:p w14:paraId="2BEF1FCD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F784B" w:rsidRPr="00716B07" w14:paraId="1E101EBF" w14:textId="77777777" w:rsidTr="00693F45">
        <w:trPr>
          <w:tblHeader/>
        </w:trPr>
        <w:tc>
          <w:tcPr>
            <w:tcW w:w="1178" w:type="pct"/>
          </w:tcPr>
          <w:p w14:paraId="51C34A15" w14:textId="77777777" w:rsidR="00EF784B" w:rsidRPr="00716B07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32EE752B" w14:textId="5DBDEFCB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EF784B"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60" w:type="pct"/>
          </w:tcPr>
          <w:p w14:paraId="4B1B49E4" w14:textId="0A70A6E2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</w:t>
            </w: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EF784B" w:rsidRPr="00716B0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5" w:type="pct"/>
          </w:tcPr>
          <w:p w14:paraId="4ECD4886" w14:textId="1CFB5246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EF784B"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</w:t>
            </w:r>
            <w:r w:rsidR="00EF784B" w:rsidRPr="00716B07">
              <w:rPr>
                <w:rFonts w:ascii="Angsana New" w:hAnsi="Angsana New"/>
                <w:sz w:val="26"/>
                <w:szCs w:val="26"/>
                <w:cs/>
              </w:rPr>
              <w:t>นวาคม</w:t>
            </w:r>
          </w:p>
        </w:tc>
        <w:tc>
          <w:tcPr>
            <w:tcW w:w="140" w:type="pct"/>
          </w:tcPr>
          <w:p w14:paraId="7E051CA8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</w:tcPr>
          <w:p w14:paraId="126953D2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1E5BF58C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053A08E0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14:paraId="1674D195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" w:type="pct"/>
          </w:tcPr>
          <w:p w14:paraId="455039B9" w14:textId="61D262D6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EF784B" w:rsidRPr="00716B0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F784B" w:rsidRPr="00716B07" w14:paraId="6D3156D1" w14:textId="77777777" w:rsidTr="00693F45">
        <w:trPr>
          <w:tblHeader/>
        </w:trPr>
        <w:tc>
          <w:tcPr>
            <w:tcW w:w="1178" w:type="pct"/>
          </w:tcPr>
          <w:p w14:paraId="5CE96D7C" w14:textId="36AAD7C7" w:rsidR="00EF784B" w:rsidRPr="00716B07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16B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  <w:r w:rsidR="00613046" w:rsidRPr="00B31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606" w:type="pct"/>
          </w:tcPr>
          <w:p w14:paraId="359F3ECE" w14:textId="6E8AF022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560" w:type="pct"/>
          </w:tcPr>
          <w:p w14:paraId="409BDAD2" w14:textId="2C1DEB37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605" w:type="pct"/>
          </w:tcPr>
          <w:p w14:paraId="5CAFA242" w14:textId="2D442D0F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</w:p>
        </w:tc>
        <w:tc>
          <w:tcPr>
            <w:tcW w:w="140" w:type="pct"/>
          </w:tcPr>
          <w:p w14:paraId="3C72A837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2" w:type="pct"/>
          </w:tcPr>
          <w:p w14:paraId="583DB5E4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pct"/>
          </w:tcPr>
          <w:p w14:paraId="7A9A139D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" w:type="pct"/>
          </w:tcPr>
          <w:p w14:paraId="5AA2A1C8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9" w:type="pct"/>
          </w:tcPr>
          <w:p w14:paraId="56A0069A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" w:type="pct"/>
          </w:tcPr>
          <w:p w14:paraId="3765BBFD" w14:textId="1B41FA04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pacing w:val="-6"/>
                <w:sz w:val="26"/>
                <w:szCs w:val="26"/>
              </w:rPr>
              <w:t>3</w:t>
            </w:r>
          </w:p>
        </w:tc>
      </w:tr>
      <w:tr w:rsidR="00923EDC" w:rsidRPr="00716B07" w14:paraId="69075604" w14:textId="77777777" w:rsidTr="00693F45">
        <w:trPr>
          <w:tblHeader/>
        </w:trPr>
        <w:tc>
          <w:tcPr>
            <w:tcW w:w="1178" w:type="pct"/>
          </w:tcPr>
          <w:p w14:paraId="7DF6F7AA" w14:textId="77777777" w:rsidR="00923EDC" w:rsidRPr="00716B07" w:rsidRDefault="00923EDC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6" w:type="pct"/>
            <w:gridSpan w:val="2"/>
          </w:tcPr>
          <w:p w14:paraId="27FA7218" w14:textId="77777777" w:rsidR="00923EDC" w:rsidRPr="00716B07" w:rsidRDefault="00923EDC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56" w:type="pct"/>
            <w:gridSpan w:val="7"/>
          </w:tcPr>
          <w:p w14:paraId="1F00822A" w14:textId="77777777" w:rsidR="00923EDC" w:rsidRPr="00716B07" w:rsidRDefault="00923EDC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F784B" w:rsidRPr="00716B07" w14:paraId="09C0CA12" w14:textId="77777777" w:rsidTr="00693F45">
        <w:trPr>
          <w:tblHeader/>
        </w:trPr>
        <w:tc>
          <w:tcPr>
            <w:tcW w:w="1178" w:type="pct"/>
          </w:tcPr>
          <w:p w14:paraId="36AE7B8A" w14:textId="77777777" w:rsidR="00EF784B" w:rsidRPr="00716B07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</w:tcPr>
          <w:p w14:paraId="19A4BF01" w14:textId="395F62FB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="00744027">
              <w:rPr>
                <w:rFonts w:ascii="Angsana New" w:hAnsi="Angsana New"/>
                <w:sz w:val="26"/>
                <w:szCs w:val="26"/>
              </w:rPr>
              <w:t>.</w:t>
            </w:r>
            <w:r w:rsidRPr="00F118C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60" w:type="pct"/>
          </w:tcPr>
          <w:p w14:paraId="5E1F0CA5" w14:textId="396DA7B6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="003B4A67">
              <w:rPr>
                <w:rFonts w:ascii="Angsana New" w:hAnsi="Angsana New"/>
                <w:sz w:val="26"/>
                <w:szCs w:val="26"/>
              </w:rPr>
              <w:t>.</w:t>
            </w:r>
            <w:r w:rsidRPr="00F118C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5" w:type="pct"/>
          </w:tcPr>
          <w:p w14:paraId="6629D347" w14:textId="1AF8D449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30</w:t>
            </w:r>
            <w:r w:rsidR="00744027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" w:type="pct"/>
          </w:tcPr>
          <w:p w14:paraId="320646EB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38B6918A" w14:textId="57B80BA2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20</w:t>
            </w:r>
            <w:r w:rsidR="003B4A67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" w:type="pct"/>
          </w:tcPr>
          <w:p w14:paraId="31ED7778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14:paraId="1096122A" w14:textId="77777777" w:rsidR="00EF784B" w:rsidRPr="00716B07" w:rsidRDefault="003B4A6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532070F0" w14:textId="77777777" w:rsidR="00EF784B" w:rsidRPr="00716B07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" w:type="pct"/>
          </w:tcPr>
          <w:p w14:paraId="7A26DCC9" w14:textId="081EE714" w:rsidR="00EF784B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50</w:t>
            </w:r>
            <w:r w:rsidR="003B4A67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14:paraId="1A9B60E1" w14:textId="77777777" w:rsidR="00EF784B" w:rsidRPr="00613046" w:rsidRDefault="00EF784B" w:rsidP="00FC12D0">
      <w:pPr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76"/>
        <w:gridCol w:w="1171"/>
        <w:gridCol w:w="1081"/>
        <w:gridCol w:w="1168"/>
        <w:gridCol w:w="270"/>
        <w:gridCol w:w="989"/>
        <w:gridCol w:w="270"/>
        <w:gridCol w:w="1081"/>
        <w:gridCol w:w="268"/>
        <w:gridCol w:w="1081"/>
      </w:tblGrid>
      <w:tr w:rsidR="00D978E1" w:rsidRPr="00716B07" w14:paraId="3D753367" w14:textId="77777777" w:rsidTr="00693F45">
        <w:trPr>
          <w:tblHeader/>
        </w:trPr>
        <w:tc>
          <w:tcPr>
            <w:tcW w:w="1178" w:type="pct"/>
          </w:tcPr>
          <w:p w14:paraId="3E190F5E" w14:textId="77777777" w:rsidR="00D978E1" w:rsidRPr="00716B07" w:rsidRDefault="00D978E1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6" w:type="pct"/>
            <w:gridSpan w:val="2"/>
          </w:tcPr>
          <w:p w14:paraId="64F78357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6B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56" w:type="pct"/>
            <w:gridSpan w:val="7"/>
          </w:tcPr>
          <w:p w14:paraId="57A82798" w14:textId="77777777" w:rsidR="00D978E1" w:rsidRPr="00716B07" w:rsidRDefault="00D978E1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</w:t>
            </w:r>
            <w:r w:rsidRPr="00716B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6B07" w:rsidRPr="00716B07" w14:paraId="2677DDF7" w14:textId="77777777" w:rsidTr="00693F45">
        <w:trPr>
          <w:tblHeader/>
        </w:trPr>
        <w:tc>
          <w:tcPr>
            <w:tcW w:w="1178" w:type="pct"/>
          </w:tcPr>
          <w:p w14:paraId="0FB76C7C" w14:textId="77777777" w:rsidR="00D978E1" w:rsidRPr="00716B07" w:rsidRDefault="00D978E1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01800F38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60" w:type="pct"/>
          </w:tcPr>
          <w:p w14:paraId="6F590A91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05" w:type="pct"/>
          </w:tcPr>
          <w:p w14:paraId="3D17FE83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pct"/>
          </w:tcPr>
          <w:p w14:paraId="00EE7A80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</w:tcPr>
          <w:p w14:paraId="1E8E47C2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52E12EC1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6A2BC471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14:paraId="4DCC6F47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9" w:type="pct"/>
          </w:tcPr>
          <w:p w14:paraId="377014C0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16B07" w:rsidRPr="00716B07" w14:paraId="14D654A9" w14:textId="77777777" w:rsidTr="00693F45">
        <w:trPr>
          <w:tblHeader/>
        </w:trPr>
        <w:tc>
          <w:tcPr>
            <w:tcW w:w="1178" w:type="pct"/>
          </w:tcPr>
          <w:p w14:paraId="1B5E47D9" w14:textId="77777777" w:rsidR="00D978E1" w:rsidRPr="00716B07" w:rsidRDefault="00D978E1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28DB04E6" w14:textId="120E8EAF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D978E1"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60" w:type="pct"/>
          </w:tcPr>
          <w:p w14:paraId="157C1141" w14:textId="1E92F0AA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D978E1" w:rsidRPr="00716B0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5" w:type="pct"/>
          </w:tcPr>
          <w:p w14:paraId="3F90F947" w14:textId="2F9AF3AF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D978E1"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" w:type="pct"/>
          </w:tcPr>
          <w:p w14:paraId="25D6C40E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512" w:type="pct"/>
          </w:tcPr>
          <w:p w14:paraId="18E7D592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40" w:type="pct"/>
          </w:tcPr>
          <w:p w14:paraId="4CC8AA0D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560" w:type="pct"/>
          </w:tcPr>
          <w:p w14:paraId="0387D0D6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9" w:type="pct"/>
          </w:tcPr>
          <w:p w14:paraId="565BFF5B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559" w:type="pct"/>
          </w:tcPr>
          <w:p w14:paraId="3B08DFDC" w14:textId="58448546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="00D978E1" w:rsidRPr="00716B0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</w:t>
            </w:r>
          </w:p>
        </w:tc>
      </w:tr>
      <w:tr w:rsidR="00716B07" w:rsidRPr="00716B07" w14:paraId="2C48094D" w14:textId="77777777" w:rsidTr="00693F45">
        <w:trPr>
          <w:tblHeader/>
        </w:trPr>
        <w:tc>
          <w:tcPr>
            <w:tcW w:w="1178" w:type="pct"/>
          </w:tcPr>
          <w:p w14:paraId="3816CB0F" w14:textId="5C294D80" w:rsidR="00D978E1" w:rsidRPr="00716B07" w:rsidRDefault="00D978E1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16B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  <w:r w:rsidR="00613046" w:rsidRPr="00B31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606" w:type="pct"/>
          </w:tcPr>
          <w:p w14:paraId="4B8FEAE0" w14:textId="1434557C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</w:p>
        </w:tc>
        <w:tc>
          <w:tcPr>
            <w:tcW w:w="560" w:type="pct"/>
          </w:tcPr>
          <w:p w14:paraId="7B585160" w14:textId="010101C4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pacing w:val="-6"/>
                <w:sz w:val="26"/>
                <w:szCs w:val="26"/>
              </w:rPr>
              <w:t>3</w:t>
            </w:r>
          </w:p>
        </w:tc>
        <w:tc>
          <w:tcPr>
            <w:tcW w:w="605" w:type="pct"/>
          </w:tcPr>
          <w:p w14:paraId="2A3CC557" w14:textId="3EB5DFE6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</w:p>
        </w:tc>
        <w:tc>
          <w:tcPr>
            <w:tcW w:w="140" w:type="pct"/>
          </w:tcPr>
          <w:p w14:paraId="34CDD9EB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512" w:type="pct"/>
          </w:tcPr>
          <w:p w14:paraId="0A42ACCE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pct"/>
          </w:tcPr>
          <w:p w14:paraId="498AF0D8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560" w:type="pct"/>
          </w:tcPr>
          <w:p w14:paraId="322E1CE3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16B07">
              <w:rPr>
                <w:rFonts w:ascii="Angsana New" w:hAnsi="Angsana New"/>
                <w:spacing w:val="-6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9" w:type="pct"/>
          </w:tcPr>
          <w:p w14:paraId="263F3B9E" w14:textId="77777777" w:rsidR="00D978E1" w:rsidRPr="00716B07" w:rsidRDefault="00D978E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559" w:type="pct"/>
          </w:tcPr>
          <w:p w14:paraId="0BB41B33" w14:textId="6E5CA1E2" w:rsidR="00D978E1" w:rsidRPr="00716B07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118C7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Pr="00F118C7">
              <w:rPr>
                <w:rFonts w:ascii="Angsana New" w:hAnsi="Angsana New" w:hint="cs"/>
                <w:spacing w:val="-6"/>
                <w:sz w:val="26"/>
                <w:szCs w:val="26"/>
              </w:rPr>
              <w:t>3</w:t>
            </w:r>
          </w:p>
        </w:tc>
      </w:tr>
      <w:tr w:rsidR="00923EDC" w:rsidRPr="00716B07" w14:paraId="3586984E" w14:textId="77777777" w:rsidTr="00693F45">
        <w:trPr>
          <w:tblHeader/>
        </w:trPr>
        <w:tc>
          <w:tcPr>
            <w:tcW w:w="1178" w:type="pct"/>
          </w:tcPr>
          <w:p w14:paraId="16E5E008" w14:textId="77777777" w:rsidR="00923EDC" w:rsidRPr="00716B07" w:rsidRDefault="00923EDC" w:rsidP="00923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6" w:type="pct"/>
            <w:gridSpan w:val="2"/>
          </w:tcPr>
          <w:p w14:paraId="47A4B8D7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56" w:type="pct"/>
            <w:gridSpan w:val="7"/>
          </w:tcPr>
          <w:p w14:paraId="23FF4F1F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23EDC" w:rsidRPr="00716B07" w14:paraId="441EE267" w14:textId="77777777" w:rsidTr="00693F45">
        <w:trPr>
          <w:tblHeader/>
        </w:trPr>
        <w:tc>
          <w:tcPr>
            <w:tcW w:w="1178" w:type="pct"/>
          </w:tcPr>
          <w:p w14:paraId="5864E68E" w14:textId="77777777" w:rsidR="00923EDC" w:rsidRPr="00716B07" w:rsidRDefault="00923EDC" w:rsidP="00923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16B0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1678D19C" w14:textId="061C1C85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</w:t>
            </w:r>
            <w:r w:rsidR="00744027">
              <w:rPr>
                <w:rFonts w:ascii="Angsana New" w:hAnsi="Angsana New"/>
                <w:sz w:val="26"/>
                <w:szCs w:val="26"/>
              </w:rPr>
              <w:t>.</w:t>
            </w:r>
            <w:r w:rsidRPr="00F118C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560" w:type="pct"/>
          </w:tcPr>
          <w:p w14:paraId="4D676064" w14:textId="196991C4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</w:t>
            </w:r>
            <w:r w:rsidR="00E00B0D">
              <w:rPr>
                <w:rFonts w:ascii="Angsana New" w:hAnsi="Angsana New"/>
                <w:sz w:val="26"/>
                <w:szCs w:val="26"/>
              </w:rPr>
              <w:t>.</w:t>
            </w:r>
            <w:r w:rsidRPr="00F118C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605" w:type="pct"/>
          </w:tcPr>
          <w:p w14:paraId="0E09415F" w14:textId="5D3C1D6B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49</w:t>
            </w:r>
            <w:r w:rsidR="00744027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40" w:type="pct"/>
          </w:tcPr>
          <w:p w14:paraId="40D2860B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48F00459" w14:textId="77777777" w:rsidR="00923EDC" w:rsidRPr="00716B07" w:rsidRDefault="00E00B0D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pct"/>
          </w:tcPr>
          <w:p w14:paraId="42050CB3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14:paraId="74293E91" w14:textId="106442EF" w:rsidR="00923EDC" w:rsidRPr="00716B07" w:rsidRDefault="00E00B0D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130CC4CD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" w:type="pct"/>
          </w:tcPr>
          <w:p w14:paraId="133AC5CB" w14:textId="4E614A4C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44</w:t>
            </w:r>
            <w:r w:rsidR="00E00B0D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923EDC" w:rsidRPr="00716B07" w14:paraId="7CBA9D4A" w14:textId="77777777" w:rsidTr="00693F45">
        <w:trPr>
          <w:tblHeader/>
        </w:trPr>
        <w:tc>
          <w:tcPr>
            <w:tcW w:w="1178" w:type="pct"/>
          </w:tcPr>
          <w:p w14:paraId="57FB6670" w14:textId="77777777" w:rsidR="00923EDC" w:rsidRPr="00716B07" w:rsidRDefault="00923EDC" w:rsidP="00923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16B07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</w:tcPr>
          <w:p w14:paraId="4BFF8597" w14:textId="2A217C62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="00744027">
              <w:rPr>
                <w:rFonts w:ascii="Angsana New" w:hAnsi="Angsana New"/>
                <w:sz w:val="26"/>
                <w:szCs w:val="26"/>
              </w:rPr>
              <w:t>.</w:t>
            </w:r>
            <w:r w:rsidRPr="00F118C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60" w:type="pct"/>
          </w:tcPr>
          <w:p w14:paraId="7588E5F9" w14:textId="26958E8D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="00E00B0D">
              <w:rPr>
                <w:rFonts w:ascii="Angsana New" w:hAnsi="Angsana New"/>
                <w:sz w:val="26"/>
                <w:szCs w:val="26"/>
              </w:rPr>
              <w:t>.</w:t>
            </w:r>
            <w:r w:rsidRPr="00F118C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3CD5B9B" w14:textId="1D428883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30</w:t>
            </w:r>
            <w:r w:rsidR="00744027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" w:type="pct"/>
          </w:tcPr>
          <w:p w14:paraId="055BFDB1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264158DB" w14:textId="23649DBC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20</w:t>
            </w:r>
            <w:r w:rsidR="00E00B0D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" w:type="pct"/>
          </w:tcPr>
          <w:p w14:paraId="38E78751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0D9EF91" w14:textId="77777777" w:rsidR="00923EDC" w:rsidRPr="00716B07" w:rsidRDefault="00E00B0D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2A75F99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296A71D9" w14:textId="428A1C94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50</w:t>
            </w:r>
            <w:r w:rsidR="00E00B0D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923EDC" w:rsidRPr="00716B07" w14:paraId="0DE3B3EE" w14:textId="77777777" w:rsidTr="00693F45">
        <w:trPr>
          <w:tblHeader/>
        </w:trPr>
        <w:tc>
          <w:tcPr>
            <w:tcW w:w="1178" w:type="pct"/>
          </w:tcPr>
          <w:p w14:paraId="71555C88" w14:textId="77777777" w:rsidR="00923EDC" w:rsidRPr="00716B07" w:rsidRDefault="00923EDC" w:rsidP="00923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16B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06" w:type="pct"/>
          </w:tcPr>
          <w:p w14:paraId="2ECAA31B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2FBD1CFD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DF2770A" w14:textId="3795A3A0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18C7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  <w:r w:rsidR="0074402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140" w:type="pct"/>
          </w:tcPr>
          <w:p w14:paraId="3FDCE676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7CED5E35" w14:textId="23D08C55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18C7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 w:rsidR="00E00B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0" w:type="pct"/>
          </w:tcPr>
          <w:p w14:paraId="2FC0A1CB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63513FB" w14:textId="17CAF6A7" w:rsidR="00923EDC" w:rsidRPr="00716B07" w:rsidRDefault="00E00B0D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b/>
                <w:bCs/>
                <w:sz w:val="26"/>
                <w:szCs w:val="26"/>
              </w:rPr>
              <w:t>500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3A2BAADD" w14:textId="77777777" w:rsidR="00923EDC" w:rsidRPr="00716B07" w:rsidRDefault="00923EDC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4EB7833E" w14:textId="51DDE866" w:rsidR="00923EDC" w:rsidRPr="00716B07" w:rsidRDefault="00F118C7" w:rsidP="009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  <w:r w:rsidR="00E00B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</w:tr>
    </w:tbl>
    <w:p w14:paraId="2E4B6A3E" w14:textId="77777777" w:rsidR="00ED1969" w:rsidRPr="00431B8F" w:rsidRDefault="00ED196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50DDABA" w14:textId="77777777" w:rsidR="00F10F18" w:rsidRPr="00693F45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สัญญาสำคัญ</w:t>
      </w:r>
      <w:r w:rsidR="0023332F"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EF37AA3" w14:textId="77777777" w:rsidR="00F10F18" w:rsidRPr="00824D2E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4078D89" w14:textId="10CD329B" w:rsidR="002A6009" w:rsidRDefault="002A600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 w:rsidRPr="00B311C0">
        <w:rPr>
          <w:rFonts w:ascii="Angsana New" w:hAnsi="Angsana New"/>
          <w:sz w:val="28"/>
          <w:szCs w:val="28"/>
          <w:cs/>
        </w:rPr>
        <w:t>เงิน</w:t>
      </w:r>
      <w:r w:rsidR="00336E8D" w:rsidRPr="00B311C0">
        <w:rPr>
          <w:rFonts w:ascii="Angsana New" w:hAnsi="Angsana New"/>
          <w:sz w:val="28"/>
          <w:szCs w:val="28"/>
          <w:cs/>
        </w:rPr>
        <w:t>กู้ยืม</w:t>
      </w:r>
      <w:r w:rsidR="006D30E5">
        <w:rPr>
          <w:rFonts w:ascii="Angsana New" w:hAnsi="Angsana New" w:hint="cs"/>
          <w:sz w:val="28"/>
          <w:szCs w:val="28"/>
          <w:cs/>
        </w:rPr>
        <w:t>ระยะสั้นจากบุคคลหรือกิจการที่เกี่ยวข้องกัน</w:t>
      </w:r>
      <w:r w:rsidR="00707E3B">
        <w:rPr>
          <w:rFonts w:ascii="Angsana New" w:hAnsi="Angsana New" w:hint="cs"/>
          <w:sz w:val="28"/>
          <w:szCs w:val="28"/>
          <w:cs/>
        </w:rPr>
        <w:t>ครบ</w:t>
      </w:r>
      <w:r w:rsidR="006D30E5">
        <w:rPr>
          <w:rFonts w:ascii="Angsana New" w:hAnsi="Angsana New" w:hint="cs"/>
          <w:sz w:val="28"/>
          <w:szCs w:val="28"/>
          <w:cs/>
        </w:rPr>
        <w:t>กำหนดชำระคืนเมื่อทวงถาม</w:t>
      </w:r>
      <w:r w:rsidR="00707E3B">
        <w:rPr>
          <w:rFonts w:ascii="Angsana New" w:hAnsi="Angsana New" w:hint="cs"/>
          <w:sz w:val="28"/>
          <w:szCs w:val="28"/>
          <w:cs/>
        </w:rPr>
        <w:t xml:space="preserve">และภายใน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="00707E3B">
        <w:rPr>
          <w:rFonts w:ascii="Angsana New" w:hAnsi="Angsana New" w:hint="cs"/>
          <w:sz w:val="28"/>
          <w:szCs w:val="28"/>
          <w:cs/>
        </w:rPr>
        <w:t xml:space="preserve"> ปี</w:t>
      </w:r>
    </w:p>
    <w:p w14:paraId="09EDAD24" w14:textId="77777777" w:rsidR="002A6009" w:rsidRPr="00824D2E" w:rsidRDefault="002A600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BACD15" w14:textId="007F6CD5" w:rsidR="00F10F18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กลุ่ม</w:t>
      </w:r>
      <w:r w:rsidR="00F10F18" w:rsidRPr="00693F45">
        <w:rPr>
          <w:rFonts w:ascii="Angsana New" w:hAnsi="Angsana New"/>
          <w:sz w:val="28"/>
          <w:szCs w:val="28"/>
          <w:cs/>
        </w:rPr>
        <w:t>บริษัท</w:t>
      </w:r>
      <w:r w:rsidR="0023332F" w:rsidRPr="00693F45">
        <w:rPr>
          <w:rFonts w:ascii="Angsana New" w:hAnsi="Angsana New"/>
          <w:sz w:val="28"/>
          <w:szCs w:val="28"/>
          <w:cs/>
        </w:rPr>
        <w:t>ลงนามใน</w:t>
      </w:r>
      <w:r w:rsidR="00F10F18" w:rsidRPr="00693F45">
        <w:rPr>
          <w:rFonts w:ascii="Angsana New" w:hAnsi="Angsana New"/>
          <w:sz w:val="28"/>
          <w:szCs w:val="28"/>
          <w:cs/>
        </w:rPr>
        <w:t>สัญญาเช่าอาคาร</w:t>
      </w:r>
      <w:r w:rsidR="006F0B0A">
        <w:rPr>
          <w:rFonts w:ascii="Angsana New" w:hAnsi="Angsana New" w:hint="cs"/>
          <w:sz w:val="28"/>
          <w:szCs w:val="28"/>
          <w:cs/>
        </w:rPr>
        <w:t>และพื้นที่</w:t>
      </w:r>
      <w:r w:rsidR="00F10F18" w:rsidRPr="00693F45">
        <w:rPr>
          <w:rFonts w:ascii="Angsana New" w:hAnsi="Angsana New"/>
          <w:sz w:val="28"/>
          <w:szCs w:val="28"/>
          <w:cs/>
        </w:rPr>
        <w:t>สำนักงาน</w:t>
      </w:r>
      <w:r w:rsidR="006F0B0A" w:rsidRPr="00693F45">
        <w:rPr>
          <w:rFonts w:ascii="Angsana New" w:hAnsi="Angsana New"/>
          <w:sz w:val="28"/>
          <w:szCs w:val="28"/>
          <w:cs/>
        </w:rPr>
        <w:t>หลายฉบับ</w:t>
      </w:r>
      <w:r w:rsidR="00F10F18" w:rsidRPr="00693F45">
        <w:rPr>
          <w:rFonts w:ascii="Angsana New" w:hAnsi="Angsana New"/>
          <w:sz w:val="28"/>
          <w:szCs w:val="28"/>
          <w:cs/>
        </w:rPr>
        <w:t>กับบุคคล</w:t>
      </w:r>
      <w:r w:rsidR="0023332F" w:rsidRPr="00693F45">
        <w:rPr>
          <w:rFonts w:ascii="Angsana New" w:hAnsi="Angsana New"/>
          <w:sz w:val="28"/>
          <w:szCs w:val="28"/>
          <w:cs/>
        </w:rPr>
        <w:t>หรือกิจการ</w:t>
      </w:r>
      <w:r w:rsidR="00F10F18" w:rsidRPr="00693F45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  <w:r w:rsidR="0023332F" w:rsidRPr="00693F45">
        <w:rPr>
          <w:rFonts w:ascii="Angsana New" w:hAnsi="Angsana New"/>
          <w:sz w:val="28"/>
          <w:szCs w:val="28"/>
          <w:cs/>
        </w:rPr>
        <w:t>โดยมี</w:t>
      </w:r>
      <w:r w:rsidR="00F10F18" w:rsidRPr="00693F45">
        <w:rPr>
          <w:rFonts w:ascii="Angsana New" w:hAnsi="Angsana New"/>
          <w:sz w:val="28"/>
          <w:szCs w:val="28"/>
          <w:cs/>
        </w:rPr>
        <w:t>ระยะเวลา</w:t>
      </w:r>
      <w:r w:rsidR="0023332F" w:rsidRPr="00693F45">
        <w:rPr>
          <w:rFonts w:ascii="Angsana New" w:hAnsi="Angsana New"/>
          <w:sz w:val="28"/>
          <w:szCs w:val="28"/>
          <w:cs/>
        </w:rPr>
        <w:t>เช่า</w:t>
      </w:r>
      <w:r w:rsidR="00B6125B" w:rsidRPr="00693F45">
        <w:rPr>
          <w:rFonts w:ascii="Angsana New" w:hAnsi="Angsana New"/>
          <w:sz w:val="28"/>
          <w:szCs w:val="28"/>
          <w:cs/>
        </w:rPr>
        <w:t>ภายใน</w:t>
      </w:r>
      <w:r w:rsidR="00F10F18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="00F10F18" w:rsidRPr="007C66F0">
        <w:rPr>
          <w:rFonts w:ascii="Angsana New" w:hAnsi="Angsana New"/>
          <w:sz w:val="28"/>
          <w:szCs w:val="28"/>
          <w:cs/>
        </w:rPr>
        <w:t xml:space="preserve"> ปี ตั้งแต่วันที่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="00F43D85" w:rsidRPr="007C66F0">
        <w:rPr>
          <w:rFonts w:ascii="Angsana New" w:hAnsi="Angsana New"/>
          <w:sz w:val="28"/>
          <w:szCs w:val="28"/>
        </w:rPr>
        <w:t xml:space="preserve"> </w:t>
      </w:r>
      <w:r w:rsidR="0026441A" w:rsidRPr="007C66F0">
        <w:rPr>
          <w:rFonts w:ascii="Angsana New" w:hAnsi="Angsana New"/>
          <w:sz w:val="28"/>
          <w:szCs w:val="28"/>
          <w:cs/>
        </w:rPr>
        <w:t>มิถุนายน</w:t>
      </w:r>
      <w:r w:rsidR="00F43D85" w:rsidRPr="007C66F0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F43D85" w:rsidRPr="007C66F0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F43D85" w:rsidRPr="007C66F0">
        <w:rPr>
          <w:rFonts w:ascii="Angsana New" w:hAnsi="Angsana New"/>
          <w:sz w:val="28"/>
          <w:szCs w:val="28"/>
          <w:cs/>
        </w:rPr>
        <w:t xml:space="preserve"> </w:t>
      </w:r>
      <w:r w:rsidR="0026441A" w:rsidRPr="007C66F0">
        <w:rPr>
          <w:rFonts w:ascii="Angsana New" w:hAnsi="Angsana New"/>
          <w:sz w:val="28"/>
          <w:szCs w:val="28"/>
          <w:cs/>
        </w:rPr>
        <w:t>มกราคม</w:t>
      </w:r>
      <w:r w:rsidR="00F43D85" w:rsidRPr="007C66F0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2564</w:t>
      </w:r>
      <w:r w:rsidR="00F10F18" w:rsidRPr="00693F45">
        <w:rPr>
          <w:rFonts w:ascii="Angsana New" w:hAnsi="Angsana New"/>
          <w:sz w:val="28"/>
          <w:szCs w:val="28"/>
          <w:cs/>
        </w:rPr>
        <w:t xml:space="preserve"> </w:t>
      </w:r>
      <w:r w:rsidR="00522007" w:rsidRPr="00522007">
        <w:rPr>
          <w:rFonts w:ascii="Angsana New" w:hAnsi="Angsana New" w:hint="cs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  <w:r w:rsidR="00522007" w:rsidRPr="00522007">
        <w:rPr>
          <w:rFonts w:ascii="Angsana New" w:hAnsi="Angsana New"/>
          <w:sz w:val="28"/>
          <w:szCs w:val="28"/>
          <w:cs/>
        </w:rPr>
        <w:t xml:space="preserve"> </w:t>
      </w:r>
      <w:r w:rsidR="00522007">
        <w:rPr>
          <w:rFonts w:ascii="Angsana New" w:hAnsi="Angsana New"/>
          <w:sz w:val="28"/>
          <w:szCs w:val="28"/>
          <w:cs/>
        </w:rPr>
        <w:br/>
      </w:r>
      <w:r w:rsidR="00522007" w:rsidRPr="00522007">
        <w:rPr>
          <w:rFonts w:ascii="Angsana New" w:hAnsi="Angsana New" w:hint="cs"/>
          <w:sz w:val="28"/>
          <w:szCs w:val="28"/>
          <w:cs/>
        </w:rPr>
        <w:t>ค่าเช่าจะมีการทบทวนทุกครั้งเมื่อครบกำหนดสัญญาเพื่อให้สอดคล้องกับราคาตลาด</w:t>
      </w:r>
    </w:p>
    <w:p w14:paraId="1AEAF718" w14:textId="77777777" w:rsidR="00265117" w:rsidRDefault="0026511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4EF4D5" w14:textId="5636F633" w:rsidR="009253A1" w:rsidRDefault="00CC5FE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บริษัทลงนามในสัญญา</w:t>
      </w:r>
      <w:r w:rsidR="00A66300">
        <w:rPr>
          <w:rFonts w:ascii="Angsana New" w:hAnsi="Angsana New" w:hint="cs"/>
          <w:sz w:val="28"/>
          <w:szCs w:val="28"/>
          <w:cs/>
        </w:rPr>
        <w:t>ให้บริการ</w:t>
      </w:r>
      <w:r>
        <w:rPr>
          <w:rFonts w:ascii="Angsana New" w:hAnsi="Angsana New" w:hint="cs"/>
          <w:sz w:val="28"/>
          <w:szCs w:val="28"/>
          <w:cs/>
        </w:rPr>
        <w:t>พื้นที่สำนักงานกับบริษัทย่อยหลายฉบับ โดยมีระยะเวลา</w:t>
      </w:r>
      <w:r w:rsidR="00642A07">
        <w:rPr>
          <w:rFonts w:ascii="Angsana New" w:hAnsi="Angsana New" w:hint="cs"/>
          <w:sz w:val="28"/>
          <w:szCs w:val="28"/>
          <w:cs/>
        </w:rPr>
        <w:t>ในการให้บริการ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- </w:t>
      </w:r>
      <w:r w:rsidR="00F118C7" w:rsidRPr="00F118C7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ปี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sz w:val="28"/>
          <w:szCs w:val="28"/>
        </w:rPr>
        <w:t>2566</w:t>
      </w:r>
    </w:p>
    <w:p w14:paraId="5DD181C0" w14:textId="77777777" w:rsidR="00F10F18" w:rsidRPr="00693F45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การค้ำประกันหนี้สิน</w:t>
      </w:r>
      <w:r w:rsidR="0023332F"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โดยบุคคลที่เกี่ยวข้องกัน</w:t>
      </w:r>
    </w:p>
    <w:p w14:paraId="71F798A8" w14:textId="77777777" w:rsidR="00F10F18" w:rsidRPr="00693F45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F93423" w14:textId="1A170A6D" w:rsidR="00F10F18" w:rsidRDefault="00F10F18" w:rsidP="00AF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383E8F" w:rsidRPr="00693F45">
        <w:rPr>
          <w:rFonts w:ascii="Angsana New" w:hAnsi="Angsana New"/>
          <w:sz w:val="28"/>
          <w:szCs w:val="28"/>
          <w:cs/>
        </w:rPr>
        <w:t xml:space="preserve"> </w:t>
      </w:r>
      <w:r w:rsidR="00D71442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08258E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บุคคลที่เกี่ยวข้องกัน</w:t>
      </w:r>
      <w:r w:rsidR="0023332F" w:rsidRPr="00693F45">
        <w:rPr>
          <w:rFonts w:ascii="Angsana New" w:hAnsi="Angsana New"/>
          <w:sz w:val="28"/>
          <w:szCs w:val="28"/>
          <w:cs/>
        </w:rPr>
        <w:t>ได้วางหลักประกันและค้ำประกัน</w:t>
      </w:r>
      <w:r w:rsidRPr="00693F45">
        <w:rPr>
          <w:rFonts w:ascii="Angsana New" w:hAnsi="Angsana New"/>
          <w:sz w:val="28"/>
          <w:szCs w:val="28"/>
          <w:cs/>
        </w:rPr>
        <w:t>หนี้สิน</w:t>
      </w:r>
      <w:r w:rsidR="0023332F" w:rsidRPr="00693F45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="008260A4">
        <w:rPr>
          <w:rFonts w:ascii="Angsana New" w:hAnsi="Angsana New" w:hint="cs"/>
          <w:sz w:val="28"/>
          <w:szCs w:val="28"/>
          <w:cs/>
        </w:rPr>
        <w:t xml:space="preserve">(หมายเหตุข้อ </w:t>
      </w:r>
      <w:r w:rsidR="00F118C7" w:rsidRPr="00F118C7">
        <w:rPr>
          <w:rFonts w:ascii="Angsana New" w:hAnsi="Angsana New"/>
          <w:sz w:val="28"/>
          <w:szCs w:val="28"/>
        </w:rPr>
        <w:t>8</w:t>
      </w:r>
      <w:r w:rsidR="008260A4">
        <w:rPr>
          <w:rFonts w:ascii="Angsana New" w:hAnsi="Angsana New" w:hint="cs"/>
          <w:sz w:val="28"/>
          <w:szCs w:val="28"/>
          <w:cs/>
        </w:rPr>
        <w:t xml:space="preserve">) </w:t>
      </w:r>
      <w:r w:rsidR="0023332F" w:rsidRPr="00693F45">
        <w:rPr>
          <w:rFonts w:ascii="Angsana New" w:hAnsi="Angsana New"/>
          <w:sz w:val="28"/>
          <w:szCs w:val="28"/>
          <w:cs/>
        </w:rPr>
        <w:t>ดังนี้</w:t>
      </w:r>
    </w:p>
    <w:p w14:paraId="5BC294DE" w14:textId="77777777" w:rsidR="008260A4" w:rsidRPr="00693F45" w:rsidRDefault="008260A4" w:rsidP="00AF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3CA652" w14:textId="00F7BB1D" w:rsidR="0023332F" w:rsidRPr="00693F45" w:rsidRDefault="00F118C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F118C7">
        <w:rPr>
          <w:rFonts w:ascii="Angsana New" w:hAnsi="Angsana New"/>
          <w:sz w:val="28"/>
          <w:szCs w:val="28"/>
        </w:rPr>
        <w:t>1</w:t>
      </w:r>
      <w:r w:rsidR="0023332F" w:rsidRPr="00693F45">
        <w:rPr>
          <w:rFonts w:ascii="Angsana New" w:hAnsi="Angsana New"/>
          <w:sz w:val="28"/>
          <w:szCs w:val="28"/>
          <w:cs/>
        </w:rPr>
        <w:t>.</w:t>
      </w:r>
      <w:r w:rsidR="0023332F" w:rsidRPr="00693F45">
        <w:rPr>
          <w:rFonts w:ascii="Angsana New" w:hAnsi="Angsana New"/>
          <w:sz w:val="28"/>
          <w:szCs w:val="28"/>
          <w:cs/>
        </w:rPr>
        <w:tab/>
      </w:r>
      <w:r w:rsidR="00F10F18" w:rsidRPr="00693F45">
        <w:rPr>
          <w:rFonts w:ascii="Angsana New" w:hAnsi="Angsana New"/>
          <w:sz w:val="28"/>
          <w:szCs w:val="28"/>
          <w:cs/>
        </w:rPr>
        <w:t xml:space="preserve">กรรมการบริษัทได้จำนำสิทธิการรับคืนเงินฝากธนาคารของกรรมการบริษัท </w:t>
      </w:r>
      <w:r w:rsidR="0023332F" w:rsidRPr="00693F45">
        <w:rPr>
          <w:rFonts w:ascii="Angsana New" w:hAnsi="Angsana New"/>
          <w:sz w:val="28"/>
          <w:szCs w:val="28"/>
          <w:cs/>
        </w:rPr>
        <w:t>เพื่อเป็นหลักประกันวงเงินกู้ยืมจากสถาบันการเงิน</w:t>
      </w:r>
    </w:p>
    <w:p w14:paraId="40D23896" w14:textId="3AD1EDE6" w:rsidR="00626215" w:rsidRPr="00693F45" w:rsidRDefault="00F118C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F118C7">
        <w:rPr>
          <w:rFonts w:ascii="Angsana New" w:hAnsi="Angsana New"/>
          <w:sz w:val="28"/>
          <w:szCs w:val="28"/>
        </w:rPr>
        <w:t>2</w:t>
      </w:r>
      <w:r w:rsidR="0023332F" w:rsidRPr="00693F45">
        <w:rPr>
          <w:rFonts w:ascii="Angsana New" w:hAnsi="Angsana New"/>
          <w:sz w:val="28"/>
          <w:szCs w:val="28"/>
          <w:cs/>
        </w:rPr>
        <w:t>.</w:t>
      </w:r>
      <w:r w:rsidR="0023332F" w:rsidRPr="00693F45">
        <w:rPr>
          <w:rFonts w:ascii="Angsana New" w:hAnsi="Angsana New"/>
          <w:sz w:val="28"/>
          <w:szCs w:val="28"/>
          <w:cs/>
        </w:rPr>
        <w:tab/>
      </w:r>
      <w:r w:rsidR="00626215" w:rsidRPr="00693F45">
        <w:rPr>
          <w:rFonts w:ascii="Angsana New" w:hAnsi="Angsana New"/>
          <w:sz w:val="28"/>
          <w:szCs w:val="28"/>
          <w:cs/>
        </w:rPr>
        <w:t>กรรมการบริษัท ผู้ถือหุ้นและ</w:t>
      </w:r>
      <w:r w:rsidR="00F10F18" w:rsidRPr="00693F45">
        <w:rPr>
          <w:rFonts w:ascii="Angsana New" w:hAnsi="Angsana New"/>
          <w:sz w:val="28"/>
          <w:szCs w:val="28"/>
          <w:cs/>
        </w:rPr>
        <w:t>บุคคลที่เกี่ยวข้องกันได้จดจำนองที่ดิน</w:t>
      </w:r>
      <w:r w:rsidR="00E96D8C" w:rsidRPr="00693F45">
        <w:rPr>
          <w:rFonts w:ascii="Angsana New" w:hAnsi="Angsana New"/>
          <w:sz w:val="28"/>
          <w:szCs w:val="28"/>
        </w:rPr>
        <w:t xml:space="preserve"> </w:t>
      </w:r>
      <w:r w:rsidR="00F10F18" w:rsidRPr="00693F45">
        <w:rPr>
          <w:rFonts w:ascii="Angsana New" w:hAnsi="Angsana New"/>
          <w:sz w:val="28"/>
          <w:szCs w:val="28"/>
          <w:cs/>
        </w:rPr>
        <w:t xml:space="preserve">เพื่อเป็นหลักประกันวงเงินกู้ยืมจากสถาบันการเงิน </w:t>
      </w:r>
    </w:p>
    <w:p w14:paraId="044F0FBF" w14:textId="22A06A66" w:rsidR="00F10F18" w:rsidRPr="00693F45" w:rsidRDefault="00F118C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F118C7">
        <w:rPr>
          <w:rFonts w:ascii="Angsana New" w:hAnsi="Angsana New"/>
          <w:sz w:val="28"/>
          <w:szCs w:val="28"/>
        </w:rPr>
        <w:t>3</w:t>
      </w:r>
      <w:r w:rsidR="00626215" w:rsidRPr="00693F45">
        <w:rPr>
          <w:rFonts w:ascii="Angsana New" w:hAnsi="Angsana New"/>
          <w:sz w:val="28"/>
          <w:szCs w:val="28"/>
          <w:cs/>
        </w:rPr>
        <w:t>.</w:t>
      </w:r>
      <w:r w:rsidR="00626215" w:rsidRPr="00693F45">
        <w:rPr>
          <w:rFonts w:ascii="Angsana New" w:hAnsi="Angsana New"/>
          <w:sz w:val="28"/>
          <w:szCs w:val="28"/>
          <w:cs/>
        </w:rPr>
        <w:tab/>
        <w:t>กรรมการบริษัทและผู้ถือหุ้น</w:t>
      </w:r>
      <w:r w:rsidR="00F10F18" w:rsidRPr="00693F45">
        <w:rPr>
          <w:rFonts w:ascii="Angsana New" w:hAnsi="Angsana New"/>
          <w:sz w:val="28"/>
          <w:szCs w:val="28"/>
          <w:cs/>
        </w:rPr>
        <w:t>ค้ำประกันวงเงินกู้ยืมดังกล่าว โดยไม่คิดผลตอบแทน</w:t>
      </w:r>
    </w:p>
    <w:p w14:paraId="7D36B6E2" w14:textId="77777777" w:rsidR="00B8257E" w:rsidRPr="00693F45" w:rsidRDefault="00B8257E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9ECAB63" w14:textId="7F1E81D3" w:rsidR="00375A14" w:rsidRPr="00693F45" w:rsidRDefault="00F118C7" w:rsidP="00242C8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t>5</w:t>
      </w:r>
      <w:r w:rsidR="00375A14" w:rsidRPr="00693F45">
        <w:rPr>
          <w:rFonts w:ascii="Angsana New" w:hAnsi="Angsana New"/>
          <w:b/>
          <w:bCs/>
          <w:sz w:val="28"/>
          <w:szCs w:val="28"/>
          <w:cs/>
        </w:rPr>
        <w:tab/>
      </w:r>
      <w:r w:rsidR="002324C6" w:rsidRPr="00693F45">
        <w:rPr>
          <w:rFonts w:ascii="Angsana New" w:hAnsi="Angsana New"/>
          <w:b/>
          <w:bCs/>
          <w:sz w:val="28"/>
          <w:szCs w:val="28"/>
          <w:cs/>
        </w:rPr>
        <w:t>ลูกหนี้ตามสัญญาเช่า</w:t>
      </w:r>
      <w:r w:rsidR="00CD1161" w:rsidRPr="00693F45">
        <w:rPr>
          <w:rFonts w:ascii="Angsana New" w:hAnsi="Angsana New"/>
          <w:b/>
          <w:bCs/>
          <w:sz w:val="28"/>
          <w:szCs w:val="28"/>
          <w:cs/>
        </w:rPr>
        <w:t>ซื้อ</w:t>
      </w:r>
    </w:p>
    <w:p w14:paraId="70648378" w14:textId="77777777" w:rsidR="004D51E6" w:rsidRPr="00693F45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B3CCF8" w14:textId="5A3BFAF9" w:rsidR="002324C6" w:rsidRPr="00693F45" w:rsidRDefault="002324C6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ลูกหนี้ตามสัญญาเช่า</w:t>
      </w:r>
      <w:r w:rsidR="00CD1161" w:rsidRPr="00693F45">
        <w:rPr>
          <w:rFonts w:ascii="Angsana New" w:hAnsi="Angsana New"/>
          <w:sz w:val="28"/>
          <w:szCs w:val="28"/>
          <w:cs/>
        </w:rPr>
        <w:t>ซื้อ</w:t>
      </w:r>
      <w:r w:rsidRPr="00693F45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383E8F" w:rsidRPr="00693F45">
        <w:rPr>
          <w:rFonts w:ascii="Angsana New" w:hAnsi="Angsana New"/>
          <w:sz w:val="28"/>
          <w:szCs w:val="28"/>
          <w:cs/>
        </w:rPr>
        <w:t xml:space="preserve"> </w:t>
      </w:r>
      <w:r w:rsidR="009C5917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383E8F"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แล</w:t>
      </w:r>
      <w:r w:rsidR="008C7C9C">
        <w:rPr>
          <w:rFonts w:ascii="Angsana New" w:hAnsi="Angsana New" w:hint="cs"/>
          <w:sz w:val="28"/>
          <w:szCs w:val="28"/>
          <w:cs/>
        </w:rPr>
        <w:t>ะ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951E76"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ประกอบด้วย</w:t>
      </w:r>
    </w:p>
    <w:p w14:paraId="50040504" w14:textId="77777777" w:rsidR="004D51E6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"/>
        <w:gridCol w:w="2154"/>
        <w:gridCol w:w="1051"/>
        <w:gridCol w:w="839"/>
        <w:gridCol w:w="212"/>
        <w:gridCol w:w="958"/>
        <w:gridCol w:w="93"/>
        <w:gridCol w:w="177"/>
        <w:gridCol w:w="874"/>
        <w:gridCol w:w="296"/>
        <w:gridCol w:w="270"/>
        <w:gridCol w:w="485"/>
        <w:gridCol w:w="685"/>
        <w:gridCol w:w="270"/>
        <w:gridCol w:w="96"/>
        <w:gridCol w:w="1051"/>
        <w:gridCol w:w="23"/>
      </w:tblGrid>
      <w:tr w:rsidR="005F793C" w:rsidRPr="00AF2D3F" w14:paraId="2109A666" w14:textId="77777777" w:rsidTr="00242C87">
        <w:tc>
          <w:tcPr>
            <w:tcW w:w="2160" w:type="dxa"/>
            <w:gridSpan w:val="2"/>
          </w:tcPr>
          <w:p w14:paraId="1F28F27C" w14:textId="77777777" w:rsidR="005F793C" w:rsidRPr="00AF2D3F" w:rsidRDefault="005F793C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0" w:type="dxa"/>
            <w:gridSpan w:val="15"/>
            <w:vAlign w:val="bottom"/>
          </w:tcPr>
          <w:p w14:paraId="45C6D034" w14:textId="77777777" w:rsidR="005F793C" w:rsidRPr="00AF2D3F" w:rsidRDefault="005F793C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9315A" w:rsidRPr="00AF2D3F" w14:paraId="5EBAD8CA" w14:textId="77777777" w:rsidTr="00242C87">
        <w:tc>
          <w:tcPr>
            <w:tcW w:w="2160" w:type="dxa"/>
            <w:gridSpan w:val="2"/>
          </w:tcPr>
          <w:p w14:paraId="4A87C363" w14:textId="77777777" w:rsidR="0079315A" w:rsidRPr="00AF2D3F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0" w:type="dxa"/>
            <w:gridSpan w:val="15"/>
            <w:vAlign w:val="bottom"/>
          </w:tcPr>
          <w:p w14:paraId="4C43F0E8" w14:textId="258E625E" w:rsidR="0079315A" w:rsidRPr="00AF2D3F" w:rsidRDefault="00F118C7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F793C" w:rsidRPr="00AF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5F793C"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F118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AF2D3F" w:rsidRPr="00AF2D3F" w14:paraId="0844B704" w14:textId="77777777" w:rsidTr="00242C87">
        <w:trPr>
          <w:gridAfter w:val="1"/>
          <w:wAfter w:w="23" w:type="dxa"/>
        </w:trPr>
        <w:tc>
          <w:tcPr>
            <w:tcW w:w="2160" w:type="dxa"/>
            <w:gridSpan w:val="2"/>
          </w:tcPr>
          <w:p w14:paraId="4DF9E10C" w14:textId="77777777" w:rsidR="0079315A" w:rsidRPr="00AF2D3F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1BE4442A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AF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CBC1AA" w14:textId="575F7CEC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gridSpan w:val="2"/>
            <w:vAlign w:val="bottom"/>
          </w:tcPr>
          <w:p w14:paraId="1DA0E571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gridSpan w:val="2"/>
            <w:vAlign w:val="bottom"/>
          </w:tcPr>
          <w:p w14:paraId="51272C96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gridSpan w:val="2"/>
            <w:vAlign w:val="bottom"/>
          </w:tcPr>
          <w:p w14:paraId="5E5E466A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AAAE53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gridSpan w:val="3"/>
            <w:vAlign w:val="bottom"/>
          </w:tcPr>
          <w:p w14:paraId="6324F945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B81C3F0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gridSpan w:val="3"/>
            <w:vAlign w:val="bottom"/>
          </w:tcPr>
          <w:p w14:paraId="2C04B365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51" w:type="dxa"/>
            <w:vAlign w:val="bottom"/>
          </w:tcPr>
          <w:p w14:paraId="55554FBA" w14:textId="77777777" w:rsidR="0079315A" w:rsidRPr="00AF2D3F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4B66" w:rsidRPr="00AF2D3F" w14:paraId="500534F9" w14:textId="77777777" w:rsidTr="0037763B">
        <w:trPr>
          <w:gridAfter w:val="1"/>
          <w:wAfter w:w="23" w:type="dxa"/>
        </w:trPr>
        <w:tc>
          <w:tcPr>
            <w:tcW w:w="2160" w:type="dxa"/>
            <w:gridSpan w:val="2"/>
          </w:tcPr>
          <w:p w14:paraId="046FC524" w14:textId="77777777" w:rsidR="00C74B66" w:rsidRPr="00AF2D3F" w:rsidRDefault="00C74B66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57" w:type="dxa"/>
            <w:gridSpan w:val="14"/>
            <w:vAlign w:val="bottom"/>
          </w:tcPr>
          <w:p w14:paraId="43B69F2C" w14:textId="60FFFC36" w:rsidR="00C74B66" w:rsidRPr="00AF2D3F" w:rsidRDefault="00C74B66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F2D3F" w:rsidRPr="00AF2D3F" w14:paraId="6411A52D" w14:textId="77777777" w:rsidTr="00242C87">
        <w:trPr>
          <w:gridAfter w:val="1"/>
          <w:wAfter w:w="23" w:type="dxa"/>
        </w:trPr>
        <w:tc>
          <w:tcPr>
            <w:tcW w:w="2160" w:type="dxa"/>
            <w:gridSpan w:val="2"/>
          </w:tcPr>
          <w:p w14:paraId="6C54707D" w14:textId="77777777" w:rsidR="0079315A" w:rsidRPr="00AF2D3F" w:rsidRDefault="0079315A" w:rsidP="00242C87">
            <w:pPr>
              <w:spacing w:line="340" w:lineRule="exact"/>
              <w:ind w:left="-18" w:right="-106"/>
              <w:rPr>
                <w:rFonts w:ascii="Angsana New" w:hAnsi="Angsana New"/>
                <w:sz w:val="28"/>
                <w:szCs w:val="28"/>
              </w:rPr>
            </w:pPr>
            <w:r w:rsidRPr="00AF2D3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08E37B89" w14:textId="7465F747" w:rsidR="0079315A" w:rsidRPr="00AF2D3F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B521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B521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E442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B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1" w:type="dxa"/>
            <w:gridSpan w:val="2"/>
          </w:tcPr>
          <w:p w14:paraId="0949CC0A" w14:textId="6814DD96" w:rsidR="0079315A" w:rsidRPr="00AF2D3F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051" w:type="dxa"/>
            <w:gridSpan w:val="2"/>
          </w:tcPr>
          <w:p w14:paraId="79C998FF" w14:textId="3D3B7AA4" w:rsidR="0079315A" w:rsidRPr="00AF2D3F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051" w:type="dxa"/>
            <w:gridSpan w:val="2"/>
          </w:tcPr>
          <w:p w14:paraId="384D8F71" w14:textId="052A45C4" w:rsidR="0079315A" w:rsidRPr="00AF2D3F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051" w:type="dxa"/>
            <w:gridSpan w:val="3"/>
          </w:tcPr>
          <w:p w14:paraId="0686D9AB" w14:textId="788421A0" w:rsidR="0079315A" w:rsidRPr="00AF2D3F" w:rsidRDefault="000E0002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051" w:type="dxa"/>
            <w:gridSpan w:val="3"/>
          </w:tcPr>
          <w:p w14:paraId="275BEA68" w14:textId="40CA7729" w:rsidR="0079315A" w:rsidRPr="00AF2D3F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051" w:type="dxa"/>
          </w:tcPr>
          <w:p w14:paraId="02BDB390" w14:textId="6492E0BC" w:rsidR="0079315A" w:rsidRPr="00AF2D3F" w:rsidRDefault="00F118C7" w:rsidP="00C6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08C4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A771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AF2D3F" w:rsidRPr="00AF2D3F" w14:paraId="6C04511D" w14:textId="77777777" w:rsidTr="00242C87">
        <w:trPr>
          <w:gridAfter w:val="1"/>
          <w:wAfter w:w="23" w:type="dxa"/>
        </w:trPr>
        <w:tc>
          <w:tcPr>
            <w:tcW w:w="2160" w:type="dxa"/>
            <w:gridSpan w:val="2"/>
          </w:tcPr>
          <w:p w14:paraId="13524AAF" w14:textId="387D8D00" w:rsidR="0079315A" w:rsidRPr="00AF2D3F" w:rsidRDefault="00A638D7" w:rsidP="00F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="Angsana New" w:hAnsi="Angsana New"/>
                <w:sz w:val="28"/>
                <w:szCs w:val="28"/>
              </w:rPr>
            </w:pPr>
            <w:r w:rsidRPr="008D72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D72B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8D72BA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2ECB05AF" w14:textId="77777777" w:rsidR="009615E6" w:rsidRDefault="009615E6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12885" w14:textId="1772342C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</w:tcPr>
          <w:p w14:paraId="1D2AAB5C" w14:textId="77777777" w:rsidR="009615E6" w:rsidRDefault="009615E6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47CB34" w14:textId="5637322C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07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</w:tcPr>
          <w:p w14:paraId="5F264A84" w14:textId="77777777" w:rsidR="009615E6" w:rsidRDefault="009615E6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A11221" w14:textId="14D52D39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</w:tcPr>
          <w:p w14:paraId="01132C97" w14:textId="77777777" w:rsidR="009615E6" w:rsidRDefault="009615E6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0AB77" w14:textId="694DFB1B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002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3"/>
          </w:tcPr>
          <w:p w14:paraId="0860E506" w14:textId="77777777" w:rsidR="009615E6" w:rsidRDefault="009615E6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BFB60" w14:textId="7C4DC23E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3"/>
          </w:tcPr>
          <w:p w14:paraId="69FA5755" w14:textId="77777777" w:rsidR="009615E6" w:rsidRDefault="009615E6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BC062F" w14:textId="4E21C5A0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</w:tcPr>
          <w:p w14:paraId="35079D66" w14:textId="77777777" w:rsidR="009615E6" w:rsidRDefault="009615E6" w:rsidP="00C60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8241B1" w14:textId="372334AF" w:rsidR="0079315A" w:rsidRPr="00AF2D3F" w:rsidRDefault="00A77180" w:rsidP="00C60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00F2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2D3F" w:rsidRPr="00242C87" w14:paraId="58A40197" w14:textId="77777777" w:rsidTr="00242C87">
        <w:trPr>
          <w:gridAfter w:val="1"/>
          <w:wAfter w:w="23" w:type="dxa"/>
        </w:trPr>
        <w:tc>
          <w:tcPr>
            <w:tcW w:w="2160" w:type="dxa"/>
            <w:gridSpan w:val="2"/>
          </w:tcPr>
          <w:p w14:paraId="3DACA320" w14:textId="77777777" w:rsidR="0079315A" w:rsidRPr="00242C87" w:rsidRDefault="0079315A" w:rsidP="00242C87">
            <w:pPr>
              <w:spacing w:line="340" w:lineRule="exact"/>
              <w:ind w:left="2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CCAE121" w14:textId="6D1847F0" w:rsidR="0079315A" w:rsidRPr="00242C87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1051" w:type="dxa"/>
            <w:gridSpan w:val="2"/>
          </w:tcPr>
          <w:p w14:paraId="6F30A026" w14:textId="1F781337" w:rsidR="0079315A" w:rsidRPr="00242C87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1051" w:type="dxa"/>
            <w:gridSpan w:val="2"/>
          </w:tcPr>
          <w:p w14:paraId="6E5A6C07" w14:textId="55CA75F9" w:rsidR="0079315A" w:rsidRPr="00242C87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1051" w:type="dxa"/>
            <w:gridSpan w:val="2"/>
          </w:tcPr>
          <w:p w14:paraId="5D84275B" w14:textId="5FF62CEC" w:rsidR="0079315A" w:rsidRPr="00242C87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1051" w:type="dxa"/>
            <w:gridSpan w:val="3"/>
          </w:tcPr>
          <w:p w14:paraId="6532D47D" w14:textId="7F1E9159" w:rsidR="0079315A" w:rsidRPr="00242C87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887</w:t>
            </w:r>
          </w:p>
        </w:tc>
        <w:tc>
          <w:tcPr>
            <w:tcW w:w="1051" w:type="dxa"/>
            <w:gridSpan w:val="3"/>
          </w:tcPr>
          <w:p w14:paraId="7A6C9D14" w14:textId="0A60A8A7" w:rsidR="0079315A" w:rsidRPr="00242C87" w:rsidRDefault="00F118C7" w:rsidP="0024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1051" w:type="dxa"/>
          </w:tcPr>
          <w:p w14:paraId="4ADF7B43" w14:textId="03F0DE7E" w:rsidR="0079315A" w:rsidRPr="00242C87" w:rsidRDefault="00F118C7" w:rsidP="00C6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831</w:t>
            </w:r>
          </w:p>
        </w:tc>
      </w:tr>
      <w:tr w:rsidR="00AF2D3F" w:rsidRPr="00AF2D3F" w14:paraId="342BEE9B" w14:textId="77777777" w:rsidTr="00242C87">
        <w:trPr>
          <w:gridAfter w:val="1"/>
          <w:wAfter w:w="23" w:type="dxa"/>
        </w:trPr>
        <w:tc>
          <w:tcPr>
            <w:tcW w:w="2160" w:type="dxa"/>
            <w:gridSpan w:val="2"/>
          </w:tcPr>
          <w:p w14:paraId="688F6719" w14:textId="038565C9" w:rsidR="0079315A" w:rsidRPr="00F73AE9" w:rsidRDefault="0079315A" w:rsidP="00F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2C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73A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="00315346" w:rsidRPr="00F73A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ค่าเผื่อผลขาดทุนจากการด้อยค่าด้านเครดิต</w:t>
            </w:r>
          </w:p>
        </w:tc>
        <w:tc>
          <w:tcPr>
            <w:tcW w:w="1051" w:type="dxa"/>
            <w:vAlign w:val="bottom"/>
          </w:tcPr>
          <w:p w14:paraId="1F1A89B0" w14:textId="7317104C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vAlign w:val="bottom"/>
          </w:tcPr>
          <w:p w14:paraId="2442DB78" w14:textId="66D2BA96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vAlign w:val="bottom"/>
          </w:tcPr>
          <w:p w14:paraId="62D7079F" w14:textId="34FB0E49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vAlign w:val="bottom"/>
          </w:tcPr>
          <w:p w14:paraId="28337B36" w14:textId="607B3AED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3"/>
            <w:vAlign w:val="bottom"/>
          </w:tcPr>
          <w:p w14:paraId="0191B7ED" w14:textId="0A0BEAE8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3"/>
            <w:vAlign w:val="bottom"/>
          </w:tcPr>
          <w:p w14:paraId="4303E64B" w14:textId="4DBE672C" w:rsidR="0079315A" w:rsidRPr="00AF2D3F" w:rsidRDefault="00A77180" w:rsidP="00242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5B096B06" w14:textId="0901E1AA" w:rsidR="0079315A" w:rsidRPr="00AF2D3F" w:rsidRDefault="00A77180" w:rsidP="00AF2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F118C7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="005476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2D3F" w:rsidRPr="00242C87" w14:paraId="64F2092C" w14:textId="77777777" w:rsidTr="00242C87">
        <w:trPr>
          <w:gridAfter w:val="1"/>
          <w:wAfter w:w="23" w:type="dxa"/>
        </w:trPr>
        <w:tc>
          <w:tcPr>
            <w:tcW w:w="2160" w:type="dxa"/>
            <w:gridSpan w:val="2"/>
          </w:tcPr>
          <w:p w14:paraId="2EA7AC42" w14:textId="77777777" w:rsidR="0079315A" w:rsidRPr="00A75331" w:rsidRDefault="0079315A" w:rsidP="00242C87">
            <w:pPr>
              <w:spacing w:line="340" w:lineRule="exact"/>
              <w:ind w:left="-18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72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06613E36" w14:textId="4BC1A573" w:rsidR="0079315A" w:rsidRPr="00414A5E" w:rsidRDefault="00F118C7" w:rsidP="00242C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  <w:r w:rsidR="00A77180" w:rsidRPr="00A75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1051" w:type="dxa"/>
            <w:gridSpan w:val="2"/>
          </w:tcPr>
          <w:p w14:paraId="1F27D4F1" w14:textId="7A8751D7" w:rsidR="0079315A" w:rsidRPr="00B318BC" w:rsidRDefault="00F118C7" w:rsidP="00242C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  <w:r w:rsidR="00A77180" w:rsidRPr="00414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1051" w:type="dxa"/>
            <w:gridSpan w:val="2"/>
          </w:tcPr>
          <w:p w14:paraId="1040C11D" w14:textId="3021B7A2" w:rsidR="0079315A" w:rsidRPr="00EF0981" w:rsidRDefault="00F118C7" w:rsidP="00242C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  <w:r w:rsidR="00A77180" w:rsidRPr="0092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1051" w:type="dxa"/>
            <w:gridSpan w:val="2"/>
          </w:tcPr>
          <w:p w14:paraId="68E92333" w14:textId="5B682DF7" w:rsidR="0079315A" w:rsidRPr="00242C87" w:rsidRDefault="00F118C7" w:rsidP="00242C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1051" w:type="dxa"/>
            <w:gridSpan w:val="3"/>
          </w:tcPr>
          <w:p w14:paraId="0EE77A8E" w14:textId="0439F0A1" w:rsidR="0079315A" w:rsidRPr="00242C87" w:rsidRDefault="00F118C7" w:rsidP="00242C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</w:p>
        </w:tc>
        <w:tc>
          <w:tcPr>
            <w:tcW w:w="1051" w:type="dxa"/>
            <w:gridSpan w:val="3"/>
          </w:tcPr>
          <w:p w14:paraId="19FEDD07" w14:textId="763EBC11" w:rsidR="0079315A" w:rsidRPr="00242C87" w:rsidRDefault="00F118C7" w:rsidP="00242C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77180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1051" w:type="dxa"/>
          </w:tcPr>
          <w:p w14:paraId="3BBD1A07" w14:textId="2D3D7478" w:rsidR="0079315A" w:rsidRPr="00242C87" w:rsidRDefault="00F118C7" w:rsidP="00C60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7645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="00547645" w:rsidRPr="00242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</w:tr>
      <w:tr w:rsidR="00315346" w:rsidRPr="00693F45" w14:paraId="0C9F5B06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7C523AB7" w14:textId="77777777" w:rsidR="00315346" w:rsidRPr="00693F45" w:rsidRDefault="0031534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79A3667A" w14:textId="77777777" w:rsidR="00315346" w:rsidRPr="00693F45" w:rsidRDefault="0031534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15346" w:rsidRPr="00693F45" w14:paraId="414E6F95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39EE304F" w14:textId="75566312" w:rsidR="00315346" w:rsidRPr="00693F45" w:rsidRDefault="0031534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01C01767" w14:textId="77777777" w:rsidR="00315346" w:rsidRPr="00693F45" w:rsidRDefault="0031534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74B66" w:rsidRPr="00693F45" w14:paraId="44D3D37D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1A96D993" w14:textId="77777777" w:rsidR="00C74B66" w:rsidRPr="00693F45" w:rsidRDefault="00C74B6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2825950D" w14:textId="77777777" w:rsidR="00C74B66" w:rsidRPr="00693F45" w:rsidRDefault="00C74B6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74B66" w:rsidRPr="00693F45" w14:paraId="4D8C62E1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18554F2A" w14:textId="77777777" w:rsidR="00C74B66" w:rsidRPr="00693F45" w:rsidRDefault="00C74B6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1BCAC8F7" w14:textId="77777777" w:rsidR="00C74B66" w:rsidRPr="00693F45" w:rsidRDefault="00C74B6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74B66" w:rsidRPr="00693F45" w14:paraId="7D9C1DED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04E98229" w14:textId="77777777" w:rsidR="00C74B66" w:rsidRPr="00693F45" w:rsidRDefault="00C74B6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0D332196" w14:textId="77777777" w:rsidR="00C74B66" w:rsidRPr="00693F45" w:rsidRDefault="00C74B6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74B66" w:rsidRPr="00693F45" w14:paraId="7CD4022B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56099926" w14:textId="77777777" w:rsidR="00C74B66" w:rsidRPr="00693F45" w:rsidRDefault="00C74B6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4945261D" w14:textId="77777777" w:rsidR="00C74B66" w:rsidRPr="00693F45" w:rsidRDefault="00C74B6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A3C29" w:rsidRPr="00693F45" w14:paraId="4C63F9BE" w14:textId="77777777" w:rsidTr="00C74B66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7932C97E" w14:textId="77777777" w:rsidR="005A3C29" w:rsidRPr="00693F45" w:rsidRDefault="005A3C29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2C68D299" w14:textId="77777777" w:rsidR="005A3C29" w:rsidRPr="00693F45" w:rsidRDefault="005A3C29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74B66" w:rsidRPr="00693F45" w14:paraId="0F699FEF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5447588F" w14:textId="77777777" w:rsidR="00C74B66" w:rsidRPr="00693F45" w:rsidRDefault="00C74B66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501D4EEC" w14:textId="77777777" w:rsidR="00C74B66" w:rsidRPr="00693F45" w:rsidRDefault="00C74B66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659A" w:rsidRPr="00693F45" w14:paraId="024963BC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30FAE3EA" w14:textId="77777777" w:rsidR="00BD659A" w:rsidRPr="00693F45" w:rsidRDefault="00B8257E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93F45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90" w:type="dxa"/>
            <w:gridSpan w:val="13"/>
          </w:tcPr>
          <w:p w14:paraId="2BB5A4EA" w14:textId="77777777" w:rsidR="00814825" w:rsidRPr="00693F45" w:rsidRDefault="002B7D7A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6215" w:rsidRPr="00693F45" w14:paraId="7D0BF9D5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31282F13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0AAE17B3" w14:textId="11C2DC16" w:rsidR="00626215" w:rsidRPr="00693F45" w:rsidRDefault="00F118C7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626215" w:rsidRPr="00693F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E31" w:rsidRPr="00693F4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626215" w:rsidRPr="00693F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26215" w:rsidRPr="00693F45" w14:paraId="33758447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77AF947F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8ECD459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EC59BF1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D4FD67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66962885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69D64D9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0584D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BB1A27E" w14:textId="77777777" w:rsidR="00626215" w:rsidRPr="00693F45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A31" w:rsidRPr="00693F45" w14:paraId="5E6EE424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0F8B125C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14E0C2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  <w:gridSpan w:val="2"/>
          </w:tcPr>
          <w:p w14:paraId="41C60458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68CB4F6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4267F419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E17EA8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2307325F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313AE7F5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A31" w:rsidRPr="00693F45" w14:paraId="64FBD614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168F65D8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45EAFE4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  <w:gridSpan w:val="2"/>
          </w:tcPr>
          <w:p w14:paraId="460FA7C8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479241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70" w:type="dxa"/>
          </w:tcPr>
          <w:p w14:paraId="76A5953D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8EE205A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3C07BD89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3FE3489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A31" w:rsidRPr="00693F45" w14:paraId="1C403470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52B8818E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910EFC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  <w:gridSpan w:val="2"/>
          </w:tcPr>
          <w:p w14:paraId="2A3FBCD1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6036C84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แต่ไม่เกินห้าปี </w:t>
            </w:r>
          </w:p>
        </w:tc>
        <w:tc>
          <w:tcPr>
            <w:tcW w:w="270" w:type="dxa"/>
          </w:tcPr>
          <w:p w14:paraId="7EB1873D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D375041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เกินห้าปี </w:t>
            </w:r>
          </w:p>
        </w:tc>
        <w:tc>
          <w:tcPr>
            <w:tcW w:w="270" w:type="dxa"/>
          </w:tcPr>
          <w:p w14:paraId="4A4A9837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3394E97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4A31" w:rsidRPr="00693F45" w14:paraId="0D4B855D" w14:textId="77777777" w:rsidTr="00242C87">
        <w:trPr>
          <w:gridBefore w:val="1"/>
          <w:wBefore w:w="6" w:type="dxa"/>
        </w:trPr>
        <w:tc>
          <w:tcPr>
            <w:tcW w:w="4044" w:type="dxa"/>
            <w:gridSpan w:val="3"/>
          </w:tcPr>
          <w:p w14:paraId="5624F43B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3"/>
          </w:tcPr>
          <w:p w14:paraId="77B9C0E0" w14:textId="77777777" w:rsidR="006E4A31" w:rsidRPr="00693F45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93F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B66" w:rsidRPr="00693F45" w14:paraId="61130C69" w14:textId="77777777" w:rsidTr="00242C87">
        <w:trPr>
          <w:gridBefore w:val="1"/>
          <w:wBefore w:w="6" w:type="dxa"/>
          <w:trHeight w:val="352"/>
        </w:trPr>
        <w:tc>
          <w:tcPr>
            <w:tcW w:w="4044" w:type="dxa"/>
            <w:gridSpan w:val="3"/>
          </w:tcPr>
          <w:p w14:paraId="0224C429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gridSpan w:val="2"/>
          </w:tcPr>
          <w:p w14:paraId="19680633" w14:textId="7E165643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586</w:t>
            </w:r>
            <w:r w:rsidR="009C5917"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70" w:type="dxa"/>
            <w:gridSpan w:val="2"/>
          </w:tcPr>
          <w:p w14:paraId="2A9F3CD3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C0C459" w14:textId="07447DC9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998</w:t>
            </w:r>
            <w:r w:rsidR="009C5917"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6C71870F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D14565D" w14:textId="6C3D8DB0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  <w:r w:rsidR="009C5917"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270" w:type="dxa"/>
          </w:tcPr>
          <w:p w14:paraId="7C11E962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15854BE" w14:textId="3CCC2FE8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370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585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C74B66" w:rsidRPr="00693F45" w14:paraId="06A44200" w14:textId="77777777" w:rsidTr="00242C87">
        <w:trPr>
          <w:gridBefore w:val="1"/>
          <w:wBefore w:w="6" w:type="dxa"/>
          <w:trHeight w:val="352"/>
        </w:trPr>
        <w:tc>
          <w:tcPr>
            <w:tcW w:w="4044" w:type="dxa"/>
            <w:gridSpan w:val="3"/>
          </w:tcPr>
          <w:p w14:paraId="08AF2DC3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3A32B5E" w14:textId="6A5335F9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178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028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75AB783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980C1C2" w14:textId="7BD8D05C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201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299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6C2908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8716158" w14:textId="6A9B56CD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54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A19132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2D33BD0A" w14:textId="54C3CBCA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 xml:space="preserve">      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379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381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4B66" w:rsidRPr="00693F45" w14:paraId="53698591" w14:textId="77777777" w:rsidTr="00242C87">
        <w:trPr>
          <w:gridBefore w:val="1"/>
          <w:wBefore w:w="6" w:type="dxa"/>
          <w:trHeight w:val="352"/>
        </w:trPr>
        <w:tc>
          <w:tcPr>
            <w:tcW w:w="4044" w:type="dxa"/>
            <w:gridSpan w:val="3"/>
          </w:tcPr>
          <w:p w14:paraId="5BC88503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21559FD" w14:textId="2DA48156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408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074</w:t>
            </w:r>
          </w:p>
        </w:tc>
        <w:tc>
          <w:tcPr>
            <w:tcW w:w="270" w:type="dxa"/>
            <w:gridSpan w:val="2"/>
          </w:tcPr>
          <w:p w14:paraId="5775F54F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91BA9F9" w14:textId="780F3AF2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6F6C9D5F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75034B8" w14:textId="25ED1A41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3A3644DA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6413294A" w14:textId="59EC0486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</w:tr>
      <w:tr w:rsidR="00C74B66" w:rsidRPr="00693F45" w14:paraId="7B83855B" w14:textId="77777777" w:rsidTr="00242C87">
        <w:trPr>
          <w:gridBefore w:val="1"/>
          <w:wBefore w:w="6" w:type="dxa"/>
          <w:trHeight w:val="352"/>
        </w:trPr>
        <w:tc>
          <w:tcPr>
            <w:tcW w:w="4044" w:type="dxa"/>
            <w:gridSpan w:val="3"/>
          </w:tcPr>
          <w:p w14:paraId="79658719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93F4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BBC4FCA" w14:textId="7AD27122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13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028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B4902DB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F8CDAD" w14:textId="565C9D79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15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153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842F1D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7A56498" w14:textId="60F87026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10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1CDE5E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1A03155" w14:textId="673F895A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28</w:t>
            </w:r>
            <w:r w:rsidRPr="00693F45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191</w:t>
            </w:r>
            <w:r w:rsidRPr="00693F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4B66" w:rsidRPr="00693F45" w14:paraId="5D27F705" w14:textId="77777777" w:rsidTr="00242C87">
        <w:trPr>
          <w:gridBefore w:val="1"/>
          <w:wBefore w:w="6" w:type="dxa"/>
          <w:trHeight w:val="352"/>
        </w:trPr>
        <w:tc>
          <w:tcPr>
            <w:tcW w:w="4044" w:type="dxa"/>
            <w:gridSpan w:val="3"/>
          </w:tcPr>
          <w:p w14:paraId="2ABA426D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3C3E47" w14:textId="34DBE7B7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70" w:type="dxa"/>
            <w:gridSpan w:val="2"/>
          </w:tcPr>
          <w:p w14:paraId="6A2BC585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1734C" w14:textId="4E4992C4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781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270" w:type="dxa"/>
          </w:tcPr>
          <w:p w14:paraId="49A616B1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53292" w14:textId="5EF67594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70" w:type="dxa"/>
          </w:tcPr>
          <w:p w14:paraId="3B4B52B0" w14:textId="77777777" w:rsidR="009C5917" w:rsidRPr="00693F45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DB59EB" w14:textId="152ED3CF" w:rsidR="009C5917" w:rsidRPr="00693F45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178</w:t>
            </w:r>
            <w:r w:rsidR="009C5917" w:rsidRPr="00693F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076</w:t>
            </w:r>
          </w:p>
        </w:tc>
      </w:tr>
    </w:tbl>
    <w:p w14:paraId="4F119DF0" w14:textId="77777777" w:rsidR="008A490F" w:rsidRDefault="008A490F" w:rsidP="000302F5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3E2B73F" w14:textId="28417CC7" w:rsidR="00D766BF" w:rsidRPr="000F503A" w:rsidRDefault="00D766BF" w:rsidP="00D766B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EB5885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F118C7" w:rsidRPr="00F118C7">
        <w:rPr>
          <w:rFonts w:asciiTheme="majorBidi" w:hAnsiTheme="majorBidi" w:cstheme="majorBidi"/>
          <w:bCs/>
          <w:sz w:val="28"/>
          <w:szCs w:val="28"/>
        </w:rPr>
        <w:t>31</w:t>
      </w:r>
      <w:r w:rsidRPr="001C278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5885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118C7" w:rsidRPr="00F118C7">
        <w:rPr>
          <w:rFonts w:asciiTheme="majorBidi" w:hAnsiTheme="majorBidi" w:cstheme="majorBidi"/>
          <w:bCs/>
          <w:sz w:val="28"/>
          <w:szCs w:val="28"/>
        </w:rPr>
        <w:t>2563</w:t>
      </w:r>
      <w:r w:rsidRPr="000F503A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 xml:space="preserve">มูลค่าตามบัญชีขั้นต้น </w:t>
      </w:r>
      <w:r w:rsidRPr="000F503A">
        <w:rPr>
          <w:rFonts w:asciiTheme="majorBidi" w:hAnsiTheme="majorBidi"/>
          <w:b/>
          <w:sz w:val="28"/>
          <w:szCs w:val="28"/>
          <w:cs/>
        </w:rPr>
        <w:t xml:space="preserve">ค่าเผื่อผลขาดทุนจากการด้อยค่าด้านเครดิต 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0F503A">
        <w:rPr>
          <w:rFonts w:asciiTheme="majorBidi" w:hAnsiTheme="majorBidi"/>
          <w:b/>
          <w:sz w:val="28"/>
          <w:szCs w:val="28"/>
          <w:cs/>
        </w:rPr>
        <w:t>มูลค่าตามบัญชีสุทธิ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>ของ</w:t>
      </w:r>
      <w:r w:rsidRPr="00D766BF">
        <w:rPr>
          <w:rFonts w:asciiTheme="majorBidi" w:hAnsiTheme="majorBidi" w:hint="cs"/>
          <w:b/>
          <w:sz w:val="28"/>
          <w:szCs w:val="28"/>
          <w:cs/>
        </w:rPr>
        <w:t>ลูกหนี้ตามสัญญาเช่าซื้อ</w:t>
      </w:r>
      <w:r>
        <w:rPr>
          <w:rFonts w:asciiTheme="majorBidi" w:hAnsiTheme="majorBidi" w:hint="cs"/>
          <w:b/>
          <w:sz w:val="28"/>
          <w:szCs w:val="28"/>
          <w:cs/>
        </w:rPr>
        <w:t xml:space="preserve"> 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>แสดงได้ดังนี้</w:t>
      </w:r>
    </w:p>
    <w:p w14:paraId="0CC55760" w14:textId="09B5BE18" w:rsidR="009039B6" w:rsidRDefault="009039B6" w:rsidP="00693F4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1800"/>
        <w:gridCol w:w="1800"/>
      </w:tblGrid>
      <w:tr w:rsidR="008D2BD6" w:rsidRPr="00AB0C65" w14:paraId="2A751CA3" w14:textId="77777777" w:rsidTr="00242C87">
        <w:tc>
          <w:tcPr>
            <w:tcW w:w="4050" w:type="dxa"/>
          </w:tcPr>
          <w:p w14:paraId="690F6E96" w14:textId="77777777" w:rsidR="008D2BD6" w:rsidRPr="007C66F0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00" w:type="dxa"/>
            <w:gridSpan w:val="3"/>
            <w:hideMark/>
          </w:tcPr>
          <w:p w14:paraId="101255E0" w14:textId="77777777" w:rsidR="008D2BD6" w:rsidRPr="007C66F0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66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8D2BD6" w:rsidRPr="00AB0C65" w14:paraId="050CBFEC" w14:textId="77777777" w:rsidTr="00242C87">
        <w:tc>
          <w:tcPr>
            <w:tcW w:w="4050" w:type="dxa"/>
          </w:tcPr>
          <w:p w14:paraId="69D85DC6" w14:textId="77777777" w:rsidR="008D2BD6" w:rsidRPr="007C66F0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00" w:type="dxa"/>
            <w:gridSpan w:val="3"/>
            <w:hideMark/>
          </w:tcPr>
          <w:p w14:paraId="2C92567D" w14:textId="18C8921F" w:rsidR="008D2BD6" w:rsidRPr="007C66F0" w:rsidRDefault="00F118C7" w:rsidP="0037763B">
            <w:pPr>
              <w:pStyle w:val="acctfourfigures"/>
              <w:tabs>
                <w:tab w:val="left" w:pos="720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18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8D2BD6" w:rsidRPr="007C66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D2BD6" w:rsidRPr="007C66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F118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8D2BD6" w:rsidRPr="00AB0C65" w14:paraId="279AD56E" w14:textId="77777777" w:rsidTr="00242C87">
        <w:tc>
          <w:tcPr>
            <w:tcW w:w="4050" w:type="dxa"/>
          </w:tcPr>
          <w:p w14:paraId="552B7149" w14:textId="77777777" w:rsidR="008D2BD6" w:rsidRPr="007C66F0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7EA5F254" w14:textId="77777777" w:rsidR="008D2BD6" w:rsidRPr="007C66F0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66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มูลค่าตามบัญชีขั้นต้น</w:t>
            </w:r>
          </w:p>
        </w:tc>
        <w:tc>
          <w:tcPr>
            <w:tcW w:w="1800" w:type="dxa"/>
            <w:vAlign w:val="bottom"/>
            <w:hideMark/>
          </w:tcPr>
          <w:p w14:paraId="42B278E6" w14:textId="1120B819" w:rsidR="008D2BD6" w:rsidRPr="007C66F0" w:rsidRDefault="008D2BD6" w:rsidP="009C726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66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ค่าเผื่อผลขาดทุนจากการด้อยค่าด้านเครดิต</w:t>
            </w:r>
          </w:p>
        </w:tc>
        <w:tc>
          <w:tcPr>
            <w:tcW w:w="1800" w:type="dxa"/>
            <w:vAlign w:val="bottom"/>
            <w:hideMark/>
          </w:tcPr>
          <w:p w14:paraId="53D4D922" w14:textId="77777777" w:rsidR="008D2BD6" w:rsidRPr="007C66F0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66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8D2BD6" w:rsidRPr="00AB0C65" w14:paraId="30686BA2" w14:textId="77777777" w:rsidTr="00242C87">
        <w:tc>
          <w:tcPr>
            <w:tcW w:w="4050" w:type="dxa"/>
          </w:tcPr>
          <w:p w14:paraId="79FA9BE6" w14:textId="77777777" w:rsidR="008D2BD6" w:rsidRPr="007C66F0" w:rsidRDefault="008D2BD6" w:rsidP="0037763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E3BB693" w14:textId="77777777" w:rsidR="008D2BD6" w:rsidRPr="007C66F0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73D7EE28" w14:textId="77777777" w:rsidR="008D2BD6" w:rsidRPr="007C66F0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66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C66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C66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0" w:type="dxa"/>
          </w:tcPr>
          <w:p w14:paraId="3DD85CAF" w14:textId="77777777" w:rsidR="008D2BD6" w:rsidRPr="007C66F0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BD6" w:rsidRPr="00AB0C65" w14:paraId="4642C2D7" w14:textId="77777777" w:rsidTr="00242C87">
        <w:tc>
          <w:tcPr>
            <w:tcW w:w="4050" w:type="dxa"/>
            <w:hideMark/>
          </w:tcPr>
          <w:p w14:paraId="30F5F953" w14:textId="77777777" w:rsidR="008D2BD6" w:rsidRPr="007C66F0" w:rsidRDefault="008D2BD6" w:rsidP="0037763B">
            <w:pPr>
              <w:spacing w:line="240" w:lineRule="auto"/>
              <w:ind w:left="-16" w:right="-10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66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00" w:type="dxa"/>
          </w:tcPr>
          <w:p w14:paraId="676AA5F7" w14:textId="77777777" w:rsidR="008D2BD6" w:rsidRPr="007C66F0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16DD325" w14:textId="77777777" w:rsidR="008D2BD6" w:rsidRPr="007C66F0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6D49E0D2" w14:textId="77777777" w:rsidR="008D2BD6" w:rsidRPr="007C66F0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D2BD6" w:rsidRPr="00AB0C65" w14:paraId="32D3A277" w14:textId="77777777" w:rsidTr="00242C87">
        <w:tc>
          <w:tcPr>
            <w:tcW w:w="4050" w:type="dxa"/>
            <w:hideMark/>
          </w:tcPr>
          <w:p w14:paraId="0A397C5D" w14:textId="395A77D7" w:rsidR="008D2BD6" w:rsidRPr="007C66F0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</w:t>
            </w:r>
            <w:r w:rsidRPr="007C66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7C66F0">
              <w:rPr>
                <w:rFonts w:asciiTheme="majorBidi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800" w:type="dxa"/>
          </w:tcPr>
          <w:p w14:paraId="5A64AF7C" w14:textId="77777777" w:rsidR="008D2BD6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AD0E9F" w14:textId="3E7828B7" w:rsidR="008D2BD6" w:rsidRPr="007C66F0" w:rsidRDefault="00F118C7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971</w:t>
            </w:r>
            <w:r w:rsidR="008D2BD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047</w:t>
            </w:r>
          </w:p>
        </w:tc>
        <w:tc>
          <w:tcPr>
            <w:tcW w:w="1800" w:type="dxa"/>
          </w:tcPr>
          <w:p w14:paraId="0116DD28" w14:textId="77777777" w:rsidR="008D2BD6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  <w:p w14:paraId="652EF084" w14:textId="11171408" w:rsidR="008D2BD6" w:rsidRPr="007C66F0" w:rsidRDefault="00B1023A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="00F118C7" w:rsidRPr="00F118C7">
              <w:rPr>
                <w:rFonts w:ascii="Angsana New" w:eastAsia="Angsana New" w:hAnsi="Angsana New"/>
                <w:sz w:val="28"/>
                <w:szCs w:val="28"/>
              </w:rPr>
              <w:t>26</w:t>
            </w:r>
            <w:r w:rsidR="008D2BD6">
              <w:rPr>
                <w:rFonts w:ascii="Angsana New" w:eastAsia="Angsana New" w:hAnsi="Angsana New"/>
                <w:sz w:val="28"/>
                <w:szCs w:val="28"/>
                <w:lang w:val="en-GB"/>
              </w:rPr>
              <w:t>,</w:t>
            </w:r>
            <w:r w:rsidR="00F118C7" w:rsidRPr="00F118C7">
              <w:rPr>
                <w:rFonts w:ascii="Angsana New" w:eastAsia="Angsana New" w:hAnsi="Angsana New"/>
                <w:sz w:val="28"/>
                <w:szCs w:val="28"/>
              </w:rPr>
              <w:t>017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54CDDF81" w14:textId="77777777" w:rsidR="008D2BD6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9043E36" w14:textId="678ACEA3" w:rsidR="008D2BD6" w:rsidRPr="007C66F0" w:rsidRDefault="00F118C7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945</w:t>
            </w:r>
            <w:r w:rsidR="008D2BD6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,</w:t>
            </w: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030</w:t>
            </w:r>
          </w:p>
        </w:tc>
      </w:tr>
      <w:tr w:rsidR="008D2BD6" w:rsidRPr="00AB0C65" w14:paraId="6FDB89E2" w14:textId="77777777" w:rsidTr="00242C87">
        <w:tc>
          <w:tcPr>
            <w:tcW w:w="4050" w:type="dxa"/>
            <w:hideMark/>
          </w:tcPr>
          <w:p w14:paraId="7C0C8B04" w14:textId="6D5684F3" w:rsidR="008D2BD6" w:rsidRPr="007C66F0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</w:t>
            </w:r>
            <w:r w:rsidRPr="007C66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</w:t>
            </w:r>
            <w:r w:rsidR="007D26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ครดิต </w:t>
            </w:r>
            <w:r w:rsidRPr="007C66F0">
              <w:rPr>
                <w:rFonts w:asciiTheme="majorBidi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800" w:type="dxa"/>
          </w:tcPr>
          <w:p w14:paraId="083E05DA" w14:textId="77777777" w:rsidR="008D2BD6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73372A" w14:textId="6596A144" w:rsidR="008D2BD6" w:rsidRPr="007C66F0" w:rsidRDefault="00F118C7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301</w:t>
            </w:r>
            <w:r w:rsidR="008D2BD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  <w:r w:rsidRPr="00F118C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35181E3A" w14:textId="77777777" w:rsidR="008D2BD6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  <w:p w14:paraId="794C53FC" w14:textId="650C0254" w:rsidR="008D2BD6" w:rsidRPr="007C66F0" w:rsidRDefault="00B1023A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F118C7" w:rsidRPr="00F118C7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8D2BD6">
              <w:rPr>
                <w:rFonts w:ascii="Angsana New" w:eastAsia="Angsana New" w:hAnsi="Angsana New"/>
                <w:sz w:val="28"/>
                <w:szCs w:val="28"/>
                <w:lang w:val="en-GB"/>
              </w:rPr>
              <w:t>,</w:t>
            </w:r>
            <w:r w:rsidR="00F118C7" w:rsidRPr="00F118C7">
              <w:rPr>
                <w:rFonts w:ascii="Angsana New" w:eastAsia="Angsana New" w:hAnsi="Angsana New"/>
                <w:sz w:val="28"/>
                <w:szCs w:val="28"/>
              </w:rPr>
              <w:t>637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003EDE3E" w14:textId="77777777" w:rsidR="008D2BD6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6E08F06" w14:textId="2160B041" w:rsidR="008D2BD6" w:rsidRPr="007C66F0" w:rsidRDefault="00F118C7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294</w:t>
            </w:r>
            <w:r w:rsidR="008D2BD6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,</w:t>
            </w: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Pr="00F118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2BD6" w:rsidRPr="00AB0C65" w14:paraId="1C2DFF0E" w14:textId="77777777" w:rsidTr="00242C87">
        <w:tc>
          <w:tcPr>
            <w:tcW w:w="4050" w:type="dxa"/>
            <w:hideMark/>
          </w:tcPr>
          <w:p w14:paraId="54458DDD" w14:textId="46322F00" w:rsidR="008D2BD6" w:rsidRPr="007C66F0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7C66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ครดิต </w:t>
            </w:r>
            <w:r w:rsidRPr="007C66F0">
              <w:rPr>
                <w:rFonts w:asciiTheme="majorBidi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800" w:type="dxa"/>
          </w:tcPr>
          <w:p w14:paraId="0B604210" w14:textId="34CF7F36" w:rsidR="008D2BD6" w:rsidRPr="007C66F0" w:rsidRDefault="00F118C7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F118C7">
              <w:rPr>
                <w:rFonts w:ascii="Angsana New" w:eastAsia="Angsana New" w:hAnsi="Angsana New" w:hint="cs"/>
                <w:sz w:val="28"/>
                <w:szCs w:val="28"/>
              </w:rPr>
              <w:t>31</w:t>
            </w:r>
            <w:r w:rsidR="008D2BD6">
              <w:rPr>
                <w:rFonts w:ascii="Angsana New" w:eastAsia="Angsana New" w:hAnsi="Angsana New" w:hint="cs"/>
                <w:sz w:val="28"/>
                <w:szCs w:val="28"/>
              </w:rPr>
              <w:t>,</w:t>
            </w:r>
            <w:r w:rsidRPr="00F118C7">
              <w:rPr>
                <w:rFonts w:ascii="Angsana New" w:eastAsia="Angsana New" w:hAnsi="Angsana New" w:hint="cs"/>
                <w:sz w:val="28"/>
                <w:szCs w:val="28"/>
              </w:rPr>
              <w:t>034</w:t>
            </w:r>
          </w:p>
        </w:tc>
        <w:tc>
          <w:tcPr>
            <w:tcW w:w="1800" w:type="dxa"/>
          </w:tcPr>
          <w:p w14:paraId="06D30D13" w14:textId="40594AC6" w:rsidR="008D2BD6" w:rsidRPr="007C66F0" w:rsidRDefault="00B1023A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="00F118C7" w:rsidRPr="00F118C7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8D2BD6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eastAsia="Angsana New" w:hAnsi="Angsana New"/>
                <w:sz w:val="28"/>
                <w:szCs w:val="28"/>
              </w:rPr>
              <w:t>320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69A93A49" w14:textId="1A36F3D9" w:rsidR="008D2BD6" w:rsidRPr="007C66F0" w:rsidRDefault="00F118C7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="008D2BD6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,</w:t>
            </w:r>
            <w:r w:rsidRPr="00F118C7">
              <w:rPr>
                <w:rFonts w:asciiTheme="majorBidi" w:hAnsiTheme="majorBidi" w:cstheme="majorBidi" w:hint="cs"/>
                <w:sz w:val="28"/>
                <w:szCs w:val="28"/>
              </w:rPr>
              <w:t>714</w:t>
            </w:r>
          </w:p>
        </w:tc>
      </w:tr>
      <w:tr w:rsidR="008D2BD6" w14:paraId="352267BB" w14:textId="77777777" w:rsidTr="00242C87">
        <w:tc>
          <w:tcPr>
            <w:tcW w:w="4050" w:type="dxa"/>
            <w:hideMark/>
          </w:tcPr>
          <w:p w14:paraId="2B9E6B38" w14:textId="77777777" w:rsidR="008D2BD6" w:rsidRPr="007C66F0" w:rsidRDefault="008D2BD6" w:rsidP="0037763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66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7784007B" w14:textId="31335423" w:rsidR="008D2BD6" w:rsidRPr="007C66F0" w:rsidRDefault="00F118C7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F118C7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1</w:t>
            </w:r>
            <w:r w:rsidR="008D2BD6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F118C7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303</w:t>
            </w:r>
            <w:r w:rsidR="008D2BD6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F118C7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83</w:t>
            </w: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1E137748" w14:textId="319F9423" w:rsidR="008D2BD6" w:rsidRPr="007C66F0" w:rsidRDefault="00B1023A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="00F118C7"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36</w:t>
            </w:r>
            <w:r w:rsidR="008D2BD6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F118C7"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974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6BD3BDBA" w14:textId="4FAD96E8" w:rsidR="008D2BD6" w:rsidRPr="007C66F0" w:rsidRDefault="00F118C7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118C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8D2BD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,</w:t>
            </w:r>
            <w:r w:rsidRPr="00F118C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266</w:t>
            </w:r>
            <w:r w:rsidR="008D2BD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,</w:t>
            </w:r>
            <w:r w:rsidRPr="00F118C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85</w:t>
            </w:r>
            <w:r w:rsidRPr="00F11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1C4A4562" w14:textId="68548FF3" w:rsidR="009039B6" w:rsidRDefault="009039B6" w:rsidP="00693F4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76D74DA" w14:textId="77777777" w:rsidR="00F66343" w:rsidRDefault="00984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  <w:sectPr w:rsidR="00F66343" w:rsidSect="007224F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47E9E889" w14:textId="374D3278" w:rsidR="00984DA3" w:rsidRPr="00446B48" w:rsidRDefault="00F66343" w:rsidP="0023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>ณ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31AF0">
        <w:rPr>
          <w:rFonts w:asciiTheme="majorBidi" w:hAnsiTheme="majorBidi" w:cstheme="majorBidi"/>
          <w:bCs/>
          <w:sz w:val="28"/>
          <w:szCs w:val="28"/>
        </w:rPr>
        <w:t>31</w:t>
      </w:r>
      <w:r w:rsidRPr="00446B4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6723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118C7" w:rsidRPr="00231AF0">
        <w:rPr>
          <w:rFonts w:asciiTheme="majorBidi" w:hAnsiTheme="majorBidi" w:cstheme="majorBidi"/>
          <w:bCs/>
          <w:sz w:val="28"/>
          <w:szCs w:val="28"/>
        </w:rPr>
        <w:t>256</w:t>
      </w:r>
      <w:r w:rsidR="00F118C7" w:rsidRPr="006723F5">
        <w:rPr>
          <w:rFonts w:asciiTheme="majorBidi" w:hAnsiTheme="majorBidi" w:cstheme="majorBidi"/>
          <w:bCs/>
          <w:sz w:val="28"/>
          <w:szCs w:val="28"/>
        </w:rPr>
        <w:t>2</w:t>
      </w:r>
      <w:r w:rsidRPr="00446B4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การวิเคราะห์อายุลูกหนี้ตามสัญญาเช่า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แสดงได้ดังนี้</w:t>
      </w:r>
    </w:p>
    <w:p w14:paraId="617FA01B" w14:textId="77777777" w:rsidR="005E567C" w:rsidRPr="00446B48" w:rsidRDefault="005E567C" w:rsidP="00446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155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4"/>
        <w:gridCol w:w="699"/>
        <w:gridCol w:w="741"/>
        <w:gridCol w:w="630"/>
        <w:gridCol w:w="810"/>
        <w:gridCol w:w="810"/>
        <w:gridCol w:w="810"/>
        <w:gridCol w:w="702"/>
        <w:gridCol w:w="1040"/>
        <w:gridCol w:w="1127"/>
        <w:gridCol w:w="716"/>
        <w:gridCol w:w="741"/>
        <w:gridCol w:w="927"/>
      </w:tblGrid>
      <w:tr w:rsidR="0074791F" w:rsidRPr="00C60E57" w14:paraId="1A8D2F61" w14:textId="77777777" w:rsidTr="006723F5">
        <w:trPr>
          <w:cantSplit/>
          <w:trHeight w:val="20"/>
        </w:trPr>
        <w:tc>
          <w:tcPr>
            <w:tcW w:w="1429" w:type="dxa"/>
          </w:tcPr>
          <w:p w14:paraId="782E1AC6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077" w:type="dxa"/>
            <w:gridSpan w:val="18"/>
          </w:tcPr>
          <w:p w14:paraId="1BC61E8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4791F" w:rsidRPr="00C60E57" w14:paraId="2996CB4D" w14:textId="77777777" w:rsidTr="006723F5">
        <w:trPr>
          <w:cantSplit/>
          <w:trHeight w:val="20"/>
        </w:trPr>
        <w:tc>
          <w:tcPr>
            <w:tcW w:w="1429" w:type="dxa"/>
          </w:tcPr>
          <w:p w14:paraId="355F6106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077" w:type="dxa"/>
            <w:gridSpan w:val="18"/>
          </w:tcPr>
          <w:p w14:paraId="2719F348" w14:textId="61B4618F" w:rsidR="005E567C" w:rsidRPr="00C60E57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31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="005E567C" w:rsidRPr="00C60E57">
              <w:rPr>
                <w:rFonts w:ascii="Angsana New" w:hAnsi="Angsana New" w:cs="Angsana New" w:hint="cs"/>
                <w:sz w:val="20"/>
                <w:cs/>
                <w:lang w:bidi="th-TH"/>
              </w:rPr>
              <w:t>ธันวาคม</w:t>
            </w:r>
            <w:r w:rsidR="005E567C" w:rsidRPr="00C60E57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</w:tr>
      <w:tr w:rsidR="005E567C" w:rsidRPr="00C60E57" w14:paraId="4923221C" w14:textId="77777777" w:rsidTr="006723F5">
        <w:trPr>
          <w:cantSplit/>
          <w:trHeight w:val="20"/>
        </w:trPr>
        <w:tc>
          <w:tcPr>
            <w:tcW w:w="1429" w:type="dxa"/>
          </w:tcPr>
          <w:p w14:paraId="19022104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24" w:type="dxa"/>
            <w:gridSpan w:val="6"/>
          </w:tcPr>
          <w:p w14:paraId="01B95A58" w14:textId="77777777" w:rsidR="005E567C" w:rsidRPr="00C60E57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ind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14:paraId="3ECB84D0" w14:textId="77777777" w:rsidR="005E567C" w:rsidRPr="00C60E57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สำรองเฉพาะราย</w:t>
            </w:r>
          </w:p>
        </w:tc>
        <w:tc>
          <w:tcPr>
            <w:tcW w:w="7386" w:type="dxa"/>
            <w:gridSpan w:val="9"/>
          </w:tcPr>
          <w:p w14:paraId="20B2E4CD" w14:textId="77777777" w:rsidR="005E567C" w:rsidRPr="00C60E57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ind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สำรองเพิ่มเติม</w:t>
            </w:r>
          </w:p>
        </w:tc>
        <w:tc>
          <w:tcPr>
            <w:tcW w:w="927" w:type="dxa"/>
          </w:tcPr>
          <w:p w14:paraId="0A0050A9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C60E57" w14:paraId="269A4C94" w14:textId="77777777" w:rsidTr="006723F5">
        <w:trPr>
          <w:cantSplit/>
          <w:trHeight w:val="20"/>
        </w:trPr>
        <w:tc>
          <w:tcPr>
            <w:tcW w:w="1429" w:type="dxa"/>
          </w:tcPr>
          <w:p w14:paraId="63E06748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2E7309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3EE45E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14:paraId="09CBE51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6E21196B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6D90B3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4" w:type="dxa"/>
          </w:tcPr>
          <w:p w14:paraId="4F8F313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9" w:type="dxa"/>
          </w:tcPr>
          <w:p w14:paraId="4360D43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41" w:type="dxa"/>
          </w:tcPr>
          <w:p w14:paraId="74BA20C3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387D06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2C53BB8B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34E8416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162E098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040" w:type="dxa"/>
          </w:tcPr>
          <w:p w14:paraId="7F2F2E3E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00DE9F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40D4D8A2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40879206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2BF9BB7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C60E57" w14:paraId="715CF69C" w14:textId="77777777" w:rsidTr="006723F5">
        <w:trPr>
          <w:cantSplit/>
          <w:trHeight w:val="20"/>
        </w:trPr>
        <w:tc>
          <w:tcPr>
            <w:tcW w:w="1429" w:type="dxa"/>
          </w:tcPr>
          <w:p w14:paraId="08789D04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62C4E5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CC70A3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14:paraId="3ADEF3C9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63B34C6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8643FBB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8EDE4C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196EFCF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51EB529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4BCB5F6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4183E1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41122D34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C60E57" w14:paraId="5E6D5702" w14:textId="77777777" w:rsidTr="006723F5">
        <w:trPr>
          <w:cantSplit/>
          <w:trHeight w:val="20"/>
        </w:trPr>
        <w:tc>
          <w:tcPr>
            <w:tcW w:w="1429" w:type="dxa"/>
          </w:tcPr>
          <w:p w14:paraId="166DACE5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88E882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F0A64D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2CCC2F34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303BAB38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C244833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6F2C9F6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7B3A9889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11FACC7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5D838FAE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1B2BEFD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7F9DA91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C60E57" w14:paraId="33F0B5FD" w14:textId="77777777" w:rsidTr="006723F5">
        <w:trPr>
          <w:cantSplit/>
          <w:trHeight w:val="20"/>
        </w:trPr>
        <w:tc>
          <w:tcPr>
            <w:tcW w:w="1429" w:type="dxa"/>
          </w:tcPr>
          <w:p w14:paraId="23AFDEA4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2CFCF72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FA3124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14:paraId="2E01DA1B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819184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5C40BF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D0AFB56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4958E37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14:paraId="721B222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15FAD8F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36138D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53CE7F26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C60E57" w14:paraId="6019493C" w14:textId="77777777" w:rsidTr="006723F5">
        <w:trPr>
          <w:cantSplit/>
          <w:trHeight w:val="20"/>
        </w:trPr>
        <w:tc>
          <w:tcPr>
            <w:tcW w:w="1429" w:type="dxa"/>
          </w:tcPr>
          <w:p w14:paraId="348274F1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BCD06B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14:paraId="538740B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14:paraId="06C9B89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อัตราค่าเผื่อ</w:t>
            </w:r>
          </w:p>
        </w:tc>
        <w:tc>
          <w:tcPr>
            <w:tcW w:w="1444" w:type="dxa"/>
            <w:gridSpan w:val="2"/>
          </w:tcPr>
          <w:p w14:paraId="03BA6C98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14:paraId="21E4B57F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14:paraId="5E139E6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14:paraId="31B0CA6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14:paraId="6650D9D5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46C19E1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อัตราค่าเผื่อ</w:t>
            </w:r>
          </w:p>
        </w:tc>
        <w:tc>
          <w:tcPr>
            <w:tcW w:w="1457" w:type="dxa"/>
            <w:gridSpan w:val="2"/>
          </w:tcPr>
          <w:p w14:paraId="0CDBA14B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927" w:type="dxa"/>
          </w:tcPr>
          <w:p w14:paraId="60C77D28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รวมค่าเผื่อ</w:t>
            </w:r>
          </w:p>
        </w:tc>
      </w:tr>
      <w:tr w:rsidR="005E567C" w:rsidRPr="00C60E57" w14:paraId="71A0C791" w14:textId="77777777" w:rsidTr="006723F5">
        <w:trPr>
          <w:cantSplit/>
          <w:trHeight w:val="20"/>
        </w:trPr>
        <w:tc>
          <w:tcPr>
            <w:tcW w:w="1429" w:type="dxa"/>
          </w:tcPr>
          <w:p w14:paraId="451B7D9B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1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4AAE71FC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14:paraId="21579FC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14:paraId="39983C0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44" w:type="dxa"/>
            <w:gridSpan w:val="2"/>
          </w:tcPr>
          <w:p w14:paraId="2042AF2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14:paraId="39456ABE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14:paraId="371CC82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14:paraId="663649F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14:paraId="4BBF85FB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ส่วนขาด</w:t>
            </w:r>
          </w:p>
        </w:tc>
        <w:tc>
          <w:tcPr>
            <w:tcW w:w="2167" w:type="dxa"/>
            <w:gridSpan w:val="2"/>
          </w:tcPr>
          <w:p w14:paraId="0D83C973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57" w:type="dxa"/>
            <w:gridSpan w:val="2"/>
          </w:tcPr>
          <w:p w14:paraId="13D3FD66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927" w:type="dxa"/>
          </w:tcPr>
          <w:p w14:paraId="46ACE38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</w:tr>
      <w:tr w:rsidR="005E567C" w:rsidRPr="00C60E57" w14:paraId="2ECEA906" w14:textId="77777777" w:rsidTr="006723F5">
        <w:trPr>
          <w:cantSplit/>
          <w:trHeight w:val="20"/>
        </w:trPr>
        <w:tc>
          <w:tcPr>
            <w:tcW w:w="1429" w:type="dxa"/>
          </w:tcPr>
          <w:p w14:paraId="4015019C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0EB81F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16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5E4738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8301939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38445A3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3146379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24" w:type="dxa"/>
          </w:tcPr>
          <w:p w14:paraId="6DCF717F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699" w:type="dxa"/>
          </w:tcPr>
          <w:p w14:paraId="4A420694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620335E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14:paraId="3037CC7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67ABBA22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14:paraId="4210A07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14:paraId="12E7CCB8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14:paraId="61A57520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1040" w:type="dxa"/>
          </w:tcPr>
          <w:p w14:paraId="238B350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1127" w:type="dxa"/>
          </w:tcPr>
          <w:p w14:paraId="2E7D1BD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716" w:type="dxa"/>
          </w:tcPr>
          <w:p w14:paraId="10A0DA19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05DBBB44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927" w:type="dxa"/>
          </w:tcPr>
          <w:p w14:paraId="59ABCC6F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C60E57" w14:paraId="7CE0CC71" w14:textId="77777777" w:rsidTr="006723F5">
        <w:trPr>
          <w:cantSplit/>
          <w:trHeight w:val="20"/>
        </w:trPr>
        <w:tc>
          <w:tcPr>
            <w:tcW w:w="1429" w:type="dxa"/>
          </w:tcPr>
          <w:p w14:paraId="493717D5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19A193F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14:paraId="6FC7820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14:paraId="53D4B903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2884" w:type="dxa"/>
            <w:gridSpan w:val="4"/>
          </w:tcPr>
          <w:p w14:paraId="22CA79D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14:paraId="4CB0E719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14:paraId="399E9A8D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2167" w:type="dxa"/>
            <w:gridSpan w:val="2"/>
          </w:tcPr>
          <w:p w14:paraId="149BDF5A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2384" w:type="dxa"/>
            <w:gridSpan w:val="3"/>
          </w:tcPr>
          <w:p w14:paraId="3AD44827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C60E5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5E567C" w:rsidRPr="00C60E57" w14:paraId="1567C672" w14:textId="77777777" w:rsidTr="006723F5">
        <w:trPr>
          <w:cantSplit/>
          <w:trHeight w:val="20"/>
        </w:trPr>
        <w:tc>
          <w:tcPr>
            <w:tcW w:w="1429" w:type="dxa"/>
          </w:tcPr>
          <w:p w14:paraId="571007CE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>ภายในกำหนดระยะเวลา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14:paraId="1D085450" w14:textId="2B55E130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733</w:t>
            </w:r>
          </w:p>
        </w:tc>
        <w:tc>
          <w:tcPr>
            <w:tcW w:w="810" w:type="dxa"/>
            <w:vAlign w:val="bottom"/>
          </w:tcPr>
          <w:p w14:paraId="639738CF" w14:textId="27BAEBD6" w:rsidR="005E567C" w:rsidRPr="00C60E57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780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222</w:t>
            </w:r>
          </w:p>
        </w:tc>
        <w:tc>
          <w:tcPr>
            <w:tcW w:w="720" w:type="dxa"/>
            <w:vAlign w:val="bottom"/>
          </w:tcPr>
          <w:p w14:paraId="3B6B3C6F" w14:textId="7F1EC929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  <w:vAlign w:val="bottom"/>
          </w:tcPr>
          <w:p w14:paraId="1BFA42FF" w14:textId="69CBA801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74</w:t>
            </w:r>
          </w:p>
        </w:tc>
        <w:tc>
          <w:tcPr>
            <w:tcW w:w="720" w:type="dxa"/>
            <w:vAlign w:val="bottom"/>
          </w:tcPr>
          <w:p w14:paraId="6AE8EDDA" w14:textId="5AC30998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058</w:t>
            </w:r>
          </w:p>
        </w:tc>
        <w:tc>
          <w:tcPr>
            <w:tcW w:w="724" w:type="dxa"/>
            <w:vAlign w:val="bottom"/>
          </w:tcPr>
          <w:p w14:paraId="04F9AD66" w14:textId="0333B463" w:rsidR="005E567C" w:rsidRPr="00C60E57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559</w:t>
            </w:r>
          </w:p>
        </w:tc>
        <w:tc>
          <w:tcPr>
            <w:tcW w:w="699" w:type="dxa"/>
            <w:vAlign w:val="bottom"/>
          </w:tcPr>
          <w:p w14:paraId="797DD66D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B981286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440B937E" w14:textId="080781AD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0B262982" w14:textId="3300DDAB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6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810" w:type="dxa"/>
            <w:vAlign w:val="bottom"/>
          </w:tcPr>
          <w:p w14:paraId="521326CF" w14:textId="0A65F999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4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810" w:type="dxa"/>
            <w:vAlign w:val="bottom"/>
          </w:tcPr>
          <w:p w14:paraId="43C4B116" w14:textId="016CF1A8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585</w:t>
            </w:r>
          </w:p>
        </w:tc>
        <w:tc>
          <w:tcPr>
            <w:tcW w:w="702" w:type="dxa"/>
            <w:vAlign w:val="bottom"/>
          </w:tcPr>
          <w:p w14:paraId="6BCA6352" w14:textId="185CDA40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1040" w:type="dxa"/>
            <w:vAlign w:val="bottom"/>
          </w:tcPr>
          <w:p w14:paraId="4E5121D2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  <w:vAlign w:val="bottom"/>
          </w:tcPr>
          <w:p w14:paraId="198B57D3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6" w:type="dxa"/>
            <w:vAlign w:val="bottom"/>
          </w:tcPr>
          <w:p w14:paraId="11B4E7A9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4280619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  <w:vAlign w:val="bottom"/>
          </w:tcPr>
          <w:p w14:paraId="6E7EE6C3" w14:textId="0EDF3D9A" w:rsidR="005E567C" w:rsidRPr="00C60E57" w:rsidRDefault="00F118C7" w:rsidP="00446B48">
            <w:pPr>
              <w:pStyle w:val="acctfourfigures"/>
              <w:tabs>
                <w:tab w:val="clear" w:pos="765"/>
                <w:tab w:val="decimal" w:pos="717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11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617</w:t>
            </w:r>
          </w:p>
        </w:tc>
      </w:tr>
      <w:tr w:rsidR="005E567C" w:rsidRPr="00C60E57" w14:paraId="5AC6384F" w14:textId="77777777" w:rsidTr="006723F5">
        <w:trPr>
          <w:cantSplit/>
          <w:trHeight w:val="20"/>
        </w:trPr>
        <w:tc>
          <w:tcPr>
            <w:tcW w:w="1429" w:type="dxa"/>
          </w:tcPr>
          <w:p w14:paraId="4934C3C7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14:paraId="08478442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368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AA99F16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848D0EF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283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C840E4E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125A9FE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4" w:type="dxa"/>
          </w:tcPr>
          <w:p w14:paraId="0CF73F15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9" w:type="dxa"/>
          </w:tcPr>
          <w:p w14:paraId="043BB8E3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02308F0C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1BEC63C7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372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56BC8769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9A3A7E1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6C2952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E7A0CAC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0" w:type="dxa"/>
          </w:tcPr>
          <w:p w14:paraId="5B45132D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03FD8662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left="-79" w:right="-45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01919B2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4DFB8F11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6AC4B01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E567C" w:rsidRPr="00C60E57" w14:paraId="3ABE172E" w14:textId="77777777" w:rsidTr="006723F5">
        <w:trPr>
          <w:cantSplit/>
          <w:trHeight w:val="20"/>
        </w:trPr>
        <w:tc>
          <w:tcPr>
            <w:tcW w:w="1429" w:type="dxa"/>
          </w:tcPr>
          <w:p w14:paraId="016B0B77" w14:textId="469A350B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10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02A382C4" w14:textId="48A31F10" w:rsidR="005E567C" w:rsidRPr="00C60E57" w:rsidRDefault="00F118C7" w:rsidP="00446B48">
            <w:pPr>
              <w:pStyle w:val="acctfourfigures"/>
              <w:tabs>
                <w:tab w:val="clear" w:pos="765"/>
                <w:tab w:val="decimal" w:pos="460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154</w:t>
            </w:r>
          </w:p>
        </w:tc>
        <w:tc>
          <w:tcPr>
            <w:tcW w:w="810" w:type="dxa"/>
          </w:tcPr>
          <w:p w14:paraId="55DC44F6" w14:textId="1F412192" w:rsidR="005E567C" w:rsidRPr="00C60E57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66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196</w:t>
            </w:r>
          </w:p>
        </w:tc>
        <w:tc>
          <w:tcPr>
            <w:tcW w:w="720" w:type="dxa"/>
            <w:vAlign w:val="bottom"/>
          </w:tcPr>
          <w:p w14:paraId="7E4E79B3" w14:textId="23AFFCE0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</w:tcPr>
          <w:p w14:paraId="239FC1F0" w14:textId="18C1CDCB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74</w:t>
            </w:r>
          </w:p>
        </w:tc>
        <w:tc>
          <w:tcPr>
            <w:tcW w:w="720" w:type="dxa"/>
          </w:tcPr>
          <w:p w14:paraId="42DFDC0B" w14:textId="399AAC59" w:rsidR="005E567C" w:rsidRPr="00C60E57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F118C7">
              <w:rPr>
                <w:rFonts w:ascii="Angsana New" w:hAnsi="Angsana New" w:cs="Angsana New"/>
                <w:sz w:val="20"/>
                <w:lang w:val="en-US"/>
              </w:rPr>
              <w:t>247</w:t>
            </w:r>
          </w:p>
        </w:tc>
        <w:tc>
          <w:tcPr>
            <w:tcW w:w="724" w:type="dxa"/>
          </w:tcPr>
          <w:p w14:paraId="21097341" w14:textId="4D3896E2" w:rsidR="005E567C" w:rsidRPr="00C60E57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839</w:t>
            </w:r>
          </w:p>
        </w:tc>
        <w:tc>
          <w:tcPr>
            <w:tcW w:w="699" w:type="dxa"/>
            <w:vAlign w:val="bottom"/>
          </w:tcPr>
          <w:p w14:paraId="0297559D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02BC2914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7808ADC" w14:textId="0F01345F" w:rsidR="005E567C" w:rsidRPr="00C60E57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695BD2EF" w14:textId="0FB7FD0D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946</w:t>
            </w:r>
          </w:p>
        </w:tc>
        <w:tc>
          <w:tcPr>
            <w:tcW w:w="810" w:type="dxa"/>
          </w:tcPr>
          <w:p w14:paraId="02B81C2C" w14:textId="5DE5C9CA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810" w:type="dxa"/>
          </w:tcPr>
          <w:p w14:paraId="6C1D8339" w14:textId="37CFFD5E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02" w:type="dxa"/>
          </w:tcPr>
          <w:p w14:paraId="4340073D" w14:textId="1D6B7B7A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40" w:type="dxa"/>
          </w:tcPr>
          <w:p w14:paraId="0A627E5D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</w:tcPr>
          <w:p w14:paraId="7F966908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14:paraId="48486166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1BCD6BE3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14:paraId="32B0912C" w14:textId="5135988D" w:rsidR="005E567C" w:rsidRPr="00C60E57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086</w:t>
            </w:r>
          </w:p>
        </w:tc>
      </w:tr>
      <w:tr w:rsidR="005E567C" w:rsidRPr="00C60E57" w14:paraId="0BC9E2E1" w14:textId="77777777" w:rsidTr="006723F5">
        <w:trPr>
          <w:cantSplit/>
          <w:trHeight w:val="20"/>
        </w:trPr>
        <w:tc>
          <w:tcPr>
            <w:tcW w:w="1429" w:type="dxa"/>
          </w:tcPr>
          <w:p w14:paraId="298C2384" w14:textId="47FD8F3A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10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30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003B56B3" w14:textId="5BA8ACA8" w:rsidR="005E567C" w:rsidRPr="00C60E57" w:rsidRDefault="00F118C7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left="373" w:right="-1339" w:hanging="373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291</w:t>
            </w:r>
          </w:p>
        </w:tc>
        <w:tc>
          <w:tcPr>
            <w:tcW w:w="810" w:type="dxa"/>
          </w:tcPr>
          <w:p w14:paraId="7F79B909" w14:textId="36A6EF4F" w:rsidR="005E567C" w:rsidRPr="00C60E57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145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127</w:t>
            </w:r>
          </w:p>
        </w:tc>
        <w:tc>
          <w:tcPr>
            <w:tcW w:w="720" w:type="dxa"/>
            <w:vAlign w:val="bottom"/>
          </w:tcPr>
          <w:p w14:paraId="7BBC8E52" w14:textId="249F01D7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14:paraId="0BACD85A" w14:textId="1E18E7E1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93</w:t>
            </w:r>
          </w:p>
        </w:tc>
        <w:tc>
          <w:tcPr>
            <w:tcW w:w="720" w:type="dxa"/>
          </w:tcPr>
          <w:p w14:paraId="00F4B237" w14:textId="1137419F" w:rsidR="005E567C" w:rsidRPr="00C60E57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F118C7">
              <w:rPr>
                <w:rFonts w:ascii="Angsana New" w:hAnsi="Angsana New" w:cs="Angsana New"/>
                <w:sz w:val="20"/>
                <w:lang w:val="en-US"/>
              </w:rPr>
              <w:t>1</w:t>
            </w:r>
            <w:r w:rsidR="005E567C" w:rsidRPr="00C60E57">
              <w:rPr>
                <w:rFonts w:ascii="Angsana New" w:hAnsi="Angsana New" w:cs="Angsana New"/>
                <w:sz w:val="20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/>
              </w:rPr>
              <w:t>499</w:t>
            </w:r>
          </w:p>
        </w:tc>
        <w:tc>
          <w:tcPr>
            <w:tcW w:w="724" w:type="dxa"/>
          </w:tcPr>
          <w:p w14:paraId="4665A054" w14:textId="64A0345E" w:rsidR="005E567C" w:rsidRPr="00C60E57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3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133</w:t>
            </w:r>
          </w:p>
        </w:tc>
        <w:tc>
          <w:tcPr>
            <w:tcW w:w="699" w:type="dxa"/>
            <w:vAlign w:val="bottom"/>
          </w:tcPr>
          <w:p w14:paraId="43C480C5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48CEB18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D23D648" w14:textId="7105D9AE" w:rsidR="005E567C" w:rsidRPr="00C60E57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32E0447A" w14:textId="48CDEF13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642</w:t>
            </w:r>
          </w:p>
        </w:tc>
        <w:tc>
          <w:tcPr>
            <w:tcW w:w="810" w:type="dxa"/>
          </w:tcPr>
          <w:p w14:paraId="60AFB843" w14:textId="7545477B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2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10" w:type="dxa"/>
          </w:tcPr>
          <w:p w14:paraId="503CC82B" w14:textId="4D709CAB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702" w:type="dxa"/>
          </w:tcPr>
          <w:p w14:paraId="46D7EDB1" w14:textId="376619BD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1040" w:type="dxa"/>
          </w:tcPr>
          <w:p w14:paraId="64C6717F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</w:tcPr>
          <w:p w14:paraId="2BFCF8F1" w14:textId="53A05682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18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16" w:type="dxa"/>
          </w:tcPr>
          <w:p w14:paraId="22E70D4B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14F5C4A0" w14:textId="78209E90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27" w:type="dxa"/>
          </w:tcPr>
          <w:p w14:paraId="3384E174" w14:textId="1E5D5DF1" w:rsidR="005E567C" w:rsidRPr="00C60E57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663</w:t>
            </w:r>
          </w:p>
        </w:tc>
      </w:tr>
      <w:tr w:rsidR="005E567C" w:rsidRPr="00C60E57" w14:paraId="5A7AA9F6" w14:textId="77777777" w:rsidTr="006723F5">
        <w:trPr>
          <w:cantSplit/>
          <w:trHeight w:val="20"/>
        </w:trPr>
        <w:tc>
          <w:tcPr>
            <w:tcW w:w="1429" w:type="dxa"/>
          </w:tcPr>
          <w:p w14:paraId="5B118D01" w14:textId="5C8648B9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30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90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4B5B5334" w14:textId="21E10D6D" w:rsidR="005E567C" w:rsidRPr="00C60E57" w:rsidRDefault="00F118C7" w:rsidP="00446B48">
            <w:pPr>
              <w:pStyle w:val="acctfourfigures"/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402</w:t>
            </w:r>
          </w:p>
        </w:tc>
        <w:tc>
          <w:tcPr>
            <w:tcW w:w="810" w:type="dxa"/>
          </w:tcPr>
          <w:p w14:paraId="0993C4B1" w14:textId="318437E5" w:rsidR="005E567C" w:rsidRPr="00C60E57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181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095</w:t>
            </w:r>
          </w:p>
        </w:tc>
        <w:tc>
          <w:tcPr>
            <w:tcW w:w="720" w:type="dxa"/>
            <w:vAlign w:val="bottom"/>
          </w:tcPr>
          <w:p w14:paraId="04ED62C4" w14:textId="06D19F2B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14:paraId="21F2AFFA" w14:textId="641D0A50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93</w:t>
            </w:r>
          </w:p>
        </w:tc>
        <w:tc>
          <w:tcPr>
            <w:tcW w:w="720" w:type="dxa"/>
          </w:tcPr>
          <w:p w14:paraId="7655DB30" w14:textId="2884FBE5" w:rsidR="005E567C" w:rsidRPr="00C60E57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C60E57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741</w:t>
            </w:r>
          </w:p>
        </w:tc>
        <w:tc>
          <w:tcPr>
            <w:tcW w:w="724" w:type="dxa"/>
          </w:tcPr>
          <w:p w14:paraId="56C6CAAE" w14:textId="4BE1EBD2" w:rsidR="005E567C" w:rsidRPr="00C60E57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888</w:t>
            </w:r>
          </w:p>
        </w:tc>
        <w:tc>
          <w:tcPr>
            <w:tcW w:w="699" w:type="dxa"/>
            <w:vAlign w:val="bottom"/>
          </w:tcPr>
          <w:p w14:paraId="235A53FF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5B552EDC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6DF383DD" w14:textId="420CF29A" w:rsidR="005E567C" w:rsidRPr="00C60E57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32169C3D" w14:textId="107C931C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993</w:t>
            </w:r>
          </w:p>
        </w:tc>
        <w:tc>
          <w:tcPr>
            <w:tcW w:w="810" w:type="dxa"/>
          </w:tcPr>
          <w:p w14:paraId="287499D1" w14:textId="13158B37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4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810" w:type="dxa"/>
          </w:tcPr>
          <w:p w14:paraId="1C3DAF9C" w14:textId="25C40D48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702" w:type="dxa"/>
          </w:tcPr>
          <w:p w14:paraId="0586AE7F" w14:textId="62A5005C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040" w:type="dxa"/>
          </w:tcPr>
          <w:p w14:paraId="1AE0E1CE" w14:textId="27C48FF9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20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11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118C7">
              <w:rPr>
                <w:rFonts w:ascii="Angsana New" w:hAnsi="Angsana New"/>
                <w:sz w:val="20"/>
                <w:szCs w:val="20"/>
              </w:rPr>
              <w:t>24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07</w:t>
            </w:r>
          </w:p>
        </w:tc>
        <w:tc>
          <w:tcPr>
            <w:tcW w:w="1127" w:type="dxa"/>
          </w:tcPr>
          <w:p w14:paraId="404360FF" w14:textId="2294D7D0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21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53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118C7">
              <w:rPr>
                <w:rFonts w:ascii="Angsana New" w:hAnsi="Angsana New"/>
                <w:sz w:val="20"/>
                <w:szCs w:val="20"/>
              </w:rPr>
              <w:t>24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716" w:type="dxa"/>
          </w:tcPr>
          <w:p w14:paraId="73ECE336" w14:textId="71EC2991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741" w:type="dxa"/>
          </w:tcPr>
          <w:p w14:paraId="61D580E2" w14:textId="7FDD4624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27" w:type="dxa"/>
          </w:tcPr>
          <w:p w14:paraId="56BE3817" w14:textId="071D05B5" w:rsidR="005E567C" w:rsidRPr="00C60E57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676</w:t>
            </w:r>
          </w:p>
        </w:tc>
      </w:tr>
      <w:tr w:rsidR="005E567C" w:rsidRPr="00C60E57" w14:paraId="252BCC7F" w14:textId="77777777" w:rsidTr="006723F5">
        <w:trPr>
          <w:cantSplit/>
          <w:trHeight w:val="20"/>
        </w:trPr>
        <w:tc>
          <w:tcPr>
            <w:tcW w:w="1429" w:type="dxa"/>
          </w:tcPr>
          <w:p w14:paraId="2ED739E1" w14:textId="0AF604A4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90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180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11D43BB7" w14:textId="39C4E84D" w:rsidR="005E567C" w:rsidRPr="00C60E57" w:rsidRDefault="00F118C7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71</w:t>
            </w:r>
          </w:p>
        </w:tc>
        <w:tc>
          <w:tcPr>
            <w:tcW w:w="810" w:type="dxa"/>
          </w:tcPr>
          <w:p w14:paraId="1603A031" w14:textId="67D40176" w:rsidR="005E567C" w:rsidRPr="00C60E57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31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174</w:t>
            </w:r>
          </w:p>
        </w:tc>
        <w:tc>
          <w:tcPr>
            <w:tcW w:w="720" w:type="dxa"/>
            <w:vAlign w:val="bottom"/>
          </w:tcPr>
          <w:p w14:paraId="242540EF" w14:textId="5538CEB1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4438CF17" w14:textId="7CE9ADD7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526D7D05" w14:textId="223817FC" w:rsidR="005E567C" w:rsidRPr="00C60E57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F118C7">
              <w:rPr>
                <w:rFonts w:ascii="Angsana New" w:hAnsi="Angsana New" w:cs="Angsana New"/>
                <w:sz w:val="20"/>
                <w:lang w:val="en-US"/>
              </w:rPr>
              <w:t>636</w:t>
            </w:r>
          </w:p>
        </w:tc>
        <w:tc>
          <w:tcPr>
            <w:tcW w:w="724" w:type="dxa"/>
          </w:tcPr>
          <w:p w14:paraId="4D621696" w14:textId="24438DFB" w:rsidR="005E567C" w:rsidRPr="00C60E57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588</w:t>
            </w:r>
          </w:p>
        </w:tc>
        <w:tc>
          <w:tcPr>
            <w:tcW w:w="699" w:type="dxa"/>
            <w:vAlign w:val="bottom"/>
          </w:tcPr>
          <w:p w14:paraId="4709564D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4C40B1B2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68EDDED1" w14:textId="4EAA8ED4" w:rsidR="005E567C" w:rsidRPr="00C60E57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0889DA03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7D4FA7" w14:textId="21EBCB85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sz w:val="20"/>
                <w:szCs w:val="20"/>
              </w:rPr>
              <w:t>759</w:t>
            </w:r>
          </w:p>
        </w:tc>
        <w:tc>
          <w:tcPr>
            <w:tcW w:w="810" w:type="dxa"/>
          </w:tcPr>
          <w:p w14:paraId="016573BE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2C15EABC" w14:textId="085E620C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040" w:type="dxa"/>
          </w:tcPr>
          <w:p w14:paraId="5FDAF64D" w14:textId="0742B646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6E27E2AA" w14:textId="3DDAF231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0B2F917E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3AED3A75" w14:textId="08C1EAC1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27" w:type="dxa"/>
          </w:tcPr>
          <w:p w14:paraId="39E8705F" w14:textId="5BE43B1B" w:rsidR="005E567C" w:rsidRPr="00C60E57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459</w:t>
            </w:r>
          </w:p>
        </w:tc>
      </w:tr>
      <w:tr w:rsidR="005E567C" w:rsidRPr="00C60E57" w14:paraId="05958399" w14:textId="77777777" w:rsidTr="006723F5">
        <w:trPr>
          <w:cantSplit/>
          <w:trHeight w:val="20"/>
        </w:trPr>
        <w:tc>
          <w:tcPr>
            <w:tcW w:w="1429" w:type="dxa"/>
          </w:tcPr>
          <w:p w14:paraId="1C50F1C4" w14:textId="0337176B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180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270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6857A692" w14:textId="738A25A8" w:rsidR="005E567C" w:rsidRPr="00C60E57" w:rsidRDefault="00F118C7" w:rsidP="00446B48">
            <w:pPr>
              <w:pStyle w:val="acctfourfigures"/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</w:t>
            </w:r>
          </w:p>
        </w:tc>
        <w:tc>
          <w:tcPr>
            <w:tcW w:w="810" w:type="dxa"/>
          </w:tcPr>
          <w:p w14:paraId="059E1BFD" w14:textId="6F6DAEDF" w:rsidR="005E567C" w:rsidRPr="00C60E57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99</w:t>
            </w:r>
          </w:p>
        </w:tc>
        <w:tc>
          <w:tcPr>
            <w:tcW w:w="720" w:type="dxa"/>
            <w:vAlign w:val="bottom"/>
          </w:tcPr>
          <w:p w14:paraId="1DA4706F" w14:textId="2DACC785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487A1CA7" w14:textId="40920724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0FAA13B4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C60E5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724" w:type="dxa"/>
          </w:tcPr>
          <w:p w14:paraId="0AC29C7D" w14:textId="629D399C" w:rsidR="005E567C" w:rsidRPr="00C60E57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16</w:t>
            </w:r>
          </w:p>
        </w:tc>
        <w:tc>
          <w:tcPr>
            <w:tcW w:w="699" w:type="dxa"/>
            <w:vAlign w:val="bottom"/>
          </w:tcPr>
          <w:p w14:paraId="66FA0E72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22091D9B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52C19641" w14:textId="77777777" w:rsidR="005E567C" w:rsidRPr="00C60E57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C60E5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67AE185F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E9EFC5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A02AB0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7C927EC5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0" w:type="dxa"/>
          </w:tcPr>
          <w:p w14:paraId="1B164DCB" w14:textId="6AC34899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41B332E6" w14:textId="28E38115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12B46658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2DC6E7B5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14:paraId="42B3C4E6" w14:textId="1DF0CCED" w:rsidR="005E567C" w:rsidRPr="00C60E57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16</w:t>
            </w:r>
          </w:p>
        </w:tc>
      </w:tr>
      <w:tr w:rsidR="005E567C" w:rsidRPr="00C60E57" w14:paraId="05A988D4" w14:textId="77777777" w:rsidTr="006723F5">
        <w:trPr>
          <w:cantSplit/>
          <w:trHeight w:val="20"/>
        </w:trPr>
        <w:tc>
          <w:tcPr>
            <w:tcW w:w="1429" w:type="dxa"/>
          </w:tcPr>
          <w:p w14:paraId="53E64877" w14:textId="3F07B494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F118C7">
              <w:rPr>
                <w:rFonts w:ascii="Angsana New" w:hAnsi="Angsana New"/>
                <w:sz w:val="20"/>
                <w:szCs w:val="20"/>
              </w:rPr>
              <w:t>270</w:t>
            </w:r>
            <w:r w:rsidRPr="00C60E5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E5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4476ECCC" w14:textId="25A77652" w:rsidR="005E567C" w:rsidRPr="00C60E57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216739B5" w14:textId="3706D302" w:rsidR="005E567C" w:rsidRPr="00C60E57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74"/>
              </w:tabs>
              <w:spacing w:line="276" w:lineRule="auto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354</w:t>
            </w:r>
          </w:p>
        </w:tc>
        <w:tc>
          <w:tcPr>
            <w:tcW w:w="720" w:type="dxa"/>
            <w:vAlign w:val="bottom"/>
          </w:tcPr>
          <w:p w14:paraId="101DA84D" w14:textId="29226E20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5CCE59C1" w14:textId="5A7A5E1F" w:rsidR="005E567C" w:rsidRPr="00C60E57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73561B66" w14:textId="0EAB3201" w:rsidR="005E567C" w:rsidRPr="00C60E57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4"/>
              </w:tabs>
              <w:spacing w:line="276" w:lineRule="auto"/>
              <w:ind w:right="-45"/>
              <w:rPr>
                <w:rFonts w:ascii="Angsana New" w:hAnsi="Angsana New" w:cs="Angsana New"/>
                <w:sz w:val="20"/>
              </w:rPr>
            </w:pPr>
            <w:r w:rsidRPr="00F118C7">
              <w:rPr>
                <w:rFonts w:ascii="Angsana New" w:hAnsi="Angsana New" w:cs="Angsana New"/>
                <w:sz w:val="20"/>
                <w:lang w:val="en-US"/>
              </w:rPr>
              <w:t>21</w:t>
            </w:r>
          </w:p>
        </w:tc>
        <w:tc>
          <w:tcPr>
            <w:tcW w:w="724" w:type="dxa"/>
          </w:tcPr>
          <w:p w14:paraId="49661389" w14:textId="10F157C9" w:rsidR="005E567C" w:rsidRPr="00C60E57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37"/>
              </w:tabs>
              <w:spacing w:line="276" w:lineRule="auto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13</w:t>
            </w:r>
          </w:p>
        </w:tc>
        <w:tc>
          <w:tcPr>
            <w:tcW w:w="699" w:type="dxa"/>
          </w:tcPr>
          <w:p w14:paraId="6C0855CB" w14:textId="2E37A233" w:rsidR="005E567C" w:rsidRPr="00C60E57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741" w:type="dxa"/>
          </w:tcPr>
          <w:p w14:paraId="16D04396" w14:textId="63FAF7AA" w:rsidR="005E567C" w:rsidRPr="00C60E57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630" w:type="dxa"/>
          </w:tcPr>
          <w:p w14:paraId="4EBD8844" w14:textId="2DFC248D" w:rsidR="005E567C" w:rsidRPr="00C60E57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810" w:type="dxa"/>
          </w:tcPr>
          <w:p w14:paraId="58216A13" w14:textId="77777777" w:rsidR="005E567C" w:rsidRPr="00C60E57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EF3EC9" w14:textId="1F4129F8" w:rsidR="005E567C" w:rsidRPr="00C60E57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10" w:type="dxa"/>
          </w:tcPr>
          <w:p w14:paraId="39485D5E" w14:textId="77777777" w:rsidR="005E567C" w:rsidRPr="00C60E57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2832A967" w14:textId="22B247BA" w:rsidR="005E567C" w:rsidRPr="00C60E57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40" w:type="dxa"/>
          </w:tcPr>
          <w:p w14:paraId="3A99AE7C" w14:textId="79C054AD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34C78B43" w14:textId="6FDA7FA4" w:rsidR="005E567C" w:rsidRPr="00C60E57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C60E57">
              <w:rPr>
                <w:rFonts w:ascii="Angsana New" w:hAnsi="Angsana New"/>
                <w:sz w:val="20"/>
                <w:szCs w:val="20"/>
              </w:rPr>
              <w:t>.</w:t>
            </w:r>
            <w:r w:rsidRPr="00F118C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6636565D" w14:textId="77777777" w:rsidR="005E567C" w:rsidRPr="00C60E57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C60E5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4D9C237F" w14:textId="6CC6417D" w:rsidR="005E567C" w:rsidRPr="00C60E57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F118C7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27" w:type="dxa"/>
          </w:tcPr>
          <w:p w14:paraId="7A0AA6AF" w14:textId="69452FD4" w:rsidR="005E567C" w:rsidRPr="00C60E57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76" w:lineRule="auto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C60E57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0"/>
                <w:lang w:val="en-US" w:bidi="th-TH"/>
              </w:rPr>
              <w:t>674</w:t>
            </w:r>
          </w:p>
        </w:tc>
      </w:tr>
      <w:tr w:rsidR="00446B48" w:rsidRPr="00C60E57" w14:paraId="2BCC4A05" w14:textId="77777777" w:rsidTr="006723F5">
        <w:trPr>
          <w:cantSplit/>
          <w:trHeight w:val="60"/>
        </w:trPr>
        <w:tc>
          <w:tcPr>
            <w:tcW w:w="1429" w:type="dxa"/>
          </w:tcPr>
          <w:p w14:paraId="53F2ED3A" w14:textId="77777777" w:rsidR="005E567C" w:rsidRPr="00C60E57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60E5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30" w:type="dxa"/>
          </w:tcPr>
          <w:p w14:paraId="2983BD76" w14:textId="1F06F4A4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276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</w:t>
            </w:r>
            <w:r w:rsidR="005E567C" w:rsidRPr="00C60E5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664</w:t>
            </w:r>
          </w:p>
        </w:tc>
        <w:tc>
          <w:tcPr>
            <w:tcW w:w="810" w:type="dxa"/>
          </w:tcPr>
          <w:p w14:paraId="3E082737" w14:textId="0C77BB5A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74"/>
              </w:tabs>
              <w:spacing w:line="276" w:lineRule="auto"/>
              <w:ind w:right="-90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5E567C" w:rsidRPr="00C60E5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206</w:t>
            </w:r>
            <w:r w:rsidR="005E567C" w:rsidRPr="00C60E5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267</w:t>
            </w:r>
          </w:p>
        </w:tc>
        <w:tc>
          <w:tcPr>
            <w:tcW w:w="720" w:type="dxa"/>
          </w:tcPr>
          <w:p w14:paraId="59D55088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283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77F4C4B" w14:textId="77777777" w:rsidR="005E567C" w:rsidRPr="00C60E57" w:rsidRDefault="005E567C" w:rsidP="00446B48">
            <w:pPr>
              <w:pStyle w:val="acctfourfigures"/>
              <w:tabs>
                <w:tab w:val="clear" w:pos="765"/>
                <w:tab w:val="decimal" w:pos="282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99EBFC0" w14:textId="45772DCD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4"/>
              </w:tabs>
              <w:spacing w:line="276" w:lineRule="auto"/>
              <w:ind w:right="-45"/>
              <w:rPr>
                <w:rFonts w:ascii="Angsana New" w:hAnsi="Angsana New" w:cs="Angsana New"/>
                <w:b/>
                <w:bCs/>
                <w:sz w:val="20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7</w:t>
            </w:r>
            <w:r w:rsidR="005E567C" w:rsidRPr="00C60E57">
              <w:rPr>
                <w:rFonts w:ascii="Angsana New" w:hAnsi="Angsana New" w:cs="Angsana New"/>
                <w:b/>
                <w:bCs/>
                <w:sz w:val="20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202</w:t>
            </w:r>
          </w:p>
        </w:tc>
        <w:tc>
          <w:tcPr>
            <w:tcW w:w="724" w:type="dxa"/>
          </w:tcPr>
          <w:p w14:paraId="7A2EEECE" w14:textId="1D3310EB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37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19</w:t>
            </w:r>
            <w:r w:rsidR="005E567C" w:rsidRPr="00C60E5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036</w:t>
            </w:r>
          </w:p>
        </w:tc>
        <w:tc>
          <w:tcPr>
            <w:tcW w:w="699" w:type="dxa"/>
          </w:tcPr>
          <w:p w14:paraId="758C4EAB" w14:textId="7AA54302" w:rsidR="005E567C" w:rsidRPr="00C60E57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957</w:t>
            </w:r>
          </w:p>
        </w:tc>
        <w:tc>
          <w:tcPr>
            <w:tcW w:w="741" w:type="dxa"/>
          </w:tcPr>
          <w:p w14:paraId="22B2DD73" w14:textId="5EF84B6E" w:rsidR="005E567C" w:rsidRPr="00C60E57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620</w:t>
            </w:r>
          </w:p>
        </w:tc>
        <w:tc>
          <w:tcPr>
            <w:tcW w:w="630" w:type="dxa"/>
          </w:tcPr>
          <w:p w14:paraId="42E64AD6" w14:textId="293B5AAD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49</w:t>
            </w:r>
          </w:p>
        </w:tc>
        <w:tc>
          <w:tcPr>
            <w:tcW w:w="810" w:type="dxa"/>
          </w:tcPr>
          <w:p w14:paraId="17D1C737" w14:textId="5AADDDBD" w:rsidR="005E567C" w:rsidRPr="00C60E57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  <w:r w:rsidR="005E567C" w:rsidRPr="00C60E57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810" w:type="dxa"/>
          </w:tcPr>
          <w:p w14:paraId="65D449CB" w14:textId="7ACAA853" w:rsidR="005E567C" w:rsidRPr="00C60E57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  <w:r w:rsidR="005E567C" w:rsidRPr="00C60E57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559</w:t>
            </w:r>
          </w:p>
        </w:tc>
        <w:tc>
          <w:tcPr>
            <w:tcW w:w="810" w:type="dxa"/>
          </w:tcPr>
          <w:p w14:paraId="1C1FCF29" w14:textId="75FF8C8B" w:rsidR="005E567C" w:rsidRPr="00C60E57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736</w:t>
            </w:r>
          </w:p>
        </w:tc>
        <w:tc>
          <w:tcPr>
            <w:tcW w:w="702" w:type="dxa"/>
          </w:tcPr>
          <w:p w14:paraId="0B5B0647" w14:textId="64E352AE" w:rsidR="005E567C" w:rsidRPr="00C60E57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1040" w:type="dxa"/>
          </w:tcPr>
          <w:p w14:paraId="3E0C95FA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right="-3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03E27CE7" w14:textId="77777777" w:rsidR="005E567C" w:rsidRPr="00C60E57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</w:tcPr>
          <w:p w14:paraId="22DE5EAB" w14:textId="7C6E0574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276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16</w:t>
            </w:r>
          </w:p>
        </w:tc>
        <w:tc>
          <w:tcPr>
            <w:tcW w:w="741" w:type="dxa"/>
          </w:tcPr>
          <w:p w14:paraId="47E29B2A" w14:textId="5D4F9446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8"/>
              </w:tabs>
              <w:spacing w:line="276" w:lineRule="auto"/>
              <w:ind w:right="-45"/>
              <w:rPr>
                <w:rFonts w:ascii="Angsana New" w:hAnsi="Angsana New" w:cs="Angsana New"/>
                <w:b/>
                <w:bCs/>
                <w:sz w:val="20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360</w:t>
            </w:r>
          </w:p>
        </w:tc>
        <w:tc>
          <w:tcPr>
            <w:tcW w:w="927" w:type="dxa"/>
          </w:tcPr>
          <w:p w14:paraId="5B677A51" w14:textId="151B5D03" w:rsidR="005E567C" w:rsidRPr="00C60E57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76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28</w:t>
            </w:r>
            <w:r w:rsidR="005E567C" w:rsidRPr="00C60E5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191</w:t>
            </w:r>
          </w:p>
        </w:tc>
      </w:tr>
    </w:tbl>
    <w:p w14:paraId="0E0224A7" w14:textId="644B00FF" w:rsidR="005E567C" w:rsidRPr="00446B48" w:rsidRDefault="005E567C" w:rsidP="009C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2F4E08E5" w14:textId="7B53E0DB" w:rsidR="00C432B2" w:rsidRDefault="0074791F" w:rsidP="0074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i/>
          <w:iCs/>
          <w:sz w:val="28"/>
          <w:szCs w:val="28"/>
          <w:cs/>
        </w:rPr>
        <w:sectPr w:rsidR="00C432B2" w:rsidSect="006723F5">
          <w:pgSz w:w="16834" w:h="11909" w:orient="landscape" w:code="9"/>
          <w:pgMar w:top="1152" w:right="691" w:bottom="1152" w:left="810" w:header="720" w:footer="720" w:gutter="0"/>
          <w:cols w:space="720"/>
          <w:titlePg/>
          <w:docGrid w:linePitch="245"/>
        </w:sectPr>
      </w:pP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118C7" w:rsidRPr="00F118C7">
        <w:rPr>
          <w:rFonts w:asciiTheme="majorBidi" w:hAnsiTheme="majorBidi" w:cstheme="majorBidi"/>
          <w:bCs/>
          <w:sz w:val="28"/>
          <w:szCs w:val="28"/>
        </w:rPr>
        <w:t>31</w:t>
      </w:r>
      <w:r w:rsidRPr="00446B4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Pr="00446B4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118C7" w:rsidRPr="00F118C7">
        <w:rPr>
          <w:rFonts w:asciiTheme="majorBidi" w:hAnsiTheme="majorBidi" w:cstheme="majorBidi"/>
          <w:bCs/>
          <w:sz w:val="28"/>
          <w:szCs w:val="28"/>
        </w:rPr>
        <w:t>2563</w:t>
      </w:r>
      <w:r w:rsidRPr="00446B4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118C7" w:rsidRPr="00F118C7">
        <w:rPr>
          <w:rFonts w:asciiTheme="majorBidi" w:hAnsiTheme="majorBidi" w:cstheme="majorBidi"/>
          <w:bCs/>
          <w:sz w:val="28"/>
          <w:szCs w:val="28"/>
        </w:rPr>
        <w:t>3</w:t>
      </w:r>
      <w:r w:rsidRPr="00446B48">
        <w:rPr>
          <w:rFonts w:asciiTheme="majorBidi" w:hAnsiTheme="majorBidi" w:cstheme="majorBidi"/>
          <w:bCs/>
          <w:sz w:val="28"/>
          <w:szCs w:val="28"/>
        </w:rPr>
        <w:t xml:space="preserve"> - </w:t>
      </w:r>
      <w:r w:rsidR="00F118C7" w:rsidRPr="00F118C7">
        <w:rPr>
          <w:rFonts w:asciiTheme="majorBidi" w:hAnsiTheme="majorBidi" w:cstheme="majorBidi"/>
          <w:bCs/>
          <w:sz w:val="28"/>
          <w:szCs w:val="28"/>
        </w:rPr>
        <w:t>5</w:t>
      </w:r>
      <w:r w:rsidRPr="00446B4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446B4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46B4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F118C7" w:rsidRPr="00F118C7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446B48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446B4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="00F118C7" w:rsidRPr="00F118C7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446B4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: </w:t>
      </w:r>
      <w:r w:rsidR="00F118C7" w:rsidRPr="00F118C7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446B4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- </w:t>
      </w:r>
      <w:r w:rsidR="00F118C7" w:rsidRPr="00F118C7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446B48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446B48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446B48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35E53948" w14:textId="6788BF71" w:rsidR="00EC2A8D" w:rsidRPr="00693F45" w:rsidRDefault="00F118C7" w:rsidP="00693F45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118C7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6</w:t>
      </w:r>
      <w:r w:rsidR="00EC2A8D" w:rsidRPr="00693F45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EC2A8D" w:rsidRPr="00693F4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044E35" w:rsidRPr="00693F4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บริษัทย่อย</w:t>
      </w:r>
    </w:p>
    <w:p w14:paraId="4AC4FE2F" w14:textId="77777777" w:rsidR="00763BBC" w:rsidRPr="00693F45" w:rsidRDefault="00763BBC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07612D5B" w14:textId="47A71C12" w:rsidR="00EC2A8D" w:rsidRPr="00693F45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เงินลงทุนใน</w:t>
      </w:r>
      <w:r w:rsidR="00044E35" w:rsidRPr="00693F45">
        <w:rPr>
          <w:rFonts w:ascii="Angsana New" w:hAnsi="Angsana New"/>
          <w:sz w:val="28"/>
          <w:szCs w:val="28"/>
          <w:cs/>
        </w:rPr>
        <w:t>บริษัทย่อย</w:t>
      </w:r>
      <w:r w:rsidRPr="00693F45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383E8F" w:rsidRPr="00693F45">
        <w:rPr>
          <w:rFonts w:ascii="Angsana New" w:hAnsi="Angsana New"/>
          <w:sz w:val="28"/>
          <w:szCs w:val="28"/>
          <w:cs/>
        </w:rPr>
        <w:t xml:space="preserve"> </w:t>
      </w:r>
      <w:r w:rsidR="0045170B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044E35" w:rsidRPr="00693F45">
        <w:rPr>
          <w:rFonts w:ascii="Angsana New" w:hAnsi="Angsana New"/>
          <w:sz w:val="28"/>
          <w:szCs w:val="28"/>
          <w:cs/>
        </w:rPr>
        <w:t xml:space="preserve"> และเงินปันผลรับจากเงินลงทุนสำหรับงวด</w:t>
      </w:r>
      <w:r w:rsidR="0045170B" w:rsidRPr="00693F45">
        <w:rPr>
          <w:rFonts w:ascii="Angsana New" w:hAnsi="Angsana New" w:hint="cs"/>
          <w:sz w:val="28"/>
          <w:szCs w:val="28"/>
          <w:cs/>
        </w:rPr>
        <w:t>สาม</w:t>
      </w:r>
      <w:r w:rsidR="00044E35" w:rsidRPr="00693F4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383E8F" w:rsidRPr="00693F45">
        <w:rPr>
          <w:rFonts w:ascii="Angsana New" w:hAnsi="Angsana New"/>
          <w:sz w:val="28"/>
          <w:szCs w:val="28"/>
          <w:cs/>
        </w:rPr>
        <w:t xml:space="preserve"> </w:t>
      </w:r>
      <w:r w:rsidR="0045170B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044E35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="00F424AB" w:rsidRPr="00693F45">
        <w:rPr>
          <w:rFonts w:ascii="Angsana New" w:hAnsi="Angsana New"/>
          <w:sz w:val="28"/>
          <w:szCs w:val="28"/>
        </w:rPr>
        <w:t xml:space="preserve"> </w:t>
      </w:r>
      <w:r w:rsidR="00F424AB" w:rsidRPr="00693F45">
        <w:rPr>
          <w:rFonts w:ascii="Angsana New" w:hAnsi="Angsana New"/>
          <w:sz w:val="28"/>
          <w:szCs w:val="28"/>
          <w:cs/>
        </w:rPr>
        <w:t xml:space="preserve">และ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F424AB"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มีดังนี้</w:t>
      </w:r>
    </w:p>
    <w:p w14:paraId="5B09ED56" w14:textId="77777777" w:rsidR="0045170B" w:rsidRPr="00693F45" w:rsidRDefault="0045170B" w:rsidP="0045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2448"/>
        <w:gridCol w:w="1440"/>
        <w:gridCol w:w="1008"/>
        <w:gridCol w:w="1026"/>
        <w:gridCol w:w="990"/>
        <w:gridCol w:w="990"/>
        <w:gridCol w:w="1026"/>
        <w:gridCol w:w="1044"/>
        <w:gridCol w:w="972"/>
        <w:gridCol w:w="1008"/>
      </w:tblGrid>
      <w:tr w:rsidR="00A64442" w:rsidRPr="00716FB0" w14:paraId="2FCAA76F" w14:textId="77777777" w:rsidTr="00446B48">
        <w:trPr>
          <w:cantSplit/>
          <w:trHeight w:val="330"/>
        </w:trPr>
        <w:tc>
          <w:tcPr>
            <w:tcW w:w="2448" w:type="dxa"/>
          </w:tcPr>
          <w:p w14:paraId="5812E170" w14:textId="77777777" w:rsidR="00D45827" w:rsidRPr="00716FB0" w:rsidRDefault="00D45827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278AFD40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BE65A2D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34" w:type="dxa"/>
            <w:gridSpan w:val="2"/>
          </w:tcPr>
          <w:p w14:paraId="29DB5971" w14:textId="6A7A2B91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0F35735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0" w:type="dxa"/>
            <w:gridSpan w:val="4"/>
          </w:tcPr>
          <w:p w14:paraId="74A991AB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4442" w:rsidRPr="00716FB0" w14:paraId="49E570FA" w14:textId="77777777" w:rsidTr="00446B48">
        <w:trPr>
          <w:cantSplit/>
          <w:trHeight w:val="330"/>
        </w:trPr>
        <w:tc>
          <w:tcPr>
            <w:tcW w:w="2448" w:type="dxa"/>
          </w:tcPr>
          <w:p w14:paraId="5D255343" w14:textId="77777777" w:rsidR="00D45827" w:rsidRPr="00716FB0" w:rsidRDefault="00D45827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552C276D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9DEEFCB" w14:textId="74287515" w:rsidR="00D45827" w:rsidRPr="00716FB0" w:rsidRDefault="0026460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2034" w:type="dxa"/>
            <w:gridSpan w:val="2"/>
          </w:tcPr>
          <w:p w14:paraId="05BBB8AC" w14:textId="06B787BC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1980" w:type="dxa"/>
            <w:gridSpan w:val="2"/>
          </w:tcPr>
          <w:p w14:paraId="1F8AFB83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68342FE7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6FB1583A" w14:textId="77777777" w:rsidR="00D45827" w:rsidRPr="00716FB0" w:rsidRDefault="00D4582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</w:t>
            </w:r>
          </w:p>
        </w:tc>
      </w:tr>
      <w:tr w:rsidR="00A64442" w:rsidRPr="00716FB0" w14:paraId="512E4308" w14:textId="77777777" w:rsidTr="00446B48">
        <w:trPr>
          <w:cantSplit/>
          <w:trHeight w:val="330"/>
        </w:trPr>
        <w:tc>
          <w:tcPr>
            <w:tcW w:w="2448" w:type="dxa"/>
          </w:tcPr>
          <w:p w14:paraId="40776332" w14:textId="77777777" w:rsidR="00264604" w:rsidRPr="00716FB0" w:rsidRDefault="00264604" w:rsidP="002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74775A3E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40" w:type="dxa"/>
          </w:tcPr>
          <w:p w14:paraId="27A00212" w14:textId="69BC341F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ดำเนิน</w:t>
            </w: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ธุรกิจ</w:t>
            </w:r>
          </w:p>
        </w:tc>
        <w:tc>
          <w:tcPr>
            <w:tcW w:w="2034" w:type="dxa"/>
            <w:gridSpan w:val="2"/>
          </w:tcPr>
          <w:p w14:paraId="327C52D9" w14:textId="151D7F0E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980" w:type="dxa"/>
            <w:gridSpan w:val="2"/>
          </w:tcPr>
          <w:p w14:paraId="12902414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070" w:type="dxa"/>
            <w:gridSpan w:val="2"/>
          </w:tcPr>
          <w:p w14:paraId="5FBF3E21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17FDE980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A64442" w:rsidRPr="00716FB0" w14:paraId="2F017787" w14:textId="77777777" w:rsidTr="00446B48">
        <w:trPr>
          <w:cantSplit/>
          <w:trHeight w:val="117"/>
        </w:trPr>
        <w:tc>
          <w:tcPr>
            <w:tcW w:w="2448" w:type="dxa"/>
          </w:tcPr>
          <w:p w14:paraId="107E9FD5" w14:textId="77777777" w:rsidR="00264604" w:rsidRPr="00716FB0" w:rsidRDefault="00264604" w:rsidP="002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564A82CB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2799F79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4735DA43" w14:textId="45C05A86" w:rsidR="00264604" w:rsidRPr="00716FB0" w:rsidRDefault="00F118C7" w:rsidP="00284062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264604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26" w:type="dxa"/>
          </w:tcPr>
          <w:p w14:paraId="7D0DFE3D" w14:textId="45B5E20F" w:rsidR="00264604" w:rsidRPr="00716FB0" w:rsidRDefault="00F118C7" w:rsidP="00284062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3F09B9A" w14:textId="4D4902B2" w:rsidR="00264604" w:rsidRPr="00716FB0" w:rsidRDefault="00F118C7" w:rsidP="009C726A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264604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72168290" w14:textId="688B6DC6" w:rsidR="00264604" w:rsidRPr="00716FB0" w:rsidRDefault="00F118C7" w:rsidP="00414A5E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26" w:type="dxa"/>
          </w:tcPr>
          <w:p w14:paraId="49FC2DC3" w14:textId="2711BAC4" w:rsidR="00264604" w:rsidRPr="00716FB0" w:rsidRDefault="00F118C7" w:rsidP="00284062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264604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44" w:type="dxa"/>
          </w:tcPr>
          <w:p w14:paraId="38770A4F" w14:textId="45CAC5AB" w:rsidR="00264604" w:rsidRPr="00716FB0" w:rsidRDefault="00F118C7" w:rsidP="009C726A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A64442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72" w:type="dxa"/>
          </w:tcPr>
          <w:p w14:paraId="09AFC4C8" w14:textId="2B623309" w:rsidR="00264604" w:rsidRPr="00716FB0" w:rsidRDefault="00F118C7" w:rsidP="00284062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A64442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08" w:type="dxa"/>
          </w:tcPr>
          <w:p w14:paraId="1CC928C6" w14:textId="27EE5173" w:rsidR="00264604" w:rsidRPr="00716FB0" w:rsidRDefault="00F118C7" w:rsidP="009C726A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264604"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</w:tr>
      <w:tr w:rsidR="00A64442" w:rsidRPr="00716FB0" w14:paraId="43E83BBC" w14:textId="77777777" w:rsidTr="00A64442">
        <w:trPr>
          <w:cantSplit/>
          <w:trHeight w:val="319"/>
        </w:trPr>
        <w:tc>
          <w:tcPr>
            <w:tcW w:w="2448" w:type="dxa"/>
          </w:tcPr>
          <w:p w14:paraId="3CE28D4A" w14:textId="77777777" w:rsidR="00264604" w:rsidRPr="00716FB0" w:rsidRDefault="00264604" w:rsidP="002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03E60B2D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EA73782" w14:textId="77777777" w:rsidR="00264604" w:rsidRPr="00716FB0" w:rsidRDefault="00264604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2F6689ED" w14:textId="52B3737C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26" w:type="dxa"/>
          </w:tcPr>
          <w:p w14:paraId="4441F7F0" w14:textId="33478253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54413F00" w14:textId="63D72744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58D76A4B" w14:textId="79D50E51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026" w:type="dxa"/>
          </w:tcPr>
          <w:p w14:paraId="0CF0416D" w14:textId="3A9DBCE1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44" w:type="dxa"/>
          </w:tcPr>
          <w:p w14:paraId="3F60C555" w14:textId="67C235FA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72" w:type="dxa"/>
          </w:tcPr>
          <w:p w14:paraId="3B07C0ED" w14:textId="2377A416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00C991AE" w14:textId="6E1CBFE4" w:rsidR="00264604" w:rsidRPr="00716FB0" w:rsidRDefault="00F118C7" w:rsidP="002646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970D68" w:rsidRPr="00716FB0" w14:paraId="40A8932B" w14:textId="77777777" w:rsidTr="0037763B">
        <w:trPr>
          <w:cantSplit/>
          <w:trHeight w:val="153"/>
        </w:trPr>
        <w:tc>
          <w:tcPr>
            <w:tcW w:w="2448" w:type="dxa"/>
          </w:tcPr>
          <w:p w14:paraId="6F6A9001" w14:textId="38AFDC2B" w:rsidR="00970D68" w:rsidRPr="00716FB0" w:rsidRDefault="00970D68" w:rsidP="00E2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vAlign w:val="bottom"/>
          </w:tcPr>
          <w:p w14:paraId="66235E36" w14:textId="77777777" w:rsidR="00970D68" w:rsidRPr="00716FB0" w:rsidRDefault="00970D68" w:rsidP="0026460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="Angsana New" w:hAnsi="Angsana New" w:cs="Angsana New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5E23487" w14:textId="77777777" w:rsidR="00970D68" w:rsidRPr="00716FB0" w:rsidRDefault="00970D68" w:rsidP="00F96C73">
            <w:pPr>
              <w:pStyle w:val="acctfourfigures"/>
              <w:tabs>
                <w:tab w:val="clear" w:pos="765"/>
                <w:tab w:val="decimal" w:pos="-63"/>
              </w:tabs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3BADD677" w14:textId="5709534D" w:rsidR="00970D68" w:rsidRPr="00716FB0" w:rsidDel="00E22984" w:rsidRDefault="00970D68" w:rsidP="00446B48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6030" w:type="dxa"/>
            <w:gridSpan w:val="6"/>
            <w:vAlign w:val="bottom"/>
          </w:tcPr>
          <w:p w14:paraId="7D910CE4" w14:textId="15B6464B" w:rsidR="00970D68" w:rsidRPr="00716FB0" w:rsidDel="00E22984" w:rsidRDefault="00970D68" w:rsidP="00446B4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6FB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4791F" w:rsidRPr="00716FB0" w14:paraId="7596B835" w14:textId="77777777" w:rsidTr="0037763B">
        <w:trPr>
          <w:cantSplit/>
          <w:trHeight w:val="153"/>
        </w:trPr>
        <w:tc>
          <w:tcPr>
            <w:tcW w:w="2448" w:type="dxa"/>
          </w:tcPr>
          <w:p w14:paraId="490FB68B" w14:textId="4D9E23AE" w:rsidR="0074791F" w:rsidRPr="00716FB0" w:rsidRDefault="0074791F" w:rsidP="00E2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16FB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716F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48" w:type="dxa"/>
            <w:vAlign w:val="bottom"/>
          </w:tcPr>
          <w:p w14:paraId="7ADADA6B" w14:textId="77777777" w:rsidR="0074791F" w:rsidRPr="00716FB0" w:rsidRDefault="0074791F" w:rsidP="0026460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="Angsana New" w:hAnsi="Angsana New" w:cs="Angsana New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8FA389A" w14:textId="77777777" w:rsidR="0074791F" w:rsidRPr="00716FB0" w:rsidRDefault="0074791F" w:rsidP="00F96C73">
            <w:pPr>
              <w:pStyle w:val="acctfourfigures"/>
              <w:tabs>
                <w:tab w:val="clear" w:pos="765"/>
                <w:tab w:val="decimal" w:pos="-63"/>
              </w:tabs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725A3DFD" w14:textId="77777777" w:rsidR="0074791F" w:rsidRPr="00716FB0" w:rsidRDefault="0074791F" w:rsidP="00970D68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B090F25" w14:textId="77777777" w:rsidR="0074791F" w:rsidRPr="00716FB0" w:rsidRDefault="0074791F" w:rsidP="00970D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716FB0" w:rsidRPr="00716FB0" w14:paraId="510439FB" w14:textId="77777777" w:rsidTr="00446B48">
        <w:trPr>
          <w:cantSplit/>
          <w:trHeight w:val="153"/>
        </w:trPr>
        <w:tc>
          <w:tcPr>
            <w:tcW w:w="2448" w:type="dxa"/>
          </w:tcPr>
          <w:p w14:paraId="08B34FB2" w14:textId="4FD4966E" w:rsidR="00716FB0" w:rsidRPr="00716FB0" w:rsidRDefault="00716FB0" w:rsidP="0071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716FB0">
              <w:rPr>
                <w:rFonts w:ascii="Angsana New" w:hAnsi="Angsana New"/>
                <w:sz w:val="28"/>
                <w:szCs w:val="28"/>
                <w:cs/>
              </w:rPr>
              <w:t>บริษัท มิตรสิบ</w:t>
            </w:r>
            <w:r w:rsidRPr="00716F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6FB0">
              <w:rPr>
                <w:rFonts w:ascii="Angsana New" w:hAnsi="Angsana New"/>
                <w:sz w:val="28"/>
                <w:szCs w:val="28"/>
                <w:cs/>
              </w:rPr>
              <w:t>เสกเงิน</w:t>
            </w:r>
            <w:r w:rsidRPr="00716F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16FB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vAlign w:val="bottom"/>
          </w:tcPr>
          <w:p w14:paraId="3A8FA2ED" w14:textId="595E598D" w:rsidR="00716FB0" w:rsidRPr="00716FB0" w:rsidRDefault="00716FB0" w:rsidP="00716FB0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="Angsana New" w:hAnsi="Angsana New" w:cs="Angsana New"/>
                <w:spacing w:val="-12"/>
                <w:sz w:val="28"/>
                <w:szCs w:val="28"/>
                <w:cs/>
                <w:lang w:val="en-US" w:bidi="th-TH"/>
              </w:rPr>
              <w:t>สินเชื่อ</w:t>
            </w:r>
            <w:r w:rsidRPr="00716FB0">
              <w:rPr>
                <w:rFonts w:ascii="Angsana New" w:hAnsi="Angsana New" w:cs="Angsana New" w:hint="cs"/>
                <w:spacing w:val="-12"/>
                <w:sz w:val="28"/>
                <w:szCs w:val="28"/>
                <w:cs/>
                <w:lang w:val="en-US" w:bidi="th-TH"/>
              </w:rPr>
              <w:t>โดยมีสินทรัพย์</w:t>
            </w: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ค้ำประกัน</w:t>
            </w:r>
          </w:p>
        </w:tc>
        <w:tc>
          <w:tcPr>
            <w:tcW w:w="1440" w:type="dxa"/>
            <w:vAlign w:val="bottom"/>
          </w:tcPr>
          <w:p w14:paraId="70077291" w14:textId="5C8829D9" w:rsidR="00716FB0" w:rsidRPr="00716FB0" w:rsidRDefault="00716FB0" w:rsidP="00716FB0">
            <w:pPr>
              <w:pStyle w:val="acctfourfigures"/>
              <w:tabs>
                <w:tab w:val="clear" w:pos="765"/>
                <w:tab w:val="decimal" w:pos="-63"/>
              </w:tabs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08" w:type="dxa"/>
            <w:vAlign w:val="bottom"/>
          </w:tcPr>
          <w:p w14:paraId="0035C484" w14:textId="268D2070" w:rsidR="00716FB0" w:rsidRPr="00716FB0" w:rsidRDefault="00F118C7" w:rsidP="00716F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026" w:type="dxa"/>
            <w:vAlign w:val="bottom"/>
          </w:tcPr>
          <w:p w14:paraId="4EF3ECC9" w14:textId="0C603C73" w:rsidR="00716FB0" w:rsidRPr="00716FB0" w:rsidRDefault="00F118C7" w:rsidP="00716F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D3BD42D" w14:textId="21B896D3" w:rsidR="00716FB0" w:rsidRPr="00716FB0" w:rsidRDefault="00F118C7" w:rsidP="00716F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90" w:type="dxa"/>
            <w:vAlign w:val="bottom"/>
          </w:tcPr>
          <w:p w14:paraId="35FB9680" w14:textId="0775D363" w:rsidR="00716FB0" w:rsidRPr="00716FB0" w:rsidRDefault="00F118C7" w:rsidP="00716F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26" w:type="dxa"/>
            <w:vAlign w:val="bottom"/>
          </w:tcPr>
          <w:p w14:paraId="156E75AB" w14:textId="029CDF9F" w:rsidR="00716FB0" w:rsidRPr="00716FB0" w:rsidRDefault="00F118C7" w:rsidP="00716F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44" w:type="dxa"/>
            <w:vAlign w:val="bottom"/>
          </w:tcPr>
          <w:p w14:paraId="2D9DAA18" w14:textId="11FEBAA7" w:rsidR="00716FB0" w:rsidRPr="00716FB0" w:rsidRDefault="00F118C7" w:rsidP="00716F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72" w:type="dxa"/>
            <w:vAlign w:val="bottom"/>
          </w:tcPr>
          <w:p w14:paraId="0812ED9E" w14:textId="77777777" w:rsidR="00716FB0" w:rsidRPr="00716FB0" w:rsidRDefault="00716FB0" w:rsidP="00716F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08" w:type="dxa"/>
            <w:vAlign w:val="bottom"/>
          </w:tcPr>
          <w:p w14:paraId="30FB2EC7" w14:textId="3DAC4440" w:rsidR="00716FB0" w:rsidRPr="00716FB0" w:rsidRDefault="00716FB0" w:rsidP="00716F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F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16FB0" w:rsidRPr="00716FB0" w14:paraId="0BFF39D7" w14:textId="77777777" w:rsidTr="00446B48">
        <w:trPr>
          <w:cantSplit/>
          <w:trHeight w:val="63"/>
        </w:trPr>
        <w:tc>
          <w:tcPr>
            <w:tcW w:w="2448" w:type="dxa"/>
            <w:vAlign w:val="bottom"/>
          </w:tcPr>
          <w:p w14:paraId="70475902" w14:textId="1649CD1C" w:rsidR="00716FB0" w:rsidRPr="00716FB0" w:rsidRDefault="00716FB0" w:rsidP="0071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716FB0">
              <w:rPr>
                <w:rFonts w:ascii="Angsana New" w:hAnsi="Angsana New"/>
                <w:sz w:val="28"/>
                <w:szCs w:val="28"/>
                <w:cs/>
              </w:rPr>
              <w:t>บริษัท มิตรสิบ</w:t>
            </w:r>
            <w:r w:rsidRPr="00716F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6FB0">
              <w:rPr>
                <w:rFonts w:ascii="Angsana New" w:hAnsi="Angsana New"/>
                <w:sz w:val="28"/>
                <w:szCs w:val="28"/>
                <w:cs/>
              </w:rPr>
              <w:t>พิโก</w:t>
            </w:r>
            <w:r w:rsidRPr="00716F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16FB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vAlign w:val="bottom"/>
          </w:tcPr>
          <w:p w14:paraId="283DD588" w14:textId="28DA4C33" w:rsidR="00716FB0" w:rsidRPr="00716FB0" w:rsidRDefault="00716FB0" w:rsidP="00716FB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สินเชื่อรายย่อย</w:t>
            </w: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716FB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(พิโกไฟแนนซ์)</w:t>
            </w:r>
          </w:p>
        </w:tc>
        <w:tc>
          <w:tcPr>
            <w:tcW w:w="1440" w:type="dxa"/>
            <w:vAlign w:val="bottom"/>
          </w:tcPr>
          <w:p w14:paraId="0C464B29" w14:textId="1ED53427" w:rsidR="00716FB0" w:rsidRPr="00716FB0" w:rsidRDefault="00716FB0" w:rsidP="00716FB0">
            <w:pPr>
              <w:pStyle w:val="acctfourfigures"/>
              <w:tabs>
                <w:tab w:val="clear" w:pos="765"/>
                <w:tab w:val="decimal" w:pos="-63"/>
              </w:tabs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08" w:type="dxa"/>
            <w:vAlign w:val="bottom"/>
          </w:tcPr>
          <w:p w14:paraId="79D9D5FD" w14:textId="6C5C7187" w:rsidR="00716FB0" w:rsidRPr="00716FB0" w:rsidRDefault="00F118C7" w:rsidP="00716F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026" w:type="dxa"/>
            <w:vAlign w:val="bottom"/>
          </w:tcPr>
          <w:p w14:paraId="4B6087B9" w14:textId="5CD15D06" w:rsidR="00716FB0" w:rsidRPr="00716FB0" w:rsidRDefault="00F118C7" w:rsidP="00716F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6B00C99" w14:textId="7FDC94B9" w:rsidR="00716FB0" w:rsidRPr="00716FB0" w:rsidRDefault="00F118C7" w:rsidP="00716F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90" w:type="dxa"/>
            <w:vAlign w:val="bottom"/>
          </w:tcPr>
          <w:p w14:paraId="228010EB" w14:textId="60DFD76D" w:rsidR="00716FB0" w:rsidRPr="00716FB0" w:rsidRDefault="00F118C7" w:rsidP="00716F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26" w:type="dxa"/>
            <w:vAlign w:val="bottom"/>
          </w:tcPr>
          <w:p w14:paraId="01000CD9" w14:textId="104475E5" w:rsidR="00716FB0" w:rsidRPr="00716FB0" w:rsidRDefault="00F118C7" w:rsidP="00716F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44" w:type="dxa"/>
            <w:vAlign w:val="bottom"/>
          </w:tcPr>
          <w:p w14:paraId="252BD7A8" w14:textId="08B43851" w:rsidR="00716FB0" w:rsidRPr="00716FB0" w:rsidRDefault="00F118C7" w:rsidP="00716F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716FB0"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72" w:type="dxa"/>
            <w:vAlign w:val="bottom"/>
          </w:tcPr>
          <w:p w14:paraId="3A53A7B2" w14:textId="77777777" w:rsidR="00716FB0" w:rsidRPr="00716FB0" w:rsidRDefault="00716FB0" w:rsidP="00716F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08" w:type="dxa"/>
            <w:vAlign w:val="bottom"/>
          </w:tcPr>
          <w:p w14:paraId="0512896E" w14:textId="14C3198E" w:rsidR="00716FB0" w:rsidRPr="00716FB0" w:rsidRDefault="00716FB0" w:rsidP="00716F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F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16FB0" w:rsidRPr="00716FB0" w14:paraId="6B8550B7" w14:textId="77777777" w:rsidTr="00446B48">
        <w:trPr>
          <w:cantSplit/>
          <w:trHeight w:val="379"/>
        </w:trPr>
        <w:tc>
          <w:tcPr>
            <w:tcW w:w="2448" w:type="dxa"/>
            <w:vAlign w:val="bottom"/>
          </w:tcPr>
          <w:p w14:paraId="5494C268" w14:textId="77777777" w:rsidR="00716FB0" w:rsidRPr="00716FB0" w:rsidRDefault="00716FB0" w:rsidP="0071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6F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48" w:type="dxa"/>
            <w:vAlign w:val="bottom"/>
          </w:tcPr>
          <w:p w14:paraId="68AE7378" w14:textId="77777777" w:rsidR="00716FB0" w:rsidRPr="00716FB0" w:rsidRDefault="00716FB0" w:rsidP="00716FB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E82D2E4" w14:textId="77777777" w:rsidR="00716FB0" w:rsidRPr="00716FB0" w:rsidRDefault="00716FB0" w:rsidP="00716F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33CE2273" w14:textId="323F3937" w:rsidR="00716FB0" w:rsidRPr="00716FB0" w:rsidRDefault="00716FB0" w:rsidP="00716F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9CA3B16" w14:textId="77777777" w:rsidR="00716FB0" w:rsidRPr="00716FB0" w:rsidRDefault="00716FB0" w:rsidP="00716F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395BF88" w14:textId="6DE54E34" w:rsidR="00716FB0" w:rsidRPr="00716FB0" w:rsidRDefault="00F118C7" w:rsidP="00716F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716FB0" w:rsidRPr="00716FB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90" w:type="dxa"/>
            <w:vAlign w:val="bottom"/>
          </w:tcPr>
          <w:p w14:paraId="2FE38046" w14:textId="7CB3B502" w:rsidR="00716FB0" w:rsidRPr="00716FB0" w:rsidRDefault="00F118C7" w:rsidP="00716F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716FB0" w:rsidRPr="00716FB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26" w:type="dxa"/>
            <w:vAlign w:val="bottom"/>
          </w:tcPr>
          <w:p w14:paraId="05BA48A2" w14:textId="32B0D7A6" w:rsidR="00716FB0" w:rsidRPr="00716FB0" w:rsidRDefault="00F118C7" w:rsidP="00716F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716FB0" w:rsidRPr="00716FB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44" w:type="dxa"/>
            <w:vAlign w:val="bottom"/>
          </w:tcPr>
          <w:p w14:paraId="4A743A27" w14:textId="74D5A595" w:rsidR="00716FB0" w:rsidRPr="00716FB0" w:rsidRDefault="00F118C7" w:rsidP="00716F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716FB0" w:rsidRPr="00716FB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72" w:type="dxa"/>
            <w:vAlign w:val="bottom"/>
          </w:tcPr>
          <w:p w14:paraId="6644F91B" w14:textId="77777777" w:rsidR="00716FB0" w:rsidRPr="00716FB0" w:rsidRDefault="00716FB0" w:rsidP="00716F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08" w:type="dxa"/>
            <w:vAlign w:val="bottom"/>
          </w:tcPr>
          <w:p w14:paraId="7EB2007A" w14:textId="1BB808F2" w:rsidR="00716FB0" w:rsidRPr="00716FB0" w:rsidRDefault="00716FB0" w:rsidP="00716F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CF92296" w14:textId="77777777" w:rsidR="002D2A9D" w:rsidRPr="00693F45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6A0A646F" w14:textId="77777777" w:rsidR="00B01DF5" w:rsidRPr="00693F45" w:rsidRDefault="00BE78B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ดังนั้นจึงไม่มีราคาที่เปิดเผยต่อสาธารณะชน</w:t>
      </w:r>
    </w:p>
    <w:p w14:paraId="3BCBCB4C" w14:textId="77777777" w:rsidR="006A3A94" w:rsidRPr="003F3D7F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6A3A94" w:rsidRPr="003F3D7F" w:rsidSect="007E571C">
          <w:pgSz w:w="16834" w:h="11909" w:orient="landscape" w:code="9"/>
          <w:pgMar w:top="1152" w:right="691" w:bottom="1152" w:left="1080" w:header="720" w:footer="720" w:gutter="0"/>
          <w:cols w:space="720"/>
          <w:titlePg/>
          <w:docGrid w:linePitch="245"/>
        </w:sectPr>
      </w:pPr>
    </w:p>
    <w:p w14:paraId="5E317082" w14:textId="0272ECA8" w:rsidR="006A3A94" w:rsidRPr="00693F45" w:rsidRDefault="00F118C7" w:rsidP="006A3A94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118C7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7</w:t>
      </w:r>
      <w:r w:rsidR="006A3A94" w:rsidRPr="00693F45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6A3A94" w:rsidRPr="00693F4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6A3A94" w:rsidRPr="00693F45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การร่วมค้า</w:t>
      </w:r>
    </w:p>
    <w:p w14:paraId="5B48A671" w14:textId="77777777" w:rsidR="006A3A94" w:rsidRPr="00693F45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D12C794" w14:textId="48B0EE40" w:rsidR="006A3A94" w:rsidRPr="00693F45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เงินลงทุนในการร่วมค้า 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="00F02CC4">
        <w:rPr>
          <w:rFonts w:ascii="Angsana New" w:hAnsi="Angsana New" w:hint="cs"/>
          <w:sz w:val="28"/>
          <w:szCs w:val="28"/>
          <w:cs/>
        </w:rPr>
        <w:t>มีนาคม</w:t>
      </w:r>
      <w:r w:rsidR="00F02CC4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  <w:cs/>
        </w:rPr>
        <w:t xml:space="preserve"> และ</w:t>
      </w:r>
      <w:r w:rsidR="00F02CC4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F02CC4">
        <w:rPr>
          <w:rFonts w:ascii="Angsana New" w:hAnsi="Angsana New"/>
          <w:sz w:val="28"/>
          <w:szCs w:val="28"/>
        </w:rPr>
        <w:t xml:space="preserve"> </w:t>
      </w:r>
      <w:r w:rsidR="00F02CC4">
        <w:rPr>
          <w:rFonts w:ascii="Angsana New" w:hAnsi="Angsana New" w:hint="cs"/>
          <w:sz w:val="28"/>
          <w:szCs w:val="28"/>
          <w:cs/>
        </w:rPr>
        <w:t>ธันวาคม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และเงินปันผลรับจากเงินลงทุนสำหรับ</w:t>
      </w:r>
      <w:r w:rsidR="008778DD"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8778DD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="008778DD">
        <w:rPr>
          <w:rFonts w:ascii="Angsana New" w:hAnsi="Angsana New"/>
          <w:sz w:val="28"/>
          <w:szCs w:val="28"/>
        </w:rPr>
        <w:t xml:space="preserve"> </w:t>
      </w:r>
      <w:r w:rsidR="008778DD">
        <w:rPr>
          <w:rFonts w:ascii="Angsana New" w:hAnsi="Angsana New" w:hint="cs"/>
          <w:sz w:val="28"/>
          <w:szCs w:val="28"/>
          <w:cs/>
        </w:rPr>
        <w:t xml:space="preserve">และ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="008778DD">
        <w:rPr>
          <w:rFonts w:ascii="Angsana New" w:hAnsi="Angsana New" w:hint="cs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มีดังนี้</w:t>
      </w:r>
    </w:p>
    <w:p w14:paraId="675380AA" w14:textId="77777777" w:rsidR="006A3A94" w:rsidRPr="00693F45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147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7"/>
        <w:gridCol w:w="2448"/>
        <w:gridCol w:w="983"/>
        <w:gridCol w:w="936"/>
        <w:gridCol w:w="936"/>
        <w:gridCol w:w="10"/>
        <w:gridCol w:w="926"/>
        <w:gridCol w:w="936"/>
        <w:gridCol w:w="28"/>
        <w:gridCol w:w="908"/>
        <w:gridCol w:w="892"/>
        <w:gridCol w:w="44"/>
        <w:gridCol w:w="936"/>
        <w:gridCol w:w="910"/>
        <w:gridCol w:w="26"/>
        <w:gridCol w:w="936"/>
        <w:gridCol w:w="928"/>
        <w:gridCol w:w="8"/>
      </w:tblGrid>
      <w:tr w:rsidR="00982B19" w:rsidRPr="003C586A" w14:paraId="375BC789" w14:textId="77777777" w:rsidTr="003C586A">
        <w:trPr>
          <w:gridAfter w:val="1"/>
          <w:wAfter w:w="8" w:type="dxa"/>
          <w:cantSplit/>
        </w:trPr>
        <w:tc>
          <w:tcPr>
            <w:tcW w:w="1977" w:type="dxa"/>
          </w:tcPr>
          <w:p w14:paraId="2D830042" w14:textId="77777777" w:rsidR="006A3A94" w:rsidRPr="003C586A" w:rsidRDefault="006A3A94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46CCE917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946DF6A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983" w:type="dxa"/>
          </w:tcPr>
          <w:p w14:paraId="66516B0D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ประเทศที่</w:t>
            </w: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882" w:type="dxa"/>
            <w:gridSpan w:val="3"/>
          </w:tcPr>
          <w:p w14:paraId="5D03ADD2" w14:textId="77777777" w:rsidR="00716FB0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24BC460B" w14:textId="7E3BF3C4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90" w:type="dxa"/>
            <w:gridSpan w:val="3"/>
          </w:tcPr>
          <w:p w14:paraId="162343FA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3474C7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44CD0D84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4D3A9F1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90" w:type="dxa"/>
            <w:gridSpan w:val="3"/>
          </w:tcPr>
          <w:p w14:paraId="0E5EEF3F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3520AD5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90" w:type="dxa"/>
            <w:gridSpan w:val="3"/>
          </w:tcPr>
          <w:p w14:paraId="281F7388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เงินปันผลรับสำหรับ</w:t>
            </w:r>
          </w:p>
          <w:p w14:paraId="18E05660" w14:textId="77777777" w:rsidR="00147971" w:rsidRPr="003C586A" w:rsidRDefault="00147971" w:rsidP="003C586A">
            <w:pPr>
              <w:pStyle w:val="acctfourfigures"/>
              <w:tabs>
                <w:tab w:val="clear" w:pos="765"/>
              </w:tabs>
              <w:spacing w:line="240" w:lineRule="auto"/>
              <w:ind w:left="-72" w:right="-237" w:hanging="1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6A3A94" w:rsidRPr="003C586A" w14:paraId="307D4F05" w14:textId="77777777" w:rsidTr="003C586A">
        <w:trPr>
          <w:cantSplit/>
        </w:trPr>
        <w:tc>
          <w:tcPr>
            <w:tcW w:w="1977" w:type="dxa"/>
          </w:tcPr>
          <w:p w14:paraId="017DFA3C" w14:textId="77777777" w:rsidR="006A3A94" w:rsidRPr="003C586A" w:rsidRDefault="006A3A94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486D2828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6DE2FEB1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3F944CD9" w14:textId="0D6A1A57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36" w:type="dxa"/>
          </w:tcPr>
          <w:p w14:paraId="7C9E8AE7" w14:textId="07D2D77F" w:rsidR="006A3A94" w:rsidRPr="003C586A" w:rsidRDefault="00F118C7" w:rsidP="003C586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gridSpan w:val="2"/>
          </w:tcPr>
          <w:p w14:paraId="5487A056" w14:textId="61629A54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36" w:type="dxa"/>
          </w:tcPr>
          <w:p w14:paraId="354E68D5" w14:textId="620F4EFD" w:rsidR="006A3A94" w:rsidRPr="003C586A" w:rsidRDefault="00F118C7" w:rsidP="003C586A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gridSpan w:val="2"/>
          </w:tcPr>
          <w:p w14:paraId="020ABC1F" w14:textId="03519EFA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36" w:type="dxa"/>
            <w:gridSpan w:val="2"/>
          </w:tcPr>
          <w:p w14:paraId="075E6500" w14:textId="2C3A5FD0" w:rsidR="006A3A94" w:rsidRPr="003C586A" w:rsidRDefault="00F118C7" w:rsidP="003C586A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0958C77D" w14:textId="359BEB6B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36" w:type="dxa"/>
            <w:gridSpan w:val="2"/>
          </w:tcPr>
          <w:p w14:paraId="0F8630C5" w14:textId="46A9B9F6" w:rsidR="006A3A94" w:rsidRPr="003C586A" w:rsidRDefault="00F118C7" w:rsidP="003C586A">
            <w:pPr>
              <w:pStyle w:val="acctfourfigures"/>
              <w:tabs>
                <w:tab w:val="clear" w:pos="765"/>
              </w:tabs>
              <w:spacing w:line="240" w:lineRule="auto"/>
              <w:ind w:left="-79" w:right="-5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189F17DC" w14:textId="2EC92C0C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6A3A94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6A3A94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36" w:type="dxa"/>
            <w:gridSpan w:val="2"/>
          </w:tcPr>
          <w:p w14:paraId="401F8215" w14:textId="2D7AFE3E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825C0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B825C0"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6A3A94" w:rsidRPr="003C586A" w14:paraId="3C489EE7" w14:textId="77777777" w:rsidTr="003C586A">
        <w:trPr>
          <w:cantSplit/>
        </w:trPr>
        <w:tc>
          <w:tcPr>
            <w:tcW w:w="1977" w:type="dxa"/>
          </w:tcPr>
          <w:p w14:paraId="7287B6D4" w14:textId="77777777" w:rsidR="006A3A94" w:rsidRPr="003C586A" w:rsidRDefault="006A3A94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5022F28E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6B7FF49D" w14:textId="77777777" w:rsidR="006A3A94" w:rsidRPr="003C586A" w:rsidRDefault="006A3A94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1A8A5836" w14:textId="4F6C27EE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36" w:type="dxa"/>
          </w:tcPr>
          <w:p w14:paraId="38A41073" w14:textId="3A22E72D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36" w:type="dxa"/>
            <w:gridSpan w:val="2"/>
          </w:tcPr>
          <w:p w14:paraId="3C31911B" w14:textId="7F81469A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36" w:type="dxa"/>
          </w:tcPr>
          <w:p w14:paraId="787A3E5C" w14:textId="78F13174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36" w:type="dxa"/>
            <w:gridSpan w:val="2"/>
          </w:tcPr>
          <w:p w14:paraId="0E619C9F" w14:textId="452C0172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36" w:type="dxa"/>
            <w:gridSpan w:val="2"/>
          </w:tcPr>
          <w:p w14:paraId="3B393411" w14:textId="03909D51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36" w:type="dxa"/>
          </w:tcPr>
          <w:p w14:paraId="1913D8B3" w14:textId="1CE2ED16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36" w:type="dxa"/>
            <w:gridSpan w:val="2"/>
          </w:tcPr>
          <w:p w14:paraId="2BE7FFF8" w14:textId="38E2A770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36" w:type="dxa"/>
          </w:tcPr>
          <w:p w14:paraId="534F8E04" w14:textId="328C656A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36" w:type="dxa"/>
            <w:gridSpan w:val="2"/>
          </w:tcPr>
          <w:p w14:paraId="7D070C44" w14:textId="09EC1E2D" w:rsidR="006A3A94" w:rsidRPr="003C586A" w:rsidRDefault="00F118C7" w:rsidP="006A3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Pr="00F118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3C586A" w:rsidRPr="003C586A" w14:paraId="26F0A08E" w14:textId="77777777" w:rsidTr="003C586A">
        <w:trPr>
          <w:cantSplit/>
        </w:trPr>
        <w:tc>
          <w:tcPr>
            <w:tcW w:w="1977" w:type="dxa"/>
          </w:tcPr>
          <w:p w14:paraId="13EF9A7D" w14:textId="77777777" w:rsidR="003C586A" w:rsidRPr="003C586A" w:rsidRDefault="003C586A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6A065798" w14:textId="77777777" w:rsidR="003C586A" w:rsidRPr="003C586A" w:rsidRDefault="003C586A" w:rsidP="006A3A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105B462D" w14:textId="77777777" w:rsidR="003C586A" w:rsidRPr="003C586A" w:rsidRDefault="003C586A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4A209EE4" w14:textId="5401D09D" w:rsidR="003C586A" w:rsidRPr="003C586A" w:rsidRDefault="003C586A" w:rsidP="003C586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7488" w:type="dxa"/>
            <w:gridSpan w:val="13"/>
          </w:tcPr>
          <w:p w14:paraId="285383B6" w14:textId="03EDFDFC" w:rsidR="003C586A" w:rsidRPr="003C586A" w:rsidRDefault="003C586A" w:rsidP="003C586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6FB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A3A94" w:rsidRPr="003C586A" w14:paraId="2474DEF0" w14:textId="77777777" w:rsidTr="003C586A">
        <w:trPr>
          <w:cantSplit/>
        </w:trPr>
        <w:tc>
          <w:tcPr>
            <w:tcW w:w="1977" w:type="dxa"/>
          </w:tcPr>
          <w:p w14:paraId="5FC20D1F" w14:textId="77777777" w:rsidR="006A3A94" w:rsidRPr="003C586A" w:rsidRDefault="006A3A94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58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448" w:type="dxa"/>
          </w:tcPr>
          <w:p w14:paraId="3DA529F9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6CD137CE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7E4BC8B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4F1C49A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6A956623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5DBCD01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gridSpan w:val="2"/>
          </w:tcPr>
          <w:p w14:paraId="4F027B32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63FF2D74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DCF3892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2787F392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5D068C59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341A276E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A3A94" w:rsidRPr="003C586A" w14:paraId="4FBB722D" w14:textId="77777777" w:rsidTr="003C586A">
        <w:trPr>
          <w:cantSplit/>
        </w:trPr>
        <w:tc>
          <w:tcPr>
            <w:tcW w:w="1977" w:type="dxa"/>
          </w:tcPr>
          <w:p w14:paraId="63811052" w14:textId="77777777" w:rsidR="006A3A94" w:rsidRPr="003C586A" w:rsidRDefault="006A3A94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3C586A">
              <w:rPr>
                <w:rFonts w:ascii="Angsana New" w:hAnsi="Angsana New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2448" w:type="dxa"/>
          </w:tcPr>
          <w:p w14:paraId="6B087A6C" w14:textId="39203EC4" w:rsidR="006A3A94" w:rsidRPr="003C586A" w:rsidRDefault="006A3A94" w:rsidP="006A3A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ให้บริการเรียกรถแท็กซี่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รับจ้าง</w:t>
            </w:r>
          </w:p>
        </w:tc>
        <w:tc>
          <w:tcPr>
            <w:tcW w:w="983" w:type="dxa"/>
          </w:tcPr>
          <w:p w14:paraId="53BACD0F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4AE6BDC3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6CDA7058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1D7BD492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1D1F4880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gridSpan w:val="2"/>
          </w:tcPr>
          <w:p w14:paraId="0612E972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4DFFF28C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66FCFE07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0CE5CD97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3A0AE41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061FEB43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A3A94" w:rsidRPr="003C586A" w14:paraId="3F5625D0" w14:textId="77777777" w:rsidTr="003C586A">
        <w:trPr>
          <w:cantSplit/>
        </w:trPr>
        <w:tc>
          <w:tcPr>
            <w:tcW w:w="1977" w:type="dxa"/>
          </w:tcPr>
          <w:p w14:paraId="54F9AE05" w14:textId="77777777" w:rsidR="006A3A94" w:rsidRPr="003C586A" w:rsidRDefault="006A3A94" w:rsidP="006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3C586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448" w:type="dxa"/>
          </w:tcPr>
          <w:p w14:paraId="201FE580" w14:textId="7DC0109F" w:rsidR="006A3A94" w:rsidRPr="003C586A" w:rsidRDefault="006A3A94" w:rsidP="006A3A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สาธารณะด้วย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แอปพลิเคชั่น</w:t>
            </w:r>
          </w:p>
        </w:tc>
        <w:tc>
          <w:tcPr>
            <w:tcW w:w="983" w:type="dxa"/>
          </w:tcPr>
          <w:p w14:paraId="188425CC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0563357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43F804A0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4200D767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496217B0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  <w:gridSpan w:val="2"/>
          </w:tcPr>
          <w:p w14:paraId="66C82AA8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4631F88E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4AF909B0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4885100A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D7CEA7F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6DF670E6" w14:textId="77777777" w:rsidR="006A3A94" w:rsidRPr="003C586A" w:rsidRDefault="006A3A94" w:rsidP="006A3A9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0D68" w:rsidRPr="003C586A" w14:paraId="3CD5F41F" w14:textId="77777777" w:rsidTr="003C586A">
        <w:trPr>
          <w:cantSplit/>
        </w:trPr>
        <w:tc>
          <w:tcPr>
            <w:tcW w:w="1977" w:type="dxa"/>
          </w:tcPr>
          <w:p w14:paraId="264C1A0E" w14:textId="77777777" w:rsidR="00970D68" w:rsidRPr="003C586A" w:rsidRDefault="00970D68" w:rsidP="0097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</w:tcPr>
          <w:p w14:paraId="645BF898" w14:textId="6EA08911" w:rsidR="00970D68" w:rsidRPr="003C586A" w:rsidRDefault="00970D68" w:rsidP="00970D6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ผ่านระบบอินเตอร์เน็ต</w:t>
            </w:r>
          </w:p>
        </w:tc>
        <w:tc>
          <w:tcPr>
            <w:tcW w:w="983" w:type="dxa"/>
          </w:tcPr>
          <w:p w14:paraId="2472CB8A" w14:textId="77777777" w:rsidR="00970D68" w:rsidRPr="003C586A" w:rsidRDefault="00970D68" w:rsidP="00970D6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36" w:type="dxa"/>
          </w:tcPr>
          <w:p w14:paraId="43CAFE48" w14:textId="03788103" w:rsidR="00970D68" w:rsidRPr="003C586A" w:rsidRDefault="00F118C7" w:rsidP="00970D68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936" w:type="dxa"/>
          </w:tcPr>
          <w:p w14:paraId="0A664C73" w14:textId="42DD6F55" w:rsidR="00970D68" w:rsidRPr="003C586A" w:rsidRDefault="00F118C7" w:rsidP="00970D68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936" w:type="dxa"/>
            <w:gridSpan w:val="2"/>
          </w:tcPr>
          <w:p w14:paraId="151F1BE9" w14:textId="31C55A06" w:rsidR="00970D68" w:rsidRPr="003C586A" w:rsidRDefault="00F118C7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36" w:type="dxa"/>
          </w:tcPr>
          <w:p w14:paraId="76D4E125" w14:textId="447D25EF" w:rsidR="00970D68" w:rsidRPr="003C586A" w:rsidRDefault="00F118C7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36" w:type="dxa"/>
            <w:gridSpan w:val="2"/>
          </w:tcPr>
          <w:p w14:paraId="796C615E" w14:textId="414262EB" w:rsidR="00970D68" w:rsidRPr="003C586A" w:rsidRDefault="00F118C7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936" w:type="dxa"/>
            <w:gridSpan w:val="2"/>
          </w:tcPr>
          <w:p w14:paraId="2442386B" w14:textId="2092D0A3" w:rsidR="00970D68" w:rsidRPr="003C586A" w:rsidRDefault="00F118C7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936" w:type="dxa"/>
          </w:tcPr>
          <w:p w14:paraId="0B45186D" w14:textId="711FD1C8" w:rsidR="00970D68" w:rsidRPr="003C586A" w:rsidRDefault="00F118C7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936" w:type="dxa"/>
            <w:gridSpan w:val="2"/>
          </w:tcPr>
          <w:p w14:paraId="56CC83AE" w14:textId="3BB1A518" w:rsidR="00970D68" w:rsidRPr="003C586A" w:rsidRDefault="00F118C7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70D68"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936" w:type="dxa"/>
          </w:tcPr>
          <w:p w14:paraId="46D21969" w14:textId="77777777" w:rsidR="00970D68" w:rsidRPr="003C586A" w:rsidRDefault="00970D68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6" w:type="dxa"/>
            <w:gridSpan w:val="2"/>
          </w:tcPr>
          <w:p w14:paraId="137965D0" w14:textId="77777777" w:rsidR="00970D68" w:rsidRPr="003C586A" w:rsidRDefault="00970D68" w:rsidP="00970D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586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70D68" w:rsidRPr="003C586A" w14:paraId="3A802F11" w14:textId="77777777" w:rsidTr="003C586A">
        <w:trPr>
          <w:cantSplit/>
        </w:trPr>
        <w:tc>
          <w:tcPr>
            <w:tcW w:w="1977" w:type="dxa"/>
          </w:tcPr>
          <w:p w14:paraId="4B726443" w14:textId="77777777" w:rsidR="00970D68" w:rsidRPr="003C586A" w:rsidRDefault="00970D68" w:rsidP="0097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58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48" w:type="dxa"/>
          </w:tcPr>
          <w:p w14:paraId="3DC20B7F" w14:textId="77777777" w:rsidR="00970D68" w:rsidRPr="003C586A" w:rsidRDefault="00970D68" w:rsidP="00970D6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222C0D7E" w14:textId="77777777" w:rsidR="00970D68" w:rsidRPr="003C586A" w:rsidRDefault="00970D68" w:rsidP="00970D6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2DE00C70" w14:textId="77777777" w:rsidR="00970D68" w:rsidRPr="003C586A" w:rsidRDefault="00970D68" w:rsidP="00970D6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828AFE0" w14:textId="77777777" w:rsidR="00970D68" w:rsidRPr="003C586A" w:rsidRDefault="00970D68" w:rsidP="00970D6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gridSpan w:val="2"/>
          </w:tcPr>
          <w:p w14:paraId="19B0239B" w14:textId="34AA064F" w:rsidR="00970D68" w:rsidRPr="003C586A" w:rsidRDefault="00F118C7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970D68" w:rsidRPr="003C586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36" w:type="dxa"/>
          </w:tcPr>
          <w:p w14:paraId="3F22D760" w14:textId="30F45A40" w:rsidR="00970D68" w:rsidRPr="003C586A" w:rsidRDefault="00F118C7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970D68" w:rsidRPr="003C58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36" w:type="dxa"/>
            <w:gridSpan w:val="2"/>
          </w:tcPr>
          <w:p w14:paraId="32ACBAFD" w14:textId="52A29C94" w:rsidR="00970D68" w:rsidRPr="003C586A" w:rsidRDefault="00F118C7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70D68" w:rsidRPr="003C58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936" w:type="dxa"/>
            <w:gridSpan w:val="2"/>
          </w:tcPr>
          <w:p w14:paraId="7D50CF14" w14:textId="41AAE6AE" w:rsidR="00970D68" w:rsidRPr="003C586A" w:rsidRDefault="00F118C7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70D68" w:rsidRPr="003C58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936" w:type="dxa"/>
          </w:tcPr>
          <w:p w14:paraId="611CF809" w14:textId="3687D896" w:rsidR="00970D68" w:rsidRPr="003C586A" w:rsidRDefault="00F118C7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70D68" w:rsidRPr="003C58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936" w:type="dxa"/>
            <w:gridSpan w:val="2"/>
          </w:tcPr>
          <w:p w14:paraId="40670F12" w14:textId="19FA2078" w:rsidR="00970D68" w:rsidRPr="003C586A" w:rsidRDefault="00F118C7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70D68" w:rsidRPr="003C58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936" w:type="dxa"/>
          </w:tcPr>
          <w:p w14:paraId="4225F3DF" w14:textId="77777777" w:rsidR="00970D68" w:rsidRPr="003C586A" w:rsidRDefault="00970D68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C58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6" w:type="dxa"/>
            <w:gridSpan w:val="2"/>
          </w:tcPr>
          <w:p w14:paraId="15BE4A3C" w14:textId="77777777" w:rsidR="00970D68" w:rsidRPr="003C586A" w:rsidRDefault="00970D68" w:rsidP="00970D6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C586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7BBBDB27" w14:textId="77777777" w:rsidR="006A3A94" w:rsidRPr="00693F45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FA41993" w14:textId="77777777" w:rsidR="006A3A94" w:rsidRPr="00693F45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693F45">
        <w:rPr>
          <w:rFonts w:ascii="Angsana New" w:hAnsi="Angsana New" w:cs="Angsana New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8285AC0" w14:textId="77777777" w:rsidR="006A3A94" w:rsidRPr="00693F45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63ED297C" w14:textId="77777777" w:rsidR="006A3A94" w:rsidRPr="003F3D7F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  <w:sectPr w:rsidR="006A3A94" w:rsidRPr="003F3D7F" w:rsidSect="00791865">
          <w:pgSz w:w="16834" w:h="11909" w:orient="landscape" w:code="9"/>
          <w:pgMar w:top="1152" w:right="691" w:bottom="1152" w:left="1080" w:header="720" w:footer="720" w:gutter="0"/>
          <w:cols w:space="720"/>
          <w:titlePg/>
          <w:docGrid w:linePitch="245"/>
        </w:sectPr>
      </w:pPr>
    </w:p>
    <w:p w14:paraId="4C5F6294" w14:textId="2CE7170D" w:rsidR="00A36FE5" w:rsidRPr="00282F6D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282F6D">
        <w:rPr>
          <w:rFonts w:ascii="Angsana New" w:hAnsi="Angsana New"/>
          <w:b/>
          <w:bCs/>
          <w:sz w:val="28"/>
          <w:szCs w:val="28"/>
        </w:rPr>
        <w:lastRenderedPageBreak/>
        <w:t>8</w:t>
      </w:r>
      <w:r w:rsidR="00A36FE5" w:rsidRPr="00282F6D">
        <w:rPr>
          <w:rFonts w:ascii="Angsana New" w:hAnsi="Angsana New"/>
          <w:b/>
          <w:bCs/>
          <w:sz w:val="28"/>
          <w:szCs w:val="28"/>
        </w:rPr>
        <w:tab/>
      </w:r>
      <w:r w:rsidR="00A36FE5" w:rsidRPr="00282F6D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700A880C" w14:textId="77777777" w:rsidR="002052D1" w:rsidRPr="00282F6D" w:rsidRDefault="002052D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220"/>
        <w:gridCol w:w="900"/>
        <w:gridCol w:w="1440"/>
        <w:gridCol w:w="1440"/>
        <w:gridCol w:w="1440"/>
        <w:gridCol w:w="1440"/>
        <w:gridCol w:w="1440"/>
        <w:gridCol w:w="1440"/>
      </w:tblGrid>
      <w:tr w:rsidR="00DE5062" w:rsidRPr="00612E85" w14:paraId="67210CFF" w14:textId="77777777" w:rsidTr="0037763B">
        <w:trPr>
          <w:tblHeader/>
        </w:trPr>
        <w:tc>
          <w:tcPr>
            <w:tcW w:w="5220" w:type="dxa"/>
            <w:shd w:val="clear" w:color="auto" w:fill="auto"/>
          </w:tcPr>
          <w:p w14:paraId="367FFA56" w14:textId="77777777" w:rsidR="00DE5062" w:rsidRPr="00612E85" w:rsidRDefault="00DE5062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3900E" w14:textId="77777777" w:rsidR="00DE5062" w:rsidRPr="00612E85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0" w:type="dxa"/>
            <w:gridSpan w:val="6"/>
            <w:shd w:val="clear" w:color="auto" w:fill="auto"/>
            <w:vAlign w:val="bottom"/>
          </w:tcPr>
          <w:p w14:paraId="6993D361" w14:textId="054FF6AC" w:rsidR="00DE5062" w:rsidRPr="00612E85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E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F0BBB" w:rsidRPr="00612E85" w14:paraId="7732B41F" w14:textId="77777777" w:rsidTr="00612E85">
        <w:trPr>
          <w:tblHeader/>
        </w:trPr>
        <w:tc>
          <w:tcPr>
            <w:tcW w:w="5220" w:type="dxa"/>
            <w:shd w:val="clear" w:color="auto" w:fill="auto"/>
          </w:tcPr>
          <w:p w14:paraId="0E410CC9" w14:textId="77777777" w:rsidR="005F0BBB" w:rsidRPr="00612E85" w:rsidRDefault="005F0BBB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9440C6" w14:textId="77777777" w:rsidR="005F0BBB" w:rsidRPr="00612E85" w:rsidRDefault="005F0BB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5F042" w14:textId="77777777" w:rsidR="005F0BBB" w:rsidRPr="00612E85" w:rsidRDefault="005F0BB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5EBF0F" w14:textId="28FFDE11" w:rsidR="005F0BBB" w:rsidRPr="00612E85" w:rsidRDefault="00F118C7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2E6966" w:rsidRPr="00612E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6966" w:rsidRPr="00612E8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8D48D4D" w14:textId="77777777" w:rsidR="005F0BBB" w:rsidRPr="00612E85" w:rsidRDefault="005F0BB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D8E33" w14:textId="77777777" w:rsidR="005F0BBB" w:rsidRPr="00612E85" w:rsidRDefault="005F0BB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852274" w14:textId="341F9F79" w:rsidR="005F0BBB" w:rsidRPr="00612E85" w:rsidRDefault="00F118C7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2E6966" w:rsidRPr="00612E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6966" w:rsidRPr="00612E8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79383" w14:textId="77777777" w:rsidR="005F0BBB" w:rsidRPr="00612E85" w:rsidRDefault="005F0BB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E5062" w:rsidRPr="00612E85" w14:paraId="2A99A3D0" w14:textId="77777777" w:rsidTr="00612E85">
        <w:trPr>
          <w:tblHeader/>
        </w:trPr>
        <w:tc>
          <w:tcPr>
            <w:tcW w:w="5220" w:type="dxa"/>
            <w:shd w:val="clear" w:color="auto" w:fill="auto"/>
          </w:tcPr>
          <w:p w14:paraId="6109F0E2" w14:textId="77777777" w:rsidR="009C4690" w:rsidRPr="00612E85" w:rsidRDefault="009C4690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E056C3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6B725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5083A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vAlign w:val="bottom"/>
          </w:tcPr>
          <w:p w14:paraId="0760E597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6B8ED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B5100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5F934" w14:textId="77777777" w:rsidR="009C4690" w:rsidRPr="00612E85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E6966" w:rsidRPr="00612E85" w14:paraId="0D76F6F2" w14:textId="77777777" w:rsidTr="00612E85">
        <w:trPr>
          <w:tblHeader/>
        </w:trPr>
        <w:tc>
          <w:tcPr>
            <w:tcW w:w="5220" w:type="dxa"/>
            <w:shd w:val="clear" w:color="auto" w:fill="auto"/>
          </w:tcPr>
          <w:p w14:paraId="355007CC" w14:textId="77777777" w:rsidR="002E6966" w:rsidRPr="00612E85" w:rsidRDefault="002E6966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47E20B" w14:textId="77777777" w:rsidR="002E6966" w:rsidRPr="00612E85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0" w:type="dxa"/>
            <w:gridSpan w:val="6"/>
            <w:shd w:val="clear" w:color="auto" w:fill="auto"/>
            <w:vAlign w:val="bottom"/>
          </w:tcPr>
          <w:p w14:paraId="42212AE2" w14:textId="0ED37082" w:rsidR="002E6966" w:rsidRPr="00612E85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12E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12E8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E5062" w:rsidRPr="00612E85" w14:paraId="4D713428" w14:textId="77777777" w:rsidTr="00612E85">
        <w:tc>
          <w:tcPr>
            <w:tcW w:w="5220" w:type="dxa"/>
            <w:shd w:val="clear" w:color="auto" w:fill="auto"/>
          </w:tcPr>
          <w:p w14:paraId="5246C65D" w14:textId="23EF0BC9" w:rsidR="009C4690" w:rsidRPr="00612E85" w:rsidRDefault="0003179B" w:rsidP="007C66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sz w:val="28"/>
                <w:szCs w:val="28"/>
              </w:rPr>
            </w:pPr>
            <w:r w:rsidRPr="00612E8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เงินเบิกเกินบัญชีและ</w:t>
            </w:r>
            <w:r w:rsidR="009C4690"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</w:t>
            </w:r>
            <w:r w:rsidRPr="00612E8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="008D6148"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ระยะสั้นจากสถาบัน</w:t>
            </w:r>
            <w:r w:rsidR="008D6148" w:rsidRPr="00612E8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00" w:type="dxa"/>
            <w:shd w:val="clear" w:color="auto" w:fill="auto"/>
          </w:tcPr>
          <w:p w14:paraId="22E2EB0F" w14:textId="77777777" w:rsidR="009C4690" w:rsidRPr="00612E85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617DDC" w14:textId="125BB0F0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188</w:t>
            </w:r>
            <w:r w:rsidR="00E00D22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D83D4" w14:textId="26F3E529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4</w:t>
            </w:r>
            <w:r w:rsidR="00E00D22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40" w:type="dxa"/>
          </w:tcPr>
          <w:p w14:paraId="23FA59C5" w14:textId="78E3761B" w:rsidR="00E00D22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193</w:t>
            </w:r>
            <w:r w:rsidR="00E00D22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A369F" w14:textId="271647EA" w:rsidR="009C4690" w:rsidRPr="00612E85" w:rsidRDefault="00F118C7" w:rsidP="007C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362</w:t>
            </w:r>
            <w:r w:rsidR="009C4690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3BE19" w14:textId="77777777" w:rsidR="009C4690" w:rsidRPr="00612E85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C341D0" w14:textId="61501476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  <w:r w:rsidR="009C4690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250</w:t>
            </w:r>
          </w:p>
        </w:tc>
      </w:tr>
      <w:tr w:rsidR="00DE5062" w:rsidRPr="00612E85" w14:paraId="12A15590" w14:textId="77777777" w:rsidTr="00612E85">
        <w:tc>
          <w:tcPr>
            <w:tcW w:w="5220" w:type="dxa"/>
            <w:shd w:val="clear" w:color="auto" w:fill="auto"/>
          </w:tcPr>
          <w:p w14:paraId="5E0EA892" w14:textId="6AB2EBAF" w:rsidR="009C4690" w:rsidRPr="00612E85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เงินกู้ยืมระยะยาวจากสถาบัน</w:t>
            </w:r>
            <w:r w:rsidR="008D6148"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04D497C" w14:textId="77777777" w:rsidR="009C4690" w:rsidRPr="00612E85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1396E" w14:textId="52979038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102</w:t>
            </w:r>
            <w:r w:rsidR="00430ADD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F9063" w14:textId="77777777" w:rsidR="009C4690" w:rsidRPr="00612E85" w:rsidRDefault="00430ADD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D9BC19" w14:textId="35A7BD83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 w:rsidR="00430ADD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2F2E4" w14:textId="177518EC" w:rsidR="009C4690" w:rsidRPr="00612E85" w:rsidRDefault="00F118C7" w:rsidP="007C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50</w:t>
            </w:r>
            <w:r w:rsidR="009C4690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6F9EE" w14:textId="77777777" w:rsidR="009C4690" w:rsidRPr="00612E85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D3695C" w14:textId="5D92F274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="009C4690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</w:p>
        </w:tc>
      </w:tr>
      <w:tr w:rsidR="00511DE2" w:rsidRPr="00612E85" w14:paraId="48D82714" w14:textId="77777777" w:rsidTr="00612E85">
        <w:tc>
          <w:tcPr>
            <w:tcW w:w="5220" w:type="dxa"/>
            <w:shd w:val="clear" w:color="auto" w:fill="auto"/>
          </w:tcPr>
          <w:p w14:paraId="7234F62D" w14:textId="696C2F32" w:rsidR="00511DE2" w:rsidRPr="00F44F9A" w:rsidRDefault="00301E03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</w:t>
            </w:r>
            <w:r w:rsidRPr="00094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ตามสัญญาเช่าที่ถึงกำหนดชำระภ</w:t>
            </w:r>
            <w:r w:rsidR="003A183C" w:rsidRPr="00094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</w:t>
            </w:r>
            <w:r w:rsidRPr="00094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ยในหนึ่งปี</w:t>
            </w:r>
          </w:p>
        </w:tc>
        <w:tc>
          <w:tcPr>
            <w:tcW w:w="900" w:type="dxa"/>
            <w:shd w:val="clear" w:color="auto" w:fill="auto"/>
          </w:tcPr>
          <w:p w14:paraId="74D50E9C" w14:textId="77777777" w:rsidR="00511DE2" w:rsidRPr="00612E85" w:rsidRDefault="00511DE2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9E7707" w14:textId="290EC801" w:rsidR="00511DE2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8</w:t>
            </w:r>
            <w:r w:rsidR="000E08EE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900DD" w14:textId="5CB05E0C" w:rsidR="00511DE2" w:rsidRPr="00612E85" w:rsidRDefault="000E08EE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9B2F667" w14:textId="48FFD86A" w:rsidR="00511DE2" w:rsidRPr="00612E85" w:rsidDel="008D6148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0E08E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39845" w14:textId="6980B184" w:rsidR="00511DE2" w:rsidRPr="00612E85" w:rsidRDefault="000E08EE" w:rsidP="007C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57A84" w14:textId="09270400" w:rsidR="00511DE2" w:rsidRPr="00612E85" w:rsidRDefault="000E08EE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09DFB6" w14:textId="38D12ED2" w:rsidR="00511DE2" w:rsidRPr="00612E85" w:rsidDel="008D6148" w:rsidRDefault="000E08EE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F0BBB" w:rsidRPr="00612E85" w14:paraId="32D8E37A" w14:textId="77777777" w:rsidTr="00612E85">
        <w:trPr>
          <w:trHeight w:val="74"/>
        </w:trPr>
        <w:tc>
          <w:tcPr>
            <w:tcW w:w="5220" w:type="dxa"/>
            <w:shd w:val="clear" w:color="auto" w:fill="auto"/>
          </w:tcPr>
          <w:p w14:paraId="192A3BAA" w14:textId="3FE4C654" w:rsidR="009C4690" w:rsidRPr="00F44F9A" w:rsidRDefault="00065F09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439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เงินกู้ยืมระยะสั้นจากบุคคล</w:t>
            </w:r>
            <w:r w:rsidRPr="00094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หรือ</w:t>
            </w:r>
            <w:r w:rsidRPr="00094395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98DEE6" w14:textId="1A1E26B6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02F52" w14:textId="77777777" w:rsidR="009C4690" w:rsidRPr="00612E85" w:rsidRDefault="00D529C5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8B726" w14:textId="6E8E366D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50</w:t>
            </w:r>
            <w:r w:rsidR="00D529C5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25ECE6C9" w14:textId="175A4781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="00D529C5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D354" w14:textId="77777777" w:rsidR="009C4690" w:rsidRPr="00612E85" w:rsidRDefault="009C4690" w:rsidP="007C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BBD71" w14:textId="4C7A1F38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30</w:t>
            </w:r>
            <w:r w:rsidR="009C4690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94E6EF" w14:textId="73D78C36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C4690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DE5062" w:rsidRPr="00612E85" w14:paraId="45F407A2" w14:textId="77777777" w:rsidTr="00612E85">
        <w:tc>
          <w:tcPr>
            <w:tcW w:w="5220" w:type="dxa"/>
            <w:shd w:val="clear" w:color="auto" w:fill="auto"/>
          </w:tcPr>
          <w:p w14:paraId="7DA4E5F1" w14:textId="77777777" w:rsidR="009C4690" w:rsidRPr="00094395" w:rsidRDefault="009C4690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439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00" w:type="dxa"/>
            <w:shd w:val="clear" w:color="auto" w:fill="auto"/>
          </w:tcPr>
          <w:p w14:paraId="526139AB" w14:textId="77777777" w:rsidR="009C4690" w:rsidRPr="00612E85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34DCBF" w14:textId="77777777" w:rsidR="009C4690" w:rsidRPr="00612E85" w:rsidRDefault="00D529C5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C5798" w14:textId="4702D19D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20</w:t>
            </w:r>
            <w:r w:rsidR="00D529C5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035B326F" w14:textId="6A29F5DD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D529C5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00C20" w14:textId="77777777" w:rsidR="009C4690" w:rsidRPr="00612E85" w:rsidRDefault="009C4690" w:rsidP="007C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0BC0C" w14:textId="213BEC4D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20</w:t>
            </w:r>
            <w:r w:rsidR="009C4690"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C1E059A" w14:textId="70AE8E1A" w:rsidR="009C4690" w:rsidRPr="00612E85" w:rsidRDefault="00F118C7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9C4690"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791865" w:rsidRPr="00612E85" w14:paraId="2CA07B51" w14:textId="77777777" w:rsidTr="00791865">
        <w:tc>
          <w:tcPr>
            <w:tcW w:w="5220" w:type="dxa"/>
            <w:shd w:val="clear" w:color="auto" w:fill="auto"/>
          </w:tcPr>
          <w:p w14:paraId="0DE3F645" w14:textId="64EFD73C" w:rsidR="00791865" w:rsidRPr="00B311C0" w:rsidRDefault="00791865" w:rsidP="00791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6B7D72" w14:textId="77777777" w:rsidR="00791865" w:rsidRPr="006972DD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86A17" w14:textId="6020FA34" w:rsidR="00791865" w:rsidRPr="00B311C0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290,521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AA896" w14:textId="6C2B7BD3" w:rsidR="00791865" w:rsidRPr="00B311C0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9B226C1" w14:textId="5B3A2CCF" w:rsidR="00791865" w:rsidRPr="00B311C0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290,521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5B705" w14:textId="61D5F569" w:rsidR="00791865" w:rsidRPr="00B311C0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112,245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B1867" w14:textId="6834B2C8" w:rsidR="00791865" w:rsidRPr="00B311C0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73FC3C" w14:textId="48BB833D" w:rsidR="00791865" w:rsidRPr="00B311C0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112,245</w:t>
            </w:r>
          </w:p>
        </w:tc>
      </w:tr>
      <w:tr w:rsidR="00791865" w:rsidRPr="00612E85" w14:paraId="2D25FC08" w14:textId="77777777" w:rsidTr="00612E85">
        <w:tc>
          <w:tcPr>
            <w:tcW w:w="5220" w:type="dxa"/>
            <w:shd w:val="clear" w:color="auto" w:fill="auto"/>
          </w:tcPr>
          <w:p w14:paraId="42F366A7" w14:textId="5A2A88A2" w:rsidR="00791865" w:rsidRPr="00B311C0" w:rsidRDefault="00791865" w:rsidP="00791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A5ECF6" w14:textId="77777777" w:rsidR="00791865" w:rsidRPr="006972DD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E2F0B" w14:textId="194A7529" w:rsidR="00791865" w:rsidRPr="00B311C0" w:rsidRDefault="00791865" w:rsidP="00791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17,102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1D1E5" w14:textId="587D6C1A" w:rsidR="00791865" w:rsidRPr="00B311C0" w:rsidRDefault="00791865" w:rsidP="00791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D790FEC" w14:textId="7E9BB1F9" w:rsidR="00791865" w:rsidRPr="00B311C0" w:rsidRDefault="00791865" w:rsidP="00791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17,102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F5048" w14:textId="5770D9BB" w:rsidR="00791865" w:rsidRPr="00B311C0" w:rsidRDefault="00791865" w:rsidP="00791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3A766" w14:textId="1F5DCACE" w:rsidR="00791865" w:rsidRPr="00B311C0" w:rsidRDefault="00791865" w:rsidP="00791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4C6019" w14:textId="2B0A8A69" w:rsidR="00791865" w:rsidRPr="00B311C0" w:rsidRDefault="00791865" w:rsidP="00791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91865" w:rsidRPr="00612E85" w14:paraId="3071D2A0" w14:textId="77777777" w:rsidTr="00612E85">
        <w:tc>
          <w:tcPr>
            <w:tcW w:w="5220" w:type="dxa"/>
            <w:shd w:val="clear" w:color="auto" w:fill="auto"/>
          </w:tcPr>
          <w:p w14:paraId="57F72D8A" w14:textId="77777777" w:rsidR="00791865" w:rsidRPr="00612E85" w:rsidRDefault="00791865" w:rsidP="00791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612E8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AE6D6BE" w14:textId="77777777" w:rsidR="00791865" w:rsidRPr="00612E85" w:rsidRDefault="00791865" w:rsidP="007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93090" w14:textId="74A43CDD" w:rsidR="00791865" w:rsidRPr="00612E85" w:rsidRDefault="00791865" w:rsidP="00791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606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4F59E" w14:textId="02028D91" w:rsidR="00791865" w:rsidRPr="00612E85" w:rsidRDefault="00791865" w:rsidP="00791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887</w:t>
            </w:r>
          </w:p>
        </w:tc>
        <w:tc>
          <w:tcPr>
            <w:tcW w:w="1440" w:type="dxa"/>
          </w:tcPr>
          <w:p w14:paraId="69B48A85" w14:textId="3C4D117B" w:rsidR="00791865" w:rsidRPr="00612E85" w:rsidRDefault="00791865" w:rsidP="00791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681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C205C" w14:textId="6B5A0915" w:rsidR="00791865" w:rsidRPr="00612E85" w:rsidRDefault="00791865" w:rsidP="00791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525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9A687" w14:textId="7B577DC7" w:rsidR="00791865" w:rsidRPr="00612E85" w:rsidRDefault="00791865" w:rsidP="00791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59FF7E9" w14:textId="20C56D61" w:rsidR="00791865" w:rsidRPr="00612E85" w:rsidRDefault="00791865" w:rsidP="00791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575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</w:p>
        </w:tc>
      </w:tr>
    </w:tbl>
    <w:p w14:paraId="4BF6756B" w14:textId="2210AD25" w:rsidR="00DE5062" w:rsidRDefault="00DE5062" w:rsidP="00080157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ECDCB36" w14:textId="77777777" w:rsidR="00884CAC" w:rsidRDefault="00884CAC">
      <w:r>
        <w:br w:type="page"/>
      </w: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220"/>
        <w:gridCol w:w="900"/>
        <w:gridCol w:w="1440"/>
        <w:gridCol w:w="1440"/>
        <w:gridCol w:w="1440"/>
        <w:gridCol w:w="1440"/>
        <w:gridCol w:w="1440"/>
        <w:gridCol w:w="1440"/>
      </w:tblGrid>
      <w:tr w:rsidR="008878ED" w:rsidRPr="00612E85" w14:paraId="658E9398" w14:textId="77777777" w:rsidTr="00C74AB4">
        <w:trPr>
          <w:tblHeader/>
        </w:trPr>
        <w:tc>
          <w:tcPr>
            <w:tcW w:w="5220" w:type="dxa"/>
            <w:shd w:val="clear" w:color="auto" w:fill="auto"/>
          </w:tcPr>
          <w:p w14:paraId="4E301F05" w14:textId="18415E5D" w:rsidR="008878ED" w:rsidRPr="00612E85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22E2F4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0" w:type="dxa"/>
            <w:gridSpan w:val="6"/>
            <w:shd w:val="clear" w:color="auto" w:fill="auto"/>
            <w:vAlign w:val="bottom"/>
          </w:tcPr>
          <w:p w14:paraId="00695FD8" w14:textId="2880C9C5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E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8ED" w:rsidRPr="00612E85" w14:paraId="48C535D0" w14:textId="77777777" w:rsidTr="00C74AB4">
        <w:trPr>
          <w:tblHeader/>
        </w:trPr>
        <w:tc>
          <w:tcPr>
            <w:tcW w:w="5220" w:type="dxa"/>
            <w:shd w:val="clear" w:color="auto" w:fill="auto"/>
          </w:tcPr>
          <w:p w14:paraId="29C11BEB" w14:textId="77777777" w:rsidR="008878ED" w:rsidRPr="00612E85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58C53C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377D9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98CC8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Pr="00612E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2E8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84AC367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70BE0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F78D2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Pr="00612E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2E8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B186F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878ED" w:rsidRPr="00612E85" w14:paraId="19934FB8" w14:textId="77777777" w:rsidTr="00C74AB4">
        <w:trPr>
          <w:tblHeader/>
        </w:trPr>
        <w:tc>
          <w:tcPr>
            <w:tcW w:w="5220" w:type="dxa"/>
            <w:shd w:val="clear" w:color="auto" w:fill="auto"/>
          </w:tcPr>
          <w:p w14:paraId="50AE3E15" w14:textId="77777777" w:rsidR="008878ED" w:rsidRPr="00612E85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909D72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4F4E2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34D1A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vAlign w:val="bottom"/>
          </w:tcPr>
          <w:p w14:paraId="6591D7D4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1C3BF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4728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9C263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878ED" w:rsidRPr="00612E85" w14:paraId="41F50297" w14:textId="77777777" w:rsidTr="00C74AB4">
        <w:trPr>
          <w:tblHeader/>
        </w:trPr>
        <w:tc>
          <w:tcPr>
            <w:tcW w:w="5220" w:type="dxa"/>
            <w:shd w:val="clear" w:color="auto" w:fill="auto"/>
          </w:tcPr>
          <w:p w14:paraId="43661412" w14:textId="77777777" w:rsidR="008878ED" w:rsidRPr="00612E85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CC24B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0" w:type="dxa"/>
            <w:gridSpan w:val="6"/>
            <w:shd w:val="clear" w:color="auto" w:fill="auto"/>
            <w:vAlign w:val="bottom"/>
          </w:tcPr>
          <w:p w14:paraId="70568339" w14:textId="77777777" w:rsidR="008878ED" w:rsidRPr="00612E85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12E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12E8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878ED" w:rsidRPr="00612E85" w14:paraId="3F2E4286" w14:textId="77777777" w:rsidTr="00C74AB4">
        <w:tc>
          <w:tcPr>
            <w:tcW w:w="5220" w:type="dxa"/>
            <w:shd w:val="clear" w:color="auto" w:fill="auto"/>
          </w:tcPr>
          <w:p w14:paraId="6F712F72" w14:textId="77777777" w:rsidR="008878ED" w:rsidRPr="00612E85" w:rsidRDefault="008878ED" w:rsidP="008878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sz w:val="28"/>
                <w:szCs w:val="28"/>
              </w:rPr>
            </w:pPr>
            <w:r w:rsidRPr="00612E8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เงินเบิกเกินบัญชีและ</w:t>
            </w:r>
            <w:r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</w:t>
            </w:r>
            <w:r w:rsidRPr="00612E8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ระยะสั้นจากสถาบัน</w:t>
            </w:r>
            <w:r w:rsidRPr="00612E8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00" w:type="dxa"/>
            <w:shd w:val="clear" w:color="auto" w:fill="auto"/>
          </w:tcPr>
          <w:p w14:paraId="64362B63" w14:textId="77777777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B624A" w14:textId="1485155F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188</w:t>
            </w:r>
            <w:r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664E2" w14:textId="633109EF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4</w:t>
            </w:r>
            <w:r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40" w:type="dxa"/>
          </w:tcPr>
          <w:p w14:paraId="77390E2F" w14:textId="115FAA70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193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22A57" w14:textId="4DEE39DE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362</w:t>
            </w:r>
            <w:r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F42D2" w14:textId="687A4AD7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332564" w14:textId="2628DD72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250</w:t>
            </w:r>
          </w:p>
        </w:tc>
      </w:tr>
      <w:tr w:rsidR="008878ED" w:rsidRPr="00612E85" w14:paraId="4FEAD75A" w14:textId="77777777" w:rsidTr="00C74AB4">
        <w:tc>
          <w:tcPr>
            <w:tcW w:w="5220" w:type="dxa"/>
            <w:shd w:val="clear" w:color="auto" w:fill="auto"/>
          </w:tcPr>
          <w:p w14:paraId="6CBAD64F" w14:textId="77777777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56BC876A" w14:textId="77777777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A3CAF2" w14:textId="1C524882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102</w:t>
            </w:r>
            <w:r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D6CCC" w14:textId="6FAB91DB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733A182" w14:textId="1215FA65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7B212" w14:textId="5C5E8B1A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50</w:t>
            </w:r>
            <w:r w:rsidRPr="00612E85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73F12" w14:textId="762773C1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0B69E9" w14:textId="33C79F4D" w:rsidR="008878ED" w:rsidRPr="00612E85" w:rsidRDefault="008878ED" w:rsidP="0088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612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</w:p>
        </w:tc>
      </w:tr>
      <w:tr w:rsidR="003E4EAF" w:rsidRPr="00612E85" w14:paraId="05156B55" w14:textId="77777777" w:rsidTr="00C74AB4">
        <w:tc>
          <w:tcPr>
            <w:tcW w:w="5220" w:type="dxa"/>
            <w:shd w:val="clear" w:color="auto" w:fill="auto"/>
          </w:tcPr>
          <w:p w14:paraId="7F546B03" w14:textId="77777777" w:rsidR="003E4EAF" w:rsidRPr="00094395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</w:t>
            </w:r>
            <w:r w:rsidRPr="00094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ตามสัญญาเช่าที่ถึงกำหนดชำระภายในหนึ่งปี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49A51B1" w14:textId="77777777" w:rsidR="003E4EAF" w:rsidRPr="00094395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CDA08" w14:textId="1281B60F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6,398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51982" w14:textId="3D8F1C75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305756" w14:textId="122D5650" w:rsidR="003E4EAF" w:rsidRPr="008D04D9" w:rsidDel="008D6148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6,398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3402E" w14:textId="15022197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1F88F" w14:textId="0DCF6DCF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79433D" w14:textId="69B44A68" w:rsidR="003E4EAF" w:rsidRPr="008D04D9" w:rsidDel="008D6148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E4EAF" w:rsidRPr="00612E85" w14:paraId="7F809296" w14:textId="77777777" w:rsidTr="00C74AB4">
        <w:trPr>
          <w:trHeight w:val="74"/>
        </w:trPr>
        <w:tc>
          <w:tcPr>
            <w:tcW w:w="5220" w:type="dxa"/>
            <w:shd w:val="clear" w:color="auto" w:fill="auto"/>
          </w:tcPr>
          <w:p w14:paraId="21C34C23" w14:textId="469966AC" w:rsidR="003E4EAF" w:rsidRPr="008D04D9" w:rsidRDefault="003E4EAF" w:rsidP="003E4E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439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เงินกู้ยืมระยะสั้นจากบุคคล</w:t>
            </w:r>
            <w:r w:rsidR="00282F6D" w:rsidRPr="00094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หรือ</w:t>
            </w:r>
            <w:r w:rsidRPr="00094395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4C8D4A" w14:textId="77777777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54105" w14:textId="6F563B82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C67A9" w14:textId="491DED9B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94,000</w:t>
            </w:r>
          </w:p>
        </w:tc>
        <w:tc>
          <w:tcPr>
            <w:tcW w:w="1440" w:type="dxa"/>
          </w:tcPr>
          <w:p w14:paraId="49918833" w14:textId="09F25884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94,000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2E324" w14:textId="2D6D71FA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0DB62" w14:textId="29B0BE6C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79,500</w:t>
            </w:r>
          </w:p>
        </w:tc>
        <w:tc>
          <w:tcPr>
            <w:tcW w:w="1440" w:type="dxa"/>
            <w:shd w:val="clear" w:color="auto" w:fill="auto"/>
          </w:tcPr>
          <w:p w14:paraId="0C9D0975" w14:textId="4F870C2C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79,500</w:t>
            </w:r>
          </w:p>
        </w:tc>
      </w:tr>
      <w:tr w:rsidR="003E4EAF" w:rsidRPr="00612E85" w14:paraId="6EF1F427" w14:textId="77777777" w:rsidTr="00C74AB4">
        <w:tc>
          <w:tcPr>
            <w:tcW w:w="5220" w:type="dxa"/>
            <w:shd w:val="clear" w:color="auto" w:fill="auto"/>
          </w:tcPr>
          <w:p w14:paraId="02847078" w14:textId="77777777" w:rsidR="003E4EAF" w:rsidRPr="00094395" w:rsidRDefault="003E4EAF" w:rsidP="003E4E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439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00" w:type="dxa"/>
            <w:shd w:val="clear" w:color="auto" w:fill="auto"/>
          </w:tcPr>
          <w:p w14:paraId="2DDB5555" w14:textId="77777777" w:rsidR="003E4EAF" w:rsidRPr="00094395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55806" w14:textId="6DA780A8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ECD3A" w14:textId="650B6293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2843E4E4" w14:textId="4681916C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0C8DB" w14:textId="77E79AFE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66515" w14:textId="07819236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</w:tcPr>
          <w:p w14:paraId="1230A335" w14:textId="44D0C76F" w:rsidR="003E4EAF" w:rsidRPr="008D04D9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20,000</w:t>
            </w:r>
          </w:p>
        </w:tc>
      </w:tr>
      <w:tr w:rsidR="00D11A85" w:rsidRPr="00612E85" w14:paraId="7EE2C9C8" w14:textId="77777777" w:rsidTr="00C74AB4">
        <w:tc>
          <w:tcPr>
            <w:tcW w:w="5220" w:type="dxa"/>
            <w:shd w:val="clear" w:color="auto" w:fill="auto"/>
          </w:tcPr>
          <w:p w14:paraId="53307C72" w14:textId="6B1E0004" w:rsidR="00D11A85" w:rsidRPr="00B311C0" w:rsidRDefault="00D11A85" w:rsidP="00D11A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B311C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22FA0F" w14:textId="77777777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DFC05C" w14:textId="4E418D95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290,521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331A8" w14:textId="43E15A3B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F4E8A0" w14:textId="301CD024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290,521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D1FDC" w14:textId="5C69B2F8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112,245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C1DAD" w14:textId="5E03AF48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DB5F45" w14:textId="4E68392B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112,245</w:t>
            </w:r>
          </w:p>
        </w:tc>
      </w:tr>
      <w:tr w:rsidR="00D11A85" w:rsidRPr="00612E85" w14:paraId="0B6E81A1" w14:textId="77777777" w:rsidTr="00C74AB4">
        <w:tc>
          <w:tcPr>
            <w:tcW w:w="5220" w:type="dxa"/>
            <w:shd w:val="clear" w:color="auto" w:fill="auto"/>
          </w:tcPr>
          <w:p w14:paraId="5D63F730" w14:textId="78F39A7A" w:rsidR="00D11A85" w:rsidRPr="00B311C0" w:rsidRDefault="00D11A85" w:rsidP="00D11A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0EDE41" w14:textId="77777777" w:rsidR="00D11A85" w:rsidRPr="00B311C0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713A14" w14:textId="48BBF818" w:rsidR="00D11A85" w:rsidRPr="00B311C0" w:rsidRDefault="00D11A85" w:rsidP="00D11A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13,252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E02A3" w14:textId="6E298AEE" w:rsidR="00D11A85" w:rsidRPr="00B311C0" w:rsidRDefault="00D11A85" w:rsidP="00D11A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C47D3E0" w14:textId="234F4FA9" w:rsidR="00D11A85" w:rsidRPr="00B311C0" w:rsidRDefault="00D11A85" w:rsidP="00D11A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13,252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7F5BF" w14:textId="5419077D" w:rsidR="00D11A85" w:rsidRPr="00B311C0" w:rsidRDefault="00D11A85" w:rsidP="00D11A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B4ACD" w14:textId="5F41378D" w:rsidR="00D11A85" w:rsidRPr="00B311C0" w:rsidRDefault="00D11A85" w:rsidP="00D11A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1469A" w14:textId="5692F5F2" w:rsidR="00D11A85" w:rsidRPr="00B311C0" w:rsidRDefault="00D11A85" w:rsidP="00D11A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1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11A85" w:rsidRPr="00612E85" w14:paraId="46E16DD6" w14:textId="77777777" w:rsidTr="00C74AB4">
        <w:tc>
          <w:tcPr>
            <w:tcW w:w="5220" w:type="dxa"/>
            <w:shd w:val="clear" w:color="auto" w:fill="auto"/>
          </w:tcPr>
          <w:p w14:paraId="296FB563" w14:textId="77777777" w:rsidR="00D11A85" w:rsidRPr="00094395" w:rsidRDefault="00D11A85" w:rsidP="00D11A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09439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D8E5DC6" w14:textId="77777777" w:rsidR="00D11A85" w:rsidRPr="00094395" w:rsidRDefault="00D11A85" w:rsidP="00D1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0415C" w14:textId="376615D0" w:rsidR="00D11A85" w:rsidRPr="008D04D9" w:rsidRDefault="00D11A85" w:rsidP="00D11A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600,419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82464" w14:textId="1D660F60" w:rsidR="00D11A85" w:rsidRPr="008D04D9" w:rsidRDefault="00D11A85" w:rsidP="00D11A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118,887</w:t>
            </w:r>
          </w:p>
        </w:tc>
        <w:tc>
          <w:tcPr>
            <w:tcW w:w="1440" w:type="dxa"/>
          </w:tcPr>
          <w:p w14:paraId="2E28CC1F" w14:textId="466FB227" w:rsidR="00D11A85" w:rsidRPr="008D04D9" w:rsidRDefault="00D11A85" w:rsidP="00D11A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719,306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B9926" w14:textId="42AD0156" w:rsidR="00D11A85" w:rsidRPr="008D04D9" w:rsidRDefault="00D11A85" w:rsidP="00D11A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F497B" w14:textId="0F7C744A" w:rsidR="00D11A85" w:rsidRPr="008D04D9" w:rsidRDefault="00D11A85" w:rsidP="00D11A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99,560</w:t>
            </w:r>
          </w:p>
        </w:tc>
        <w:tc>
          <w:tcPr>
            <w:tcW w:w="1440" w:type="dxa"/>
            <w:shd w:val="clear" w:color="auto" w:fill="auto"/>
          </w:tcPr>
          <w:p w14:paraId="0ED2C522" w14:textId="1E3D3355" w:rsidR="00D11A85" w:rsidRPr="008D04D9" w:rsidRDefault="00D11A85" w:rsidP="00D11A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4D9">
              <w:rPr>
                <w:rFonts w:ascii="Angsana New" w:hAnsi="Angsana New"/>
                <w:b/>
                <w:bCs/>
                <w:sz w:val="28"/>
                <w:szCs w:val="28"/>
              </w:rPr>
              <w:t>624,625</w:t>
            </w:r>
          </w:p>
        </w:tc>
      </w:tr>
    </w:tbl>
    <w:p w14:paraId="4F9D3692" w14:textId="066EF969" w:rsidR="008D6148" w:rsidRDefault="008D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br w:type="page"/>
      </w:r>
    </w:p>
    <w:p w14:paraId="62749812" w14:textId="77777777" w:rsidR="00DE5062" w:rsidRDefault="00DE5062" w:rsidP="008D614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firstLine="540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sectPr w:rsidR="00DE5062" w:rsidSect="00791865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152" w:right="691" w:bottom="1152" w:left="1080" w:header="720" w:footer="720" w:gutter="0"/>
          <w:cols w:space="720"/>
          <w:titlePg/>
          <w:docGrid w:linePitch="245"/>
        </w:sectPr>
      </w:pPr>
    </w:p>
    <w:p w14:paraId="24F1449B" w14:textId="0FC6565B" w:rsidR="00E87DB4" w:rsidRPr="005360D2" w:rsidRDefault="00E87DB4" w:rsidP="00536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360D2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สินทรัพ</w:t>
      </w:r>
      <w:r w:rsidR="00157D10" w:rsidRPr="005360D2">
        <w:rPr>
          <w:rFonts w:ascii="Angsana New" w:hAnsi="Angsana New"/>
          <w:b/>
          <w:bCs/>
          <w:i/>
          <w:iCs/>
          <w:sz w:val="28"/>
          <w:szCs w:val="28"/>
          <w:cs/>
        </w:rPr>
        <w:t>ย์</w:t>
      </w:r>
      <w:r w:rsidRPr="005360D2">
        <w:rPr>
          <w:rFonts w:ascii="Angsana New" w:hAnsi="Angsana New"/>
          <w:b/>
          <w:bCs/>
          <w:i/>
          <w:iCs/>
          <w:sz w:val="28"/>
          <w:szCs w:val="28"/>
          <w:cs/>
        </w:rPr>
        <w:t>ที่ใช้เป็นหลักประกันหนี้สิน</w:t>
      </w:r>
    </w:p>
    <w:p w14:paraId="2050BD55" w14:textId="77777777" w:rsidR="003427FE" w:rsidRPr="00693F45" w:rsidRDefault="003427FE" w:rsidP="0034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F513B" w:rsidRPr="00730B87" w14:paraId="30A46E6B" w14:textId="77777777" w:rsidTr="00693F45">
        <w:trPr>
          <w:tblHeader/>
        </w:trPr>
        <w:tc>
          <w:tcPr>
            <w:tcW w:w="4050" w:type="dxa"/>
            <w:vMerge w:val="restart"/>
          </w:tcPr>
          <w:p w14:paraId="6A22A52B" w14:textId="77777777" w:rsidR="005F513B" w:rsidRPr="00693F45" w:rsidRDefault="005F513B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338E49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C09875" w14:textId="77777777" w:rsidR="005F513B" w:rsidRPr="00693F45" w:rsidRDefault="005F513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0B2244" w14:textId="77777777" w:rsidR="005F513B" w:rsidRPr="00693F45" w:rsidRDefault="005F513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93F4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13B" w:rsidRPr="00730B87" w14:paraId="1F206D3E" w14:textId="77777777" w:rsidTr="00693F45">
        <w:trPr>
          <w:tblHeader/>
        </w:trPr>
        <w:tc>
          <w:tcPr>
            <w:tcW w:w="4050" w:type="dxa"/>
            <w:vMerge/>
          </w:tcPr>
          <w:p w14:paraId="6CDC65EB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F6E4E2" w14:textId="59D0195C" w:rsidR="005F513B" w:rsidRPr="00693F45" w:rsidRDefault="00F118C7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5F513B" w:rsidRPr="00693F4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5F513B" w:rsidRPr="00693F45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50532D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6A7783" w14:textId="109E7A88" w:rsidR="005F513B" w:rsidRPr="00094395" w:rsidRDefault="005360D2" w:rsidP="00536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="005F513B" w:rsidRPr="00B311C0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6746B7D" w14:textId="77777777" w:rsidR="005F513B" w:rsidRPr="0009439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36BB38" w14:textId="35E892D9" w:rsidR="005F513B" w:rsidRPr="007806F4" w:rsidRDefault="00F118C7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806F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5F513B" w:rsidRPr="007806F4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5F513B" w:rsidRPr="007806F4">
              <w:rPr>
                <w:rFonts w:ascii="Angsana New" w:hAnsi="Angsana New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8800B0" w14:textId="77777777" w:rsidR="005F513B" w:rsidRPr="007806F4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B13C8D" w14:textId="637A217E" w:rsidR="005F513B" w:rsidRPr="00094395" w:rsidRDefault="005360D2" w:rsidP="00536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B311C0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5F513B" w:rsidRPr="00B311C0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5F513B" w:rsidRPr="00730B87" w14:paraId="293FE705" w14:textId="77777777" w:rsidTr="00693F45">
        <w:trPr>
          <w:tblHeader/>
        </w:trPr>
        <w:tc>
          <w:tcPr>
            <w:tcW w:w="4050" w:type="dxa"/>
            <w:vMerge/>
          </w:tcPr>
          <w:p w14:paraId="562855B0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A9984" w14:textId="61AF1930" w:rsidR="005F513B" w:rsidRPr="00693F45" w:rsidRDefault="00F118C7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7AB69A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DF6336" w14:textId="184C95E0" w:rsidR="005F513B" w:rsidRPr="00693F45" w:rsidRDefault="00F118C7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8775929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B3550" w14:textId="755EE39F" w:rsidR="005F513B" w:rsidRPr="00693F45" w:rsidRDefault="00F118C7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0ED9E8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3C22A4" w14:textId="0838622F" w:rsidR="005F513B" w:rsidRPr="00693F45" w:rsidRDefault="00F118C7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F513B" w:rsidRPr="00730B87" w14:paraId="7E97E0DD" w14:textId="77777777" w:rsidTr="00693F45">
        <w:trPr>
          <w:tblHeader/>
        </w:trPr>
        <w:tc>
          <w:tcPr>
            <w:tcW w:w="4050" w:type="dxa"/>
          </w:tcPr>
          <w:p w14:paraId="5A4345F3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0D3F763" w14:textId="77777777" w:rsidR="005F513B" w:rsidRPr="00693F45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93F4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0778" w:rsidRPr="00730B87" w14:paraId="503AB614" w14:textId="77777777" w:rsidTr="00693F45">
        <w:tc>
          <w:tcPr>
            <w:tcW w:w="4050" w:type="dxa"/>
          </w:tcPr>
          <w:p w14:paraId="78B206B4" w14:textId="77777777" w:rsidR="00C00778" w:rsidRPr="00693F45" w:rsidRDefault="00C00778" w:rsidP="00C00778">
            <w:pPr>
              <w:ind w:left="160" w:hanging="153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ของกรรมการบริษัท ผู้ถือหุ้นและบุคคลที่เกี่ยวข้องกัน</w:t>
            </w:r>
          </w:p>
        </w:tc>
        <w:tc>
          <w:tcPr>
            <w:tcW w:w="1080" w:type="dxa"/>
          </w:tcPr>
          <w:p w14:paraId="472CC082" w14:textId="77777777" w:rsidR="00C00778" w:rsidRPr="00693F45" w:rsidRDefault="00C00778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F934AF0" w14:textId="7ECCCACB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675C73A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77ECC7" w14:textId="77777777" w:rsidR="00C00778" w:rsidRPr="00693F45" w:rsidRDefault="00C00778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DF0D780" w14:textId="5D74DE3F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AE6454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36B93" w14:textId="77777777" w:rsidR="00C00778" w:rsidRPr="00693F45" w:rsidRDefault="00C00778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01C730" w14:textId="40484BFE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135056F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CADE2" w14:textId="77777777" w:rsidR="00C00778" w:rsidRPr="00693F45" w:rsidRDefault="00C00778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D1034DF" w14:textId="0D0647C3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00778" w:rsidRPr="00730B87" w14:paraId="290F3338" w14:textId="77777777" w:rsidTr="00693F45">
        <w:tc>
          <w:tcPr>
            <w:tcW w:w="4050" w:type="dxa"/>
          </w:tcPr>
          <w:p w14:paraId="2C9A52F1" w14:textId="77777777" w:rsidR="00C00778" w:rsidRPr="00693F45" w:rsidRDefault="00C00778" w:rsidP="00C00778">
            <w:pPr>
              <w:ind w:left="160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</w:rPr>
              <w:t>สิทธิการรับคืนเงินฝากธนาคาร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ของกรรมการบริษัท</w:t>
            </w:r>
          </w:p>
        </w:tc>
        <w:tc>
          <w:tcPr>
            <w:tcW w:w="1080" w:type="dxa"/>
          </w:tcPr>
          <w:p w14:paraId="053A643D" w14:textId="7FF4C8CA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0461305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7DD2E0" w14:textId="62511519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70A21AC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CC921" w14:textId="4F75298B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E52D402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A3E846" w14:textId="5D61DBB9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="00C00778" w:rsidRPr="00693F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00778" w:rsidRPr="00730B87" w14:paraId="11B216BA" w14:textId="77777777" w:rsidTr="00693F45">
        <w:tc>
          <w:tcPr>
            <w:tcW w:w="4050" w:type="dxa"/>
          </w:tcPr>
          <w:p w14:paraId="3AC18E73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05A51" w14:textId="3B0C972A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F516707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74CFE7" w14:textId="615DF3F1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313D4C8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5A56AB" w14:textId="0AE61A66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83D9767" w14:textId="77777777" w:rsidR="00C00778" w:rsidRPr="00693F45" w:rsidRDefault="00C00778" w:rsidP="00C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A1B2BB" w14:textId="7073B068" w:rsidR="00C00778" w:rsidRPr="00693F45" w:rsidRDefault="00F118C7" w:rsidP="00C007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="00C00778" w:rsidRPr="00693F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F118C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2C821F3A" w14:textId="77777777" w:rsidR="0091302F" w:rsidRPr="00693F45" w:rsidRDefault="0091302F" w:rsidP="00765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FFF585" w14:textId="1F1392DB" w:rsidR="005F6618" w:rsidRPr="00693F45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 xml:space="preserve">หนี้สินที่มีภาระดอกเบี้ยทั้งหมดของกลุ่มบริษัท 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  <w:r w:rsidRPr="00693F45">
        <w:rPr>
          <w:rFonts w:ascii="Angsana New" w:hAnsi="Angsana New" w:hint="cs"/>
          <w:sz w:val="28"/>
          <w:szCs w:val="28"/>
          <w:cs/>
        </w:rPr>
        <w:t xml:space="preserve"> เป็นสกุลเงินบาท</w:t>
      </w:r>
    </w:p>
    <w:p w14:paraId="118136F6" w14:textId="77777777" w:rsidR="005F6618" w:rsidRPr="00693F45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46E0E6" w14:textId="5CA8E398" w:rsidR="005F6618" w:rsidRPr="00693F45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ณ วันที่</w:t>
      </w:r>
      <w:r w:rsidR="00D84039"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D84039" w:rsidRPr="00693F45">
        <w:rPr>
          <w:rFonts w:ascii="Angsana New" w:hAnsi="Angsana New"/>
          <w:sz w:val="28"/>
          <w:szCs w:val="28"/>
        </w:rPr>
        <w:t xml:space="preserve"> </w:t>
      </w:r>
      <w:r w:rsidR="00D84039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5D11CE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</w:t>
      </w:r>
      <w:r w:rsidR="003622D3">
        <w:rPr>
          <w:rFonts w:ascii="Angsana New" w:hAnsi="Angsana New"/>
          <w:sz w:val="28"/>
          <w:szCs w:val="28"/>
        </w:rPr>
        <w:t>34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693F45">
        <w:rPr>
          <w:rFonts w:ascii="Angsana New" w:hAnsi="Angsana New"/>
          <w:i/>
          <w:iCs/>
          <w:sz w:val="28"/>
          <w:szCs w:val="28"/>
        </w:rPr>
        <w:t>(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31</w:t>
      </w:r>
      <w:r w:rsidR="00D84039" w:rsidRPr="00693F45">
        <w:rPr>
          <w:rFonts w:ascii="Angsana New" w:hAnsi="Angsana New"/>
          <w:i/>
          <w:iCs/>
          <w:sz w:val="28"/>
          <w:szCs w:val="28"/>
        </w:rPr>
        <w:t xml:space="preserve"> </w:t>
      </w:r>
      <w:r w:rsidR="00D84039" w:rsidRPr="00693F45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D84039" w:rsidRPr="00693F45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2562</w:t>
      </w:r>
      <w:r w:rsidR="00D84039" w:rsidRPr="00693F45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46</w:t>
      </w:r>
      <w:r w:rsidR="00F118C7" w:rsidRPr="00F118C7">
        <w:rPr>
          <w:rFonts w:ascii="Angsana New" w:hAnsi="Angsana New" w:hint="cs"/>
          <w:i/>
          <w:iCs/>
          <w:sz w:val="28"/>
          <w:szCs w:val="28"/>
        </w:rPr>
        <w:t>8</w:t>
      </w:r>
      <w:r w:rsidRPr="00693F45">
        <w:rPr>
          <w:rFonts w:ascii="Angsana New" w:hAnsi="Angsana New"/>
          <w:i/>
          <w:iCs/>
          <w:sz w:val="28"/>
          <w:szCs w:val="28"/>
        </w:rPr>
        <w:t xml:space="preserve"> </w:t>
      </w:r>
      <w:r w:rsidRPr="00693F45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693F45">
        <w:rPr>
          <w:rFonts w:ascii="Angsana New" w:hAnsi="Angsana New"/>
          <w:i/>
          <w:iCs/>
          <w:sz w:val="28"/>
          <w:szCs w:val="28"/>
        </w:rPr>
        <w:t>)</w:t>
      </w:r>
    </w:p>
    <w:p w14:paraId="3A6CA74B" w14:textId="33CA83D2" w:rsidR="005F6618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FF7583" w14:textId="0B9DD400" w:rsidR="005676F5" w:rsidRDefault="005676F5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311C0">
        <w:rPr>
          <w:rFonts w:ascii="Angsana New" w:hAnsi="Angsana New"/>
          <w:sz w:val="28"/>
          <w:szCs w:val="28"/>
          <w:cs/>
        </w:rPr>
        <w:t>เงินกู้ยืม</w:t>
      </w:r>
      <w:r w:rsidR="00C216EF" w:rsidRPr="00B311C0">
        <w:rPr>
          <w:rFonts w:ascii="Angsana New" w:hAnsi="Angsana New"/>
          <w:sz w:val="28"/>
          <w:szCs w:val="28"/>
          <w:cs/>
        </w:rPr>
        <w:t>กับสถาบันการเงินค้ำประกันโดย</w:t>
      </w:r>
      <w:r w:rsidR="002501CF" w:rsidRPr="00B311C0">
        <w:rPr>
          <w:rFonts w:ascii="Angsana New" w:hAnsi="Angsana New"/>
          <w:sz w:val="28"/>
          <w:szCs w:val="28"/>
          <w:cs/>
        </w:rPr>
        <w:t xml:space="preserve">กรรมการบริษัทและผู้ถือหุ้น ตามที่ระบุในหมายเหตุข้อ </w:t>
      </w:r>
      <w:r w:rsidR="002501CF" w:rsidRPr="00B311C0">
        <w:rPr>
          <w:rFonts w:ascii="Angsana New" w:hAnsi="Angsana New"/>
          <w:sz w:val="28"/>
          <w:szCs w:val="28"/>
        </w:rPr>
        <w:t>4</w:t>
      </w:r>
    </w:p>
    <w:p w14:paraId="56F4648D" w14:textId="77777777" w:rsidR="005676F5" w:rsidRDefault="005676F5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2FEA79" w14:textId="434C08A4" w:rsidR="00253E5F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</w:t>
      </w:r>
      <w:r>
        <w:rPr>
          <w:rFonts w:ascii="Angsana New" w:hAnsi="Angsana New" w:hint="cs"/>
          <w:sz w:val="28"/>
          <w:szCs w:val="28"/>
          <w:cs/>
        </w:rPr>
        <w:t>สั้น</w:t>
      </w:r>
      <w:r w:rsidRPr="00693F45">
        <w:rPr>
          <w:rFonts w:ascii="Angsana New" w:hAnsi="Angsana New" w:hint="cs"/>
          <w:sz w:val="28"/>
          <w:szCs w:val="28"/>
          <w:cs/>
        </w:rPr>
        <w:t>กับสถาบันการเงินเป็นจำนวนเงิน</w:t>
      </w:r>
      <w:r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188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934D7F">
        <w:rPr>
          <w:rFonts w:ascii="Angsana New" w:hAnsi="Angsana New"/>
          <w:i/>
          <w:iCs/>
          <w:sz w:val="28"/>
          <w:szCs w:val="28"/>
        </w:rPr>
        <w:t>(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31</w:t>
      </w:r>
      <w:r w:rsidRPr="00934D7F">
        <w:rPr>
          <w:rFonts w:ascii="Angsana New" w:hAnsi="Angsana New"/>
          <w:i/>
          <w:iCs/>
          <w:sz w:val="28"/>
          <w:szCs w:val="28"/>
        </w:rPr>
        <w:t xml:space="preserve"> </w:t>
      </w:r>
      <w:r w:rsidRPr="00934D7F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934D7F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2562</w:t>
      </w:r>
      <w:r w:rsidRPr="00934D7F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362</w:t>
      </w:r>
      <w:r w:rsidRPr="00934D7F">
        <w:rPr>
          <w:rFonts w:ascii="Angsana New" w:hAnsi="Angsana New"/>
          <w:i/>
          <w:iCs/>
          <w:sz w:val="28"/>
          <w:szCs w:val="28"/>
        </w:rPr>
        <w:t xml:space="preserve"> </w:t>
      </w:r>
      <w:r w:rsidRPr="00934D7F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934D7F">
        <w:rPr>
          <w:rFonts w:ascii="Angsana New" w:hAnsi="Angsana New"/>
          <w:i/>
          <w:iCs/>
          <w:sz w:val="28"/>
          <w:szCs w:val="28"/>
        </w:rPr>
        <w:t>)</w:t>
      </w:r>
      <w:r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เงินกู้ยืมระยะ</w:t>
      </w:r>
      <w:r>
        <w:rPr>
          <w:rFonts w:ascii="Angsana New" w:hAnsi="Angsana New" w:hint="cs"/>
          <w:sz w:val="28"/>
          <w:szCs w:val="28"/>
          <w:cs/>
        </w:rPr>
        <w:t>สั้น</w:t>
      </w:r>
      <w:r w:rsidRPr="00693F45">
        <w:rPr>
          <w:rFonts w:ascii="Angsana New" w:hAnsi="Angsana New" w:hint="cs"/>
          <w:sz w:val="28"/>
          <w:szCs w:val="28"/>
          <w:cs/>
        </w:rPr>
        <w:t>ดังกล่าวมีอัตราดอกเบี้ย</w:t>
      </w:r>
      <w:r>
        <w:rPr>
          <w:rFonts w:ascii="Angsana New" w:hAnsi="Angsana New" w:hint="cs"/>
          <w:sz w:val="28"/>
          <w:szCs w:val="28"/>
          <w:cs/>
        </w:rPr>
        <w:t xml:space="preserve">คงที่ </w:t>
      </w:r>
      <w:r w:rsidRPr="00151665">
        <w:rPr>
          <w:rFonts w:ascii="Angsana New" w:hAnsi="Angsana New"/>
          <w:i/>
          <w:iCs/>
          <w:sz w:val="28"/>
          <w:szCs w:val="28"/>
          <w:cs/>
        </w:rPr>
        <w:t>(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31</w:t>
      </w:r>
      <w:r w:rsidRPr="00151665">
        <w:rPr>
          <w:rFonts w:ascii="Angsana New" w:hAnsi="Angsana New"/>
          <w:i/>
          <w:iCs/>
          <w:sz w:val="28"/>
          <w:szCs w:val="28"/>
        </w:rPr>
        <w:t xml:space="preserve"> </w:t>
      </w:r>
      <w:r w:rsidRPr="00151665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2562</w:t>
      </w:r>
      <w:r w:rsidRPr="00151665">
        <w:rPr>
          <w:rFonts w:ascii="Angsana New" w:hAnsi="Angsana New"/>
          <w:i/>
          <w:iCs/>
          <w:sz w:val="28"/>
          <w:szCs w:val="28"/>
        </w:rPr>
        <w:t xml:space="preserve">: </w:t>
      </w:r>
      <w:r w:rsidRPr="00151665">
        <w:rPr>
          <w:rFonts w:ascii="Angsana New" w:hAnsi="Angsana New"/>
          <w:i/>
          <w:iCs/>
          <w:sz w:val="28"/>
          <w:szCs w:val="28"/>
          <w:cs/>
        </w:rPr>
        <w:t>อัตราดอกเบี้ยคงที่)</w:t>
      </w:r>
    </w:p>
    <w:p w14:paraId="432266D1" w14:textId="77777777" w:rsidR="00253E5F" w:rsidRPr="00693F45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73911C6" w14:textId="1E4983ED" w:rsidR="005F6618" w:rsidRPr="00896B47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2" w:name="_Hlk33175310"/>
      <w:r w:rsidRPr="00693F4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741B39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Pr="00693F45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บริษัทมีสัญญาเงินกู้ยืมระยะยาวกับสถาบันการเงินเป็นจำนวนเงิน</w:t>
      </w:r>
      <w:r w:rsidR="005D11CE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393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5E36F6" w:rsidRPr="00934D7F">
        <w:rPr>
          <w:rFonts w:ascii="Angsana New" w:hAnsi="Angsana New"/>
          <w:i/>
          <w:iCs/>
          <w:sz w:val="28"/>
          <w:szCs w:val="28"/>
        </w:rPr>
        <w:t>(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31</w:t>
      </w:r>
      <w:r w:rsidR="005E36F6" w:rsidRPr="00934D7F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934D7F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5E36F6" w:rsidRPr="00934D7F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2562</w:t>
      </w:r>
      <w:r w:rsidR="005E36F6" w:rsidRPr="00934D7F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F118C7">
        <w:rPr>
          <w:rFonts w:ascii="Angsana New" w:hAnsi="Angsana New"/>
          <w:i/>
          <w:iCs/>
          <w:sz w:val="28"/>
          <w:szCs w:val="28"/>
        </w:rPr>
        <w:t>163</w:t>
      </w:r>
      <w:r w:rsidR="005E36F6" w:rsidRPr="00934D7F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934D7F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5E36F6" w:rsidRPr="00934D7F">
        <w:rPr>
          <w:rFonts w:ascii="Angsana New" w:hAnsi="Angsana New"/>
          <w:i/>
          <w:iCs/>
          <w:sz w:val="28"/>
          <w:szCs w:val="28"/>
        </w:rPr>
        <w:t>)</w:t>
      </w:r>
      <w:r w:rsidR="005E36F6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เงินกู้ยืมระยะยาวดังกล่าวมีอัตรา</w:t>
      </w:r>
      <w:r w:rsidRPr="00094395">
        <w:rPr>
          <w:rFonts w:ascii="Angsana New" w:hAnsi="Angsana New" w:hint="cs"/>
          <w:sz w:val="28"/>
          <w:szCs w:val="28"/>
          <w:cs/>
        </w:rPr>
        <w:t>ดอกเบี้ย</w:t>
      </w:r>
      <w:r w:rsidRPr="00B311C0">
        <w:rPr>
          <w:rFonts w:ascii="Angsana New" w:hAnsi="Angsana New"/>
          <w:sz w:val="28"/>
          <w:szCs w:val="28"/>
          <w:cs/>
        </w:rPr>
        <w:t>ลอยตัว</w:t>
      </w:r>
      <w:r w:rsidR="00151665" w:rsidRPr="00B311C0">
        <w:rPr>
          <w:rFonts w:ascii="Angsana New" w:hAnsi="Angsana New"/>
          <w:sz w:val="28"/>
          <w:szCs w:val="28"/>
        </w:rPr>
        <w:t xml:space="preserve"> </w:t>
      </w:r>
      <w:r w:rsidRPr="00B311C0">
        <w:rPr>
          <w:rFonts w:ascii="Angsana New" w:hAnsi="Angsana New"/>
          <w:sz w:val="28"/>
          <w:szCs w:val="28"/>
          <w:cs/>
        </w:rPr>
        <w:t>ระยะเวลา</w:t>
      </w:r>
      <w:r w:rsidRPr="00094395">
        <w:rPr>
          <w:rFonts w:ascii="Angsana New" w:hAnsi="Angsana New" w:hint="cs"/>
          <w:sz w:val="28"/>
          <w:szCs w:val="28"/>
          <w:cs/>
        </w:rPr>
        <w:t xml:space="preserve"> </w:t>
      </w:r>
      <w:r w:rsidR="00151665" w:rsidRPr="00B311C0">
        <w:rPr>
          <w:rFonts w:ascii="Angsana New" w:hAnsi="Angsana New"/>
          <w:sz w:val="28"/>
          <w:szCs w:val="28"/>
        </w:rPr>
        <w:t xml:space="preserve">4 - </w:t>
      </w:r>
      <w:r w:rsidR="00F118C7" w:rsidRPr="00B311C0">
        <w:rPr>
          <w:rFonts w:ascii="Angsana New" w:hAnsi="Angsana New"/>
          <w:sz w:val="28"/>
          <w:szCs w:val="28"/>
        </w:rPr>
        <w:t>5</w:t>
      </w:r>
      <w:r w:rsidRPr="00094395">
        <w:rPr>
          <w:rFonts w:ascii="Angsana New" w:hAnsi="Angsana New"/>
          <w:sz w:val="28"/>
          <w:szCs w:val="28"/>
        </w:rPr>
        <w:t xml:space="preserve"> </w:t>
      </w:r>
      <w:r w:rsidRPr="00094395">
        <w:rPr>
          <w:rFonts w:ascii="Angsana New" w:hAnsi="Angsana New" w:hint="cs"/>
          <w:sz w:val="28"/>
          <w:szCs w:val="28"/>
          <w:cs/>
        </w:rPr>
        <w:t xml:space="preserve">ปี </w:t>
      </w:r>
      <w:bookmarkStart w:id="3" w:name="_Hlk33175609"/>
      <w:r w:rsidRPr="00094395">
        <w:rPr>
          <w:rFonts w:ascii="Angsana New" w:hAnsi="Angsana New" w:hint="cs"/>
          <w:sz w:val="28"/>
          <w:szCs w:val="28"/>
          <w:cs/>
        </w:rPr>
        <w:t>ครบกำหนด</w:t>
      </w:r>
      <w:r w:rsidRPr="00B311C0">
        <w:rPr>
          <w:rFonts w:ascii="Angsana New" w:hAnsi="Angsana New"/>
          <w:sz w:val="28"/>
          <w:szCs w:val="28"/>
          <w:cs/>
        </w:rPr>
        <w:t>ตามสัญญา</w:t>
      </w:r>
      <w:r w:rsidRPr="00094395">
        <w:rPr>
          <w:rFonts w:ascii="Angsana New" w:hAnsi="Angsana New" w:hint="cs"/>
          <w:sz w:val="28"/>
          <w:szCs w:val="28"/>
          <w:cs/>
        </w:rPr>
        <w:t xml:space="preserve">ในปี </w:t>
      </w:r>
      <w:bookmarkEnd w:id="3"/>
      <w:r w:rsidR="00151665" w:rsidRPr="00B311C0">
        <w:rPr>
          <w:rFonts w:ascii="Angsana New" w:hAnsi="Angsana New"/>
          <w:sz w:val="28"/>
          <w:szCs w:val="28"/>
        </w:rPr>
        <w:t xml:space="preserve">2566 - </w:t>
      </w:r>
      <w:r w:rsidR="00F118C7" w:rsidRPr="00B311C0">
        <w:rPr>
          <w:rFonts w:ascii="Angsana New" w:hAnsi="Angsana New"/>
          <w:sz w:val="28"/>
          <w:szCs w:val="28"/>
        </w:rPr>
        <w:t>2568</w:t>
      </w:r>
      <w:r w:rsidR="005D11CE" w:rsidRPr="00094395">
        <w:rPr>
          <w:rFonts w:ascii="Angsana New" w:hAnsi="Angsana New"/>
          <w:sz w:val="28"/>
          <w:szCs w:val="28"/>
        </w:rPr>
        <w:t xml:space="preserve"> </w:t>
      </w:r>
      <w:r w:rsidR="005E36F6" w:rsidRPr="00094395">
        <w:rPr>
          <w:rFonts w:ascii="Angsana New" w:hAnsi="Angsana New"/>
          <w:i/>
          <w:iCs/>
          <w:sz w:val="28"/>
          <w:szCs w:val="28"/>
        </w:rPr>
        <w:t>(</w:t>
      </w:r>
      <w:r w:rsidR="00F118C7" w:rsidRPr="00094395">
        <w:rPr>
          <w:rFonts w:ascii="Angsana New" w:hAnsi="Angsana New"/>
          <w:i/>
          <w:iCs/>
          <w:sz w:val="28"/>
          <w:szCs w:val="28"/>
        </w:rPr>
        <w:t>31</w:t>
      </w:r>
      <w:r w:rsidR="005E36F6" w:rsidRPr="00896B47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6B47">
        <w:rPr>
          <w:rFonts w:ascii="Angsana New" w:hAnsi="Angsana New"/>
          <w:i/>
          <w:iCs/>
          <w:sz w:val="28"/>
          <w:szCs w:val="28"/>
          <w:cs/>
        </w:rPr>
        <w:t>ธันวาคม</w:t>
      </w:r>
      <w:r w:rsidR="005E36F6" w:rsidRPr="00896B47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6B47">
        <w:rPr>
          <w:rFonts w:ascii="Angsana New" w:hAnsi="Angsana New"/>
          <w:i/>
          <w:iCs/>
          <w:sz w:val="28"/>
          <w:szCs w:val="28"/>
        </w:rPr>
        <w:t>2562</w:t>
      </w:r>
      <w:r w:rsidR="005E36F6" w:rsidRPr="00896B47">
        <w:rPr>
          <w:rFonts w:ascii="Angsana New" w:hAnsi="Angsana New"/>
          <w:i/>
          <w:iCs/>
          <w:sz w:val="28"/>
          <w:szCs w:val="28"/>
        </w:rPr>
        <w:t xml:space="preserve">: </w:t>
      </w:r>
      <w:r w:rsidR="005E36F6" w:rsidRPr="00896B47">
        <w:rPr>
          <w:rFonts w:ascii="Angsana New" w:hAnsi="Angsana New"/>
          <w:i/>
          <w:iCs/>
          <w:sz w:val="28"/>
          <w:szCs w:val="28"/>
          <w:cs/>
        </w:rPr>
        <w:t>อัตราดอกเบี้ย</w:t>
      </w:r>
      <w:r w:rsidR="005E36F6" w:rsidRPr="00B311C0">
        <w:rPr>
          <w:rFonts w:ascii="Angsana New" w:hAnsi="Angsana New"/>
          <w:i/>
          <w:iCs/>
          <w:sz w:val="28"/>
          <w:szCs w:val="28"/>
          <w:cs/>
        </w:rPr>
        <w:t>ลอยตัว</w:t>
      </w:r>
      <w:r w:rsidR="00151665" w:rsidRPr="00B311C0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B311C0">
        <w:rPr>
          <w:rFonts w:ascii="Angsana New" w:hAnsi="Angsana New"/>
          <w:i/>
          <w:iCs/>
          <w:sz w:val="28"/>
          <w:szCs w:val="28"/>
          <w:cs/>
        </w:rPr>
        <w:t>ระยะเวลา</w:t>
      </w:r>
      <w:r w:rsidR="005E36F6" w:rsidRPr="0009439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F118C7" w:rsidRPr="00094395">
        <w:rPr>
          <w:rFonts w:ascii="Angsana New" w:hAnsi="Angsana New"/>
          <w:i/>
          <w:iCs/>
          <w:sz w:val="28"/>
          <w:szCs w:val="28"/>
        </w:rPr>
        <w:t>4</w:t>
      </w:r>
      <w:r w:rsidR="005E36F6" w:rsidRPr="00094395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6B47">
        <w:rPr>
          <w:rFonts w:ascii="Angsana New" w:hAnsi="Angsana New"/>
          <w:i/>
          <w:iCs/>
          <w:sz w:val="28"/>
          <w:szCs w:val="28"/>
          <w:cs/>
        </w:rPr>
        <w:t>ปี ครบกำหนด</w:t>
      </w:r>
      <w:r w:rsidR="005E36F6" w:rsidRPr="00B311C0">
        <w:rPr>
          <w:rFonts w:ascii="Angsana New" w:hAnsi="Angsana New"/>
          <w:i/>
          <w:iCs/>
          <w:sz w:val="28"/>
          <w:szCs w:val="28"/>
          <w:cs/>
        </w:rPr>
        <w:t>ตามสัญญา</w:t>
      </w:r>
      <w:r w:rsidR="005E36F6" w:rsidRPr="00094395">
        <w:rPr>
          <w:rFonts w:ascii="Angsana New" w:hAnsi="Angsana New" w:hint="cs"/>
          <w:i/>
          <w:iCs/>
          <w:sz w:val="28"/>
          <w:szCs w:val="28"/>
          <w:cs/>
        </w:rPr>
        <w:t>ในปี</w:t>
      </w:r>
      <w:r w:rsidR="005E36F6" w:rsidRPr="0009439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F118C7" w:rsidRPr="00094395">
        <w:rPr>
          <w:rFonts w:ascii="Angsana New" w:hAnsi="Angsana New"/>
          <w:i/>
          <w:iCs/>
          <w:sz w:val="28"/>
          <w:szCs w:val="28"/>
        </w:rPr>
        <w:t>2566</w:t>
      </w:r>
      <w:r w:rsidR="005E36F6" w:rsidRPr="00896B47">
        <w:rPr>
          <w:rFonts w:ascii="Angsana New" w:hAnsi="Angsana New"/>
          <w:i/>
          <w:iCs/>
          <w:sz w:val="28"/>
          <w:szCs w:val="28"/>
        </w:rPr>
        <w:t>)</w:t>
      </w:r>
    </w:p>
    <w:bookmarkEnd w:id="2"/>
    <w:p w14:paraId="06F1592F" w14:textId="77777777" w:rsidR="00473A0D" w:rsidRPr="00896B47" w:rsidRDefault="00473A0D" w:rsidP="00473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729B3DC" w14:textId="7DA29857" w:rsidR="00473A0D" w:rsidRPr="006C72F5" w:rsidRDefault="00473A0D" w:rsidP="00A7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96B47">
        <w:rPr>
          <w:rFonts w:ascii="Angsana New" w:hAnsi="Angsana New"/>
          <w:sz w:val="28"/>
          <w:szCs w:val="28"/>
          <w:cs/>
        </w:rPr>
        <w:t>กลุ่มบริษัท</w:t>
      </w:r>
      <w:r w:rsidRPr="00896B47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</w:t>
      </w:r>
      <w:r w:rsidR="005B55D1" w:rsidRPr="00896B47">
        <w:rPr>
          <w:rFonts w:asciiTheme="majorBidi" w:hAnsiTheme="majorBidi" w:cstheme="majorBidi"/>
          <w:b/>
          <w:sz w:val="28"/>
          <w:szCs w:val="28"/>
          <w:cs/>
        </w:rPr>
        <w:t>ระบุไว้ในสัญญาเงินกู้ยืม</w:t>
      </w:r>
      <w:r w:rsidRPr="00896B47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Pr="00896B47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การดำรงอัตราส่วนของลูกหนี้ด้อยคุณภาพ (ค้างชำระเกิน </w:t>
      </w:r>
      <w:r w:rsidR="00F118C7" w:rsidRPr="00896B47">
        <w:rPr>
          <w:rFonts w:asciiTheme="majorBidi" w:hAnsiTheme="majorBidi" w:cstheme="majorBidi"/>
          <w:bCs/>
          <w:sz w:val="28"/>
          <w:szCs w:val="28"/>
        </w:rPr>
        <w:t>3</w:t>
      </w:r>
      <w:r w:rsidRPr="00896B47">
        <w:rPr>
          <w:rFonts w:asciiTheme="majorBidi" w:hAnsiTheme="majorBidi" w:cstheme="majorBidi"/>
          <w:b/>
          <w:sz w:val="28"/>
          <w:szCs w:val="28"/>
          <w:cs/>
        </w:rPr>
        <w:t xml:space="preserve"> เดือน</w:t>
      </w:r>
      <w:r w:rsidR="00BB5A5E" w:rsidRPr="00896B47">
        <w:rPr>
          <w:rFonts w:asciiTheme="majorBidi" w:hAnsiTheme="majorBidi" w:cstheme="majorBidi"/>
          <w:b/>
          <w:sz w:val="28"/>
          <w:szCs w:val="28"/>
          <w:cs/>
        </w:rPr>
        <w:t>ขึ้นไป</w:t>
      </w:r>
      <w:r w:rsidRPr="00896B47">
        <w:rPr>
          <w:rFonts w:asciiTheme="majorBidi" w:hAnsiTheme="majorBidi" w:cstheme="majorBidi"/>
          <w:b/>
          <w:sz w:val="28"/>
          <w:szCs w:val="28"/>
          <w:cs/>
        </w:rPr>
        <w:t>) ต่อลูกหนี้</w:t>
      </w:r>
      <w:r w:rsidR="00BB5A5E" w:rsidRPr="00896B47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</w:t>
      </w:r>
      <w:r w:rsidRPr="00896B47">
        <w:rPr>
          <w:rFonts w:asciiTheme="majorBidi" w:hAnsiTheme="majorBidi" w:cstheme="majorBidi"/>
          <w:b/>
          <w:sz w:val="28"/>
          <w:szCs w:val="28"/>
          <w:cs/>
        </w:rPr>
        <w:t xml:space="preserve">ทั้งหมด </w:t>
      </w:r>
      <w:r w:rsidR="00151665" w:rsidRPr="00B311C0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094395">
        <w:rPr>
          <w:rFonts w:asciiTheme="majorBidi" w:hAnsiTheme="majorBidi" w:cstheme="majorBidi"/>
          <w:b/>
          <w:sz w:val="28"/>
          <w:szCs w:val="28"/>
          <w:cs/>
        </w:rPr>
        <w:t>การดำ</w:t>
      </w:r>
      <w:r w:rsidRPr="00AE241B">
        <w:rPr>
          <w:rFonts w:asciiTheme="majorBidi" w:hAnsiTheme="majorBidi" w:cstheme="majorBidi"/>
          <w:b/>
          <w:sz w:val="28"/>
          <w:szCs w:val="28"/>
          <w:cs/>
        </w:rPr>
        <w:t>รงอัตราส่วนหนี้สินรวมต่อส่วนของ</w:t>
      </w:r>
      <w:r w:rsidR="00151665">
        <w:rPr>
          <w:rFonts w:asciiTheme="majorBidi" w:hAnsiTheme="majorBidi" w:cstheme="majorBidi"/>
          <w:b/>
          <w:sz w:val="28"/>
          <w:szCs w:val="28"/>
          <w:cs/>
        </w:rPr>
        <w:br/>
      </w:r>
      <w:r w:rsidRPr="00AE241B">
        <w:rPr>
          <w:rFonts w:asciiTheme="majorBidi" w:hAnsiTheme="majorBidi" w:cstheme="majorBidi"/>
          <w:b/>
          <w:sz w:val="28"/>
          <w:szCs w:val="28"/>
          <w:cs/>
        </w:rPr>
        <w:t xml:space="preserve">ผู้ถือหุ้น </w:t>
      </w:r>
      <w:r w:rsidRPr="00AE241B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</w:t>
      </w:r>
      <w:r w:rsidR="009404CB" w:rsidRPr="00AE241B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AE241B">
        <w:rPr>
          <w:rFonts w:asciiTheme="majorBidi" w:hAnsiTheme="majorBidi" w:cstheme="majorBidi"/>
          <w:b/>
          <w:spacing w:val="-4"/>
          <w:sz w:val="28"/>
          <w:szCs w:val="28"/>
          <w:cs/>
        </w:rPr>
        <w:t>ขึ้นอยู่กับเงื่อนไขในสัญญาเงินกู้ยืมแต่ละฉบับ</w:t>
      </w:r>
    </w:p>
    <w:p w14:paraId="46FE412C" w14:textId="77777777" w:rsidR="0091302F" w:rsidRPr="00693F45" w:rsidRDefault="0091302F" w:rsidP="00765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E550A7" w14:textId="77777777" w:rsidR="002501CF" w:rsidRDefault="0025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652F80D" w14:textId="40DACC88" w:rsidR="00E02551" w:rsidRPr="00693F45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lastRenderedPageBreak/>
        <w:t>9</w:t>
      </w:r>
      <w:r w:rsidR="00E02551" w:rsidRPr="00693F45">
        <w:rPr>
          <w:rFonts w:ascii="Angsana New" w:hAnsi="Angsana New"/>
          <w:b/>
          <w:bCs/>
          <w:sz w:val="28"/>
          <w:szCs w:val="28"/>
          <w:cs/>
        </w:rPr>
        <w:tab/>
        <w:t>ส่วน</w:t>
      </w:r>
      <w:r w:rsidR="002A4621" w:rsidRPr="00693F45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E02551" w:rsidRPr="00693F45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  <w:r w:rsidR="00F343A0" w:rsidRPr="00693F45">
        <w:rPr>
          <w:rFonts w:ascii="Angsana New" w:hAnsi="Angsana New"/>
          <w:b/>
          <w:bCs/>
          <w:sz w:val="28"/>
          <w:szCs w:val="28"/>
          <w:cs/>
        </w:rPr>
        <w:t>และการจำแนกรายได้</w:t>
      </w:r>
    </w:p>
    <w:p w14:paraId="76F7E902" w14:textId="77777777" w:rsidR="00F57568" w:rsidRPr="00693F45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8CB6E" w14:textId="0455DE7C" w:rsidR="00BC558E" w:rsidRPr="00693F45" w:rsidRDefault="00BC558E" w:rsidP="00BC558E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>ก</w:t>
      </w:r>
      <w:r w:rsidRPr="00693F45">
        <w:rPr>
          <w:rFonts w:ascii="Angsana New" w:hAnsi="Angsana New"/>
          <w:sz w:val="28"/>
          <w:szCs w:val="28"/>
          <w:cs/>
        </w:rPr>
        <w:t xml:space="preserve">ลุ่มบริษัทดำเนินธุรกิจหลักใน </w:t>
      </w:r>
      <w:r w:rsidR="00F118C7" w:rsidRPr="00F118C7">
        <w:rPr>
          <w:rFonts w:ascii="Angsana New" w:hAnsi="Angsana New"/>
          <w:sz w:val="28"/>
          <w:szCs w:val="28"/>
        </w:rPr>
        <w:t>4</w:t>
      </w:r>
      <w:r w:rsidRPr="00693F45">
        <w:rPr>
          <w:rFonts w:ascii="Angsana New" w:hAnsi="Angsana New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CB2C06">
        <w:rPr>
          <w:rFonts w:ascii="Angsana New" w:hAnsi="Angsana New" w:hint="cs"/>
          <w:sz w:val="28"/>
          <w:szCs w:val="28"/>
          <w:cs/>
        </w:rPr>
        <w:t>และ</w:t>
      </w:r>
      <w:r w:rsidR="00CD751B">
        <w:rPr>
          <w:rFonts w:ascii="Angsana New" w:hAnsi="Angsana New" w:hint="cs"/>
          <w:sz w:val="28"/>
          <w:szCs w:val="28"/>
          <w:cs/>
        </w:rPr>
        <w:t>การ</w:t>
      </w:r>
      <w:r w:rsidR="00096299">
        <w:rPr>
          <w:rFonts w:ascii="Angsana New" w:hAnsi="Angsana New" w:hint="cs"/>
          <w:sz w:val="28"/>
          <w:szCs w:val="28"/>
          <w:cs/>
        </w:rPr>
        <w:t>ให้สินเชื่อ</w:t>
      </w:r>
      <w:r w:rsidR="00AE241B" w:rsidRPr="00B311C0">
        <w:rPr>
          <w:rFonts w:ascii="Angsana New" w:hAnsi="Angsana New"/>
          <w:sz w:val="28"/>
          <w:szCs w:val="28"/>
          <w:cs/>
        </w:rPr>
        <w:t>อื่น</w:t>
      </w:r>
      <w:r w:rsidR="00CB2C06">
        <w:rPr>
          <w:rFonts w:ascii="Angsana New" w:hAnsi="Angsana New" w:hint="cs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 xml:space="preserve">โดยทั้ง </w:t>
      </w:r>
      <w:r w:rsidR="00F118C7" w:rsidRPr="00F118C7">
        <w:rPr>
          <w:rFonts w:ascii="Angsana New" w:hAnsi="Angsana New"/>
          <w:sz w:val="28"/>
          <w:szCs w:val="28"/>
        </w:rPr>
        <w:t>4</w:t>
      </w:r>
      <w:r w:rsidRPr="00693F45">
        <w:rPr>
          <w:rFonts w:ascii="Angsana New" w:hAnsi="Angsana New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การซื้อสิทธิเรียกร้อง</w:t>
      </w:r>
      <w:r w:rsidR="001D00B3">
        <w:rPr>
          <w:rFonts w:ascii="Angsana New" w:hAnsi="Angsana New"/>
          <w:sz w:val="28"/>
          <w:szCs w:val="28"/>
        </w:rPr>
        <w:t xml:space="preserve"> </w:t>
      </w:r>
      <w:r w:rsidR="00CB2C06">
        <w:rPr>
          <w:rFonts w:ascii="Angsana New" w:hAnsi="Angsana New" w:hint="cs"/>
          <w:sz w:val="28"/>
          <w:szCs w:val="28"/>
          <w:cs/>
        </w:rPr>
        <w:t>และการให้สินเชื่อ</w:t>
      </w:r>
      <w:r w:rsidRPr="00693F45">
        <w:rPr>
          <w:rFonts w:ascii="Angsana New" w:hAnsi="Angsana New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693F45">
        <w:rPr>
          <w:rFonts w:ascii="Angsana New" w:hAnsi="Angsana New"/>
          <w:sz w:val="28"/>
          <w:szCs w:val="28"/>
        </w:rPr>
        <w:t xml:space="preserve">(Effective interest rate method) </w:t>
      </w:r>
      <w:r w:rsidRPr="00693F45">
        <w:rPr>
          <w:rFonts w:ascii="Angsana New" w:hAnsi="Angsana New"/>
          <w:sz w:val="28"/>
          <w:szCs w:val="28"/>
          <w:cs/>
        </w:rPr>
        <w:t>ตลอดอายุสัญญา</w:t>
      </w:r>
    </w:p>
    <w:p w14:paraId="758295FC" w14:textId="77777777" w:rsidR="002501CF" w:rsidRDefault="0025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39712E2D" w14:textId="7D0DC81E" w:rsidR="004F56F1" w:rsidRPr="00693F45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ข้อมูลตามส่วนที่รายงาน</w:t>
      </w:r>
    </w:p>
    <w:p w14:paraId="670EA63D" w14:textId="77777777" w:rsidR="001D4279" w:rsidRPr="00333C78" w:rsidRDefault="001D4279" w:rsidP="001D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899"/>
        <w:gridCol w:w="272"/>
        <w:gridCol w:w="901"/>
        <w:gridCol w:w="270"/>
        <w:gridCol w:w="902"/>
        <w:gridCol w:w="272"/>
        <w:gridCol w:w="901"/>
        <w:gridCol w:w="269"/>
        <w:gridCol w:w="893"/>
      </w:tblGrid>
      <w:tr w:rsidR="00EB7BEF" w:rsidRPr="003E13CA" w14:paraId="2BC9EC4F" w14:textId="77777777" w:rsidTr="00670E48">
        <w:trPr>
          <w:trHeight w:val="386"/>
          <w:tblHeader/>
        </w:trPr>
        <w:tc>
          <w:tcPr>
            <w:tcW w:w="2008" w:type="pct"/>
          </w:tcPr>
          <w:p w14:paraId="22C5B2D8" w14:textId="77777777" w:rsidR="00EB7BEF" w:rsidRPr="000B24D0" w:rsidRDefault="00EB7BEF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92" w:type="pct"/>
            <w:gridSpan w:val="9"/>
          </w:tcPr>
          <w:p w14:paraId="5B3CB92B" w14:textId="77777777" w:rsidR="00EB7BEF" w:rsidRPr="00094395" w:rsidRDefault="00EB7BEF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43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6D0F" w:rsidRPr="003E13CA" w14:paraId="671F1AC2" w14:textId="77777777" w:rsidTr="00670E48">
        <w:trPr>
          <w:trHeight w:val="386"/>
          <w:tblHeader/>
        </w:trPr>
        <w:tc>
          <w:tcPr>
            <w:tcW w:w="2008" w:type="pct"/>
          </w:tcPr>
          <w:p w14:paraId="4E8487DA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482" w:type="pct"/>
          </w:tcPr>
          <w:p w14:paraId="2E0BDE4E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6" w:type="pct"/>
          </w:tcPr>
          <w:p w14:paraId="7829CC3B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1E0D2375" w14:textId="3E49A8B5" w:rsidR="00D14F2A" w:rsidRPr="003E13CA" w:rsidRDefault="00302E38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145" w:type="pct"/>
          </w:tcPr>
          <w:p w14:paraId="16BD86AF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172EA650" w14:textId="43EB9852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การรับซื้อ</w:t>
            </w:r>
          </w:p>
        </w:tc>
        <w:tc>
          <w:tcPr>
            <w:tcW w:w="146" w:type="pct"/>
          </w:tcPr>
          <w:p w14:paraId="692CE51E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45C3DCF2" w14:textId="4AB322CA" w:rsidR="00D14F2A" w:rsidRPr="003E13CA" w:rsidRDefault="00302E38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การให้</w:t>
            </w:r>
          </w:p>
        </w:tc>
        <w:tc>
          <w:tcPr>
            <w:tcW w:w="144" w:type="pct"/>
          </w:tcPr>
          <w:p w14:paraId="762D34F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A270B9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6D0F" w:rsidRPr="003E13CA" w14:paraId="70AFF660" w14:textId="77777777" w:rsidTr="00670E48">
        <w:trPr>
          <w:trHeight w:val="386"/>
          <w:tblHeader/>
        </w:trPr>
        <w:tc>
          <w:tcPr>
            <w:tcW w:w="2008" w:type="pct"/>
          </w:tcPr>
          <w:p w14:paraId="1CBFBB6C" w14:textId="56223240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F118C7" w:rsidRPr="003E13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E13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F118C7" w:rsidRPr="003E13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482" w:type="pct"/>
          </w:tcPr>
          <w:p w14:paraId="3E255394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รถยนต์</w:t>
            </w:r>
          </w:p>
        </w:tc>
        <w:tc>
          <w:tcPr>
            <w:tcW w:w="146" w:type="pct"/>
          </w:tcPr>
          <w:p w14:paraId="1F6C9E98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755F744E" w14:textId="403F57A8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45" w:type="pct"/>
          </w:tcPr>
          <w:p w14:paraId="115C1B2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3B51264C" w14:textId="36210222" w:rsidR="00D14F2A" w:rsidRPr="003E13CA" w:rsidRDefault="00302E38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01" w:hanging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สิทธิ</w:t>
            </w:r>
            <w:r w:rsidR="00F10554" w:rsidRPr="003E13CA">
              <w:rPr>
                <w:rFonts w:ascii="Angsana New" w:hAnsi="Angsana New"/>
                <w:sz w:val="26"/>
                <w:szCs w:val="26"/>
                <w:cs/>
              </w:rPr>
              <w:t>เ</w:t>
            </w:r>
            <w:r w:rsidR="00D14F2A" w:rsidRPr="003E13CA">
              <w:rPr>
                <w:rFonts w:ascii="Angsana New" w:hAnsi="Angsana New"/>
                <w:sz w:val="26"/>
                <w:szCs w:val="26"/>
                <w:cs/>
              </w:rPr>
              <w:t>รียกร้อง</w:t>
            </w:r>
          </w:p>
        </w:tc>
        <w:tc>
          <w:tcPr>
            <w:tcW w:w="146" w:type="pct"/>
          </w:tcPr>
          <w:p w14:paraId="6D05CB64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2D5B833A" w14:textId="74D4B21E" w:rsidR="00D14F2A" w:rsidRPr="00094395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  <w:r w:rsidR="00302E38" w:rsidRPr="00B311C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44" w:type="pct"/>
          </w:tcPr>
          <w:p w14:paraId="2BD07051" w14:textId="77777777" w:rsidR="00D14F2A" w:rsidRPr="00094395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212A2598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14F2A" w:rsidRPr="003E13CA" w14:paraId="23CE50B2" w14:textId="77777777" w:rsidTr="00670E48">
        <w:trPr>
          <w:trHeight w:val="96"/>
        </w:trPr>
        <w:tc>
          <w:tcPr>
            <w:tcW w:w="2008" w:type="pct"/>
          </w:tcPr>
          <w:p w14:paraId="3621239F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92" w:type="pct"/>
            <w:gridSpan w:val="9"/>
          </w:tcPr>
          <w:p w14:paraId="58F72CE1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E13C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6D0F" w:rsidRPr="003E13CA" w14:paraId="2B732811" w14:textId="77777777" w:rsidTr="00670E48">
        <w:trPr>
          <w:trHeight w:val="356"/>
        </w:trPr>
        <w:tc>
          <w:tcPr>
            <w:tcW w:w="2008" w:type="pct"/>
          </w:tcPr>
          <w:p w14:paraId="626A915E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482" w:type="pct"/>
          </w:tcPr>
          <w:p w14:paraId="23CE6A73" w14:textId="0A902B2B" w:rsidR="00D14F2A" w:rsidRPr="003E13CA" w:rsidRDefault="00F118C7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73</w:t>
            </w:r>
            <w:r w:rsidR="00D14F2A"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Pr="003E13CA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46" w:type="pct"/>
          </w:tcPr>
          <w:p w14:paraId="1FD5FA50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0B7A4898" w14:textId="4C5CCB5C" w:rsidR="00D14F2A" w:rsidRPr="003E13CA" w:rsidRDefault="00F118C7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48</w:t>
            </w:r>
            <w:r w:rsidR="00D14F2A"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Pr="003E13CA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45" w:type="pct"/>
          </w:tcPr>
          <w:p w14:paraId="217B0238" w14:textId="77777777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58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67BA9507" w14:textId="1C1ECB13" w:rsidR="00D14F2A" w:rsidRPr="003E13CA" w:rsidRDefault="00F118C7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146" w:type="pct"/>
          </w:tcPr>
          <w:p w14:paraId="202FEFD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47164370" w14:textId="3C89953D" w:rsidR="00D14F2A" w:rsidRPr="003E13CA" w:rsidRDefault="00082037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144" w:type="pct"/>
          </w:tcPr>
          <w:p w14:paraId="05F814D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2C984E99" w14:textId="052F2513" w:rsidR="00D14F2A" w:rsidRPr="003E13CA" w:rsidRDefault="00F118C7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122</w:t>
            </w:r>
            <w:r w:rsidR="00D14F2A"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A63A2A">
              <w:rPr>
                <w:rFonts w:ascii="Angsana New" w:hAnsi="Angsana New"/>
                <w:sz w:val="26"/>
                <w:szCs w:val="26"/>
              </w:rPr>
              <w:t>549</w:t>
            </w:r>
          </w:p>
        </w:tc>
      </w:tr>
      <w:tr w:rsidR="00036D0F" w:rsidRPr="003E13CA" w14:paraId="2B6F1B76" w14:textId="77777777" w:rsidTr="00670E48">
        <w:trPr>
          <w:trHeight w:val="356"/>
        </w:trPr>
        <w:tc>
          <w:tcPr>
            <w:tcW w:w="2008" w:type="pct"/>
          </w:tcPr>
          <w:p w14:paraId="03B75DD2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482" w:type="pct"/>
          </w:tcPr>
          <w:p w14:paraId="32DA8701" w14:textId="0B0264B6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8"/>
              </w:tabs>
              <w:spacing w:after="0" w:line="240" w:lineRule="auto"/>
              <w:ind w:lef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70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575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69596ACF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FD26182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2116FD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32B06DF1" w14:textId="77777777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52" w:right="-9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19ECEC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C47E010" w14:textId="77777777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pct"/>
          </w:tcPr>
          <w:p w14:paraId="407B23F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1710BEBB" w14:textId="0FCF5B23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70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575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6E288DCB" w14:textId="77777777" w:rsidTr="00670E48">
        <w:trPr>
          <w:trHeight w:val="356"/>
        </w:trPr>
        <w:tc>
          <w:tcPr>
            <w:tcW w:w="2008" w:type="pct"/>
          </w:tcPr>
          <w:p w14:paraId="0B31581A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82" w:type="pct"/>
          </w:tcPr>
          <w:p w14:paraId="23A8C1BC" w14:textId="77777777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429CDF30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31CDF97" w14:textId="7D6FD5A1" w:rsidR="00435527" w:rsidRPr="003E13CA" w:rsidRDefault="00435527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5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980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pct"/>
          </w:tcPr>
          <w:p w14:paraId="31FE71E4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69BCABCD" w14:textId="27C2ABA2" w:rsidR="00D14F2A" w:rsidRPr="003E13CA" w:rsidRDefault="002D74A2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114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2D28C23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C357858" w14:textId="77777777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pct"/>
          </w:tcPr>
          <w:p w14:paraId="0F7357C3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65C3341" w14:textId="5E93DEAA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6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094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7652B3A6" w14:textId="77777777" w:rsidTr="00670E48">
        <w:trPr>
          <w:trHeight w:val="356"/>
        </w:trPr>
        <w:tc>
          <w:tcPr>
            <w:tcW w:w="2008" w:type="pct"/>
          </w:tcPr>
          <w:p w14:paraId="10A20085" w14:textId="4229E488" w:rsidR="00D14F2A" w:rsidRPr="00094395" w:rsidRDefault="00302E38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1C0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D14F2A" w:rsidRPr="00094395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  <w:r w:rsidRPr="00B311C0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1DC72599" w14:textId="77777777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0943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0C23292F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1698B40C" w14:textId="7F78014F" w:rsidR="00D14F2A" w:rsidRPr="00B311C0" w:rsidRDefault="001401CE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1</w:t>
            </w:r>
            <w:r w:rsidRPr="00B311C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161</w:t>
            </w:r>
            <w:r w:rsidR="00D14F2A" w:rsidRPr="00B311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pct"/>
          </w:tcPr>
          <w:p w14:paraId="1A2222D7" w14:textId="77777777" w:rsidR="00D14F2A" w:rsidRPr="00094395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58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CA86B68" w14:textId="4F528FCA" w:rsidR="00D14F2A" w:rsidRPr="00B311C0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13</w:t>
            </w:r>
            <w:r w:rsidRPr="00B311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72189CBF" w14:textId="77777777" w:rsidR="00D14F2A" w:rsidRPr="00B311C0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70479298" w14:textId="4F6B0799" w:rsidR="00D14F2A" w:rsidRPr="00B311C0" w:rsidRDefault="001401CE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287</w:t>
            </w:r>
            <w:r w:rsidRPr="00B311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" w:type="pct"/>
          </w:tcPr>
          <w:p w14:paraId="1AF4878C" w14:textId="77777777" w:rsidR="00D14F2A" w:rsidRPr="00094395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77FF3AF0" w14:textId="6146AEF8" w:rsidR="00D14F2A" w:rsidRPr="00B311C0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1</w:t>
            </w:r>
            <w:r w:rsidRPr="00B311C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461</w:t>
            </w:r>
            <w:r w:rsidRPr="00B311C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5B8B73A1" w14:textId="77777777" w:rsidTr="00670E48">
        <w:trPr>
          <w:trHeight w:val="366"/>
        </w:trPr>
        <w:tc>
          <w:tcPr>
            <w:tcW w:w="2008" w:type="pct"/>
          </w:tcPr>
          <w:p w14:paraId="5B75DBE1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620123F9" w14:textId="2BC306C8" w:rsidR="00D14F2A" w:rsidRPr="003E13CA" w:rsidRDefault="00F118C7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2</w:t>
            </w:r>
            <w:r w:rsidR="00D14F2A"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Pr="003E13CA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146" w:type="pct"/>
          </w:tcPr>
          <w:p w14:paraId="46AAD782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1721097C" w14:textId="1B12F66C" w:rsidR="00D14F2A" w:rsidRPr="00B311C0" w:rsidRDefault="00F118C7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40</w:t>
            </w:r>
            <w:r w:rsidR="00FC481E" w:rsidRPr="00B311C0">
              <w:rPr>
                <w:rFonts w:ascii="Angsana New" w:hAnsi="Angsana New"/>
                <w:sz w:val="26"/>
                <w:szCs w:val="26"/>
              </w:rPr>
              <w:t>,</w:t>
            </w:r>
            <w:r w:rsidRPr="00B311C0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145" w:type="pct"/>
          </w:tcPr>
          <w:p w14:paraId="54998899" w14:textId="77777777" w:rsidR="00D14F2A" w:rsidRPr="00094395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00AB4751" w14:textId="73E7F627" w:rsidR="00D14F2A" w:rsidRPr="00B311C0" w:rsidRDefault="004E5651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3</w:t>
            </w:r>
            <w:r w:rsidR="00F118C7" w:rsidRPr="00B311C0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46" w:type="pct"/>
          </w:tcPr>
          <w:p w14:paraId="2D461D88" w14:textId="77777777" w:rsidR="00D14F2A" w:rsidRPr="00B311C0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7BA2D6E7" w14:textId="7CADEA31" w:rsidR="00D14F2A" w:rsidRPr="00B311C0" w:rsidRDefault="00EC543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44" w:type="pct"/>
          </w:tcPr>
          <w:p w14:paraId="73F8DB4D" w14:textId="77777777" w:rsidR="00D14F2A" w:rsidRPr="00094395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233F8857" w14:textId="36FE6505" w:rsidR="00D14F2A" w:rsidRPr="00B311C0" w:rsidRDefault="00F118C7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44</w:t>
            </w:r>
            <w:r w:rsidR="006F69A1" w:rsidRPr="00B311C0">
              <w:rPr>
                <w:rFonts w:ascii="Angsana New" w:hAnsi="Angsana New"/>
                <w:sz w:val="26"/>
                <w:szCs w:val="26"/>
              </w:rPr>
              <w:t>,</w:t>
            </w:r>
            <w:r w:rsidR="00A63A2A">
              <w:rPr>
                <w:rFonts w:ascii="Angsana New" w:hAnsi="Angsana New"/>
                <w:sz w:val="26"/>
                <w:szCs w:val="26"/>
              </w:rPr>
              <w:t>419</w:t>
            </w:r>
          </w:p>
        </w:tc>
      </w:tr>
      <w:tr w:rsidR="00036D0F" w:rsidRPr="003E13CA" w14:paraId="74771D22" w14:textId="77777777" w:rsidTr="00670E48">
        <w:trPr>
          <w:trHeight w:val="356"/>
        </w:trPr>
        <w:tc>
          <w:tcPr>
            <w:tcW w:w="2008" w:type="pct"/>
          </w:tcPr>
          <w:p w14:paraId="03F93704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6BF20CEA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5F866C5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0210DD7E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3BF677DD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6A778EA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5F15E76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4F3E644B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69C5AB7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23E4F4AC" w14:textId="5876372C" w:rsidR="00D14F2A" w:rsidRPr="003E13CA" w:rsidRDefault="00F118C7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7</w:t>
            </w:r>
            <w:r w:rsidR="00143AD6"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A63A2A">
              <w:rPr>
                <w:rFonts w:ascii="Angsana New" w:hAnsi="Angsana New"/>
                <w:sz w:val="26"/>
                <w:szCs w:val="26"/>
              </w:rPr>
              <w:t>437</w:t>
            </w:r>
          </w:p>
        </w:tc>
      </w:tr>
      <w:tr w:rsidR="00036D0F" w:rsidRPr="003E13CA" w14:paraId="74C06CCE" w14:textId="77777777" w:rsidTr="00670E48">
        <w:trPr>
          <w:trHeight w:val="356"/>
        </w:trPr>
        <w:tc>
          <w:tcPr>
            <w:tcW w:w="2008" w:type="pct"/>
          </w:tcPr>
          <w:p w14:paraId="20F4AC66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482" w:type="pct"/>
          </w:tcPr>
          <w:p w14:paraId="096E06FE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7286A95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4AB2A5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4159FAB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0A56BDC6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FE267A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39AA02E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328E887E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0E2A1878" w14:textId="115A3864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9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517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73D5DCD5" w14:textId="77777777" w:rsidTr="00670E48">
        <w:trPr>
          <w:trHeight w:val="366"/>
        </w:trPr>
        <w:tc>
          <w:tcPr>
            <w:tcW w:w="2008" w:type="pct"/>
          </w:tcPr>
          <w:p w14:paraId="540121FD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82" w:type="pct"/>
          </w:tcPr>
          <w:p w14:paraId="5A4440EE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1E86D4E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4AF50F3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747CF5A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5E454F1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334F3C2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688C5E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4AE424E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A6653AD" w14:textId="1B44C8B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25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462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16A49BFA" w14:textId="77777777" w:rsidTr="00670E48">
        <w:trPr>
          <w:trHeight w:val="356"/>
        </w:trPr>
        <w:tc>
          <w:tcPr>
            <w:tcW w:w="2008" w:type="pct"/>
          </w:tcPr>
          <w:p w14:paraId="2540F614" w14:textId="56F0A933" w:rsidR="00D14F2A" w:rsidRPr="003E13CA" w:rsidRDefault="00D14F2A" w:rsidP="00CF25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ส่วนแบ่งขาดทุน</w:t>
            </w:r>
            <w:r w:rsidR="00036D0F" w:rsidRPr="003E13CA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="004E5651" w:rsidRPr="003E13CA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B74BDC" w:rsidRPr="003E13C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  <w:r w:rsidR="004E5651" w:rsidRPr="003E13C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B74BDC" w:rsidRPr="003E13CA">
              <w:rPr>
                <w:rFonts w:ascii="Angsana New" w:hAnsi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482" w:type="pct"/>
          </w:tcPr>
          <w:p w14:paraId="5FB90CE9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3A7C8A6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236FC23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064FF0C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619E7DC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3D72BBB8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0FE0AA04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05FFD593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0270C88C" w14:textId="2C83459C" w:rsidR="00D14F2A" w:rsidRPr="003E13CA" w:rsidRDefault="00D14F2A" w:rsidP="00CF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230</w:t>
            </w:r>
            <w:r w:rsidRPr="003E13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56232A2A" w14:textId="77777777" w:rsidTr="00670E48">
        <w:trPr>
          <w:trHeight w:val="356"/>
        </w:trPr>
        <w:tc>
          <w:tcPr>
            <w:tcW w:w="2008" w:type="pct"/>
          </w:tcPr>
          <w:p w14:paraId="61D33F83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482" w:type="pct"/>
          </w:tcPr>
          <w:p w14:paraId="7618A91F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50806ED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3D35B4DD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6098C37B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24A2EE5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233563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5947B4EE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61C81E7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3ACE24E" w14:textId="1924F322" w:rsidR="00D14F2A" w:rsidRPr="00B311C0" w:rsidRDefault="00F118C7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16</w:t>
            </w:r>
            <w:r w:rsidR="006F69A1" w:rsidRPr="00B311C0">
              <w:rPr>
                <w:rFonts w:ascii="Angsana New" w:hAnsi="Angsana New"/>
                <w:sz w:val="26"/>
                <w:szCs w:val="26"/>
              </w:rPr>
              <w:t>,</w:t>
            </w:r>
            <w:r w:rsidR="005962A4" w:rsidRPr="00B311C0">
              <w:rPr>
                <w:rFonts w:ascii="Angsana New" w:hAnsi="Angsana New"/>
                <w:sz w:val="26"/>
                <w:szCs w:val="26"/>
              </w:rPr>
              <w:t>6</w:t>
            </w:r>
            <w:r w:rsidRPr="00B311C0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036D0F" w:rsidRPr="003E13CA" w14:paraId="5567BAB7" w14:textId="77777777" w:rsidTr="00670E48">
        <w:trPr>
          <w:trHeight w:val="356"/>
        </w:trPr>
        <w:tc>
          <w:tcPr>
            <w:tcW w:w="2008" w:type="pct"/>
          </w:tcPr>
          <w:p w14:paraId="0652A818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482" w:type="pct"/>
          </w:tcPr>
          <w:p w14:paraId="7999C2FD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B7C8C32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27758D73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1AF35F8B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0DA819DD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521832C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89978F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621AFB6B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0E8607A" w14:textId="71D10351" w:rsidR="00D14F2A" w:rsidRPr="00B311C0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B311C0">
              <w:rPr>
                <w:rFonts w:ascii="Angsana New" w:hAnsi="Angsana New"/>
                <w:sz w:val="26"/>
                <w:szCs w:val="26"/>
              </w:rPr>
              <w:t>(</w:t>
            </w:r>
            <w:r w:rsidR="005962A4" w:rsidRPr="00B311C0">
              <w:rPr>
                <w:rFonts w:ascii="Angsana New" w:hAnsi="Angsana New"/>
                <w:sz w:val="26"/>
                <w:szCs w:val="26"/>
              </w:rPr>
              <w:t>4,003</w:t>
            </w:r>
            <w:r w:rsidRPr="00B311C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6D0F" w:rsidRPr="003E13CA" w14:paraId="3E568855" w14:textId="77777777" w:rsidTr="00670E48">
        <w:trPr>
          <w:trHeight w:val="366"/>
        </w:trPr>
        <w:tc>
          <w:tcPr>
            <w:tcW w:w="2008" w:type="pct"/>
          </w:tcPr>
          <w:p w14:paraId="03C77DA6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13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482" w:type="pct"/>
          </w:tcPr>
          <w:p w14:paraId="2E471027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0915588A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567625D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2273990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4" w:type="pct"/>
          </w:tcPr>
          <w:p w14:paraId="563E760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57DB30B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7E70EDB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</w:tcPr>
          <w:p w14:paraId="18D76BA2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11B59B6D" w14:textId="7447E2FF" w:rsidR="00D14F2A" w:rsidRPr="00B311C0" w:rsidRDefault="005962A4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1C0">
              <w:rPr>
                <w:rFonts w:ascii="Angsana New" w:hAnsi="Angsana New"/>
                <w:b/>
                <w:bCs/>
                <w:sz w:val="26"/>
                <w:szCs w:val="26"/>
              </w:rPr>
              <w:t>12,644</w:t>
            </w:r>
          </w:p>
        </w:tc>
      </w:tr>
      <w:tr w:rsidR="00036D0F" w:rsidRPr="003E13CA" w14:paraId="23660C18" w14:textId="77777777" w:rsidTr="00670E48">
        <w:trPr>
          <w:trHeight w:val="356"/>
        </w:trPr>
        <w:tc>
          <w:tcPr>
            <w:tcW w:w="2008" w:type="pct"/>
          </w:tcPr>
          <w:p w14:paraId="6B82FBB0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" w:type="pct"/>
          </w:tcPr>
          <w:p w14:paraId="72337203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A9D056E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780C850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70EA92A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56B3864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54E926F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782F4E4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754BFDB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3B2FA98D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6D0F" w:rsidRPr="003E13CA" w14:paraId="5C1B9453" w14:textId="77777777" w:rsidTr="00670E48">
        <w:trPr>
          <w:trHeight w:val="376"/>
        </w:trPr>
        <w:tc>
          <w:tcPr>
            <w:tcW w:w="2008" w:type="pct"/>
          </w:tcPr>
          <w:p w14:paraId="2022EB48" w14:textId="77777777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E13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สินทรัพย์ตามส่วนงานที่รายงาน</w:t>
            </w:r>
          </w:p>
        </w:tc>
        <w:tc>
          <w:tcPr>
            <w:tcW w:w="482" w:type="pct"/>
          </w:tcPr>
          <w:p w14:paraId="7D907026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07610692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83" w:type="pct"/>
          </w:tcPr>
          <w:p w14:paraId="17773534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5" w:type="pct"/>
          </w:tcPr>
          <w:p w14:paraId="5814E07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84" w:type="pct"/>
          </w:tcPr>
          <w:p w14:paraId="5F5FE86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4F1DBAD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83" w:type="pct"/>
          </w:tcPr>
          <w:p w14:paraId="71B4DA0F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" w:type="pct"/>
          </w:tcPr>
          <w:p w14:paraId="6B663432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8" w:type="pct"/>
          </w:tcPr>
          <w:p w14:paraId="08AAA81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6D0F" w:rsidRPr="003E13CA" w14:paraId="2AAFF4D1" w14:textId="77777777" w:rsidTr="00670E48">
        <w:trPr>
          <w:trHeight w:val="712"/>
        </w:trPr>
        <w:tc>
          <w:tcPr>
            <w:tcW w:w="2008" w:type="pct"/>
          </w:tcPr>
          <w:p w14:paraId="76F9F040" w14:textId="169AF70C" w:rsidR="00A57F60" w:rsidRPr="003E13CA" w:rsidRDefault="00D14F2A" w:rsidP="0041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="00A57F60" w:rsidRPr="003E13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t>ลูกหนี้จากการรับซื้อ</w:t>
            </w:r>
          </w:p>
          <w:p w14:paraId="14562A98" w14:textId="63E42EFD" w:rsidR="00A57F60" w:rsidRPr="003E13CA" w:rsidRDefault="00A57F60" w:rsidP="0041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D14F2A" w:rsidRPr="003E13CA">
              <w:rPr>
                <w:rFonts w:ascii="Angsana New" w:hAnsi="Angsana New"/>
                <w:sz w:val="26"/>
                <w:szCs w:val="26"/>
                <w:cs/>
              </w:rPr>
              <w:t>สิทธิเรียกร้อง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t>และลูกหนี้เงินให้สินเชื่อ</w:t>
            </w:r>
            <w:r w:rsidR="00CF2536" w:rsidRPr="003E13C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  <w:p w14:paraId="6562E7BD" w14:textId="065AB4BD" w:rsidR="00D14F2A" w:rsidRPr="003E13CA" w:rsidRDefault="00A57F60" w:rsidP="0041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D14F2A" w:rsidRPr="003E13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31</w:t>
            </w:r>
            <w:r w:rsidR="00D14F2A" w:rsidRPr="003E13C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82" w:type="pct"/>
          </w:tcPr>
          <w:p w14:paraId="39BF548E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F7F107B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4224ED7C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330838BD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3941A62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1BF5E8EE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7B3403DF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2DB483DF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0994303C" w14:textId="0141DDEB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  <w:p w14:paraId="56EB25E9" w14:textId="77777777" w:rsidR="00A57F60" w:rsidRPr="003E13CA" w:rsidRDefault="00A57F60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  <w:p w14:paraId="79C86985" w14:textId="7FBDCA32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1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297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036D0F" w:rsidRPr="003E13CA" w14:paraId="3B0AA114" w14:textId="77777777" w:rsidTr="00670E48">
        <w:trPr>
          <w:trHeight w:val="712"/>
        </w:trPr>
        <w:tc>
          <w:tcPr>
            <w:tcW w:w="2008" w:type="pct"/>
          </w:tcPr>
          <w:p w14:paraId="7464C8D0" w14:textId="2C41AE0B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ส่วนปรับปรุ่งอาคารเช่าและอุปกรณ์ 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ณ วันที่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31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2563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2" w:type="pct"/>
          </w:tcPr>
          <w:p w14:paraId="0613CC25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836CA9C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140836A0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14A57484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42E3FBC2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18113A09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18AF15B3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44EC7652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3ADFD508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</w:p>
          <w:p w14:paraId="40D0F5B4" w14:textId="2BCB865F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610"/>
              </w:tabs>
              <w:spacing w:after="0" w:line="240" w:lineRule="auto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E13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21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036D0F" w:rsidRPr="000B24D0" w14:paraId="37D6B6F4" w14:textId="77777777" w:rsidTr="00670E48">
        <w:trPr>
          <w:trHeight w:val="356"/>
        </w:trPr>
        <w:tc>
          <w:tcPr>
            <w:tcW w:w="2008" w:type="pct"/>
          </w:tcPr>
          <w:p w14:paraId="01BF6CE9" w14:textId="718C1CED" w:rsidR="00D14F2A" w:rsidRPr="003E13CA" w:rsidRDefault="00D14F2A" w:rsidP="00A7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รวมสินทรัพย์ ณ วันที่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31</w:t>
            </w:r>
            <w:r w:rsidRPr="003E13C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82" w:type="pct"/>
          </w:tcPr>
          <w:p w14:paraId="1935F1DB" w14:textId="77777777" w:rsidR="00D14F2A" w:rsidRPr="003E13CA" w:rsidRDefault="00D14F2A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3F7BA64" w14:textId="77777777" w:rsidR="00D14F2A" w:rsidRPr="003E13CA" w:rsidRDefault="00D14F2A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11AD48F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3547A4C1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</w:tcPr>
          <w:p w14:paraId="6F1FF6B7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8D2AF8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5A259495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</w:tcPr>
          <w:p w14:paraId="676C0DDA" w14:textId="77777777" w:rsidR="00D14F2A" w:rsidRPr="003E13CA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180DCA78" w14:textId="73D3D06A" w:rsidR="00D14F2A" w:rsidRPr="000B24D0" w:rsidRDefault="00D14F2A" w:rsidP="009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3E13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1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454</w:t>
            </w:r>
            <w:r w:rsidRPr="003E13CA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3E13CA">
              <w:rPr>
                <w:rFonts w:ascii="Angsana New" w:hAnsi="Angsana New"/>
                <w:sz w:val="26"/>
                <w:szCs w:val="26"/>
              </w:rPr>
              <w:t>444</w:t>
            </w:r>
          </w:p>
        </w:tc>
      </w:tr>
    </w:tbl>
    <w:p w14:paraId="60EC9516" w14:textId="77777777" w:rsidR="00323CD7" w:rsidRDefault="00323CD7">
      <w:r>
        <w:br w:type="page"/>
      </w:r>
    </w:p>
    <w:tbl>
      <w:tblPr>
        <w:tblW w:w="9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5"/>
        <w:gridCol w:w="1258"/>
        <w:gridCol w:w="267"/>
        <w:gridCol w:w="1260"/>
        <w:gridCol w:w="265"/>
        <w:gridCol w:w="1266"/>
        <w:gridCol w:w="267"/>
        <w:gridCol w:w="1264"/>
      </w:tblGrid>
      <w:tr w:rsidR="001D4279" w:rsidRPr="000B24D0" w14:paraId="11A7021D" w14:textId="77777777" w:rsidTr="00670E48">
        <w:trPr>
          <w:trHeight w:val="380"/>
          <w:tblHeader/>
        </w:trPr>
        <w:tc>
          <w:tcPr>
            <w:tcW w:w="1952" w:type="pct"/>
          </w:tcPr>
          <w:p w14:paraId="5945FE44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48" w:type="pct"/>
            <w:gridSpan w:val="7"/>
          </w:tcPr>
          <w:p w14:paraId="3927141D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24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D4279" w:rsidRPr="000B24D0" w14:paraId="7E8B0969" w14:textId="77777777" w:rsidTr="00670E48">
        <w:trPr>
          <w:trHeight w:val="380"/>
          <w:tblHeader/>
        </w:trPr>
        <w:tc>
          <w:tcPr>
            <w:tcW w:w="1952" w:type="pct"/>
          </w:tcPr>
          <w:p w14:paraId="37891D2A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656" w:type="pct"/>
          </w:tcPr>
          <w:p w14:paraId="6DB3C0F8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9" w:type="pct"/>
          </w:tcPr>
          <w:p w14:paraId="66387125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06C30544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pct"/>
          </w:tcPr>
          <w:p w14:paraId="0F517030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1108F4ED" w14:textId="62AEC8F4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การซื้อสิทธิ</w:t>
            </w:r>
          </w:p>
        </w:tc>
        <w:tc>
          <w:tcPr>
            <w:tcW w:w="139" w:type="pct"/>
          </w:tcPr>
          <w:p w14:paraId="65559C6B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3785B1E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4279" w:rsidRPr="000B24D0" w14:paraId="3648FDC9" w14:textId="77777777" w:rsidTr="00670E48">
        <w:trPr>
          <w:trHeight w:val="380"/>
          <w:tblHeader/>
        </w:trPr>
        <w:tc>
          <w:tcPr>
            <w:tcW w:w="1952" w:type="pct"/>
          </w:tcPr>
          <w:p w14:paraId="5D059347" w14:textId="50AF1B84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B24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656" w:type="pct"/>
          </w:tcPr>
          <w:p w14:paraId="0036CE96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รถยนต์</w:t>
            </w:r>
          </w:p>
        </w:tc>
        <w:tc>
          <w:tcPr>
            <w:tcW w:w="139" w:type="pct"/>
          </w:tcPr>
          <w:p w14:paraId="23710AEB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1D257FFE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สินเชื่อเช่าซื้อ</w:t>
            </w:r>
          </w:p>
        </w:tc>
        <w:tc>
          <w:tcPr>
            <w:tcW w:w="138" w:type="pct"/>
          </w:tcPr>
          <w:p w14:paraId="7CA4C9BB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632BF546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เรียกร้อง</w:t>
            </w:r>
          </w:p>
        </w:tc>
        <w:tc>
          <w:tcPr>
            <w:tcW w:w="139" w:type="pct"/>
          </w:tcPr>
          <w:p w14:paraId="19750B75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11CD377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D4279" w:rsidRPr="000B24D0" w14:paraId="3173F7C2" w14:textId="77777777" w:rsidTr="00670E48">
        <w:trPr>
          <w:trHeight w:val="95"/>
        </w:trPr>
        <w:tc>
          <w:tcPr>
            <w:tcW w:w="1952" w:type="pct"/>
          </w:tcPr>
          <w:p w14:paraId="196539C0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48" w:type="pct"/>
            <w:gridSpan w:val="7"/>
          </w:tcPr>
          <w:p w14:paraId="44C34276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24D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D4279" w:rsidRPr="000B24D0" w14:paraId="38059115" w14:textId="77777777" w:rsidTr="00670E48">
        <w:tc>
          <w:tcPr>
            <w:tcW w:w="1952" w:type="pct"/>
          </w:tcPr>
          <w:p w14:paraId="2CBD43CE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656" w:type="pct"/>
          </w:tcPr>
          <w:p w14:paraId="4210633D" w14:textId="0C2C0935" w:rsidR="001D4279" w:rsidRPr="000B24D0" w:rsidRDefault="00F118C7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45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139" w:type="pct"/>
          </w:tcPr>
          <w:p w14:paraId="4CD14B65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08A1EC56" w14:textId="2212F7EA" w:rsidR="001D4279" w:rsidRPr="000B24D0" w:rsidRDefault="00F118C7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48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048</w:t>
            </w:r>
          </w:p>
        </w:tc>
        <w:tc>
          <w:tcPr>
            <w:tcW w:w="138" w:type="pct"/>
          </w:tcPr>
          <w:p w14:paraId="321EC6C3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0CCF700D" w14:textId="2A560622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9" w:type="pct"/>
          </w:tcPr>
          <w:p w14:paraId="34243052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3E5B49D6" w14:textId="50A444BC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94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003</w:t>
            </w:r>
          </w:p>
        </w:tc>
      </w:tr>
      <w:tr w:rsidR="001D4279" w:rsidRPr="000B24D0" w14:paraId="5FF65478" w14:textId="77777777" w:rsidTr="00670E48">
        <w:tc>
          <w:tcPr>
            <w:tcW w:w="1952" w:type="pct"/>
          </w:tcPr>
          <w:p w14:paraId="0499790C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656" w:type="pct"/>
          </w:tcPr>
          <w:p w14:paraId="5660A03D" w14:textId="25680E3C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45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300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181D7EFB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6366EE9C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pct"/>
          </w:tcPr>
          <w:p w14:paraId="5DB8B760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5610828C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9739E70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53F45743" w14:textId="13540571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45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300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4279" w:rsidRPr="000B24D0" w14:paraId="75B9921E" w14:textId="77777777" w:rsidTr="00670E48">
        <w:tc>
          <w:tcPr>
            <w:tcW w:w="1952" w:type="pct"/>
          </w:tcPr>
          <w:p w14:paraId="571BFCD2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B35B766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6B7A83A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82D21F9" w14:textId="497DC16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9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047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pct"/>
          </w:tcPr>
          <w:p w14:paraId="7233886B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EFDFBF2" w14:textId="3224BB5F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13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191852F8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0399F34" w14:textId="0875729A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9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060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4279" w:rsidRPr="000B24D0" w14:paraId="15A50B7D" w14:textId="77777777" w:rsidTr="00670E48">
        <w:tc>
          <w:tcPr>
            <w:tcW w:w="1952" w:type="pct"/>
          </w:tcPr>
          <w:p w14:paraId="18535A86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23D0331" w14:textId="77450780" w:rsidR="001D4279" w:rsidRPr="000B24D0" w:rsidRDefault="00F118C7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39" w:type="pct"/>
          </w:tcPr>
          <w:p w14:paraId="13D271C3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B11D892" w14:textId="385FEC65" w:rsidR="001D4279" w:rsidRPr="000B24D0" w:rsidRDefault="00F118C7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39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138" w:type="pct"/>
          </w:tcPr>
          <w:p w14:paraId="6C0DA9BA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67DDB69B" w14:textId="45373FF5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39" w:type="pct"/>
          </w:tcPr>
          <w:p w14:paraId="4F287B89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0C0561DC" w14:textId="109FCE77" w:rsidR="001D4279" w:rsidRPr="007B79A3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39</w:t>
            </w:r>
            <w:r w:rsidR="001D4279" w:rsidRPr="007B79A3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643</w:t>
            </w:r>
          </w:p>
        </w:tc>
      </w:tr>
      <w:tr w:rsidR="001D4279" w:rsidRPr="000B24D0" w14:paraId="4C4AE7A3" w14:textId="77777777" w:rsidTr="00670E48">
        <w:tc>
          <w:tcPr>
            <w:tcW w:w="1952" w:type="pct"/>
          </w:tcPr>
          <w:p w14:paraId="30ACB755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6E1C584A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2D163F8E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573AE814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7EC72A95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27A8754D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2B2C3BEE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33974EE7" w14:textId="7C03BC5C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6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809</w:t>
            </w:r>
          </w:p>
        </w:tc>
      </w:tr>
      <w:tr w:rsidR="001D4279" w:rsidRPr="000B24D0" w14:paraId="51FABAA9" w14:textId="77777777" w:rsidTr="00670E48">
        <w:tc>
          <w:tcPr>
            <w:tcW w:w="1952" w:type="pct"/>
          </w:tcPr>
          <w:p w14:paraId="73CE4857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1D75F981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492E0C3C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025559CF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9013C57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30921DD6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532D7643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4A31030E" w14:textId="09F5A850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799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4279" w:rsidRPr="000B24D0" w14:paraId="3A9F1C1B" w14:textId="77777777" w:rsidTr="00670E48">
        <w:tc>
          <w:tcPr>
            <w:tcW w:w="1952" w:type="pct"/>
          </w:tcPr>
          <w:p w14:paraId="3A053338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65166A0A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62C2D79E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6338D6A5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CFCD97B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7001A5AA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52832FE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F8BD92E" w14:textId="6F47245E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20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537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4279" w:rsidRPr="000B24D0" w14:paraId="3601EEFC" w14:textId="77777777" w:rsidTr="00670E48">
        <w:tc>
          <w:tcPr>
            <w:tcW w:w="1952" w:type="pct"/>
          </w:tcPr>
          <w:p w14:paraId="10F66197" w14:textId="618C83B1" w:rsidR="001D4279" w:rsidRPr="000B24D0" w:rsidRDefault="001D4279" w:rsidP="00652A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  <w:r w:rsidR="007B79A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7B79A3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656" w:type="pct"/>
          </w:tcPr>
          <w:p w14:paraId="7586E6C1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34D9DEF3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42DC095F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D6FC255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4823D41C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256E56B6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5770B57F" w14:textId="118E2D76" w:rsidR="001D4279" w:rsidRPr="000B24D0" w:rsidRDefault="001D4279" w:rsidP="0065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308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4279" w:rsidRPr="000B24D0" w14:paraId="14192F86" w14:textId="77777777" w:rsidTr="00670E48">
        <w:tc>
          <w:tcPr>
            <w:tcW w:w="1952" w:type="pct"/>
          </w:tcPr>
          <w:p w14:paraId="5FC2093D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656" w:type="pct"/>
          </w:tcPr>
          <w:p w14:paraId="3E05DC03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7C72859A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48D8542A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6C835F5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01654B64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3F784C44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11320FF4" w14:textId="7DF21BB3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20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1D4279" w:rsidRPr="000B24D0" w14:paraId="370DD74D" w14:textId="77777777" w:rsidTr="00670E48">
        <w:tc>
          <w:tcPr>
            <w:tcW w:w="1952" w:type="pct"/>
          </w:tcPr>
          <w:p w14:paraId="1A2FDB27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56" w:type="pct"/>
          </w:tcPr>
          <w:p w14:paraId="6AE3613C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6C7766DD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0C4D61FE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5438CDC7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5A32EA57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28024822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0DC0BF0" w14:textId="776CCEF4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</w:rPr>
              <w:t>(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4</w:t>
            </w:r>
            <w:r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190</w:t>
            </w:r>
            <w:r w:rsidRPr="000B24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4279" w:rsidRPr="00652AFE" w14:paraId="73015794" w14:textId="77777777" w:rsidTr="00670E48">
        <w:tc>
          <w:tcPr>
            <w:tcW w:w="1952" w:type="pct"/>
          </w:tcPr>
          <w:p w14:paraId="3A286B01" w14:textId="77777777" w:rsidR="001D4279" w:rsidRPr="00652AFE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2A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656" w:type="pct"/>
          </w:tcPr>
          <w:p w14:paraId="68A2E098" w14:textId="77777777" w:rsidR="001D4279" w:rsidRPr="00652AFE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14:paraId="568BD35C" w14:textId="77777777" w:rsidR="001D4279" w:rsidRPr="00652AFE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7" w:type="pct"/>
          </w:tcPr>
          <w:p w14:paraId="3B952D13" w14:textId="77777777" w:rsidR="001D4279" w:rsidRPr="00652AFE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</w:tcPr>
          <w:p w14:paraId="34E17C33" w14:textId="77777777" w:rsidR="001D4279" w:rsidRPr="00652AFE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0" w:type="pct"/>
          </w:tcPr>
          <w:p w14:paraId="30FDBAE7" w14:textId="77777777" w:rsidR="001D4279" w:rsidRPr="00652AFE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14:paraId="19229553" w14:textId="77777777" w:rsidR="001D4279" w:rsidRPr="00652AFE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3A3BF85D" w14:textId="716F7966" w:rsidR="001D4279" w:rsidRPr="00652AFE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1C0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1D4279" w:rsidRPr="00B311C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311C0">
              <w:rPr>
                <w:rFonts w:ascii="Angsana New" w:hAnsi="Angsana New"/>
                <w:b/>
                <w:bCs/>
                <w:sz w:val="26"/>
                <w:szCs w:val="26"/>
              </w:rPr>
              <w:t>618</w:t>
            </w:r>
          </w:p>
        </w:tc>
      </w:tr>
      <w:tr w:rsidR="001D4279" w:rsidRPr="000B24D0" w14:paraId="6C4B5D58" w14:textId="77777777" w:rsidTr="00670E48">
        <w:tc>
          <w:tcPr>
            <w:tcW w:w="1952" w:type="pct"/>
          </w:tcPr>
          <w:p w14:paraId="4EB47F20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</w:tcPr>
          <w:p w14:paraId="62C602B9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6B8E78C4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7536E722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70DB45E9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23CFDA3F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731DE34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14:paraId="442AB339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4279" w:rsidRPr="000B24D0" w14:paraId="7777F136" w14:textId="77777777" w:rsidTr="00670E48">
        <w:tc>
          <w:tcPr>
            <w:tcW w:w="1952" w:type="pct"/>
          </w:tcPr>
          <w:p w14:paraId="3501D92A" w14:textId="77777777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B24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สินทรัพย์ตามส่วนงานที่รายงาน</w:t>
            </w:r>
          </w:p>
        </w:tc>
        <w:tc>
          <w:tcPr>
            <w:tcW w:w="656" w:type="pct"/>
          </w:tcPr>
          <w:p w14:paraId="368F1CCA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9" w:type="pct"/>
          </w:tcPr>
          <w:p w14:paraId="20E7E792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7" w:type="pct"/>
          </w:tcPr>
          <w:p w14:paraId="28B8B4A9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8" w:type="pct"/>
          </w:tcPr>
          <w:p w14:paraId="4148676D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0" w:type="pct"/>
          </w:tcPr>
          <w:p w14:paraId="64EFBB0F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9" w:type="pct"/>
          </w:tcPr>
          <w:p w14:paraId="271C0797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9" w:type="pct"/>
          </w:tcPr>
          <w:p w14:paraId="0CC95B50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4279" w:rsidRPr="000B24D0" w14:paraId="47F71E34" w14:textId="77777777" w:rsidTr="00670E48">
        <w:tc>
          <w:tcPr>
            <w:tcW w:w="1952" w:type="pct"/>
          </w:tcPr>
          <w:p w14:paraId="414979D9" w14:textId="3CCA8D24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4" w:hanging="1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ลูกหนี้ตามสัญญาเช่าซื้อและลูกหนี้จากการรับซื้อสิทธิเรียกร้อง ณ วันที่ 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Pr="000B24D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56" w:type="pct"/>
          </w:tcPr>
          <w:p w14:paraId="1BB14473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7B928E39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18079FA4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40115F30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5DBC631D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659666EB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27E573D0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  <w:p w14:paraId="03A3EB1A" w14:textId="079DFEBA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097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836</w:t>
            </w:r>
          </w:p>
        </w:tc>
      </w:tr>
      <w:tr w:rsidR="001D4279" w:rsidRPr="000B24D0" w14:paraId="0682CA68" w14:textId="77777777" w:rsidTr="00670E48">
        <w:tc>
          <w:tcPr>
            <w:tcW w:w="1952" w:type="pct"/>
          </w:tcPr>
          <w:p w14:paraId="42DDF245" w14:textId="2BBD4117" w:rsidR="001D4279" w:rsidRPr="000B24D0" w:rsidRDefault="00064A36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24D0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ส่วนปรับปรุ่ง</w:t>
            </w:r>
            <w:r w:rsidRPr="000B24D0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0B24D0">
              <w:rPr>
                <w:rFonts w:ascii="Angsana New" w:hAnsi="Angsana New" w:hint="cs"/>
                <w:sz w:val="26"/>
                <w:szCs w:val="26"/>
                <w:cs/>
              </w:rPr>
              <w:t>เช่า</w:t>
            </w:r>
            <w:r w:rsidRPr="000B24D0">
              <w:rPr>
                <w:rFonts w:ascii="Angsana New" w:hAnsi="Angsana New"/>
                <w:sz w:val="26"/>
                <w:szCs w:val="26"/>
                <w:cs/>
              </w:rPr>
              <w:t xml:space="preserve">และอุปกรณ์ </w:t>
            </w:r>
            <w:r w:rsidRPr="000B24D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1D4279" w:rsidRPr="000B24D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="001D4279" w:rsidRPr="000B24D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2562</w:t>
            </w:r>
            <w:r w:rsidR="001D4279" w:rsidRPr="000B24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56" w:type="pct"/>
          </w:tcPr>
          <w:p w14:paraId="53FC8B84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760DAE74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179BB159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7955E85B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47A1F79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0959290F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  <w:vAlign w:val="bottom"/>
          </w:tcPr>
          <w:p w14:paraId="5F787C43" w14:textId="5D1F33F9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18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1D4279" w:rsidRPr="000B24D0" w14:paraId="313B081A" w14:textId="77777777" w:rsidTr="00670E48">
        <w:tc>
          <w:tcPr>
            <w:tcW w:w="1952" w:type="pct"/>
          </w:tcPr>
          <w:p w14:paraId="16910228" w14:textId="71A19422" w:rsidR="001D4279" w:rsidRPr="000B24D0" w:rsidRDefault="001D4279" w:rsidP="000B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24D0">
              <w:rPr>
                <w:rFonts w:ascii="Angsana New" w:hAnsi="Angsana New"/>
                <w:sz w:val="26"/>
                <w:szCs w:val="26"/>
                <w:cs/>
              </w:rPr>
              <w:t xml:space="preserve">รวมสินทรัพย์ ณ วันที่ 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31</w:t>
            </w:r>
            <w:r w:rsidRPr="000B24D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F118C7" w:rsidRPr="00F118C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56" w:type="pct"/>
          </w:tcPr>
          <w:p w14:paraId="365386CD" w14:textId="77777777" w:rsidR="001D4279" w:rsidRPr="000B24D0" w:rsidRDefault="001D4279" w:rsidP="00A7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582CAAFF" w14:textId="77777777" w:rsidR="001D4279" w:rsidRPr="000B24D0" w:rsidRDefault="001D4279" w:rsidP="0041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</w:tcPr>
          <w:p w14:paraId="718EF448" w14:textId="77777777" w:rsidR="001D4279" w:rsidRPr="000B24D0" w:rsidRDefault="001D4279" w:rsidP="00B31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1985FB31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</w:tcPr>
          <w:p w14:paraId="1F521B06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14:paraId="447B2103" w14:textId="77777777" w:rsidR="001D4279" w:rsidRPr="000B24D0" w:rsidRDefault="001D4279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6A7B8EA4" w14:textId="32509FAD" w:rsidR="001D4279" w:rsidRPr="000B24D0" w:rsidRDefault="00F118C7" w:rsidP="000B2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52" w:right="-131"/>
              <w:rPr>
                <w:rFonts w:ascii="Angsana New" w:hAnsi="Angsana New"/>
                <w:sz w:val="26"/>
                <w:szCs w:val="26"/>
              </w:rPr>
            </w:pPr>
            <w:r w:rsidRPr="00F118C7">
              <w:rPr>
                <w:rFonts w:ascii="Angsana New" w:hAnsi="Angsana New"/>
                <w:sz w:val="26"/>
                <w:szCs w:val="26"/>
              </w:rPr>
              <w:t>1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368</w:t>
            </w:r>
            <w:r w:rsidR="001D4279" w:rsidRPr="000B24D0">
              <w:rPr>
                <w:rFonts w:ascii="Angsana New" w:hAnsi="Angsana New"/>
                <w:sz w:val="26"/>
                <w:szCs w:val="26"/>
              </w:rPr>
              <w:t>,</w:t>
            </w:r>
            <w:r w:rsidRPr="00F118C7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</w:tbl>
    <w:p w14:paraId="648E58F6" w14:textId="77777777" w:rsidR="00A75331" w:rsidRPr="000B24D0" w:rsidRDefault="00A75331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E1B749F" w14:textId="2336DCB8" w:rsidR="00027E6C" w:rsidRDefault="00F118C7" w:rsidP="00027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t>10</w:t>
      </w:r>
      <w:r w:rsidR="00027E6C" w:rsidRPr="00693F45">
        <w:rPr>
          <w:rFonts w:ascii="Angsana New" w:hAnsi="Angsana New"/>
          <w:b/>
          <w:bCs/>
          <w:sz w:val="28"/>
          <w:szCs w:val="28"/>
          <w:cs/>
        </w:rPr>
        <w:tab/>
      </w:r>
      <w:r w:rsidR="002D634F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0347D1D5" w14:textId="77777777" w:rsidR="00510394" w:rsidRPr="000B24D0" w:rsidRDefault="00510394" w:rsidP="00027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7"/>
        <w:gridCol w:w="1260"/>
        <w:gridCol w:w="267"/>
        <w:gridCol w:w="1363"/>
        <w:gridCol w:w="268"/>
        <w:gridCol w:w="1232"/>
        <w:gridCol w:w="267"/>
        <w:gridCol w:w="1214"/>
      </w:tblGrid>
      <w:tr w:rsidR="00510394" w:rsidRPr="003F3D7F" w14:paraId="0FF1C487" w14:textId="77777777" w:rsidTr="007C66F0">
        <w:tc>
          <w:tcPr>
            <w:tcW w:w="1916" w:type="pct"/>
          </w:tcPr>
          <w:p w14:paraId="3AE1DF72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284F2E65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687CCB83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074F1B64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41" w:type="pct"/>
          </w:tcPr>
          <w:p w14:paraId="26F7A8D2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3CDFBF48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F964381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6B253C85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0394" w:rsidRPr="003F3D7F" w14:paraId="089A07B2" w14:textId="77777777" w:rsidTr="007C66F0">
        <w:tc>
          <w:tcPr>
            <w:tcW w:w="1916" w:type="pct"/>
          </w:tcPr>
          <w:p w14:paraId="37098E63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0A377B76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25AEEB9C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0DA21187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141" w:type="pct"/>
          </w:tcPr>
          <w:p w14:paraId="42246A39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36CAC27D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2EAF0182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22C360CA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0394" w:rsidRPr="003F3D7F" w14:paraId="7CD418ED" w14:textId="77777777" w:rsidTr="00C71FEE">
        <w:tc>
          <w:tcPr>
            <w:tcW w:w="1916" w:type="pct"/>
          </w:tcPr>
          <w:p w14:paraId="5244676D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3EF5DE3C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9871886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2592CCFB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41" w:type="pct"/>
          </w:tcPr>
          <w:p w14:paraId="2AC7C029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52E80966" w14:textId="77777777" w:rsidR="00510394" w:rsidRPr="003F3D7F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394" w:rsidRPr="003F3D7F" w14:paraId="24C4554A" w14:textId="77777777" w:rsidTr="007C66F0">
        <w:tc>
          <w:tcPr>
            <w:tcW w:w="1916" w:type="pct"/>
          </w:tcPr>
          <w:p w14:paraId="3BD1ED56" w14:textId="3D8EE61C" w:rsidR="00510394" w:rsidRPr="003F3D7F" w:rsidRDefault="00B34E7E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4697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62" w:type="pct"/>
          </w:tcPr>
          <w:p w14:paraId="4A251BDA" w14:textId="18217464" w:rsidR="00510394" w:rsidRPr="003F3D7F" w:rsidRDefault="00F118C7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6E29E5B4" w14:textId="77777777" w:rsidR="00510394" w:rsidRPr="003F3D7F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</w:tcPr>
          <w:p w14:paraId="297A2372" w14:textId="53E4E88A" w:rsidR="00510394" w:rsidRPr="003F3D7F" w:rsidRDefault="00F118C7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pct"/>
          </w:tcPr>
          <w:p w14:paraId="0486D37F" w14:textId="77777777" w:rsidR="00510394" w:rsidRPr="003F3D7F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0CF5AAB" w14:textId="7289DB9C" w:rsidR="00510394" w:rsidRPr="003F3D7F" w:rsidRDefault="00F118C7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433FB565" w14:textId="77777777" w:rsidR="00510394" w:rsidRPr="003F3D7F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26055917" w14:textId="55423C7F" w:rsidR="00510394" w:rsidRPr="003F3D7F" w:rsidRDefault="00F118C7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10394" w:rsidRPr="003F3D7F" w14:paraId="087AF8FD" w14:textId="77777777" w:rsidTr="00C71FEE">
        <w:tc>
          <w:tcPr>
            <w:tcW w:w="1916" w:type="pct"/>
          </w:tcPr>
          <w:p w14:paraId="51643681" w14:textId="48CD9C06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pct"/>
            <w:gridSpan w:val="7"/>
          </w:tcPr>
          <w:p w14:paraId="15313FE4" w14:textId="77777777" w:rsidR="00510394" w:rsidRPr="003F3D7F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510394" w:rsidRPr="003F3D7F" w14:paraId="090BD59C" w14:textId="77777777" w:rsidTr="007C66F0">
        <w:tc>
          <w:tcPr>
            <w:tcW w:w="1916" w:type="pct"/>
          </w:tcPr>
          <w:p w14:paraId="74426A81" w14:textId="77777777" w:rsidR="00510394" w:rsidRPr="003F3D7F" w:rsidRDefault="00510394" w:rsidP="0089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9149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สามัญของบริษั</w:t>
            </w: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 (ขั้นพื้นฐาน)</w:t>
            </w: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6E6F46DD" w14:textId="3F1F4EAF" w:rsidR="00510394" w:rsidRPr="00F118C7" w:rsidRDefault="002D192C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12,644</w:t>
            </w:r>
          </w:p>
        </w:tc>
        <w:tc>
          <w:tcPr>
            <w:tcW w:w="140" w:type="pct"/>
            <w:vAlign w:val="bottom"/>
          </w:tcPr>
          <w:p w14:paraId="30AA8F23" w14:textId="77777777" w:rsidR="00510394" w:rsidRPr="0088784D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vAlign w:val="bottom"/>
          </w:tcPr>
          <w:p w14:paraId="78C2B81A" w14:textId="2993CFE3" w:rsidR="00510394" w:rsidRPr="005C05C4" w:rsidRDefault="00F118C7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ED7F6D" w:rsidRPr="005C05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41" w:type="pct"/>
            <w:vAlign w:val="bottom"/>
          </w:tcPr>
          <w:p w14:paraId="4E4D0102" w14:textId="77777777" w:rsidR="00510394" w:rsidRPr="005C05C4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1B1CA40D" w14:textId="008C62F6" w:rsidR="00510394" w:rsidRPr="00F118C7" w:rsidRDefault="002D192C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10024">
              <w:rPr>
                <w:rFonts w:ascii="Angsana New" w:hAnsi="Angsana New"/>
                <w:b/>
                <w:bCs/>
                <w:sz w:val="28"/>
                <w:szCs w:val="28"/>
              </w:rPr>
              <w:t>5,926</w:t>
            </w:r>
          </w:p>
        </w:tc>
        <w:tc>
          <w:tcPr>
            <w:tcW w:w="140" w:type="pct"/>
            <w:vAlign w:val="bottom"/>
          </w:tcPr>
          <w:p w14:paraId="521DC0F4" w14:textId="77777777" w:rsidR="00510394" w:rsidRPr="005C05C4" w:rsidRDefault="00510394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5F8DA3F8" w14:textId="19A2D072" w:rsidR="00510394" w:rsidRPr="005C05C4" w:rsidRDefault="00F118C7" w:rsidP="0089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ED7F6D" w:rsidRPr="005C05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926</w:t>
            </w:r>
          </w:p>
        </w:tc>
      </w:tr>
      <w:tr w:rsidR="00C71FEE" w:rsidRPr="003F3D7F" w14:paraId="1EBE6CB4" w14:textId="77777777" w:rsidTr="000B24D0">
        <w:tc>
          <w:tcPr>
            <w:tcW w:w="1916" w:type="pct"/>
          </w:tcPr>
          <w:p w14:paraId="5598ACFF" w14:textId="77777777" w:rsidR="00C71FEE" w:rsidRPr="003F3D7F" w:rsidRDefault="00C71FEE" w:rsidP="00C7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9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4A9953BE" w14:textId="77777777" w:rsidR="00C71FEE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74EE743" w14:textId="2514BB7A" w:rsidR="00C71FEE" w:rsidRPr="00C71FEE" w:rsidRDefault="00F118C7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667</w:t>
            </w:r>
            <w:r w:rsidR="00C71FEE" w:rsidRPr="007C66F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0" w:type="pct"/>
          </w:tcPr>
          <w:p w14:paraId="69183572" w14:textId="77777777" w:rsidR="00C71FEE" w:rsidRPr="00C71FEE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  <w:vAlign w:val="bottom"/>
          </w:tcPr>
          <w:p w14:paraId="58969321" w14:textId="263EE9A9" w:rsidR="00C71FEE" w:rsidRPr="00C71FEE" w:rsidRDefault="00F118C7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  <w:r w:rsidR="00C71FEE" w:rsidRPr="007C66F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" w:type="pct"/>
          </w:tcPr>
          <w:p w14:paraId="4744A9B7" w14:textId="77777777" w:rsidR="00C71FEE" w:rsidRPr="00C71FEE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375995E" w14:textId="77777777" w:rsidR="00C71FEE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9D29467" w14:textId="36D8E4B0" w:rsidR="00C71FEE" w:rsidRPr="00C71FEE" w:rsidRDefault="00F118C7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667</w:t>
            </w:r>
            <w:r w:rsidR="00C71FEE" w:rsidRPr="007C66F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0" w:type="pct"/>
          </w:tcPr>
          <w:p w14:paraId="5E2CB341" w14:textId="77777777" w:rsidR="00C71FEE" w:rsidRPr="00C71FEE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2BCF07AA" w14:textId="4D6C3779" w:rsidR="00C71FEE" w:rsidRPr="00C71FEE" w:rsidRDefault="00F118C7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  <w:r w:rsidR="00C71FEE" w:rsidRPr="007C66F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C71FEE" w:rsidRPr="003F3D7F" w14:paraId="7FC4C37E" w14:textId="77777777" w:rsidTr="00E2124D">
        <w:tc>
          <w:tcPr>
            <w:tcW w:w="1916" w:type="pct"/>
          </w:tcPr>
          <w:p w14:paraId="5268FF73" w14:textId="77777777" w:rsidR="00C71FEE" w:rsidRPr="003F3D7F" w:rsidRDefault="00C71FEE" w:rsidP="00C7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62" w:type="pct"/>
            <w:tcBorders>
              <w:top w:val="double" w:sz="4" w:space="0" w:color="auto"/>
              <w:bottom w:val="double" w:sz="4" w:space="0" w:color="auto"/>
            </w:tcBorders>
          </w:tcPr>
          <w:p w14:paraId="174ADDD5" w14:textId="44C50CDA" w:rsidR="00C71FEE" w:rsidRPr="0088784D" w:rsidRDefault="00F118C7" w:rsidP="007C6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C71D1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2D192C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40" w:type="pct"/>
          </w:tcPr>
          <w:p w14:paraId="142D48B9" w14:textId="77777777" w:rsidR="00C71FEE" w:rsidRPr="0088784D" w:rsidRDefault="00C71FEE" w:rsidP="007C6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4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double" w:sz="4" w:space="0" w:color="auto"/>
              <w:bottom w:val="double" w:sz="4" w:space="0" w:color="auto"/>
            </w:tcBorders>
          </w:tcPr>
          <w:p w14:paraId="529B6951" w14:textId="629C59C4" w:rsidR="00C71FEE" w:rsidRPr="0088784D" w:rsidRDefault="00F118C7" w:rsidP="007C6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B33CE6" w:rsidRPr="0088784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141" w:type="pct"/>
          </w:tcPr>
          <w:p w14:paraId="25ED151C" w14:textId="77777777" w:rsidR="00C71FEE" w:rsidRPr="0088784D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</w:tcPr>
          <w:p w14:paraId="3822D2A2" w14:textId="6740D003" w:rsidR="00C71FEE" w:rsidRPr="00F118C7" w:rsidRDefault="00F118C7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C71FEE" w:rsidRPr="0088784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02</w:t>
            </w:r>
            <w:r w:rsidR="00D1002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56B73A94" w14:textId="77777777" w:rsidR="00C71FEE" w:rsidRPr="0088784D" w:rsidRDefault="00C71FEE" w:rsidP="00C7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31E9B17B" w14:textId="4A445564" w:rsidR="00C71FEE" w:rsidRPr="0088784D" w:rsidRDefault="00F118C7" w:rsidP="007C6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273EED" w:rsidRPr="0088784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</w:p>
        </w:tc>
      </w:tr>
    </w:tbl>
    <w:p w14:paraId="6BEDCEE5" w14:textId="4A9601E8" w:rsidR="0009577A" w:rsidRPr="00693F45" w:rsidRDefault="00F118C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118C7">
        <w:rPr>
          <w:rFonts w:ascii="Angsana New" w:hAnsi="Angsana New"/>
          <w:b/>
          <w:bCs/>
          <w:sz w:val="28"/>
          <w:szCs w:val="28"/>
        </w:rPr>
        <w:lastRenderedPageBreak/>
        <w:t>11</w:t>
      </w:r>
      <w:r w:rsidR="0009577A" w:rsidRPr="00693F45">
        <w:rPr>
          <w:rFonts w:ascii="Angsana New" w:hAnsi="Angsana New"/>
          <w:b/>
          <w:bCs/>
          <w:sz w:val="28"/>
          <w:szCs w:val="28"/>
          <w:cs/>
        </w:rPr>
        <w:tab/>
        <w:t>เครื่องมือทางการเงิน</w:t>
      </w:r>
    </w:p>
    <w:p w14:paraId="44A8064C" w14:textId="77777777" w:rsidR="002E6122" w:rsidRPr="000B24D0" w:rsidRDefault="002E6122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A2A33E3" w14:textId="77777777" w:rsidR="00C5219D" w:rsidRPr="00693F45" w:rsidRDefault="00C5219D" w:rsidP="00C5219D">
      <w:pPr>
        <w:pStyle w:val="block"/>
        <w:shd w:val="clear" w:color="auto" w:fill="FFFFFF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693F45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365D47E" w14:textId="77777777" w:rsidR="00C5219D" w:rsidRPr="000B24D0" w:rsidRDefault="00C5219D" w:rsidP="00C5219D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738CEE50" w14:textId="77777777" w:rsidR="00C5219D" w:rsidRDefault="00C5219D" w:rsidP="00C5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8FF7917" w14:textId="77777777" w:rsidR="00B615B1" w:rsidRPr="000B24D0" w:rsidRDefault="00B615B1" w:rsidP="00C5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33"/>
        <w:gridCol w:w="11"/>
      </w:tblGrid>
      <w:tr w:rsidR="00CC4EC7" w:rsidRPr="00934D7F" w14:paraId="79B7810D" w14:textId="77777777" w:rsidTr="00B51749">
        <w:trPr>
          <w:gridAfter w:val="1"/>
          <w:wAfter w:w="11" w:type="dxa"/>
          <w:tblHeader/>
        </w:trPr>
        <w:tc>
          <w:tcPr>
            <w:tcW w:w="3060" w:type="dxa"/>
            <w:shd w:val="clear" w:color="auto" w:fill="auto"/>
          </w:tcPr>
          <w:p w14:paraId="7B707675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3" w:type="dxa"/>
            <w:gridSpan w:val="9"/>
            <w:shd w:val="clear" w:color="auto" w:fill="auto"/>
          </w:tcPr>
          <w:p w14:paraId="247D65CF" w14:textId="77777777" w:rsidR="00CC4EC7" w:rsidRPr="00226FD4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934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122554" w:rsidRPr="00934D7F" w14:paraId="4199C11F" w14:textId="77777777" w:rsidTr="00B51749">
        <w:trPr>
          <w:tblHeader/>
        </w:trPr>
        <w:tc>
          <w:tcPr>
            <w:tcW w:w="3060" w:type="dxa"/>
            <w:shd w:val="clear" w:color="auto" w:fill="auto"/>
          </w:tcPr>
          <w:p w14:paraId="0FDEBB2C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F4CBD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3BEFF2FC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shd w:val="clear" w:color="auto" w:fill="auto"/>
          </w:tcPr>
          <w:p w14:paraId="7F497EFE" w14:textId="6F4C7364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554" w:rsidRPr="00934D7F" w14:paraId="442255FF" w14:textId="77777777" w:rsidTr="00B51749">
        <w:trPr>
          <w:tblHeader/>
        </w:trPr>
        <w:tc>
          <w:tcPr>
            <w:tcW w:w="3060" w:type="dxa"/>
            <w:shd w:val="clear" w:color="auto" w:fill="auto"/>
          </w:tcPr>
          <w:p w14:paraId="4B9953B1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2C899D" w14:textId="555A3FEF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4BA81D7B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B7FE289" w14:textId="0B984AAF" w:rsidR="00FE5C05" w:rsidRPr="00934D7F" w:rsidRDefault="00AA6B5D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22554" w:rsidRPr="00934D7F" w14:paraId="18116C94" w14:textId="77777777" w:rsidTr="00B51749">
        <w:trPr>
          <w:tblHeader/>
        </w:trPr>
        <w:tc>
          <w:tcPr>
            <w:tcW w:w="3060" w:type="dxa"/>
            <w:shd w:val="clear" w:color="auto" w:fill="auto"/>
          </w:tcPr>
          <w:p w14:paraId="297BB5A2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F3D482" w14:textId="1E26E163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  <w:shd w:val="clear" w:color="auto" w:fill="auto"/>
          </w:tcPr>
          <w:p w14:paraId="6A2C2BBB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6A117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EC85F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9B641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1E256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4C77E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62D34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910E440" w14:textId="77777777" w:rsidR="00FE5C05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2554" w:rsidRPr="00934D7F" w14:paraId="70CA2B92" w14:textId="77777777" w:rsidTr="00B51749">
        <w:trPr>
          <w:tblHeader/>
        </w:trPr>
        <w:tc>
          <w:tcPr>
            <w:tcW w:w="3060" w:type="dxa"/>
            <w:shd w:val="clear" w:color="auto" w:fill="auto"/>
          </w:tcPr>
          <w:p w14:paraId="42929D00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0D9DE192" w14:textId="5EEB86D4" w:rsidR="00CC4EC7" w:rsidRPr="00934D7F" w:rsidRDefault="00FE5C05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7CE345F9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005A8B" w14:textId="6C229C01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E4E5A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0B3F4" w14:textId="6737C016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468A3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DF1C9E" w14:textId="08089DD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9A65A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D4F9313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4EC7" w:rsidRPr="00934D7F" w14:paraId="0D120656" w14:textId="77777777" w:rsidTr="00B51749">
        <w:trPr>
          <w:tblHeader/>
        </w:trPr>
        <w:tc>
          <w:tcPr>
            <w:tcW w:w="3060" w:type="dxa"/>
            <w:shd w:val="clear" w:color="auto" w:fill="auto"/>
          </w:tcPr>
          <w:p w14:paraId="16F680FE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0"/>
            <w:shd w:val="clear" w:color="auto" w:fill="auto"/>
          </w:tcPr>
          <w:p w14:paraId="09BF5AFB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34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22554" w:rsidRPr="00934D7F" w14:paraId="0F080153" w14:textId="77777777" w:rsidTr="00B51749">
        <w:tc>
          <w:tcPr>
            <w:tcW w:w="3060" w:type="dxa"/>
            <w:shd w:val="clear" w:color="auto" w:fill="auto"/>
          </w:tcPr>
          <w:p w14:paraId="0789B8BC" w14:textId="403BFEAC" w:rsidR="00CC4EC7" w:rsidRPr="00934D7F" w:rsidRDefault="00F118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C4EC7"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C4EC7" w:rsidRPr="00693F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CC4EC7"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980AD35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81AAD6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B2C0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6D55E1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846252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BCA580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2604CD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931C7D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5B8D674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554" w:rsidRPr="00934D7F" w14:paraId="1DFC46E1" w14:textId="77777777" w:rsidTr="00B51749">
        <w:tc>
          <w:tcPr>
            <w:tcW w:w="3060" w:type="dxa"/>
            <w:shd w:val="clear" w:color="auto" w:fill="auto"/>
          </w:tcPr>
          <w:p w14:paraId="4127972F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6DFAB3C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B8E95F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DDD3C6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125347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11D0C4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2C059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1A0BAC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3E8A32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D48694B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554" w:rsidRPr="00934D7F" w14:paraId="55825612" w14:textId="77777777" w:rsidTr="00B51749">
        <w:tc>
          <w:tcPr>
            <w:tcW w:w="3060" w:type="dxa"/>
            <w:shd w:val="clear" w:color="auto" w:fill="auto"/>
          </w:tcPr>
          <w:p w14:paraId="7237D70A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18867" w14:textId="7E0095A7" w:rsidR="00CC4EC7" w:rsidRPr="00934D7F" w:rsidRDefault="00F118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392</w:t>
            </w:r>
            <w:r w:rsidR="00CC4EC7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AB54D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A3BAA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FC9CA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D2CEB" w14:textId="4A2F8254" w:rsidR="00CC4EC7" w:rsidRPr="00934D7F" w:rsidRDefault="00747E76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0E173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F5EDD1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13A47" w14:textId="77777777" w:rsidR="00CC4EC7" w:rsidRPr="00934D7F" w:rsidRDefault="00CC4EC7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F1576FB" w14:textId="1BA7A736" w:rsidR="00CC4EC7" w:rsidRPr="00934D7F" w:rsidRDefault="00747E76" w:rsidP="008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394,096</w:t>
            </w:r>
          </w:p>
        </w:tc>
      </w:tr>
    </w:tbl>
    <w:p w14:paraId="2E745BBA" w14:textId="15350B38" w:rsidR="00CC4EC7" w:rsidRDefault="00CC4EC7" w:rsidP="00333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270" w:type="dxa"/>
        <w:tblLook w:val="04A0" w:firstRow="1" w:lastRow="0" w:firstColumn="1" w:lastColumn="0" w:noHBand="0" w:noVBand="1"/>
      </w:tblPr>
      <w:tblGrid>
        <w:gridCol w:w="3024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72"/>
        <w:gridCol w:w="8"/>
      </w:tblGrid>
      <w:tr w:rsidR="00226FD4" w:rsidRPr="00934D7F" w14:paraId="4C6B1106" w14:textId="77777777" w:rsidTr="00693F45">
        <w:trPr>
          <w:gridAfter w:val="1"/>
          <w:wAfter w:w="8" w:type="dxa"/>
          <w:tblHeader/>
        </w:trPr>
        <w:tc>
          <w:tcPr>
            <w:tcW w:w="3024" w:type="dxa"/>
            <w:shd w:val="clear" w:color="auto" w:fill="auto"/>
          </w:tcPr>
          <w:p w14:paraId="2E5C6B8F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2" w:type="dxa"/>
            <w:gridSpan w:val="9"/>
            <w:shd w:val="clear" w:color="auto" w:fill="auto"/>
          </w:tcPr>
          <w:p w14:paraId="08041ED5" w14:textId="77777777" w:rsidR="00226FD4" w:rsidRPr="00226FD4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934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226FD4" w:rsidRPr="00934D7F" w14:paraId="27012347" w14:textId="77777777" w:rsidTr="000B24D0">
        <w:trPr>
          <w:tblHeader/>
        </w:trPr>
        <w:tc>
          <w:tcPr>
            <w:tcW w:w="3024" w:type="dxa"/>
            <w:shd w:val="clear" w:color="auto" w:fill="auto"/>
          </w:tcPr>
          <w:p w14:paraId="05B20969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8B3477" w14:textId="05D52150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6C9ECDB7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D33708E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6FD4" w:rsidRPr="00934D7F" w14:paraId="09F3A608" w14:textId="77777777" w:rsidTr="00226FD4">
        <w:trPr>
          <w:tblHeader/>
        </w:trPr>
        <w:tc>
          <w:tcPr>
            <w:tcW w:w="3024" w:type="dxa"/>
            <w:shd w:val="clear" w:color="auto" w:fill="auto"/>
          </w:tcPr>
          <w:p w14:paraId="4671ABCD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05DC0218" w14:textId="34C5195F" w:rsidR="00226FD4" w:rsidRPr="00934D7F" w:rsidRDefault="00C55FFE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176924FD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5D41C6" w14:textId="7AC9C673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91DDA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90DDF" w14:textId="29CF3166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455E4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F0B6A" w14:textId="0CA6E735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FA822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B05DF0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26FD4" w:rsidRPr="00934D7F" w14:paraId="58B37B21" w14:textId="77777777" w:rsidTr="00226FD4">
        <w:trPr>
          <w:tblHeader/>
        </w:trPr>
        <w:tc>
          <w:tcPr>
            <w:tcW w:w="3024" w:type="dxa"/>
            <w:shd w:val="clear" w:color="auto" w:fill="auto"/>
          </w:tcPr>
          <w:p w14:paraId="5090789D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10"/>
            <w:shd w:val="clear" w:color="auto" w:fill="auto"/>
          </w:tcPr>
          <w:p w14:paraId="20228331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34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6FD4" w:rsidRPr="00934D7F" w14:paraId="203106F1" w14:textId="77777777" w:rsidTr="00226FD4">
        <w:tc>
          <w:tcPr>
            <w:tcW w:w="3024" w:type="dxa"/>
            <w:shd w:val="clear" w:color="auto" w:fill="auto"/>
          </w:tcPr>
          <w:p w14:paraId="3B36571F" w14:textId="68A36FFA" w:rsidR="00226FD4" w:rsidRPr="00934D7F" w:rsidRDefault="00F118C7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26FD4"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C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0C23E5"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E20AB3F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13B6A8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25458B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CD822F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16780B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5B6095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F6D4EB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B079D7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E3F437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FD4" w:rsidRPr="00934D7F" w14:paraId="09F36A9F" w14:textId="77777777" w:rsidTr="00226FD4">
        <w:tc>
          <w:tcPr>
            <w:tcW w:w="3024" w:type="dxa"/>
            <w:shd w:val="clear" w:color="auto" w:fill="auto"/>
          </w:tcPr>
          <w:p w14:paraId="0B2CBC7B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2BFC9B0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8FF35B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CF7B8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D7F606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814BFE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E69AC3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148105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A3D955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71455C" w14:textId="77777777" w:rsidR="00226FD4" w:rsidRPr="00934D7F" w:rsidRDefault="00226FD4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FD4" w:rsidRPr="00934D7F" w14:paraId="748D435E" w14:textId="77777777" w:rsidTr="00226FD4">
        <w:tc>
          <w:tcPr>
            <w:tcW w:w="3024" w:type="dxa"/>
            <w:shd w:val="clear" w:color="auto" w:fill="auto"/>
          </w:tcPr>
          <w:p w14:paraId="69A86459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DADD1E" w14:textId="470F4E02" w:rsidR="00226FD4" w:rsidRPr="00934D7F" w:rsidRDefault="00F118C7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162</w:t>
            </w:r>
            <w:r w:rsidR="00226FD4"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E55DC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0293DE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D0DF6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41EA9" w14:textId="5A5471AA" w:rsidR="00226FD4" w:rsidRPr="00934D7F" w:rsidRDefault="00F118C7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172</w:t>
            </w:r>
            <w:r w:rsidR="00226FD4"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335F8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352308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7A62B" w14:textId="77777777" w:rsidR="00226FD4" w:rsidRPr="00934D7F" w:rsidRDefault="00226FD4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08CB39" w14:textId="0C1D9627" w:rsidR="00226FD4" w:rsidRPr="00934D7F" w:rsidRDefault="00F118C7" w:rsidP="0022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172</w:t>
            </w:r>
            <w:r w:rsidR="00226FD4"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</w:tbl>
    <w:p w14:paraId="74927789" w14:textId="77777777" w:rsidR="00333C78" w:rsidRPr="000B24D0" w:rsidRDefault="00333C78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3F38D47" w14:textId="66161E19" w:rsidR="0038686E" w:rsidRPr="00693F45" w:rsidRDefault="0038686E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</w:t>
      </w:r>
      <w:r w:rsidRPr="00693F45">
        <w:rPr>
          <w:rFonts w:ascii="Angsana New" w:hAnsi="Angsana New"/>
          <w:spacing w:val="-4"/>
          <w:sz w:val="28"/>
          <w:szCs w:val="28"/>
          <w:cs/>
        </w:rPr>
        <w:t xml:space="preserve">บัญชี ณ วันที่รายงาน ส่วนมูลค่ายุติธรรมของรายการที่มีอัตราดอกเบี้ยคงที่ และมีวันครบกำหนดเหลืออยู่มากกว่า </w:t>
      </w:r>
      <w:r w:rsidR="00F118C7" w:rsidRPr="00F118C7">
        <w:rPr>
          <w:rFonts w:ascii="Angsana New" w:hAnsi="Angsana New"/>
          <w:spacing w:val="-4"/>
          <w:sz w:val="28"/>
          <w:szCs w:val="28"/>
        </w:rPr>
        <w:t>1</w:t>
      </w:r>
      <w:r w:rsidRPr="00693F45">
        <w:rPr>
          <w:rFonts w:ascii="Angsana New" w:hAnsi="Angsana New"/>
          <w:spacing w:val="-4"/>
          <w:sz w:val="28"/>
          <w:szCs w:val="28"/>
          <w:cs/>
        </w:rPr>
        <w:t xml:space="preserve"> ปี</w:t>
      </w:r>
      <w:r w:rsidRPr="00693F45">
        <w:rPr>
          <w:rFonts w:ascii="Angsana New" w:hAnsi="Angsana New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71DAE0FE" w14:textId="77777777" w:rsidR="00C5219D" w:rsidRPr="000B24D0" w:rsidRDefault="00C5219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5CB578" w14:textId="77777777" w:rsidR="005F793C" w:rsidRPr="00AF2D3F" w:rsidRDefault="005F793C" w:rsidP="007C6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AF2D3F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13A78D6B" w14:textId="77777777" w:rsidR="005F793C" w:rsidRPr="00AF2D3F" w:rsidRDefault="005F793C" w:rsidP="005F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E2C0DC6" w14:textId="2113DCF0" w:rsidR="005D25D7" w:rsidRPr="00AF2D3F" w:rsidRDefault="005D25D7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D25D7">
        <w:rPr>
          <w:rFonts w:ascii="Angsana New" w:hAnsi="Angsana New" w:hint="cs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ลูกหนี้อื่น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="007B4D05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5D25D7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เจ้าหนี้อื่น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เงินกู้ยืมระยะสั้นจากบุคคลและกิจการที่เกี่ยวข้องกัน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และเงินกู้ยืมระยะสั้นจากบุคคลอื่น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เป็นมูลค่าที่ใกล้เคียงกับราคาตามบัญชี</w:t>
      </w:r>
      <w:r w:rsidRPr="005D25D7">
        <w:rPr>
          <w:rFonts w:ascii="Angsana New" w:hAnsi="Angsana New"/>
          <w:sz w:val="28"/>
          <w:szCs w:val="28"/>
          <w:cs/>
        </w:rPr>
        <w:t xml:space="preserve"> </w:t>
      </w:r>
      <w:r w:rsidRPr="005D25D7">
        <w:rPr>
          <w:rFonts w:ascii="Angsana New" w:hAnsi="Angsana New" w:hint="cs"/>
          <w:sz w:val="28"/>
          <w:szCs w:val="28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7E3ECDBC" w14:textId="1D5AD91D" w:rsidR="005F793C" w:rsidRPr="00AF2D3F" w:rsidRDefault="005F793C" w:rsidP="005F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F2D3F">
        <w:rPr>
          <w:rFonts w:ascii="Angsana New" w:hAnsi="Angsana New" w:hint="cs"/>
          <w:sz w:val="28"/>
          <w:szCs w:val="28"/>
          <w:cs/>
        </w:rPr>
        <w:lastRenderedPageBreak/>
        <w:t xml:space="preserve">ไม่มีการโอนระหว่างระดับ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AF2D3F">
        <w:rPr>
          <w:rFonts w:ascii="Angsana New" w:hAnsi="Angsana New"/>
          <w:sz w:val="28"/>
          <w:szCs w:val="28"/>
        </w:rPr>
        <w:t xml:space="preserve"> </w:t>
      </w:r>
      <w:r w:rsidRPr="00AF2D3F">
        <w:rPr>
          <w:rFonts w:ascii="Angsana New" w:hAnsi="Angsana New" w:hint="cs"/>
          <w:sz w:val="28"/>
          <w:szCs w:val="28"/>
          <w:cs/>
        </w:rPr>
        <w:t xml:space="preserve">และระดับ </w:t>
      </w:r>
      <w:r w:rsidR="00F118C7" w:rsidRPr="00F118C7">
        <w:rPr>
          <w:rFonts w:ascii="Angsana New" w:hAnsi="Angsana New"/>
          <w:sz w:val="28"/>
          <w:szCs w:val="28"/>
        </w:rPr>
        <w:t>2</w:t>
      </w:r>
      <w:r w:rsidRPr="00AF2D3F">
        <w:rPr>
          <w:rFonts w:ascii="Angsana New" w:hAnsi="Angsana New" w:hint="cs"/>
          <w:sz w:val="28"/>
          <w:szCs w:val="28"/>
          <w:cs/>
        </w:rPr>
        <w:t xml:space="preserve"> ของลำดับชั้นมูลค่ายุติธรรมในระหว่าง</w:t>
      </w:r>
      <w:r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AF2D3F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Pr="00AF2D3F">
        <w:rPr>
          <w:rFonts w:ascii="Angsana New" w:hAnsi="Angsana New"/>
          <w:sz w:val="28"/>
          <w:szCs w:val="28"/>
        </w:rPr>
        <w:t xml:space="preserve"> </w:t>
      </w:r>
      <w:r w:rsidRPr="00AF2D3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sz w:val="28"/>
          <w:szCs w:val="28"/>
        </w:rPr>
        <w:t>2562</w:t>
      </w:r>
    </w:p>
    <w:p w14:paraId="00112E30" w14:textId="77777777" w:rsidR="00A75331" w:rsidRDefault="00A7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251A5E8" w14:textId="77777777" w:rsidR="00C7615A" w:rsidRPr="00693F45" w:rsidRDefault="00C7615A" w:rsidP="00C761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93F45">
        <w:rPr>
          <w:rFonts w:ascii="Angsana New" w:hAnsi="Angsana New"/>
          <w:b/>
          <w:bCs/>
          <w:i/>
          <w:iCs/>
          <w:sz w:val="28"/>
          <w:szCs w:val="28"/>
          <w:cs/>
        </w:rPr>
        <w:t>ผลขาดทุนจากการด้อยค่า</w:t>
      </w:r>
    </w:p>
    <w:p w14:paraId="27E8B0B9" w14:textId="77777777" w:rsidR="00C7615A" w:rsidRPr="007C66F0" w:rsidRDefault="00C7615A" w:rsidP="00C7615A">
      <w:pPr>
        <w:pStyle w:val="block"/>
        <w:shd w:val="clear" w:color="auto" w:fill="FFFFFF"/>
        <w:spacing w:after="0" w:line="240" w:lineRule="auto"/>
        <w:ind w:left="540" w:right="-7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p w14:paraId="1B117C1E" w14:textId="7FBAC8CC" w:rsidR="00C7615A" w:rsidRPr="00693F45" w:rsidRDefault="00C7615A" w:rsidP="00C7615A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 w:hint="cs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F118C7" w:rsidRPr="00F118C7">
        <w:rPr>
          <w:rFonts w:ascii="Angsana New" w:hAnsi="Angsana New"/>
          <w:sz w:val="28"/>
          <w:szCs w:val="28"/>
        </w:rPr>
        <w:t>12</w:t>
      </w:r>
      <w:r w:rsidRPr="00693F45">
        <w:rPr>
          <w:rFonts w:ascii="Angsana New" w:hAnsi="Angsana New" w:hint="cs"/>
          <w:sz w:val="28"/>
          <w:szCs w:val="28"/>
          <w:cs/>
        </w:rPr>
        <w:t xml:space="preserve"> เดือนข้างหน้า ทั้งนี้ </w:t>
      </w:r>
      <w:r w:rsidRPr="00693F45">
        <w:rPr>
          <w:rFonts w:ascii="Angsana New" w:hAnsi="Angsana New"/>
          <w:sz w:val="28"/>
          <w:szCs w:val="28"/>
          <w:shd w:val="clear" w:color="auto" w:fill="FFFFFF"/>
          <w:cs/>
        </w:rPr>
        <w:t>กลุ่มบริษัท</w:t>
      </w:r>
      <w:r w:rsidRPr="00693F45">
        <w:rPr>
          <w:rFonts w:ascii="Angsana New" w:hAnsi="Angsana New" w:hint="cs"/>
          <w:sz w:val="28"/>
          <w:szCs w:val="28"/>
          <w:shd w:val="clear" w:color="auto" w:fill="FFFFFF"/>
          <w:cs/>
        </w:rPr>
        <w:t>พิจารณา</w:t>
      </w:r>
      <w:r w:rsidRPr="00693F45">
        <w:rPr>
          <w:rFonts w:ascii="Angsana New" w:hAnsi="Angsana New" w:hint="cs"/>
          <w:sz w:val="28"/>
          <w:szCs w:val="28"/>
          <w:cs/>
        </w:rPr>
        <w:t>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693F45">
        <w:rPr>
          <w:rFonts w:ascii="Angsana New" w:hAnsi="Angsana New"/>
          <w:sz w:val="28"/>
          <w:szCs w:val="28"/>
        </w:rPr>
        <w:t xml:space="preserve"> </w:t>
      </w:r>
    </w:p>
    <w:p w14:paraId="201A40F3" w14:textId="77777777" w:rsidR="00C7615A" w:rsidRPr="007C66F0" w:rsidRDefault="00C7615A" w:rsidP="00C7615A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F432E88" w14:textId="58B3753F" w:rsidR="00AB0C65" w:rsidRPr="007C66F0" w:rsidRDefault="00C7615A" w:rsidP="001A5B2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highlight w:val="cyan"/>
          <w:cs/>
        </w:rPr>
      </w:pPr>
      <w:r w:rsidRPr="00693F45">
        <w:rPr>
          <w:rFonts w:ascii="Angsana New" w:hAnsi="Angsana New" w:hint="cs"/>
          <w:sz w:val="28"/>
          <w:szCs w:val="28"/>
          <w:cs/>
        </w:rPr>
        <w:t xml:space="preserve">ค่าเผื่อผลขาดทุนจากการด้อยค่าของลูกหนี้ตามสัญญาเช่าซื้อ </w:t>
      </w:r>
      <w:r w:rsidR="00C3533F" w:rsidRPr="00C3533F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="00C3533F">
        <w:rPr>
          <w:rFonts w:ascii="Angsana New" w:hAnsi="Angsana New"/>
          <w:sz w:val="28"/>
          <w:szCs w:val="28"/>
        </w:rPr>
        <w:t xml:space="preserve"> </w:t>
      </w:r>
      <w:r w:rsidR="00C3533F" w:rsidRPr="00C3533F">
        <w:rPr>
          <w:rFonts w:ascii="Angsana New" w:hAnsi="Angsana New" w:hint="cs"/>
          <w:sz w:val="28"/>
          <w:szCs w:val="28"/>
          <w:cs/>
        </w:rPr>
        <w:t>ลูกหนี้เงินให้สินเชื่อ</w:t>
      </w:r>
      <w:r w:rsidR="00C3533F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และ</w:t>
      </w:r>
      <w:r w:rsidR="00C3533F" w:rsidRPr="00C3533F">
        <w:rPr>
          <w:rFonts w:ascii="Angsana New" w:hAnsi="Angsana New" w:hint="cs"/>
          <w:sz w:val="28"/>
          <w:szCs w:val="28"/>
          <w:cs/>
        </w:rPr>
        <w:t>ลูกหนี้ผ่อนชำระค่าเบี้ยประกัน</w:t>
      </w:r>
      <w:r w:rsidRPr="00693F45">
        <w:rPr>
          <w:rFonts w:ascii="Angsana New" w:hAnsi="Angsana New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</w:t>
      </w:r>
      <w:r w:rsidRPr="00693F45">
        <w:rPr>
          <w:rFonts w:ascii="Angsana New" w:hAnsi="Angsana New" w:hint="cs"/>
          <w:sz w:val="28"/>
          <w:szCs w:val="28"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93F45" w:rsidDel="005B6E1D">
        <w:rPr>
          <w:rFonts w:ascii="Angsana New" w:hAnsi="Angsana New" w:hint="cs"/>
          <w:sz w:val="28"/>
          <w:szCs w:val="28"/>
          <w:cs/>
        </w:rPr>
        <w:t xml:space="preserve"> </w:t>
      </w:r>
      <w:r w:rsidRPr="00693F45">
        <w:rPr>
          <w:rFonts w:ascii="Angsana New" w:hAnsi="Angsana New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B209AB" w:rsidRPr="00B209AB">
        <w:rPr>
          <w:rFonts w:ascii="Angsana New" w:hAnsi="Angsana New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="00B209AB" w:rsidRPr="00B209AB">
        <w:rPr>
          <w:rFonts w:ascii="Angsana New" w:hAnsi="Angsana New"/>
          <w:sz w:val="28"/>
          <w:szCs w:val="28"/>
          <w:cs/>
        </w:rPr>
        <w:t xml:space="preserve"> </w:t>
      </w:r>
      <w:r w:rsidR="00B209AB" w:rsidRPr="00B209AB">
        <w:rPr>
          <w:rFonts w:ascii="Angsana New" w:hAnsi="Angsana New" w:hint="cs"/>
          <w:sz w:val="28"/>
          <w:szCs w:val="28"/>
          <w:cs/>
        </w:rPr>
        <w:t>นอกจากนี้</w:t>
      </w:r>
      <w:r w:rsidR="00B209AB" w:rsidRPr="00B209AB">
        <w:rPr>
          <w:rFonts w:ascii="Angsana New" w:hAnsi="Angsana New"/>
          <w:sz w:val="28"/>
          <w:szCs w:val="28"/>
          <w:cs/>
        </w:rPr>
        <w:t xml:space="preserve"> </w:t>
      </w:r>
      <w:r w:rsidR="00B209AB" w:rsidRPr="00B209AB">
        <w:rPr>
          <w:rFonts w:ascii="Angsana New" w:hAnsi="Angsana New" w:hint="cs"/>
          <w:sz w:val="28"/>
          <w:szCs w:val="28"/>
          <w:cs/>
        </w:rPr>
        <w:t>กลุ่มบริษัทรับรู้ผลขาดทุนจากการด้อยค่าด้านเครดิตที่คาดว่าจะเกิดขึ้นเพิ่มเติมเพื่อรองรับความไม่แน่นอนของเหตุการณ์ในอนาคตที่ไม่สามารถสะท้อนในแบบจำลองปัจจุบัน</w:t>
      </w:r>
      <w:r w:rsidR="00EE1362">
        <w:rPr>
          <w:rFonts w:ascii="Angsana New" w:hAnsi="Angsana New"/>
          <w:sz w:val="28"/>
          <w:szCs w:val="28"/>
        </w:rPr>
        <w:t xml:space="preserve"> (Management overlay)</w:t>
      </w:r>
    </w:p>
    <w:p w14:paraId="5ADE645C" w14:textId="77777777" w:rsidR="00A75331" w:rsidRDefault="00A75331" w:rsidP="00AB0C65">
      <w:pPr>
        <w:rPr>
          <w:highlight w:val="cyan"/>
        </w:rPr>
      </w:pPr>
    </w:p>
    <w:p w14:paraId="5E23EA72" w14:textId="353FD43F" w:rsidR="00AB0C65" w:rsidRPr="007C66F0" w:rsidRDefault="00A75331" w:rsidP="001A5B2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="00AB0C65" w:rsidRPr="007C66F0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ค่าเผื่อผลขาดทุนจากการด้อยค่า</w:t>
      </w:r>
      <w:r w:rsidR="009F42A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  <w:r w:rsidR="00AB0C65" w:rsidRPr="007C66F0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- วิธีการทั่วไป</w:t>
      </w:r>
    </w:p>
    <w:p w14:paraId="7FCE7B08" w14:textId="77777777" w:rsidR="00AB0C65" w:rsidRPr="007C66F0" w:rsidRDefault="00AB0C65" w:rsidP="00AB0C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080"/>
        <w:gridCol w:w="270"/>
        <w:gridCol w:w="1080"/>
        <w:gridCol w:w="270"/>
        <w:gridCol w:w="1080"/>
      </w:tblGrid>
      <w:tr w:rsidR="00AB0C65" w:rsidRPr="00687FCC" w14:paraId="3D165EDC" w14:textId="77777777" w:rsidTr="00777B42">
        <w:trPr>
          <w:trHeight w:val="20"/>
          <w:tblHeader/>
        </w:trPr>
        <w:tc>
          <w:tcPr>
            <w:tcW w:w="5400" w:type="dxa"/>
            <w:vAlign w:val="bottom"/>
          </w:tcPr>
          <w:p w14:paraId="3F1571C5" w14:textId="77777777" w:rsidR="00AB0C65" w:rsidRPr="007C66F0" w:rsidRDefault="00AB0C6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vAlign w:val="bottom"/>
            <w:hideMark/>
          </w:tcPr>
          <w:p w14:paraId="221943C1" w14:textId="6CBE394B" w:rsidR="00AB0C65" w:rsidRPr="007C66F0" w:rsidRDefault="00AB0C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0C65" w:rsidRPr="00687FCC" w14:paraId="072B4260" w14:textId="77777777" w:rsidTr="00777B42">
        <w:trPr>
          <w:trHeight w:val="20"/>
          <w:tblHeader/>
        </w:trPr>
        <w:tc>
          <w:tcPr>
            <w:tcW w:w="5400" w:type="dxa"/>
            <w:vAlign w:val="bottom"/>
          </w:tcPr>
          <w:p w14:paraId="1C4FFBFA" w14:textId="77777777" w:rsidR="00AB0C65" w:rsidRPr="007C66F0" w:rsidRDefault="00AB0C6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7292DD9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ลูกหนี้ตาม</w:t>
            </w:r>
          </w:p>
          <w:p w14:paraId="6C2D6BAF" w14:textId="2588AFF6" w:rsidR="00AB0C65" w:rsidRPr="007C66F0" w:rsidRDefault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4EA3DAC4" w14:textId="77777777" w:rsidR="00AB0C65" w:rsidRPr="007C66F0" w:rsidRDefault="00AB0C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9EB37C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</w:p>
          <w:p w14:paraId="7B83CF74" w14:textId="047EB35F" w:rsidR="00AB0C65" w:rsidRPr="007C66F0" w:rsidRDefault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vAlign w:val="bottom"/>
          </w:tcPr>
          <w:p w14:paraId="6384CA15" w14:textId="77777777" w:rsidR="00AB0C65" w:rsidRPr="007C66F0" w:rsidRDefault="00AB0C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4C7A1A6" w14:textId="77777777" w:rsidR="00AB0C65" w:rsidRPr="007C66F0" w:rsidRDefault="00AB0C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B0C65" w:rsidRPr="00687FCC" w14:paraId="6451354B" w14:textId="77777777" w:rsidTr="00777B42">
        <w:trPr>
          <w:trHeight w:val="20"/>
          <w:tblHeader/>
        </w:trPr>
        <w:tc>
          <w:tcPr>
            <w:tcW w:w="5400" w:type="dxa"/>
            <w:vAlign w:val="bottom"/>
          </w:tcPr>
          <w:p w14:paraId="6674C44D" w14:textId="6599715C" w:rsidR="00AB0C65" w:rsidRPr="007C66F0" w:rsidRDefault="00AB0C65" w:rsidP="009F42A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CE0426" w14:textId="77777777" w:rsidR="00AB0C65" w:rsidRPr="007C66F0" w:rsidRDefault="00AB0C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428E1E" w14:textId="77777777" w:rsidR="00AB0C65" w:rsidRPr="007C66F0" w:rsidRDefault="00AB0C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532EDD0D" w14:textId="77777777" w:rsidR="00AB0C65" w:rsidRPr="007C66F0" w:rsidRDefault="00AB0C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531AA216" w14:textId="77777777" w:rsidR="00AB0C65" w:rsidRPr="007C66F0" w:rsidRDefault="00AB0C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3362E6" w14:textId="77777777" w:rsidR="00AB0C65" w:rsidRPr="007C66F0" w:rsidRDefault="00AB0C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</w:tr>
      <w:tr w:rsidR="009F42AB" w:rsidRPr="00687FCC" w14:paraId="7A1AA307" w14:textId="77777777" w:rsidTr="00777B42">
        <w:trPr>
          <w:trHeight w:val="20"/>
          <w:tblHeader/>
        </w:trPr>
        <w:tc>
          <w:tcPr>
            <w:tcW w:w="5400" w:type="dxa"/>
            <w:vAlign w:val="bottom"/>
            <w:hideMark/>
          </w:tcPr>
          <w:p w14:paraId="3E6DD642" w14:textId="49BDD0C7" w:rsidR="009F42AB" w:rsidRPr="007C66F0" w:rsidRDefault="009F42AB" w:rsidP="009F42A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</w:t>
            </w:r>
            <w:r w:rsidRPr="007C66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66F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C66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3BD9DCF2" w14:textId="30D833AB" w:rsidR="009F42AB" w:rsidRPr="007C66F0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35</w:t>
            </w:r>
            <w:r w:rsidR="00B73B3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70" w:type="dxa"/>
          </w:tcPr>
          <w:p w14:paraId="297FC4AC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34F2B2" w14:textId="1008E314" w:rsidR="009F42AB" w:rsidRPr="007C66F0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16FE046A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ACE883" w14:textId="26317ED8" w:rsidR="009F42AB" w:rsidRPr="00777B42" w:rsidRDefault="00F118C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35</w:t>
            </w:r>
            <w:r w:rsidR="00973C4A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9F42AB" w:rsidRPr="00687FCC" w14:paraId="0CDF4F21" w14:textId="77777777" w:rsidTr="00777B42">
        <w:trPr>
          <w:trHeight w:val="20"/>
          <w:tblHeader/>
        </w:trPr>
        <w:tc>
          <w:tcPr>
            <w:tcW w:w="5400" w:type="dxa"/>
            <w:vAlign w:val="bottom"/>
            <w:hideMark/>
          </w:tcPr>
          <w:p w14:paraId="24501D6F" w14:textId="0EB0F40D" w:rsidR="009F42AB" w:rsidRPr="00094395" w:rsidRDefault="009F42AB" w:rsidP="009F42A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395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  <w:r w:rsidR="008466DE" w:rsidRPr="00B311C0">
              <w:rPr>
                <w:rFonts w:ascii="Angsana New" w:hAnsi="Angsana New"/>
                <w:sz w:val="28"/>
                <w:szCs w:val="28"/>
                <w:cs/>
              </w:rPr>
              <w:t>จากการด้อยค่าด้านเครดิต</w:t>
            </w:r>
          </w:p>
        </w:tc>
        <w:tc>
          <w:tcPr>
            <w:tcW w:w="1080" w:type="dxa"/>
          </w:tcPr>
          <w:p w14:paraId="0AA74023" w14:textId="1AA8EFC8" w:rsidR="009F42AB" w:rsidRPr="007C66F0" w:rsidRDefault="008A031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</w:t>
            </w:r>
            <w:r w:rsidR="00D01B76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535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414F0C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38E80" w14:textId="47030F18" w:rsidR="009F42AB" w:rsidRPr="007C66F0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4BE093F1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F8B88E" w14:textId="7CAD70FA" w:rsidR="009F42AB" w:rsidRPr="00777B42" w:rsidRDefault="008A031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7B42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777B42">
              <w:rPr>
                <w:rFonts w:ascii="Angsana New" w:hAnsi="Angsana New"/>
                <w:sz w:val="28"/>
                <w:szCs w:val="28"/>
              </w:rPr>
              <w:t>1</w:t>
            </w:r>
            <w:r w:rsidR="00D01B76" w:rsidRPr="00777B42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777B42">
              <w:rPr>
                <w:rFonts w:ascii="Angsana New" w:hAnsi="Angsana New"/>
                <w:sz w:val="28"/>
                <w:szCs w:val="28"/>
              </w:rPr>
              <w:t>504</w:t>
            </w:r>
            <w:r w:rsidRPr="00777B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42AB" w:rsidRPr="00687FCC" w14:paraId="05A6703A" w14:textId="77777777" w:rsidTr="00777B42">
        <w:trPr>
          <w:trHeight w:val="20"/>
          <w:tblHeader/>
        </w:trPr>
        <w:tc>
          <w:tcPr>
            <w:tcW w:w="5400" w:type="dxa"/>
            <w:vAlign w:val="bottom"/>
            <w:hideMark/>
          </w:tcPr>
          <w:p w14:paraId="5281CA44" w14:textId="76474780" w:rsidR="009F42AB" w:rsidRPr="00B311C0" w:rsidRDefault="009F42AB" w:rsidP="009F42A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080" w:type="dxa"/>
            <w:vAlign w:val="bottom"/>
          </w:tcPr>
          <w:p w14:paraId="46C1C2C6" w14:textId="3BCF3A90" w:rsidR="009F42AB" w:rsidRPr="007C66F0" w:rsidRDefault="008A031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5D20AA2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EF48D1" w14:textId="5E4F412F" w:rsidR="009F42AB" w:rsidRPr="007C66F0" w:rsidRDefault="008A031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D94E1B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012D28" w14:textId="12BA4896" w:rsidR="009F42AB" w:rsidRPr="00777B42" w:rsidRDefault="008A031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7B42">
              <w:rPr>
                <w:rFonts w:ascii="Angsana New" w:hAnsi="Angsana New"/>
                <w:sz w:val="28"/>
                <w:szCs w:val="28"/>
              </w:rPr>
              <w:t>(</w:t>
            </w:r>
            <w:r w:rsidR="00F118C7" w:rsidRPr="00777B42">
              <w:rPr>
                <w:rFonts w:ascii="Angsana New" w:hAnsi="Angsana New"/>
                <w:sz w:val="28"/>
                <w:szCs w:val="28"/>
              </w:rPr>
              <w:t>4</w:t>
            </w:r>
            <w:r w:rsidRPr="00777B42">
              <w:rPr>
                <w:rFonts w:ascii="Angsana New" w:hAnsi="Angsana New"/>
                <w:sz w:val="28"/>
                <w:szCs w:val="28"/>
              </w:rPr>
              <w:t>,</w:t>
            </w:r>
            <w:r w:rsidR="00F118C7" w:rsidRPr="00777B42">
              <w:rPr>
                <w:rFonts w:ascii="Angsana New" w:hAnsi="Angsana New"/>
                <w:sz w:val="28"/>
                <w:szCs w:val="28"/>
              </w:rPr>
              <w:t>112</w:t>
            </w:r>
            <w:r w:rsidRPr="00777B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42AB" w:rsidRPr="00687FCC" w14:paraId="1DA7E6E7" w14:textId="77777777" w:rsidTr="00777B42">
        <w:trPr>
          <w:trHeight w:val="20"/>
          <w:tblHeader/>
        </w:trPr>
        <w:tc>
          <w:tcPr>
            <w:tcW w:w="5400" w:type="dxa"/>
            <w:vAlign w:val="bottom"/>
            <w:hideMark/>
          </w:tcPr>
          <w:p w14:paraId="0EA1217C" w14:textId="278EEB51" w:rsidR="009F42AB" w:rsidRPr="00B311C0" w:rsidRDefault="009F42AB" w:rsidP="009F42A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CA99" w14:textId="7B212F23" w:rsidR="009F42AB" w:rsidRPr="007C66F0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6</w:t>
            </w:r>
            <w:r w:rsidR="008A0317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3EFAD50F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8923B" w14:textId="62AEA2BC" w:rsidR="009F42AB" w:rsidRPr="007C66F0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30FD98A3" w14:textId="77777777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E230D" w14:textId="481EB460" w:rsidR="009F42AB" w:rsidRPr="00777B42" w:rsidRDefault="00F118C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7B42">
              <w:rPr>
                <w:rFonts w:ascii="Angsana New" w:hAnsi="Angsana New"/>
                <w:sz w:val="28"/>
                <w:szCs w:val="28"/>
              </w:rPr>
              <w:t>6</w:t>
            </w:r>
            <w:r w:rsidR="008A0317" w:rsidRPr="00777B42">
              <w:rPr>
                <w:rFonts w:ascii="Angsana New" w:hAnsi="Angsana New"/>
                <w:sz w:val="28"/>
                <w:szCs w:val="28"/>
              </w:rPr>
              <w:t>,</w:t>
            </w:r>
            <w:r w:rsidRPr="00777B42">
              <w:rPr>
                <w:rFonts w:ascii="Angsana New" w:hAnsi="Angsana New"/>
                <w:sz w:val="28"/>
                <w:szCs w:val="28"/>
              </w:rPr>
              <w:t>839</w:t>
            </w:r>
          </w:p>
        </w:tc>
      </w:tr>
      <w:tr w:rsidR="009F42AB" w:rsidRPr="00687FCC" w14:paraId="3349796D" w14:textId="77777777" w:rsidTr="00777B42">
        <w:trPr>
          <w:trHeight w:val="20"/>
        </w:trPr>
        <w:tc>
          <w:tcPr>
            <w:tcW w:w="5400" w:type="dxa"/>
            <w:vAlign w:val="bottom"/>
            <w:hideMark/>
          </w:tcPr>
          <w:p w14:paraId="1F0F154B" w14:textId="37170DB4" w:rsidR="009F42AB" w:rsidRPr="007C66F0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C66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244C9" w14:textId="7A61B03F" w:rsidR="009F42AB" w:rsidRPr="00777B42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7B42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9F42AB" w:rsidRPr="00777B4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77B42">
              <w:rPr>
                <w:rFonts w:ascii="Angsana New" w:hAnsi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2A71CD9E" w14:textId="77777777" w:rsidR="009F42AB" w:rsidRPr="00777B42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AA27C" w14:textId="487567E9" w:rsidR="009F42AB" w:rsidRPr="00777B42" w:rsidRDefault="00F118C7" w:rsidP="009F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7B42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4AA6745C" w14:textId="77777777" w:rsidR="009F42AB" w:rsidRPr="00777B42" w:rsidRDefault="009F42AB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831B5" w14:textId="10E681ED" w:rsidR="009F42AB" w:rsidRPr="00777B42" w:rsidRDefault="00F118C7" w:rsidP="0077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7B42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5067F0" w:rsidRPr="00777B4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77B42"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</w:p>
        </w:tc>
      </w:tr>
    </w:tbl>
    <w:p w14:paraId="3E954DD6" w14:textId="4AA603A1" w:rsidR="00AB0C65" w:rsidRDefault="00AB0C65" w:rsidP="007C66F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850"/>
        <w:gridCol w:w="270"/>
        <w:gridCol w:w="990"/>
        <w:gridCol w:w="2070"/>
      </w:tblGrid>
      <w:tr w:rsidR="0054508E" w:rsidRPr="00687FCC" w14:paraId="1C1901A7" w14:textId="77777777" w:rsidTr="003B5DDE">
        <w:trPr>
          <w:trHeight w:val="20"/>
          <w:tblHeader/>
        </w:trPr>
        <w:tc>
          <w:tcPr>
            <w:tcW w:w="5850" w:type="dxa"/>
            <w:vAlign w:val="bottom"/>
          </w:tcPr>
          <w:p w14:paraId="5F0E0B5B" w14:textId="77777777" w:rsidR="0054508E" w:rsidRPr="007C66F0" w:rsidRDefault="0054508E" w:rsidP="0037763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  <w:hideMark/>
          </w:tcPr>
          <w:p w14:paraId="6C63D37E" w14:textId="5BB1E41D" w:rsidR="0054508E" w:rsidRPr="007C66F0" w:rsidRDefault="0054508E" w:rsidP="0037763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B58BE6" w14:textId="77777777" w:rsidR="0054508E" w:rsidRPr="007C66F0" w:rsidRDefault="0054508E" w:rsidP="0037763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8D69B85" w14:textId="6356DD9E" w:rsidR="0054508E" w:rsidRPr="007C66F0" w:rsidRDefault="0054508E" w:rsidP="0037763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08E" w:rsidRPr="00687FCC" w14:paraId="60B876F7" w14:textId="77777777" w:rsidTr="003B5DDE">
        <w:trPr>
          <w:trHeight w:val="20"/>
          <w:tblHeader/>
        </w:trPr>
        <w:tc>
          <w:tcPr>
            <w:tcW w:w="5850" w:type="dxa"/>
            <w:vAlign w:val="bottom"/>
          </w:tcPr>
          <w:p w14:paraId="06613053" w14:textId="77777777" w:rsidR="0054508E" w:rsidRPr="007C66F0" w:rsidRDefault="0054508E" w:rsidP="0037763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02C0530" w14:textId="7875AB46" w:rsidR="0054508E" w:rsidRPr="007C66F0" w:rsidRDefault="0054508E" w:rsidP="0037763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CFDB73" w14:textId="77777777" w:rsidR="0054508E" w:rsidRPr="007C66F0" w:rsidRDefault="0054508E" w:rsidP="0037763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864DE7F" w14:textId="4F01D143" w:rsidR="0054508E" w:rsidRPr="007C66F0" w:rsidRDefault="0054508E" w:rsidP="0028406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54508E" w:rsidRPr="00687FCC" w14:paraId="3323255F" w14:textId="77777777" w:rsidTr="003B5DDE">
        <w:trPr>
          <w:trHeight w:val="20"/>
          <w:tblHeader/>
        </w:trPr>
        <w:tc>
          <w:tcPr>
            <w:tcW w:w="5850" w:type="dxa"/>
            <w:vAlign w:val="bottom"/>
          </w:tcPr>
          <w:p w14:paraId="1FB8D0DA" w14:textId="77777777" w:rsidR="0054508E" w:rsidRPr="007C66F0" w:rsidRDefault="0054508E" w:rsidP="009F42A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30FCFC" w14:textId="77777777" w:rsidR="0054508E" w:rsidRPr="007C66F0" w:rsidRDefault="0054508E" w:rsidP="009F42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661575" w14:textId="77777777" w:rsidR="0054508E" w:rsidRPr="007C66F0" w:rsidRDefault="0054508E" w:rsidP="009F42A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45CF0C99" w14:textId="2DEFABF2" w:rsidR="0054508E" w:rsidRPr="007C66F0" w:rsidRDefault="0054508E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DDE" w:rsidRPr="00687FCC" w14:paraId="0557F945" w14:textId="77777777" w:rsidTr="003B5DDE">
        <w:trPr>
          <w:trHeight w:val="20"/>
          <w:tblHeader/>
        </w:trPr>
        <w:tc>
          <w:tcPr>
            <w:tcW w:w="5850" w:type="dxa"/>
            <w:vAlign w:val="bottom"/>
            <w:hideMark/>
          </w:tcPr>
          <w:p w14:paraId="665D748B" w14:textId="158B30C3" w:rsidR="003B5DDE" w:rsidRPr="007C66F0" w:rsidRDefault="003B5DDE" w:rsidP="003B5DD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  <w:r w:rsidRPr="007C66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66F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C66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2A4CD9D4" w14:textId="77777777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4D71FB" w14:textId="77777777" w:rsidR="003B5DDE" w:rsidRPr="007C66F0" w:rsidRDefault="003B5DDE" w:rsidP="003B5DD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E40C1CF" w14:textId="32E4222F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left" w:pos="720"/>
                <w:tab w:val="left" w:pos="1154"/>
                <w:tab w:val="left" w:pos="1424"/>
              </w:tabs>
              <w:spacing w:line="240" w:lineRule="auto"/>
              <w:ind w:left="-95" w:right="164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813</w:t>
            </w:r>
          </w:p>
        </w:tc>
      </w:tr>
      <w:tr w:rsidR="003B5DDE" w:rsidRPr="00687FCC" w14:paraId="36AAF212" w14:textId="77777777" w:rsidTr="003B5DDE">
        <w:trPr>
          <w:trHeight w:val="20"/>
          <w:tblHeader/>
        </w:trPr>
        <w:tc>
          <w:tcPr>
            <w:tcW w:w="5850" w:type="dxa"/>
            <w:vAlign w:val="bottom"/>
            <w:hideMark/>
          </w:tcPr>
          <w:p w14:paraId="1B028218" w14:textId="2532FEEE" w:rsidR="003B5DDE" w:rsidRPr="00094395" w:rsidRDefault="003B5DDE" w:rsidP="003B5DD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395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  <w:r w:rsidRPr="00B311C0">
              <w:rPr>
                <w:rFonts w:ascii="Angsana New" w:hAnsi="Angsana New"/>
                <w:sz w:val="28"/>
                <w:szCs w:val="28"/>
                <w:cs/>
              </w:rPr>
              <w:t>จากการด้อยค่าด้านเครดิต</w:t>
            </w:r>
          </w:p>
        </w:tc>
        <w:tc>
          <w:tcPr>
            <w:tcW w:w="270" w:type="dxa"/>
          </w:tcPr>
          <w:p w14:paraId="4A4584C5" w14:textId="77777777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803604A" w14:textId="77777777" w:rsidR="003B5DDE" w:rsidRPr="007C66F0" w:rsidRDefault="003B5DDE" w:rsidP="003B5DD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4FF82" w14:textId="5D19E21C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left" w:pos="720"/>
                <w:tab w:val="left" w:pos="1424"/>
              </w:tabs>
              <w:spacing w:line="240" w:lineRule="auto"/>
              <w:ind w:left="-95" w:right="73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535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5DDE" w:rsidRPr="00687FCC" w14:paraId="651DBBF3" w14:textId="77777777" w:rsidTr="003B5DDE">
        <w:trPr>
          <w:trHeight w:val="20"/>
          <w:tblHeader/>
        </w:trPr>
        <w:tc>
          <w:tcPr>
            <w:tcW w:w="5850" w:type="dxa"/>
            <w:vAlign w:val="bottom"/>
            <w:hideMark/>
          </w:tcPr>
          <w:p w14:paraId="57158031" w14:textId="6EFD9CA1" w:rsidR="003B5DDE" w:rsidRPr="00B311C0" w:rsidRDefault="003B5DDE" w:rsidP="003B5DD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270" w:type="dxa"/>
            <w:vAlign w:val="bottom"/>
          </w:tcPr>
          <w:p w14:paraId="6EE3C7F7" w14:textId="77777777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37B4BB6" w14:textId="77777777" w:rsidR="003B5DDE" w:rsidRPr="007C66F0" w:rsidRDefault="003B5DDE" w:rsidP="003B5DD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6C058C" w14:textId="193B9D57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left" w:pos="720"/>
                <w:tab w:val="left" w:pos="1424"/>
              </w:tabs>
              <w:spacing w:line="240" w:lineRule="auto"/>
              <w:ind w:left="-95" w:right="73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118C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112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5DDE" w:rsidRPr="00687FCC" w14:paraId="6530A040" w14:textId="77777777" w:rsidTr="003B5DDE">
        <w:trPr>
          <w:trHeight w:val="20"/>
          <w:tblHeader/>
        </w:trPr>
        <w:tc>
          <w:tcPr>
            <w:tcW w:w="5850" w:type="dxa"/>
            <w:vAlign w:val="bottom"/>
            <w:hideMark/>
          </w:tcPr>
          <w:p w14:paraId="40C04F4A" w14:textId="0E79EA41" w:rsidR="003B5DDE" w:rsidRPr="00B311C0" w:rsidRDefault="003B5DDE" w:rsidP="003B5DD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AEA6F2" w14:textId="77777777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475C51" w14:textId="77777777" w:rsidR="003B5DDE" w:rsidRPr="007C66F0" w:rsidRDefault="003B5DDE" w:rsidP="003B5DD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B949A" w14:textId="0FDB59EB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695"/>
              </w:tabs>
              <w:spacing w:line="240" w:lineRule="auto"/>
              <w:ind w:left="-95" w:right="164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3B5DDE" w:rsidRPr="00687FCC" w14:paraId="6568B652" w14:textId="77777777" w:rsidTr="003B5DDE">
        <w:trPr>
          <w:trHeight w:val="20"/>
        </w:trPr>
        <w:tc>
          <w:tcPr>
            <w:tcW w:w="5850" w:type="dxa"/>
            <w:vAlign w:val="bottom"/>
            <w:hideMark/>
          </w:tcPr>
          <w:p w14:paraId="15809BF5" w14:textId="08BD77AA" w:rsidR="003B5DDE" w:rsidRPr="007C66F0" w:rsidRDefault="003B5DDE" w:rsidP="003B5DD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C66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EBBE47" w14:textId="77777777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EF6D14" w14:textId="77777777" w:rsidR="003B5DDE" w:rsidRPr="007C66F0" w:rsidRDefault="003B5DDE" w:rsidP="003B5DDE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F8908" w14:textId="12EE3F23" w:rsidR="003B5DDE" w:rsidRPr="007C66F0" w:rsidRDefault="003B5DDE" w:rsidP="003B5DDE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695"/>
              </w:tabs>
              <w:spacing w:line="240" w:lineRule="auto"/>
              <w:ind w:left="-95" w:right="16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77B42">
              <w:rPr>
                <w:rFonts w:ascii="Angsana New" w:hAnsi="Angsana New"/>
                <w:b/>
                <w:bCs/>
                <w:sz w:val="28"/>
                <w:szCs w:val="28"/>
              </w:rPr>
              <w:t>36,974</w:t>
            </w:r>
          </w:p>
        </w:tc>
      </w:tr>
    </w:tbl>
    <w:p w14:paraId="5DE61705" w14:textId="77777777" w:rsidR="009F42AB" w:rsidRPr="007C66F0" w:rsidRDefault="009F42AB" w:rsidP="007C66F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1DE4B10" w14:textId="32A4CE51" w:rsidR="0046030B" w:rsidRDefault="0046030B" w:rsidP="0046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93F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ค่าเผื่อผลขาดทุนจากการด้อย</w:t>
      </w:r>
      <w:r w:rsidRPr="0009439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</w:t>
      </w:r>
      <w:r w:rsidR="00D6773C" w:rsidRPr="00B311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ด้านเครดิต</w:t>
      </w:r>
      <w:r w:rsidRPr="00693F4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-</w:t>
      </w:r>
      <w:r w:rsidRPr="00693F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วิธีการอย่างง่าย</w:t>
      </w:r>
    </w:p>
    <w:p w14:paraId="5914B67C" w14:textId="00A90BDC" w:rsidR="0046030B" w:rsidRDefault="0046030B" w:rsidP="0035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770"/>
        <w:gridCol w:w="1350"/>
        <w:gridCol w:w="270"/>
        <w:gridCol w:w="1260"/>
        <w:gridCol w:w="270"/>
        <w:gridCol w:w="1260"/>
      </w:tblGrid>
      <w:tr w:rsidR="00D749EA" w:rsidRPr="00687FCC" w14:paraId="64479E45" w14:textId="77777777" w:rsidTr="0037763B">
        <w:trPr>
          <w:trHeight w:val="20"/>
          <w:tblHeader/>
        </w:trPr>
        <w:tc>
          <w:tcPr>
            <w:tcW w:w="4770" w:type="dxa"/>
            <w:vAlign w:val="bottom"/>
          </w:tcPr>
          <w:p w14:paraId="40491EFF" w14:textId="77777777" w:rsidR="002E7752" w:rsidRPr="007C66F0" w:rsidRDefault="002E7752" w:rsidP="0037763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14:paraId="5036E04C" w14:textId="3155C7CA" w:rsidR="002E7752" w:rsidRPr="007C66F0" w:rsidRDefault="00A744EB" w:rsidP="0037763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095C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="00095C2A" w:rsidRPr="007C66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91F" w:rsidRPr="00687FCC" w14:paraId="21E6B187" w14:textId="77777777" w:rsidTr="00A744EB">
        <w:trPr>
          <w:trHeight w:val="20"/>
          <w:tblHeader/>
        </w:trPr>
        <w:tc>
          <w:tcPr>
            <w:tcW w:w="4770" w:type="dxa"/>
            <w:vAlign w:val="bottom"/>
          </w:tcPr>
          <w:p w14:paraId="2A8FB507" w14:textId="77777777" w:rsidR="00A744EB" w:rsidRPr="007C66F0" w:rsidRDefault="00A744EB" w:rsidP="00A744E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209FF6" w14:textId="5CF25B00" w:rsidR="00A744EB" w:rsidRPr="007C66F0" w:rsidRDefault="00A744EB" w:rsidP="0028406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</w:t>
            </w:r>
          </w:p>
        </w:tc>
        <w:tc>
          <w:tcPr>
            <w:tcW w:w="270" w:type="dxa"/>
            <w:vAlign w:val="bottom"/>
          </w:tcPr>
          <w:p w14:paraId="0CA59915" w14:textId="77777777" w:rsidR="00A744EB" w:rsidRPr="007C66F0" w:rsidRDefault="00A744EB" w:rsidP="00A7533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EE5FA5" w14:textId="614C3550" w:rsidR="00A744EB" w:rsidRPr="007C66F0" w:rsidRDefault="00A744EB" w:rsidP="00414A5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C96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270" w:type="dxa"/>
            <w:vAlign w:val="bottom"/>
          </w:tcPr>
          <w:p w14:paraId="1ED80C71" w14:textId="77777777" w:rsidR="00A744EB" w:rsidRPr="007C66F0" w:rsidRDefault="00A744EB" w:rsidP="00B318B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B9302FF" w14:textId="2368F70D" w:rsidR="00A744EB" w:rsidRPr="007C66F0" w:rsidRDefault="00A744EB" w:rsidP="001A5B2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6343" w:rsidRPr="00687FCC" w14:paraId="7DF68004" w14:textId="77777777" w:rsidTr="00A744EB">
        <w:trPr>
          <w:trHeight w:val="20"/>
          <w:tblHeader/>
        </w:trPr>
        <w:tc>
          <w:tcPr>
            <w:tcW w:w="4770" w:type="dxa"/>
            <w:vAlign w:val="bottom"/>
          </w:tcPr>
          <w:p w14:paraId="2A35470F" w14:textId="77777777" w:rsidR="00A744EB" w:rsidRPr="007C66F0" w:rsidRDefault="00A744EB" w:rsidP="00A744E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F3DB12" w14:textId="5899E7F0" w:rsidR="00A744EB" w:rsidRPr="007C66F0" w:rsidRDefault="00A744EB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11" w:hanging="1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ซื้อสิทธิเรียกร้อง</w:t>
            </w:r>
          </w:p>
        </w:tc>
        <w:tc>
          <w:tcPr>
            <w:tcW w:w="270" w:type="dxa"/>
            <w:vAlign w:val="bottom"/>
          </w:tcPr>
          <w:p w14:paraId="1E282C77" w14:textId="77777777" w:rsidR="00A744EB" w:rsidRPr="007C66F0" w:rsidRDefault="00A744EB" w:rsidP="001A5B2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3E8C6D" w14:textId="43A62D55" w:rsidR="00A744EB" w:rsidRPr="007C66F0" w:rsidRDefault="00A744EB" w:rsidP="00284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E6C96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</w:t>
            </w:r>
          </w:p>
        </w:tc>
        <w:tc>
          <w:tcPr>
            <w:tcW w:w="270" w:type="dxa"/>
            <w:vAlign w:val="bottom"/>
          </w:tcPr>
          <w:p w14:paraId="289DF81B" w14:textId="77777777" w:rsidR="00A744EB" w:rsidRPr="007C66F0" w:rsidRDefault="00A744EB" w:rsidP="001A5B2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43FABA" w14:textId="0CDA6AA5" w:rsidR="00A744EB" w:rsidRPr="007C66F0" w:rsidRDefault="00A744EB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744EB" w:rsidRPr="00687FCC" w14:paraId="77ACA9A2" w14:textId="77777777" w:rsidTr="001A5B22">
        <w:trPr>
          <w:trHeight w:val="20"/>
          <w:tblHeader/>
        </w:trPr>
        <w:tc>
          <w:tcPr>
            <w:tcW w:w="4770" w:type="dxa"/>
            <w:vAlign w:val="bottom"/>
          </w:tcPr>
          <w:p w14:paraId="56B9717F" w14:textId="77777777" w:rsidR="00A744EB" w:rsidRPr="007C66F0" w:rsidRDefault="00A744EB" w:rsidP="00A744E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440A2D" w14:textId="77777777" w:rsidR="00A744EB" w:rsidRPr="007C66F0" w:rsidRDefault="00A744EB" w:rsidP="00A7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472F8D" w14:textId="77777777" w:rsidR="00A744EB" w:rsidRPr="007C66F0" w:rsidRDefault="00A744EB" w:rsidP="00A744E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F7E779" w14:textId="4FF98CAB" w:rsidR="00A744EB" w:rsidRPr="007C66F0" w:rsidRDefault="00A744EB" w:rsidP="001A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66F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7677F016" w14:textId="77777777" w:rsidR="00A744EB" w:rsidRPr="007C66F0" w:rsidRDefault="00A744EB" w:rsidP="00A744E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4261BE" w14:textId="77777777" w:rsidR="00A744EB" w:rsidRPr="007C66F0" w:rsidRDefault="00A744EB" w:rsidP="00A74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6343" w:rsidRPr="00687FCC" w14:paraId="4FCDB4E3" w14:textId="77777777" w:rsidTr="0005750E">
        <w:trPr>
          <w:trHeight w:val="20"/>
          <w:tblHeader/>
        </w:trPr>
        <w:tc>
          <w:tcPr>
            <w:tcW w:w="4770" w:type="dxa"/>
            <w:vAlign w:val="bottom"/>
            <w:hideMark/>
          </w:tcPr>
          <w:p w14:paraId="749A2079" w14:textId="0D823E32" w:rsidR="0005750E" w:rsidRPr="007C66F0" w:rsidRDefault="0005750E" w:rsidP="0005750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66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1</w:t>
            </w:r>
            <w:r w:rsidRPr="007C66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66F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C66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18C7" w:rsidRPr="00F118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57DCA815" w14:textId="779E6B2B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47291DA6" w14:textId="77777777" w:rsidR="0005750E" w:rsidRPr="007C66F0" w:rsidRDefault="0005750E" w:rsidP="00D677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6331FD" w14:textId="066402DC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6B8171BA" w14:textId="77777777" w:rsidR="0005750E" w:rsidRPr="007C66F0" w:rsidRDefault="0005750E" w:rsidP="000575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4DCF6" w14:textId="4ACC945F" w:rsidR="0005750E" w:rsidRPr="007C66F0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4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754</w:t>
            </w:r>
          </w:p>
        </w:tc>
      </w:tr>
      <w:tr w:rsidR="0005750E" w:rsidRPr="00687FCC" w14:paraId="251F559C" w14:textId="77777777" w:rsidTr="0005750E">
        <w:trPr>
          <w:trHeight w:val="20"/>
          <w:tblHeader/>
        </w:trPr>
        <w:tc>
          <w:tcPr>
            <w:tcW w:w="4770" w:type="dxa"/>
            <w:vAlign w:val="bottom"/>
            <w:hideMark/>
          </w:tcPr>
          <w:p w14:paraId="21A15B68" w14:textId="48519EA3" w:rsidR="0005750E" w:rsidRPr="007C66F0" w:rsidRDefault="0005750E" w:rsidP="0005750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F4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3C70AF" w14:textId="3832F39D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17BBC37E" w14:textId="77777777" w:rsidR="0005750E" w:rsidRPr="007C66F0" w:rsidRDefault="0005750E" w:rsidP="00D677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476B0E" w14:textId="64A8F51A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225</w:t>
            </w:r>
          </w:p>
        </w:tc>
        <w:tc>
          <w:tcPr>
            <w:tcW w:w="270" w:type="dxa"/>
          </w:tcPr>
          <w:p w14:paraId="63E2A6FD" w14:textId="77777777" w:rsidR="0005750E" w:rsidRPr="007C66F0" w:rsidRDefault="0005750E" w:rsidP="000575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D2CE0" w14:textId="3B03A8A0" w:rsidR="0005750E" w:rsidRPr="007C66F0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4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238</w:t>
            </w:r>
          </w:p>
        </w:tc>
      </w:tr>
      <w:tr w:rsidR="0005750E" w:rsidRPr="001A5B22" w14:paraId="1833E006" w14:textId="77777777" w:rsidTr="001A5B22">
        <w:trPr>
          <w:trHeight w:val="20"/>
        </w:trPr>
        <w:tc>
          <w:tcPr>
            <w:tcW w:w="4770" w:type="dxa"/>
            <w:vAlign w:val="bottom"/>
            <w:hideMark/>
          </w:tcPr>
          <w:p w14:paraId="38BA3B42" w14:textId="4FAC7DE5" w:rsidR="0005750E" w:rsidRPr="00920525" w:rsidRDefault="0005750E" w:rsidP="000575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7533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14A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118C7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02ACB" w14:textId="34960911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5EF68316" w14:textId="77777777" w:rsidR="0005750E" w:rsidRPr="00284062" w:rsidRDefault="0005750E" w:rsidP="00D6773C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FDEED" w14:textId="5C065F8B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25E7EE36" w14:textId="77777777" w:rsidR="0005750E" w:rsidRPr="001A5B22" w:rsidRDefault="0005750E" w:rsidP="0005750E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A455D" w14:textId="69D35535" w:rsidR="0005750E" w:rsidRPr="001A5B22" w:rsidRDefault="00F118C7" w:rsidP="00D677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992</w:t>
            </w:r>
          </w:p>
        </w:tc>
      </w:tr>
    </w:tbl>
    <w:p w14:paraId="3AE6B8B7" w14:textId="77777777" w:rsidR="002E7752" w:rsidRDefault="002E775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5B21E6" w14:textId="4D24404A" w:rsidR="009D28E1" w:rsidRDefault="0046030B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D2FD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ผลขาดทุนจากการด้อยค่า</w:t>
      </w:r>
      <w:r w:rsidR="003008D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</w:p>
    <w:p w14:paraId="05E24249" w14:textId="77777777" w:rsidR="0046030B" w:rsidRDefault="0046030B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54"/>
      </w:tblGrid>
      <w:tr w:rsidR="001A5B22" w:rsidRPr="00693F45" w14:paraId="349A403D" w14:textId="77777777" w:rsidTr="001A5B22">
        <w:trPr>
          <w:cantSplit/>
          <w:trHeight w:val="153"/>
          <w:tblHeader/>
        </w:trPr>
        <w:tc>
          <w:tcPr>
            <w:tcW w:w="5490" w:type="dxa"/>
            <w:shd w:val="clear" w:color="auto" w:fill="auto"/>
            <w:vAlign w:val="bottom"/>
          </w:tcPr>
          <w:p w14:paraId="5B9C5B62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7AB52D" w14:textId="77777777" w:rsidR="00C5542B" w:rsidRPr="00693F45" w:rsidRDefault="00C5542B" w:rsidP="00C5542B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FF3B80" w14:textId="77777777" w:rsidR="00C5542B" w:rsidRPr="00693F45" w:rsidRDefault="00C5542B" w:rsidP="00C5542B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A36B41D" w14:textId="77777777" w:rsidR="00C5542B" w:rsidRPr="00693F45" w:rsidRDefault="00C5542B" w:rsidP="00C5542B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vAlign w:val="bottom"/>
          </w:tcPr>
          <w:p w14:paraId="7F2FB969" w14:textId="77777777" w:rsidR="00BE6C96" w:rsidRDefault="00C5542B" w:rsidP="00C5542B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62DD6" w14:textId="77777777" w:rsidR="00C5542B" w:rsidRPr="00693F45" w:rsidRDefault="00C5542B" w:rsidP="00C5542B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93F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A5B22" w:rsidRPr="00693F45" w14:paraId="523BE966" w14:textId="77777777" w:rsidTr="001A5B22">
        <w:trPr>
          <w:cantSplit/>
          <w:trHeight w:val="21"/>
          <w:tblHeader/>
        </w:trPr>
        <w:tc>
          <w:tcPr>
            <w:tcW w:w="5490" w:type="dxa"/>
            <w:vAlign w:val="bottom"/>
          </w:tcPr>
          <w:p w14:paraId="03352AFB" w14:textId="06EE3612" w:rsidR="00C5542B" w:rsidRPr="00693F45" w:rsidRDefault="00C5542B" w:rsidP="00693F45">
            <w:pPr>
              <w:shd w:val="clear" w:color="auto" w:fill="FFFFFF"/>
              <w:spacing w:line="240" w:lineRule="auto"/>
              <w:ind w:left="1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693F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D6773C" w:rsidRPr="00B31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0943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</w:t>
            </w: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93F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118C7" w:rsidRPr="00F11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1644D4F4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8D4B1A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A8D000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D49AEF8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6148" w:rsidRPr="00693F45" w14:paraId="3B11E4D0" w14:textId="77777777" w:rsidTr="001A5B22">
        <w:trPr>
          <w:cantSplit/>
          <w:trHeight w:val="153"/>
          <w:tblHeader/>
        </w:trPr>
        <w:tc>
          <w:tcPr>
            <w:tcW w:w="5490" w:type="dxa"/>
          </w:tcPr>
          <w:p w14:paraId="321EA2F1" w14:textId="77777777" w:rsidR="00C5542B" w:rsidRPr="00693F45" w:rsidRDefault="00C5542B" w:rsidP="00C5542B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B3396" w14:textId="77777777" w:rsidR="00C5542B" w:rsidRPr="00693F45" w:rsidRDefault="00C5542B" w:rsidP="00C5542B">
            <w:pPr>
              <w:pStyle w:val="acctfourfigures"/>
              <w:shd w:val="clear" w:color="auto" w:fill="FFFFFF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84" w:type="dxa"/>
            <w:gridSpan w:val="3"/>
          </w:tcPr>
          <w:p w14:paraId="791C6054" w14:textId="77777777" w:rsidR="00C5542B" w:rsidRPr="00693F45" w:rsidRDefault="00C5542B" w:rsidP="00C5542B">
            <w:pPr>
              <w:pStyle w:val="acctfourfigures"/>
              <w:shd w:val="clear" w:color="auto" w:fill="FFFFFF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93F4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A5B22" w:rsidRPr="00693F45" w14:paraId="1ECCDECF" w14:textId="77777777" w:rsidTr="001A5B22">
        <w:trPr>
          <w:cantSplit/>
          <w:trHeight w:val="153"/>
        </w:trPr>
        <w:tc>
          <w:tcPr>
            <w:tcW w:w="5490" w:type="dxa"/>
          </w:tcPr>
          <w:p w14:paraId="4BFABC0B" w14:textId="77777777" w:rsidR="00C5542B" w:rsidRPr="00693F45" w:rsidRDefault="00C5542B" w:rsidP="00C5542B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4D79247C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2011C" w14:textId="77777777" w:rsidR="00C5542B" w:rsidRPr="00A91C98" w:rsidRDefault="00C5542B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2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169F20" w14:textId="77777777" w:rsidR="00C5542B" w:rsidRPr="00A91C98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A88C98F" w14:textId="77777777" w:rsidR="00C5542B" w:rsidRPr="00A91C98" w:rsidRDefault="00C5542B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2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5B22" w:rsidRPr="00693F45" w14:paraId="66429027" w14:textId="77777777" w:rsidTr="001A5B22">
        <w:trPr>
          <w:cantSplit/>
          <w:trHeight w:val="203"/>
        </w:trPr>
        <w:tc>
          <w:tcPr>
            <w:tcW w:w="5490" w:type="dxa"/>
          </w:tcPr>
          <w:p w14:paraId="35B50C3A" w14:textId="7BB614C5" w:rsidR="00C5542B" w:rsidRPr="00693F45" w:rsidRDefault="00BE6C96" w:rsidP="00C554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color w:val="211E1F"/>
                <w:sz w:val="28"/>
                <w:szCs w:val="28"/>
              </w:rPr>
            </w:pP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C5542B" w:rsidRPr="00693F45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3008D1" w:rsidRPr="003008D1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="00C5542B" w:rsidRPr="00693F45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2CB49F63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8D8AC2" w14:textId="5A3D9EC6" w:rsidR="00C5542B" w:rsidRPr="001A5B22" w:rsidRDefault="00F118C7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E0896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eastAsia="Angsana New" w:hAnsi="Angsana New"/>
                <w:sz w:val="28"/>
                <w:szCs w:val="28"/>
              </w:rPr>
              <w:t>161</w:t>
            </w:r>
          </w:p>
        </w:tc>
        <w:tc>
          <w:tcPr>
            <w:tcW w:w="270" w:type="dxa"/>
            <w:vAlign w:val="bottom"/>
          </w:tcPr>
          <w:p w14:paraId="2A588897" w14:textId="77777777" w:rsidR="00C5542B" w:rsidRPr="007C66F0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E644654" w14:textId="4D593765" w:rsidR="00C5542B" w:rsidRPr="001A5B22" w:rsidRDefault="00F118C7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E0896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eastAsia="Angsana New" w:hAnsi="Angsana New"/>
                <w:sz w:val="28"/>
                <w:szCs w:val="28"/>
              </w:rPr>
              <w:t>161</w:t>
            </w:r>
          </w:p>
        </w:tc>
      </w:tr>
      <w:tr w:rsidR="001A5B22" w:rsidRPr="00693F45" w14:paraId="27ECB15C" w14:textId="77777777" w:rsidTr="001A5B22">
        <w:trPr>
          <w:cantSplit/>
          <w:trHeight w:val="203"/>
        </w:trPr>
        <w:tc>
          <w:tcPr>
            <w:tcW w:w="5490" w:type="dxa"/>
          </w:tcPr>
          <w:p w14:paraId="3596B55A" w14:textId="58A6CDB6" w:rsidR="00C5542B" w:rsidRPr="00693F45" w:rsidRDefault="00BE6C96" w:rsidP="00C554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C5542B" w:rsidRPr="00693F45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3008D1" w:rsidRPr="003008D1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="00C5542B" w:rsidRPr="00693F45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93F45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14:paraId="1B5826E2" w14:textId="77777777" w:rsidR="00C5542B" w:rsidRPr="00693F45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596580" w14:textId="607F697E" w:rsidR="00C5542B" w:rsidRPr="001A5B22" w:rsidRDefault="00F118C7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64203D4C" w14:textId="77777777" w:rsidR="00C5542B" w:rsidRPr="007C66F0" w:rsidRDefault="00C5542B" w:rsidP="00C5542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68003309" w14:textId="560F79C4" w:rsidR="00C5542B" w:rsidRPr="001A5B22" w:rsidRDefault="00F118C7" w:rsidP="001A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sz w:val="28"/>
                <w:szCs w:val="28"/>
              </w:rPr>
              <w:t>13</w:t>
            </w:r>
          </w:p>
        </w:tc>
      </w:tr>
      <w:tr w:rsidR="005E0DFA" w:rsidRPr="00693F45" w14:paraId="302E2549" w14:textId="77777777" w:rsidTr="001A5B22">
        <w:trPr>
          <w:cantSplit/>
          <w:trHeight w:val="203"/>
        </w:trPr>
        <w:tc>
          <w:tcPr>
            <w:tcW w:w="5490" w:type="dxa"/>
          </w:tcPr>
          <w:p w14:paraId="44B3EA57" w14:textId="6C79E5A3" w:rsidR="005E0DFA" w:rsidRPr="00B311C0" w:rsidRDefault="005E0DFA" w:rsidP="005E0D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ผลขาดทุนจากการด้อยค่าด้านเครดิตของลูกหนี้เงินให้สินเชื่อ</w:t>
            </w:r>
          </w:p>
        </w:tc>
        <w:tc>
          <w:tcPr>
            <w:tcW w:w="900" w:type="dxa"/>
            <w:vAlign w:val="bottom"/>
          </w:tcPr>
          <w:p w14:paraId="4531E3B9" w14:textId="77777777" w:rsidR="005E0DFA" w:rsidRPr="00B311C0" w:rsidRDefault="005E0DFA" w:rsidP="005E0DF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F9FB10" w14:textId="1B6BA071" w:rsidR="005E0DFA" w:rsidRPr="00B311C0" w:rsidDel="00F118C7" w:rsidRDefault="005E0DFA" w:rsidP="005E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311C0">
              <w:rPr>
                <w:rFonts w:ascii="Angsana New" w:eastAsia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  <w:vAlign w:val="bottom"/>
          </w:tcPr>
          <w:p w14:paraId="022159E7" w14:textId="77777777" w:rsidR="005E0DFA" w:rsidRPr="00B311C0" w:rsidRDefault="005E0DFA" w:rsidP="005E0DF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5482922A" w14:textId="0AF6DD34" w:rsidR="005E0DFA" w:rsidRPr="00B311C0" w:rsidDel="00F118C7" w:rsidRDefault="005E0DFA" w:rsidP="005E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311C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5E0DFA" w:rsidRPr="00693F45" w14:paraId="6E8C7AE7" w14:textId="77777777" w:rsidTr="001A5B22">
        <w:trPr>
          <w:cantSplit/>
          <w:trHeight w:val="203"/>
        </w:trPr>
        <w:tc>
          <w:tcPr>
            <w:tcW w:w="5490" w:type="dxa"/>
          </w:tcPr>
          <w:p w14:paraId="23A7C77C" w14:textId="32126060" w:rsidR="005E0DFA" w:rsidRPr="00B311C0" w:rsidRDefault="005E0DFA" w:rsidP="005E0D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B311C0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ผลขาดทุนจากการด้อยค่าด้านเครดิตของลูกหนี้ผ่อนชำระค่าเบี้ยประกัน</w:t>
            </w:r>
          </w:p>
        </w:tc>
        <w:tc>
          <w:tcPr>
            <w:tcW w:w="900" w:type="dxa"/>
            <w:vAlign w:val="bottom"/>
          </w:tcPr>
          <w:p w14:paraId="207DD8D4" w14:textId="77777777" w:rsidR="005E0DFA" w:rsidRPr="00B311C0" w:rsidRDefault="005E0DFA" w:rsidP="005E0DF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3E6FDD" w14:textId="14FBCD82" w:rsidR="005E0DFA" w:rsidRPr="00B311C0" w:rsidRDefault="005E0DFA" w:rsidP="005E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311C0">
              <w:rPr>
                <w:rFonts w:ascii="Angsana New" w:eastAsia="Angsana New" w:hAnsi="Angsana New"/>
                <w:sz w:val="28"/>
                <w:szCs w:val="28"/>
              </w:rPr>
              <w:t>225</w:t>
            </w:r>
          </w:p>
        </w:tc>
        <w:tc>
          <w:tcPr>
            <w:tcW w:w="270" w:type="dxa"/>
            <w:vAlign w:val="bottom"/>
          </w:tcPr>
          <w:p w14:paraId="56DB3B76" w14:textId="77777777" w:rsidR="005E0DFA" w:rsidRPr="00B311C0" w:rsidRDefault="005E0DFA" w:rsidP="005E0DF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24ADEC2E" w14:textId="3C718DDC" w:rsidR="005E0DFA" w:rsidRPr="00B311C0" w:rsidRDefault="005E0DFA" w:rsidP="005E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311C0">
              <w:rPr>
                <w:rFonts w:ascii="Angsana New" w:eastAsia="Angsana New" w:hAnsi="Angsana New"/>
                <w:sz w:val="28"/>
                <w:szCs w:val="28"/>
              </w:rPr>
              <w:t>225</w:t>
            </w:r>
          </w:p>
        </w:tc>
      </w:tr>
      <w:tr w:rsidR="005E0DFA" w:rsidRPr="001A5B22" w14:paraId="4850BE1F" w14:textId="77777777" w:rsidTr="001A5B22">
        <w:trPr>
          <w:cantSplit/>
          <w:trHeight w:val="203"/>
        </w:trPr>
        <w:tc>
          <w:tcPr>
            <w:tcW w:w="5490" w:type="dxa"/>
          </w:tcPr>
          <w:p w14:paraId="2DDD2863" w14:textId="77777777" w:rsidR="005E0DFA" w:rsidRPr="001A5B22" w:rsidRDefault="005E0DFA" w:rsidP="005E0D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886204F" w14:textId="77777777" w:rsidR="005E0DFA" w:rsidRPr="001A5B22" w:rsidRDefault="005E0DFA" w:rsidP="005E0DF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A8C01" w14:textId="7C23D576" w:rsidR="005E0DFA" w:rsidRPr="001A5B22" w:rsidRDefault="005E0DFA" w:rsidP="005E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70" w:type="dxa"/>
            <w:vAlign w:val="bottom"/>
          </w:tcPr>
          <w:p w14:paraId="1B47C2D3" w14:textId="77777777" w:rsidR="005E0DFA" w:rsidRPr="001A5B22" w:rsidRDefault="005E0DFA" w:rsidP="005E0DF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38BA4" w14:textId="6DA6285A" w:rsidR="005E0DFA" w:rsidRPr="001A5B22" w:rsidRDefault="005E0DFA" w:rsidP="005E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399</w:t>
            </w:r>
          </w:p>
        </w:tc>
      </w:tr>
    </w:tbl>
    <w:p w14:paraId="27EA46F9" w14:textId="77777777" w:rsidR="00C5542B" w:rsidRDefault="00C5542B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CBDF0C" w14:textId="77777777" w:rsidR="00A75331" w:rsidRDefault="00A7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147433D" w14:textId="59D423BF" w:rsidR="00DE2FB0" w:rsidRPr="00693F45" w:rsidRDefault="00F11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lastRenderedPageBreak/>
        <w:t>12</w:t>
      </w:r>
      <w:r w:rsidR="00924B8E">
        <w:rPr>
          <w:rFonts w:ascii="Angsana New" w:hAnsi="Angsana New"/>
          <w:b/>
          <w:bCs/>
          <w:sz w:val="28"/>
          <w:szCs w:val="28"/>
          <w:cs/>
        </w:rPr>
        <w:tab/>
      </w:r>
      <w:r w:rsidR="00DE2FB0" w:rsidRPr="00693F45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665235" w:rsidRPr="00693F45">
        <w:rPr>
          <w:rFonts w:ascii="Angsana New" w:hAnsi="Angsana New"/>
          <w:b/>
          <w:bCs/>
          <w:sz w:val="28"/>
          <w:szCs w:val="28"/>
          <w:cs/>
        </w:rPr>
        <w:t>กับ</w:t>
      </w:r>
      <w:r w:rsidR="00F60905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="00665235" w:rsidRPr="00693F45">
        <w:rPr>
          <w:rFonts w:ascii="Angsana New" w:hAnsi="Angsana New"/>
          <w:b/>
          <w:bCs/>
          <w:sz w:val="28"/>
          <w:szCs w:val="28"/>
          <w:cs/>
        </w:rPr>
        <w:t>กิจการที่ไม่เกี่ยวข้องกัน</w:t>
      </w:r>
    </w:p>
    <w:p w14:paraId="079EDBA1" w14:textId="77777777" w:rsidR="00A458B8" w:rsidRPr="00693F45" w:rsidRDefault="00A458B8" w:rsidP="008D02D4">
      <w:pPr>
        <w:pStyle w:val="CharChar0"/>
        <w:spacing w:after="0" w:line="240" w:lineRule="auto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60"/>
        <w:gridCol w:w="236"/>
        <w:gridCol w:w="1204"/>
        <w:gridCol w:w="270"/>
        <w:gridCol w:w="1170"/>
      </w:tblGrid>
      <w:tr w:rsidR="00526E9A" w:rsidRPr="00693F45" w14:paraId="56F6DE99" w14:textId="77777777" w:rsidTr="18656E53">
        <w:tc>
          <w:tcPr>
            <w:tcW w:w="3600" w:type="dxa"/>
          </w:tcPr>
          <w:p w14:paraId="381A66FA" w14:textId="77777777" w:rsidR="00526E9A" w:rsidRPr="00693F45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E6C26A6" w14:textId="77777777" w:rsidR="00526E9A" w:rsidRPr="00693F45" w:rsidRDefault="00526E9A" w:rsidP="0052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693F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36" w:type="dxa"/>
          </w:tcPr>
          <w:p w14:paraId="7749EFAC" w14:textId="77777777" w:rsidR="00526E9A" w:rsidRPr="00693F45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25958A1" w14:textId="77777777" w:rsidR="00526E9A" w:rsidRPr="00693F45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279" w:rsidRPr="00693F45" w14:paraId="336EF36A" w14:textId="77777777" w:rsidTr="18656E53">
        <w:tc>
          <w:tcPr>
            <w:tcW w:w="3600" w:type="dxa"/>
          </w:tcPr>
          <w:p w14:paraId="5BC5D1A2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AAF0C4" w14:textId="01660416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693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693F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7B2F132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29F7ED" w14:textId="344BC5FC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693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693F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E665AD1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25F46F" w14:textId="7AC11D60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693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693F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45E4F6A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D897B7" w14:textId="1A701C04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693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693F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4279" w:rsidRPr="00693F45" w14:paraId="66692D2B" w14:textId="77777777" w:rsidTr="18656E53">
        <w:tc>
          <w:tcPr>
            <w:tcW w:w="3600" w:type="dxa"/>
          </w:tcPr>
          <w:p w14:paraId="15D1D62D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35AE5" w14:textId="2BC7B9BE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77D5438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59D5DF" w14:textId="6AADB917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</w:t>
            </w:r>
            <w:r w:rsidRPr="00F118C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C5CA77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538E05" w14:textId="628C713A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900796E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1B86D0" w14:textId="1BD341A4" w:rsidR="001D4279" w:rsidRPr="00693F45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256</w:t>
            </w:r>
            <w:r w:rsidRPr="00F118C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1D4279" w:rsidRPr="00693F45" w14:paraId="09C8412A" w14:textId="77777777" w:rsidTr="18656E53">
        <w:tc>
          <w:tcPr>
            <w:tcW w:w="3600" w:type="dxa"/>
          </w:tcPr>
          <w:p w14:paraId="15BA3315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635B3CF" w14:textId="77777777" w:rsidR="001D4279" w:rsidRPr="00693F45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03B2" w:rsidRPr="00A57EDC" w14:paraId="74339C6F" w14:textId="77777777" w:rsidTr="18656E53">
        <w:tc>
          <w:tcPr>
            <w:tcW w:w="3600" w:type="dxa"/>
          </w:tcPr>
          <w:p w14:paraId="33741E7B" w14:textId="65D4E85E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57E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08C22D2E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BEA2F" w14:textId="77777777" w:rsidR="003F03B2" w:rsidRPr="00414A5E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3CC34" w14:textId="77777777" w:rsidR="003F03B2" w:rsidRPr="00B318B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DAEC9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472694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FDDED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117EA1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A57EDC" w14:paraId="6F1014B5" w14:textId="77777777" w:rsidTr="18656E53">
        <w:tc>
          <w:tcPr>
            <w:tcW w:w="3600" w:type="dxa"/>
          </w:tcPr>
          <w:p w14:paraId="4660D5ED" w14:textId="3961E9C7" w:rsidR="003F03B2" w:rsidRPr="00284062" w:rsidRDefault="003F03B2" w:rsidP="00A5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57E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ภายใต้สัญญาเช่า</w:t>
            </w:r>
            <w:r w:rsidR="00F60905" w:rsidRPr="00B31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ที่</w:t>
            </w:r>
            <w:r w:rsidRPr="00A57E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บอกเลิกไม</w:t>
            </w:r>
            <w:r w:rsidR="002331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่</w:t>
            </w:r>
            <w:r w:rsidRPr="00A57E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ได้</w:t>
            </w:r>
          </w:p>
        </w:tc>
        <w:tc>
          <w:tcPr>
            <w:tcW w:w="1170" w:type="dxa"/>
          </w:tcPr>
          <w:p w14:paraId="0BFBC349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F875C" w14:textId="77777777" w:rsidR="003F03B2" w:rsidRPr="00414A5E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78A4F8" w14:textId="77777777" w:rsidR="003F03B2" w:rsidRPr="00B318B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DA20D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1E8C0A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F21C3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F36A4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A57EDC" w14:paraId="710DEA51" w14:textId="77777777" w:rsidTr="00A57EDC">
        <w:tc>
          <w:tcPr>
            <w:tcW w:w="3600" w:type="dxa"/>
          </w:tcPr>
          <w:p w14:paraId="64348A64" w14:textId="3168B9BE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57EDC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</w:tcPr>
          <w:p w14:paraId="4EADF82B" w14:textId="19AA8924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7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165B4C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925A4" w14:textId="4E149F7D" w:rsidR="003F03B2" w:rsidRPr="00284062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7</w:t>
            </w:r>
            <w:r w:rsidR="003F03B2" w:rsidRPr="00A57EDC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58E5AC71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154DCB" w14:textId="64976A88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7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6651A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14FC5" w14:textId="4B3C9141" w:rsidR="003F03B2" w:rsidRPr="00284062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7</w:t>
            </w:r>
            <w:r w:rsidR="003F03B2" w:rsidRPr="00A57EDC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047</w:t>
            </w:r>
          </w:p>
        </w:tc>
      </w:tr>
      <w:tr w:rsidR="003F03B2" w:rsidRPr="00A57EDC" w14:paraId="16E73652" w14:textId="77777777" w:rsidTr="00A57EDC">
        <w:tc>
          <w:tcPr>
            <w:tcW w:w="3600" w:type="dxa"/>
          </w:tcPr>
          <w:p w14:paraId="065B0566" w14:textId="44057266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57EDC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หลังจากหนึ่งปี 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AD865" w14:textId="20027A04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7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7C7954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74EE1" w14:textId="7F4E4449" w:rsidR="003F03B2" w:rsidRPr="00284062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15</w:t>
            </w:r>
            <w:r w:rsidR="003F03B2" w:rsidRPr="00A57EDC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36" w:type="dxa"/>
          </w:tcPr>
          <w:p w14:paraId="0CA9CC88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18391F" w14:textId="6465013A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7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54518C" w14:textId="77777777" w:rsidR="003F03B2" w:rsidRPr="00A75331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9484A" w14:textId="6628AD51" w:rsidR="003F03B2" w:rsidRPr="00284062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15</w:t>
            </w:r>
            <w:r w:rsidR="003F03B2" w:rsidRPr="00A57EDC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590</w:t>
            </w:r>
          </w:p>
        </w:tc>
      </w:tr>
      <w:tr w:rsidR="003F03B2" w:rsidRPr="00693F45" w14:paraId="57F2E41B" w14:textId="77777777" w:rsidTr="00A57EDC">
        <w:tc>
          <w:tcPr>
            <w:tcW w:w="3600" w:type="dxa"/>
          </w:tcPr>
          <w:p w14:paraId="7B04ADCB" w14:textId="49E577AB" w:rsidR="003F03B2" w:rsidRPr="00284062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57ED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8C2E64" w14:textId="032CB49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ED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CB708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665564" w14:textId="69B4A0EE" w:rsidR="003F03B2" w:rsidRPr="00A57EDC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F03B2" w:rsidRPr="00A57E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13E6D2F8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9382E77" w14:textId="7FB22E91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ED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B51D1" w14:textId="77777777" w:rsidR="003F03B2" w:rsidRPr="00A57EDC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5E7673" w14:textId="1A2CCF8A" w:rsidR="003F03B2" w:rsidRPr="00A57EDC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F03B2" w:rsidRPr="00A57E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</w:tr>
      <w:tr w:rsidR="003F03B2" w:rsidRPr="00693F45" w14:paraId="6C98391E" w14:textId="77777777" w:rsidTr="00A57EDC">
        <w:tc>
          <w:tcPr>
            <w:tcW w:w="3600" w:type="dxa"/>
          </w:tcPr>
          <w:p w14:paraId="7403DFEE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2A80B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58E22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8A638E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9F0B7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23463CF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E5F968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9DD244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693F45" w14:paraId="722054E7" w14:textId="77777777" w:rsidTr="18656E53">
        <w:tc>
          <w:tcPr>
            <w:tcW w:w="3600" w:type="dxa"/>
          </w:tcPr>
          <w:p w14:paraId="5971E9A9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ภาระผูกพันอื่น </w:t>
            </w:r>
            <w:r w:rsidRPr="00693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0E9FDC51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AA75C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1CF04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79342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D4CF92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1AF1F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49F8B5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693F45" w14:paraId="4873F771" w14:textId="77777777" w:rsidTr="18656E53">
        <w:tc>
          <w:tcPr>
            <w:tcW w:w="3600" w:type="dxa"/>
          </w:tcPr>
          <w:p w14:paraId="56927ACF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3F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2C42F190" w14:textId="6792E8D7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</w:t>
            </w:r>
            <w:r w:rsidR="003F03B2" w:rsidRPr="18656E53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7F7AADCC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319831" w14:textId="5787B8B8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7DB604B1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F4FCC6" w14:textId="77475CE5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</w:t>
            </w:r>
            <w:r w:rsidR="003F03B2" w:rsidRPr="18656E53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227D7A43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5F2943" w14:textId="6BDC7333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3F03B2" w:rsidRPr="00693F45" w14:paraId="3E45D41F" w14:textId="77777777" w:rsidTr="18656E53">
        <w:tc>
          <w:tcPr>
            <w:tcW w:w="3600" w:type="dxa"/>
          </w:tcPr>
          <w:p w14:paraId="4560D52D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3F4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B3BD87" w14:textId="0D54FA52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0AC2E156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1569E" w14:textId="56D6E24E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4</w:t>
            </w:r>
            <w:r w:rsidR="003F03B2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2F807A44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1DF076" w14:textId="306E662B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1599A875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07A0C" w14:textId="6FCC8415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4</w:t>
            </w:r>
            <w:r w:rsidR="003F03B2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312</w:t>
            </w:r>
          </w:p>
        </w:tc>
      </w:tr>
      <w:tr w:rsidR="003F03B2" w:rsidRPr="00693F45" w14:paraId="732EBF7E" w14:textId="77777777" w:rsidTr="18656E53">
        <w:tc>
          <w:tcPr>
            <w:tcW w:w="3600" w:type="dxa"/>
          </w:tcPr>
          <w:p w14:paraId="08B24163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4A255" w14:textId="2465A1DA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F03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530</w:t>
            </w:r>
          </w:p>
        </w:tc>
        <w:tc>
          <w:tcPr>
            <w:tcW w:w="270" w:type="dxa"/>
          </w:tcPr>
          <w:p w14:paraId="28134476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CC625" w14:textId="24DF8D01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3F03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36" w:type="dxa"/>
          </w:tcPr>
          <w:p w14:paraId="4CDB6EAC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363A47" w14:textId="39B188F9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F03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530</w:t>
            </w:r>
          </w:p>
        </w:tc>
        <w:tc>
          <w:tcPr>
            <w:tcW w:w="270" w:type="dxa"/>
          </w:tcPr>
          <w:p w14:paraId="78C59919" w14:textId="77777777" w:rsidR="003F03B2" w:rsidRPr="00693F45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E8AE6" w14:textId="22C809ED" w:rsidR="003F03B2" w:rsidRPr="00693F45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3F03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599</w:t>
            </w:r>
          </w:p>
        </w:tc>
      </w:tr>
      <w:bookmarkEnd w:id="0"/>
    </w:tbl>
    <w:p w14:paraId="281EC7BA" w14:textId="35CD77AE" w:rsidR="00C642B8" w:rsidRDefault="00C642B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pacing w:val="-4"/>
          <w:sz w:val="28"/>
          <w:szCs w:val="28"/>
        </w:rPr>
      </w:pPr>
    </w:p>
    <w:p w14:paraId="267515FE" w14:textId="79F17A32" w:rsidR="00972FF0" w:rsidRDefault="00972FF0" w:rsidP="00A5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972FF0">
        <w:rPr>
          <w:rFonts w:ascii="Angsana New" w:hAnsi="Angsana New"/>
          <w:spacing w:val="-4"/>
          <w:sz w:val="28"/>
          <w:szCs w:val="28"/>
          <w:cs/>
        </w:rPr>
        <w:tab/>
      </w:r>
      <w:r w:rsidR="0023316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F118C7" w:rsidRPr="00F118C7">
        <w:rPr>
          <w:rFonts w:ascii="Angsana New" w:hAnsi="Angsana New"/>
          <w:spacing w:val="-4"/>
          <w:sz w:val="28"/>
          <w:szCs w:val="28"/>
        </w:rPr>
        <w:t>31</w:t>
      </w:r>
      <w:r w:rsidR="00233167">
        <w:rPr>
          <w:rFonts w:ascii="Angsana New" w:hAnsi="Angsana New"/>
          <w:spacing w:val="-4"/>
          <w:sz w:val="28"/>
          <w:szCs w:val="28"/>
        </w:rPr>
        <w:t xml:space="preserve"> </w:t>
      </w:r>
      <w:r w:rsidR="0023316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118C7" w:rsidRPr="00F118C7">
        <w:rPr>
          <w:rFonts w:ascii="Angsana New" w:hAnsi="Angsana New"/>
          <w:spacing w:val="-4"/>
          <w:sz w:val="28"/>
          <w:szCs w:val="28"/>
        </w:rPr>
        <w:t>2562</w:t>
      </w:r>
      <w:r w:rsidR="0023316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>
        <w:rPr>
          <w:rFonts w:ascii="Angsana New" w:hAnsi="Angsana New" w:hint="cs"/>
          <w:spacing w:val="-4"/>
          <w:sz w:val="28"/>
          <w:szCs w:val="28"/>
          <w:cs/>
        </w:rPr>
        <w:t>ลงนามใน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สัญญาเช่า</w:t>
      </w:r>
      <w:r>
        <w:rPr>
          <w:rFonts w:ascii="Angsana New" w:hAnsi="Angsana New" w:hint="cs"/>
          <w:spacing w:val="-4"/>
          <w:sz w:val="28"/>
          <w:szCs w:val="28"/>
          <w:cs/>
        </w:rPr>
        <w:t>อาคารและ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พื้นที่สำนักงานภายใต้สัญญาเช่าดำเนินงานหลาย</w:t>
      </w:r>
      <w:r>
        <w:rPr>
          <w:rFonts w:ascii="Angsana New" w:hAnsi="Angsana New" w:hint="cs"/>
          <w:spacing w:val="-4"/>
          <w:sz w:val="28"/>
          <w:szCs w:val="28"/>
          <w:cs/>
        </w:rPr>
        <w:t>ฉบับกั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บบุคคลอื่นโดยมีระยะเวลาเช่า</w:t>
      </w:r>
      <w:r w:rsidRPr="00972F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pacing w:val="-4"/>
          <w:sz w:val="28"/>
          <w:szCs w:val="28"/>
        </w:rPr>
        <w:t>1</w:t>
      </w:r>
      <w:r w:rsidRPr="00972FF0">
        <w:rPr>
          <w:rFonts w:ascii="Angsana New" w:hAnsi="Angsana New"/>
          <w:spacing w:val="-4"/>
          <w:sz w:val="28"/>
          <w:szCs w:val="28"/>
          <w:cs/>
        </w:rPr>
        <w:t xml:space="preserve"> - </w:t>
      </w:r>
      <w:r w:rsidR="00F118C7" w:rsidRPr="00F118C7">
        <w:rPr>
          <w:rFonts w:ascii="Angsana New" w:hAnsi="Angsana New"/>
          <w:spacing w:val="-4"/>
          <w:sz w:val="28"/>
          <w:szCs w:val="28"/>
        </w:rPr>
        <w:t>3</w:t>
      </w:r>
      <w:r w:rsidRPr="00972F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972F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  <w:r w:rsidRPr="00972F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72FF0">
        <w:rPr>
          <w:rFonts w:ascii="Angsana New" w:hAnsi="Angsana New" w:hint="cs"/>
          <w:spacing w:val="-4"/>
          <w:sz w:val="28"/>
          <w:szCs w:val="28"/>
          <w:cs/>
        </w:rPr>
        <w:t>ค่าเช่าจะมีการทบทวนทุกครั้งเมื่อครบกำหนดสัญญาเพื่อให้สอดคล้องกับราคาตลาด</w:t>
      </w:r>
    </w:p>
    <w:p w14:paraId="58CBE86E" w14:textId="77777777" w:rsidR="00972FF0" w:rsidRPr="00693F45" w:rsidRDefault="00972FF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pacing w:val="-4"/>
          <w:sz w:val="28"/>
          <w:szCs w:val="28"/>
        </w:rPr>
      </w:pPr>
    </w:p>
    <w:p w14:paraId="10946A42" w14:textId="0921E9EF" w:rsidR="004C6DCF" w:rsidRPr="00693F45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F118C7">
        <w:rPr>
          <w:rFonts w:ascii="Angsana New" w:hAnsi="Angsana New"/>
          <w:b/>
          <w:bCs/>
          <w:sz w:val="28"/>
          <w:szCs w:val="28"/>
        </w:rPr>
        <w:t>13</w:t>
      </w:r>
      <w:r w:rsidR="009E1192" w:rsidRPr="00693F45">
        <w:rPr>
          <w:rFonts w:ascii="Angsana New" w:hAnsi="Angsana New"/>
          <w:b/>
          <w:bCs/>
          <w:sz w:val="28"/>
          <w:szCs w:val="28"/>
          <w:cs/>
        </w:rPr>
        <w:tab/>
      </w:r>
      <w:r w:rsidR="004C6DCF" w:rsidRPr="00693F45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488DA39" w14:textId="77777777" w:rsidR="004C6DCF" w:rsidRPr="00693F45" w:rsidRDefault="004C6DC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4C335127" w14:textId="17A0E517" w:rsidR="00234922" w:rsidRDefault="00234922" w:rsidP="00234922">
      <w:pPr>
        <w:pStyle w:val="ListParagraph"/>
        <w:numPr>
          <w:ilvl w:val="1"/>
          <w:numId w:val="33"/>
        </w:numPr>
        <w:tabs>
          <w:tab w:val="clear" w:pos="454"/>
          <w:tab w:val="clear" w:pos="504"/>
          <w:tab w:val="clear" w:pos="680"/>
          <w:tab w:val="clear" w:pos="907"/>
          <w:tab w:val="num" w:pos="900"/>
        </w:tabs>
        <w:ind w:left="900" w:hanging="360"/>
        <w:jc w:val="thaiDistribute"/>
        <w:rPr>
          <w:rFonts w:ascii="Angsana New" w:hAnsi="Angsana New"/>
          <w:sz w:val="28"/>
          <w:szCs w:val="28"/>
          <w:lang w:val="th-TH"/>
        </w:rPr>
      </w:pP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F118C7" w:rsidRPr="00F118C7">
        <w:rPr>
          <w:rFonts w:ascii="Angsana New" w:hAnsi="Angsana New"/>
          <w:sz w:val="28"/>
          <w:szCs w:val="28"/>
        </w:rPr>
        <w:t>26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173D">
        <w:rPr>
          <w:rFonts w:ascii="Angsana New" w:hAnsi="Angsana New" w:hint="cs"/>
          <w:sz w:val="28"/>
          <w:szCs w:val="28"/>
          <w:cs/>
          <w:lang w:val="th-TH"/>
        </w:rPr>
        <w:t>ธนาคารแห่งประเทศไทย</w:t>
      </w:r>
      <w:r w:rsidRPr="003339A2">
        <w:rPr>
          <w:rFonts w:ascii="Angsana New" w:hAnsi="Angsana New"/>
          <w:sz w:val="28"/>
          <w:szCs w:val="28"/>
          <w:cs/>
          <w:lang w:val="th-TH"/>
        </w:rPr>
        <w:t>ได้ออกหนังสือ</w:t>
      </w:r>
      <w:r>
        <w:rPr>
          <w:rFonts w:ascii="Angsana New" w:hAnsi="Angsana New" w:hint="cs"/>
          <w:sz w:val="28"/>
          <w:szCs w:val="28"/>
          <w:cs/>
          <w:lang w:val="th-TH"/>
        </w:rPr>
        <w:t>เวียน</w:t>
      </w:r>
      <w:r w:rsidRPr="003339A2">
        <w:rPr>
          <w:rFonts w:ascii="Angsana New" w:hAnsi="Angsana New"/>
          <w:sz w:val="28"/>
          <w:szCs w:val="28"/>
          <w:cs/>
          <w:lang w:val="th-TH"/>
        </w:rPr>
        <w:t>ที่ ธปท.ฝนส.(</w:t>
      </w:r>
      <w:r w:rsidR="00F118C7" w:rsidRPr="00F118C7">
        <w:rPr>
          <w:rFonts w:ascii="Angsana New" w:hAnsi="Angsana New"/>
          <w:sz w:val="28"/>
          <w:szCs w:val="28"/>
        </w:rPr>
        <w:t>01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)ว. </w:t>
      </w:r>
      <w:r w:rsidR="00F118C7" w:rsidRPr="00F118C7">
        <w:rPr>
          <w:rFonts w:ascii="Angsana New" w:hAnsi="Angsana New"/>
          <w:sz w:val="28"/>
          <w:szCs w:val="28"/>
        </w:rPr>
        <w:t>380</w:t>
      </w:r>
      <w:r w:rsidRPr="003339A2">
        <w:rPr>
          <w:rFonts w:ascii="Angsana New" w:hAnsi="Angsana New"/>
          <w:sz w:val="28"/>
          <w:szCs w:val="28"/>
          <w:cs/>
          <w:lang w:val="th-TH"/>
        </w:rPr>
        <w:t>/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เรื่อง มาต</w:t>
      </w:r>
      <w:r w:rsidRPr="00657538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การการให้ความช่วยเหลือลูกหนี้เพิ่มเติมในช่วงสถานการณ์การระบาดของ </w:t>
      </w:r>
      <w:r w:rsidRPr="003339A2">
        <w:rPr>
          <w:rFonts w:ascii="Angsana New" w:hAnsi="Angsana New"/>
          <w:sz w:val="28"/>
          <w:szCs w:val="28"/>
          <w:lang w:val="th-TH"/>
        </w:rPr>
        <w:t>COVID-</w:t>
      </w:r>
      <w:r w:rsidR="00F118C7" w:rsidRPr="00F118C7">
        <w:rPr>
          <w:rFonts w:ascii="Angsana New" w:hAnsi="Angsana New"/>
          <w:sz w:val="28"/>
          <w:szCs w:val="28"/>
        </w:rPr>
        <w:t>19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เพื่อกำหนดมาตรการขั้นต่ำเพิ่มเติมเพื่อช่วยเหลือลูกหนี้ โดยมีเนื้อหาที่เกี่ยวข้องกับกลุ่มบริษัท ดังนี้ </w:t>
      </w:r>
    </w:p>
    <w:p w14:paraId="67BD1231" w14:textId="77777777" w:rsidR="00234922" w:rsidRPr="001C2785" w:rsidRDefault="00234922" w:rsidP="00234922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B6FD783" w14:textId="170998F5" w:rsidR="00234922" w:rsidRPr="003339A2" w:rsidRDefault="00234922" w:rsidP="00234922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8"/>
          <w:szCs w:val="28"/>
          <w:lang w:val="th-TH"/>
        </w:rPr>
      </w:pPr>
      <w:r w:rsidRPr="003339A2">
        <w:rPr>
          <w:rFonts w:ascii="Angsana New" w:hAnsi="Angsana New"/>
          <w:sz w:val="28"/>
          <w:szCs w:val="28"/>
          <w:cs/>
          <w:lang w:val="th-TH"/>
        </w:rPr>
        <w:t>การให้ความช่วยเหลือลูกหนี้ขั้นต่ำเพิ่มเติมต้องเป็นลูกหนี้ที่ไม่ถูกจัดชั้นเป็นด้อยคุณภาพ (</w:t>
      </w:r>
      <w:r w:rsidRPr="003339A2">
        <w:rPr>
          <w:rFonts w:ascii="Angsana New" w:hAnsi="Angsana New"/>
          <w:sz w:val="28"/>
          <w:szCs w:val="28"/>
          <w:lang w:val="th-TH"/>
        </w:rPr>
        <w:t xml:space="preserve">Non performing loans: NPL) 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หรือลูกหนี้ที่ไม่ค้างชำระเงินต้นหรือดอกเบี้ยเกินกว่า </w:t>
      </w:r>
      <w:r w:rsidR="00F118C7" w:rsidRPr="00F118C7">
        <w:rPr>
          <w:rFonts w:ascii="Angsana New" w:hAnsi="Angsana New"/>
          <w:sz w:val="28"/>
          <w:szCs w:val="28"/>
        </w:rPr>
        <w:t>90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วัน หรือ </w:t>
      </w:r>
      <w:r w:rsidR="00F118C7" w:rsidRPr="00F118C7">
        <w:rPr>
          <w:rFonts w:ascii="Angsana New" w:hAnsi="Angsana New"/>
          <w:sz w:val="28"/>
          <w:szCs w:val="28"/>
        </w:rPr>
        <w:t>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เดือน นับแต่วันครบกำหนดชำระ ณ วันที่ </w:t>
      </w:r>
      <w:r w:rsidR="00F118C7" w:rsidRPr="00F118C7">
        <w:rPr>
          <w:rFonts w:ascii="Angsana New" w:hAnsi="Angsana New"/>
          <w:sz w:val="28"/>
          <w:szCs w:val="28"/>
        </w:rPr>
        <w:t>1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โดย</w:t>
      </w:r>
      <w:r w:rsidRPr="00285CB7">
        <w:rPr>
          <w:rFonts w:ascii="Angsana New" w:hAnsi="Angsana New"/>
          <w:sz w:val="28"/>
          <w:szCs w:val="28"/>
          <w:cs/>
          <w:lang w:val="th-TH"/>
        </w:rPr>
        <w:t>กลุ่มบริษัท</w:t>
      </w:r>
      <w:r w:rsidRPr="003339A2">
        <w:rPr>
          <w:rFonts w:ascii="Angsana New" w:hAnsi="Angsana New"/>
          <w:sz w:val="28"/>
          <w:szCs w:val="28"/>
          <w:cs/>
          <w:lang w:val="th-TH"/>
        </w:rPr>
        <w:t>ดำเนิน</w:t>
      </w:r>
      <w:r w:rsidRPr="00657538">
        <w:rPr>
          <w:rFonts w:ascii="Angsana New" w:hAnsi="Angsana New" w:hint="cs"/>
          <w:sz w:val="28"/>
          <w:szCs w:val="28"/>
          <w:cs/>
          <w:lang w:val="th-TH"/>
        </w:rPr>
        <w:t>การตาม</w:t>
      </w:r>
      <w:r w:rsidRPr="003339A2">
        <w:rPr>
          <w:rFonts w:ascii="Angsana New" w:hAnsi="Angsana New"/>
          <w:sz w:val="28"/>
          <w:szCs w:val="28"/>
          <w:cs/>
          <w:lang w:val="th-TH"/>
        </w:rPr>
        <w:t>มาต</w:t>
      </w:r>
      <w:r w:rsidRPr="00657538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Pr="003339A2">
        <w:rPr>
          <w:rFonts w:ascii="Angsana New" w:hAnsi="Angsana New"/>
          <w:sz w:val="28"/>
          <w:szCs w:val="28"/>
          <w:cs/>
          <w:lang w:val="th-TH"/>
        </w:rPr>
        <w:t>การ</w:t>
      </w:r>
      <w:r w:rsidR="002C777F">
        <w:rPr>
          <w:rFonts w:ascii="Angsana New" w:hAnsi="Angsana New" w:hint="cs"/>
          <w:sz w:val="28"/>
          <w:szCs w:val="28"/>
          <w:cs/>
          <w:lang w:val="th-TH"/>
        </w:rPr>
        <w:t>การ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ให้ความช่วยเหลือเพิ่มเติม ดังนี้ </w:t>
      </w:r>
    </w:p>
    <w:p w14:paraId="6CABA423" w14:textId="77777777" w:rsidR="00234922" w:rsidRPr="001C2785" w:rsidRDefault="00234922" w:rsidP="0023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0"/>
          <w:szCs w:val="20"/>
          <w:lang w:val="th-TH"/>
        </w:rPr>
      </w:pPr>
    </w:p>
    <w:p w14:paraId="5F92A9BB" w14:textId="77777777" w:rsidR="002C777F" w:rsidRDefault="002C7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DBEACDD" w14:textId="0B3F26D5" w:rsidR="008C639F" w:rsidRDefault="00234922" w:rsidP="00672CFC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672CFC">
        <w:rPr>
          <w:rFonts w:ascii="Angsana New" w:hAnsi="Angsana New"/>
          <w:sz w:val="28"/>
          <w:szCs w:val="28"/>
          <w:cs/>
        </w:rPr>
        <w:lastRenderedPageBreak/>
        <w:t xml:space="preserve">- </w:t>
      </w:r>
      <w:r w:rsidR="00D62B75">
        <w:rPr>
          <w:rFonts w:ascii="Angsana New" w:hAnsi="Angsana New" w:hint="cs"/>
          <w:sz w:val="28"/>
          <w:szCs w:val="28"/>
          <w:cs/>
        </w:rPr>
        <w:t>ให้ชำระค่างวดผ่อนชำระขั้นต่ำร้</w:t>
      </w:r>
      <w:r w:rsidR="008C639F" w:rsidRPr="00672CFC">
        <w:rPr>
          <w:rFonts w:ascii="Angsana New" w:hAnsi="Angsana New"/>
          <w:sz w:val="28"/>
          <w:szCs w:val="28"/>
          <w:cs/>
        </w:rPr>
        <w:t xml:space="preserve">อยละ </w:t>
      </w:r>
      <w:r w:rsidR="00F118C7" w:rsidRPr="00F118C7">
        <w:rPr>
          <w:rFonts w:ascii="Angsana New" w:hAnsi="Angsana New"/>
          <w:sz w:val="28"/>
          <w:szCs w:val="28"/>
        </w:rPr>
        <w:t>20</w:t>
      </w:r>
      <w:r w:rsidR="008C639F" w:rsidRPr="00672CFC">
        <w:rPr>
          <w:rFonts w:ascii="Angsana New" w:hAnsi="Angsana New"/>
          <w:sz w:val="28"/>
          <w:szCs w:val="28"/>
          <w:cs/>
        </w:rPr>
        <w:t xml:space="preserve"> ของค่างวดผ่อนชำระปัจจุบัน</w:t>
      </w:r>
      <w:r w:rsidR="00F53232">
        <w:rPr>
          <w:rFonts w:ascii="Angsana New" w:hAnsi="Angsana New"/>
          <w:sz w:val="28"/>
          <w:szCs w:val="28"/>
        </w:rPr>
        <w:t xml:space="preserve"> </w:t>
      </w:r>
      <w:r w:rsidR="00F53232">
        <w:rPr>
          <w:rFonts w:ascii="Angsana New" w:hAnsi="Angsana New" w:hint="cs"/>
          <w:sz w:val="28"/>
          <w:szCs w:val="28"/>
          <w:cs/>
        </w:rPr>
        <w:t>สำหรับลูกค้าสินเชื่อทุกประเภท</w:t>
      </w:r>
    </w:p>
    <w:p w14:paraId="0D049150" w14:textId="1F643A50" w:rsidR="00234922" w:rsidRPr="00446B48" w:rsidRDefault="00F71128" w:rsidP="00672C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672CFC">
        <w:rPr>
          <w:rFonts w:ascii="Angsana New" w:hAnsi="Angsana New"/>
          <w:sz w:val="28"/>
          <w:szCs w:val="28"/>
        </w:rPr>
        <w:t>-</w:t>
      </w:r>
      <w:r w:rsidRPr="00672CFC">
        <w:rPr>
          <w:rFonts w:ascii="Angsana New" w:hAnsi="Angsana New"/>
          <w:sz w:val="28"/>
          <w:szCs w:val="28"/>
          <w:cs/>
        </w:rPr>
        <w:t xml:space="preserve"> ยกเว้นค่าปรับและดอกเบี้ยที่เกิดจากการ</w:t>
      </w:r>
      <w:r w:rsidR="003A10B5">
        <w:rPr>
          <w:rFonts w:ascii="Angsana New" w:hAnsi="Angsana New" w:hint="cs"/>
          <w:sz w:val="28"/>
          <w:szCs w:val="28"/>
          <w:cs/>
        </w:rPr>
        <w:t>จ่าย</w:t>
      </w:r>
      <w:r w:rsidRPr="00672CFC">
        <w:rPr>
          <w:rFonts w:ascii="Angsana New" w:hAnsi="Angsana New"/>
          <w:sz w:val="28"/>
          <w:szCs w:val="28"/>
          <w:cs/>
        </w:rPr>
        <w:t>ชำระล่าช้า</w:t>
      </w:r>
      <w:r w:rsidR="00D36E99">
        <w:rPr>
          <w:rFonts w:ascii="Angsana New" w:hAnsi="Angsana New" w:hint="cs"/>
          <w:sz w:val="28"/>
          <w:szCs w:val="28"/>
          <w:cs/>
        </w:rPr>
        <w:t xml:space="preserve"> สำหรับลูกค้าสินเชื่อประเภทแท็กซี่</w:t>
      </w:r>
    </w:p>
    <w:p w14:paraId="01A09B49" w14:textId="09F58F86" w:rsidR="006D380C" w:rsidRPr="00A57EDC" w:rsidRDefault="00234922" w:rsidP="00B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90"/>
        <w:jc w:val="thaiDistribute"/>
        <w:rPr>
          <w:rFonts w:ascii="Angsana New" w:hAnsi="Angsana New"/>
          <w:sz w:val="28"/>
          <w:szCs w:val="28"/>
        </w:rPr>
      </w:pPr>
      <w:r w:rsidRPr="00446B48">
        <w:rPr>
          <w:rFonts w:ascii="Angsana New" w:hAnsi="Angsana New" w:cstheme="minorBidi" w:hint="cs"/>
          <w:sz w:val="28"/>
          <w:szCs w:val="28"/>
          <w:cs/>
          <w:lang w:val="th-TH"/>
        </w:rPr>
        <w:t>-</w:t>
      </w:r>
      <w:r w:rsidRPr="009404CB">
        <w:rPr>
          <w:rFonts w:ascii="Angsana New" w:hAnsi="Angsana New" w:cstheme="minorBidi" w:hint="cs"/>
          <w:sz w:val="28"/>
          <w:szCs w:val="28"/>
          <w:cs/>
          <w:lang w:val="th-TH"/>
        </w:rPr>
        <w:t xml:space="preserve"> </w:t>
      </w:r>
      <w:r w:rsidRPr="000B24D0">
        <w:rPr>
          <w:rFonts w:ascii="Angsana New" w:hAnsi="Angsana New" w:hint="cs"/>
          <w:sz w:val="28"/>
          <w:szCs w:val="28"/>
          <w:cs/>
        </w:rPr>
        <w:t>ให้</w:t>
      </w:r>
      <w:r w:rsidR="00A951C9" w:rsidRPr="00A57EDC">
        <w:rPr>
          <w:rFonts w:ascii="Angsana New" w:hAnsi="Angsana New" w:hint="cs"/>
          <w:sz w:val="28"/>
          <w:szCs w:val="28"/>
          <w:cs/>
        </w:rPr>
        <w:t>ส่วนลด</w:t>
      </w:r>
      <w:r w:rsidR="004851E0" w:rsidRPr="00A57EDC">
        <w:rPr>
          <w:rFonts w:ascii="Angsana New" w:hAnsi="Angsana New" w:hint="cs"/>
          <w:sz w:val="28"/>
          <w:szCs w:val="28"/>
          <w:cs/>
        </w:rPr>
        <w:t>ค่างวดผ่อนชำระ</w:t>
      </w:r>
      <w:r w:rsidR="00A951C9" w:rsidRPr="00A57EDC">
        <w:rPr>
          <w:rFonts w:ascii="Angsana New" w:hAnsi="Angsana New" w:hint="cs"/>
          <w:sz w:val="28"/>
          <w:szCs w:val="28"/>
          <w:cs/>
        </w:rPr>
        <w:t>แ</w:t>
      </w:r>
      <w:r w:rsidR="004851E0" w:rsidRPr="00A57EDC">
        <w:rPr>
          <w:rFonts w:ascii="Angsana New" w:hAnsi="Angsana New" w:hint="cs"/>
          <w:sz w:val="28"/>
          <w:szCs w:val="28"/>
          <w:cs/>
        </w:rPr>
        <w:t xml:space="preserve">ก่ลูกหนี้ </w:t>
      </w:r>
      <w:r w:rsidR="006D380C" w:rsidRPr="00A57EDC">
        <w:rPr>
          <w:rFonts w:ascii="Angsana New" w:hAnsi="Angsana New" w:hint="cs"/>
          <w:sz w:val="28"/>
          <w:szCs w:val="28"/>
          <w:cs/>
        </w:rPr>
        <w:t>หากลูกหนี้สามารถจ่ายชำระได้ตามเงื่อนไขที่กำหนด</w:t>
      </w:r>
      <w:r w:rsidR="00610C0B">
        <w:rPr>
          <w:rFonts w:ascii="Angsana New" w:hAnsi="Angsana New" w:hint="cs"/>
          <w:sz w:val="28"/>
          <w:szCs w:val="28"/>
          <w:cs/>
        </w:rPr>
        <w:t xml:space="preserve"> </w:t>
      </w:r>
      <w:r w:rsidR="00B17932">
        <w:rPr>
          <w:rFonts w:ascii="Angsana New" w:hAnsi="Angsana New" w:hint="cs"/>
          <w:sz w:val="28"/>
          <w:szCs w:val="28"/>
          <w:cs/>
        </w:rPr>
        <w:t>สำหรับลูกค้าสินเชื่อประเภทแท็กซี่</w:t>
      </w:r>
    </w:p>
    <w:p w14:paraId="77947A4B" w14:textId="77777777" w:rsidR="00EE015E" w:rsidRDefault="00EE015E" w:rsidP="00EE015E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046A63A1" w14:textId="3BC7905B" w:rsidR="00234922" w:rsidRPr="00672CFC" w:rsidRDefault="00234922" w:rsidP="00672CFC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8"/>
          <w:szCs w:val="28"/>
          <w:lang w:val="th-TH"/>
        </w:rPr>
      </w:pPr>
      <w:r w:rsidRPr="00672CFC">
        <w:rPr>
          <w:rFonts w:ascii="Angsana New" w:hAnsi="Angsana New"/>
          <w:sz w:val="28"/>
          <w:szCs w:val="28"/>
          <w:cs/>
          <w:lang w:val="th-TH"/>
        </w:rPr>
        <w:t>กลุ่มบริษัทออกมาตรการการให้ช่วยเหลือดังกล่าว โดย</w:t>
      </w:r>
      <w:r w:rsidR="00AB6725">
        <w:rPr>
          <w:rFonts w:ascii="Angsana New" w:hAnsi="Angsana New" w:hint="cs"/>
          <w:sz w:val="28"/>
          <w:szCs w:val="28"/>
          <w:cs/>
          <w:lang w:val="th-TH"/>
        </w:rPr>
        <w:t>มาตรการ</w:t>
      </w:r>
      <w:r w:rsidR="00563B64">
        <w:rPr>
          <w:rFonts w:ascii="Angsana New" w:hAnsi="Angsana New" w:hint="cs"/>
          <w:sz w:val="28"/>
          <w:szCs w:val="28"/>
          <w:cs/>
          <w:lang w:val="th-TH"/>
        </w:rPr>
        <w:t>นี้ใช้สำหรับค่างวดผ่อนชำระ</w:t>
      </w:r>
      <w:r w:rsidR="00885464">
        <w:rPr>
          <w:rFonts w:ascii="Angsana New" w:hAnsi="Angsana New" w:hint="cs"/>
          <w:sz w:val="28"/>
          <w:szCs w:val="28"/>
          <w:cs/>
          <w:lang w:val="th-TH"/>
        </w:rPr>
        <w:t xml:space="preserve">ที่เกิดตั้งแต่เดือนเมษายนถึงมิถุนายน </w:t>
      </w:r>
      <w:r w:rsidR="00885464">
        <w:rPr>
          <w:rFonts w:ascii="Angsana New" w:hAnsi="Angsana New"/>
          <w:sz w:val="28"/>
          <w:szCs w:val="28"/>
        </w:rPr>
        <w:t>2563</w:t>
      </w:r>
    </w:p>
    <w:p w14:paraId="27A6ADDF" w14:textId="77777777" w:rsidR="002C5630" w:rsidRDefault="002C5630" w:rsidP="00234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333F87FD" w14:textId="6F0F8C15" w:rsidR="00554C83" w:rsidRDefault="00234922" w:rsidP="00554C83">
      <w:pPr>
        <w:pStyle w:val="ListParagraph"/>
        <w:numPr>
          <w:ilvl w:val="1"/>
          <w:numId w:val="33"/>
        </w:numPr>
        <w:tabs>
          <w:tab w:val="clear" w:pos="454"/>
          <w:tab w:val="clear" w:pos="680"/>
        </w:tabs>
        <w:ind w:left="900"/>
        <w:jc w:val="thaiDistribute"/>
        <w:rPr>
          <w:rFonts w:ascii="Angsana New" w:hAnsi="Angsana New"/>
          <w:sz w:val="28"/>
          <w:szCs w:val="28"/>
          <w:lang w:val="th-TH"/>
        </w:rPr>
      </w:pPr>
      <w:r w:rsidRPr="00075AA3">
        <w:rPr>
          <w:rFonts w:ascii="Angsana New" w:hAnsi="Angsana New" w:hint="cs"/>
          <w:sz w:val="28"/>
          <w:szCs w:val="28"/>
          <w:cs/>
          <w:lang w:val="th-TH"/>
        </w:rPr>
        <w:t>ในการประชุม</w:t>
      </w:r>
      <w:r w:rsidR="000D6CC7">
        <w:rPr>
          <w:rFonts w:ascii="Angsana New" w:hAnsi="Angsana New" w:hint="cs"/>
          <w:sz w:val="28"/>
          <w:szCs w:val="28"/>
          <w:cs/>
          <w:lang w:val="th-TH"/>
        </w:rPr>
        <w:t>สามัญประจำปี</w:t>
      </w:r>
      <w:r w:rsidR="00AB3AE0">
        <w:rPr>
          <w:rFonts w:ascii="Angsana New" w:hAnsi="Angsana New" w:hint="cs"/>
          <w:sz w:val="28"/>
          <w:szCs w:val="28"/>
          <w:cs/>
          <w:lang w:val="th-TH"/>
        </w:rPr>
        <w:t>ของผู้ถือหุ้น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>เมื่อวัน</w:t>
      </w:r>
      <w:r>
        <w:rPr>
          <w:rFonts w:ascii="Angsana New" w:hAnsi="Angsana New" w:hint="cs"/>
          <w:sz w:val="28"/>
          <w:szCs w:val="28"/>
          <w:cs/>
          <w:lang w:val="th-TH"/>
        </w:rPr>
        <w:t xml:space="preserve">ที่ </w:t>
      </w:r>
      <w:r w:rsidR="00F118C7" w:rsidRPr="00F118C7"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 w:hint="cs"/>
          <w:sz w:val="28"/>
          <w:szCs w:val="28"/>
          <w:cs/>
          <w:lang w:val="th-TH"/>
        </w:rPr>
        <w:t xml:space="preserve"> เมษายน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Pr="00075AA3">
        <w:rPr>
          <w:rFonts w:ascii="Angsana New" w:hAnsi="Angsana New"/>
          <w:sz w:val="28"/>
          <w:szCs w:val="28"/>
          <w:lang w:val="th-TH"/>
        </w:rPr>
        <w:t xml:space="preserve"> </w:t>
      </w:r>
      <w:r w:rsidR="00AB3AE0">
        <w:rPr>
          <w:rFonts w:ascii="Angsana New" w:hAnsi="Angsana New" w:hint="cs"/>
          <w:sz w:val="28"/>
          <w:szCs w:val="28"/>
          <w:cs/>
          <w:lang w:val="th-TH"/>
        </w:rPr>
        <w:t>ที่ประชุม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>มีมติ</w:t>
      </w:r>
      <w:r w:rsidR="004A2E6A">
        <w:rPr>
          <w:rFonts w:ascii="Angsana New" w:hAnsi="Angsana New" w:hint="cs"/>
          <w:sz w:val="28"/>
          <w:szCs w:val="28"/>
          <w:cs/>
          <w:lang w:val="th-TH"/>
        </w:rPr>
        <w:t xml:space="preserve"> ดังต่อไปน</w:t>
      </w:r>
      <w:r w:rsidR="00554C83">
        <w:rPr>
          <w:rFonts w:ascii="Angsana New" w:hAnsi="Angsana New" w:hint="cs"/>
          <w:sz w:val="28"/>
          <w:szCs w:val="28"/>
          <w:cs/>
          <w:lang w:val="th-TH"/>
        </w:rPr>
        <w:t>ี้</w:t>
      </w:r>
    </w:p>
    <w:p w14:paraId="1BF40956" w14:textId="74BD096B" w:rsidR="00C03500" w:rsidRPr="00A57EDC" w:rsidRDefault="00533954" w:rsidP="00A57EDC">
      <w:pPr>
        <w:pStyle w:val="ListParagraph"/>
        <w:numPr>
          <w:ilvl w:val="1"/>
          <w:numId w:val="34"/>
        </w:numPr>
        <w:tabs>
          <w:tab w:val="clear" w:pos="454"/>
          <w:tab w:val="clear" w:pos="680"/>
          <w:tab w:val="clear" w:pos="1871"/>
          <w:tab w:val="left" w:pos="1890"/>
        </w:tabs>
        <w:ind w:left="1350" w:hanging="450"/>
        <w:jc w:val="thaiDistribute"/>
        <w:rPr>
          <w:rFonts w:ascii="Angsana New" w:hAnsi="Angsana New"/>
          <w:sz w:val="28"/>
          <w:szCs w:val="28"/>
          <w:lang w:val="th-TH"/>
        </w:rPr>
      </w:pPr>
      <w:r w:rsidRPr="00A57EDC">
        <w:rPr>
          <w:rFonts w:ascii="Angsana New" w:hAnsi="Angsana New" w:hint="cs"/>
          <w:sz w:val="28"/>
          <w:szCs w:val="28"/>
          <w:cs/>
          <w:lang w:val="th-TH"/>
        </w:rPr>
        <w:t>อนุมัติ</w:t>
      </w:r>
      <w:r w:rsidR="00D27FBD" w:rsidRPr="00091108">
        <w:rPr>
          <w:rFonts w:ascii="Angsana New" w:hAnsi="Angsana New" w:hint="cs"/>
          <w:sz w:val="28"/>
          <w:szCs w:val="28"/>
          <w:cs/>
        </w:rPr>
        <w:t>การจ่ายปันผล</w:t>
      </w:r>
      <w:r w:rsidR="00D27FBD" w:rsidRPr="00B311C0">
        <w:rPr>
          <w:rFonts w:ascii="Angsana New" w:hAnsi="Angsana New"/>
          <w:sz w:val="28"/>
          <w:szCs w:val="28"/>
          <w:cs/>
        </w:rPr>
        <w:t>จาก</w:t>
      </w:r>
      <w:r w:rsidRPr="00B311C0">
        <w:rPr>
          <w:rFonts w:ascii="Angsana New" w:hAnsi="Angsana New"/>
          <w:sz w:val="28"/>
          <w:szCs w:val="28"/>
          <w:cs/>
          <w:lang w:val="th-TH"/>
        </w:rPr>
        <w:t>กำไร</w:t>
      </w:r>
      <w:r w:rsidR="00833B9E" w:rsidRPr="00094395">
        <w:rPr>
          <w:rFonts w:ascii="Angsana New" w:hAnsi="Angsana New" w:hint="cs"/>
          <w:sz w:val="28"/>
          <w:szCs w:val="28"/>
          <w:cs/>
          <w:lang w:val="th-TH"/>
        </w:rPr>
        <w:t>ของบริษัท</w:t>
      </w:r>
      <w:r w:rsidR="00DA1838" w:rsidRPr="00094395">
        <w:rPr>
          <w:rFonts w:ascii="Angsana New" w:hAnsi="Angsana New" w:hint="cs"/>
          <w:sz w:val="28"/>
          <w:szCs w:val="28"/>
          <w:cs/>
          <w:lang w:val="th-TH"/>
        </w:rPr>
        <w:t xml:space="preserve">ประจำปี </w:t>
      </w:r>
      <w:r w:rsidR="00F118C7" w:rsidRPr="00AB301C">
        <w:rPr>
          <w:rFonts w:ascii="Angsana New" w:hAnsi="Angsana New"/>
          <w:sz w:val="28"/>
          <w:szCs w:val="28"/>
        </w:rPr>
        <w:t>2562</w:t>
      </w:r>
      <w:r w:rsidR="00833B9E" w:rsidRPr="00AB301C">
        <w:rPr>
          <w:rFonts w:ascii="Angsana New" w:hAnsi="Angsana New"/>
          <w:sz w:val="28"/>
          <w:szCs w:val="28"/>
          <w:cs/>
        </w:rPr>
        <w:t xml:space="preserve"> </w:t>
      </w:r>
      <w:r w:rsidR="00FF6FA1" w:rsidRPr="00AB301C">
        <w:rPr>
          <w:rFonts w:ascii="Angsana New" w:hAnsi="Angsana New"/>
          <w:sz w:val="28"/>
          <w:szCs w:val="28"/>
          <w:cs/>
        </w:rPr>
        <w:t>เป็น</w:t>
      </w:r>
      <w:r w:rsidR="008A41AE" w:rsidRPr="00AB301C">
        <w:rPr>
          <w:rFonts w:ascii="Angsana New" w:hAnsi="Angsana New"/>
          <w:sz w:val="28"/>
          <w:szCs w:val="28"/>
          <w:cs/>
        </w:rPr>
        <w:t>หุ้นสามัญ</w:t>
      </w:r>
      <w:r w:rsidR="00D92942" w:rsidRPr="00AB301C">
        <w:rPr>
          <w:rFonts w:ascii="Angsana New" w:hAnsi="Angsana New"/>
          <w:sz w:val="28"/>
          <w:szCs w:val="28"/>
          <w:cs/>
        </w:rPr>
        <w:t>ปันผล</w:t>
      </w:r>
      <w:r w:rsidR="0032653A" w:rsidRPr="00AB301C">
        <w:rPr>
          <w:rFonts w:ascii="Angsana New" w:hAnsi="Angsana New"/>
          <w:sz w:val="28"/>
          <w:szCs w:val="28"/>
          <w:cs/>
        </w:rPr>
        <w:t xml:space="preserve"> </w:t>
      </w:r>
      <w:r w:rsidR="00186072" w:rsidRPr="00AB301C">
        <w:rPr>
          <w:rFonts w:ascii="Angsana New" w:hAnsi="Angsana New"/>
          <w:sz w:val="28"/>
          <w:szCs w:val="28"/>
          <w:cs/>
        </w:rPr>
        <w:t>ซึ่ง</w:t>
      </w:r>
      <w:r w:rsidR="00833B9E" w:rsidRPr="00AB301C">
        <w:rPr>
          <w:rFonts w:ascii="Angsana New" w:hAnsi="Angsana New"/>
          <w:sz w:val="28"/>
          <w:szCs w:val="28"/>
          <w:cs/>
        </w:rPr>
        <w:t>มี</w:t>
      </w:r>
      <w:r w:rsidR="004825DD" w:rsidRPr="00AB301C">
        <w:rPr>
          <w:rFonts w:ascii="Angsana New" w:hAnsi="Angsana New"/>
          <w:sz w:val="28"/>
          <w:szCs w:val="28"/>
          <w:cs/>
        </w:rPr>
        <w:t xml:space="preserve">มูลค่าที่ตราไว้ หุ้นละ </w:t>
      </w:r>
      <w:r w:rsidR="00F118C7" w:rsidRPr="00AB301C">
        <w:rPr>
          <w:rFonts w:ascii="Angsana New" w:hAnsi="Angsana New"/>
          <w:sz w:val="28"/>
          <w:szCs w:val="28"/>
        </w:rPr>
        <w:t>0</w:t>
      </w:r>
      <w:r w:rsidR="004825DD" w:rsidRPr="00AB301C">
        <w:rPr>
          <w:rFonts w:ascii="Angsana New" w:hAnsi="Angsana New"/>
          <w:sz w:val="28"/>
          <w:szCs w:val="28"/>
        </w:rPr>
        <w:t>.</w:t>
      </w:r>
      <w:r w:rsidR="00F118C7" w:rsidRPr="00AB301C">
        <w:rPr>
          <w:rFonts w:ascii="Angsana New" w:hAnsi="Angsana New"/>
          <w:sz w:val="28"/>
          <w:szCs w:val="28"/>
        </w:rPr>
        <w:t>5</w:t>
      </w:r>
      <w:r w:rsidR="004825DD" w:rsidRPr="00AB301C">
        <w:rPr>
          <w:rFonts w:ascii="Angsana New" w:hAnsi="Angsana New"/>
          <w:sz w:val="28"/>
          <w:szCs w:val="28"/>
        </w:rPr>
        <w:t xml:space="preserve"> </w:t>
      </w:r>
      <w:r w:rsidR="004825DD" w:rsidRPr="00AB301C">
        <w:rPr>
          <w:rFonts w:ascii="Angsana New" w:hAnsi="Angsana New"/>
          <w:sz w:val="28"/>
          <w:szCs w:val="28"/>
          <w:cs/>
        </w:rPr>
        <w:t xml:space="preserve">บาท </w:t>
      </w:r>
      <w:r w:rsidR="001B5F7E" w:rsidRPr="00AB301C">
        <w:rPr>
          <w:rFonts w:ascii="Angsana New" w:hAnsi="Angsana New"/>
          <w:sz w:val="28"/>
          <w:szCs w:val="28"/>
          <w:cs/>
        </w:rPr>
        <w:t xml:space="preserve">ในอัตรา </w:t>
      </w:r>
      <w:r w:rsidR="00F118C7" w:rsidRPr="00AB301C">
        <w:rPr>
          <w:rFonts w:ascii="Angsana New" w:hAnsi="Angsana New"/>
          <w:sz w:val="28"/>
          <w:szCs w:val="28"/>
        </w:rPr>
        <w:t>14</w:t>
      </w:r>
      <w:r w:rsidR="001B5F7E" w:rsidRPr="00AB301C">
        <w:rPr>
          <w:rFonts w:ascii="Angsana New" w:hAnsi="Angsana New"/>
          <w:sz w:val="28"/>
          <w:szCs w:val="28"/>
        </w:rPr>
        <w:t xml:space="preserve"> </w:t>
      </w:r>
      <w:r w:rsidR="001B5F7E" w:rsidRPr="00AB301C">
        <w:rPr>
          <w:rFonts w:ascii="Angsana New" w:hAnsi="Angsana New"/>
          <w:sz w:val="28"/>
          <w:szCs w:val="28"/>
          <w:cs/>
        </w:rPr>
        <w:t>หุ้น</w:t>
      </w:r>
      <w:r w:rsidR="00F80709" w:rsidRPr="00AB301C">
        <w:rPr>
          <w:rFonts w:ascii="Angsana New" w:hAnsi="Angsana New"/>
          <w:sz w:val="28"/>
          <w:szCs w:val="28"/>
          <w:cs/>
        </w:rPr>
        <w:t>สามัญเ</w:t>
      </w:r>
      <w:r w:rsidR="001B5F7E" w:rsidRPr="00AB301C">
        <w:rPr>
          <w:rFonts w:ascii="Angsana New" w:hAnsi="Angsana New"/>
          <w:sz w:val="28"/>
          <w:szCs w:val="28"/>
          <w:cs/>
        </w:rPr>
        <w:t xml:space="preserve">ดิม ต่อ </w:t>
      </w:r>
      <w:r w:rsidR="00F118C7" w:rsidRPr="00AB301C">
        <w:rPr>
          <w:rFonts w:ascii="Angsana New" w:hAnsi="Angsana New"/>
          <w:sz w:val="28"/>
          <w:szCs w:val="28"/>
        </w:rPr>
        <w:t>1</w:t>
      </w:r>
      <w:r w:rsidR="001B5F7E" w:rsidRPr="00AB301C">
        <w:rPr>
          <w:rFonts w:ascii="Angsana New" w:hAnsi="Angsana New"/>
          <w:sz w:val="28"/>
          <w:szCs w:val="28"/>
        </w:rPr>
        <w:t xml:space="preserve"> </w:t>
      </w:r>
      <w:r w:rsidR="001B5F7E" w:rsidRPr="00AB301C">
        <w:rPr>
          <w:rFonts w:ascii="Angsana New" w:hAnsi="Angsana New"/>
          <w:sz w:val="28"/>
          <w:szCs w:val="28"/>
          <w:cs/>
        </w:rPr>
        <w:t>หุ้น</w:t>
      </w:r>
      <w:r w:rsidR="00F80709" w:rsidRPr="00AB301C">
        <w:rPr>
          <w:rFonts w:ascii="Angsana New" w:hAnsi="Angsana New"/>
          <w:sz w:val="28"/>
          <w:szCs w:val="28"/>
          <w:cs/>
        </w:rPr>
        <w:t>สามัญ</w:t>
      </w:r>
      <w:r w:rsidR="001B5F7E" w:rsidRPr="00AB301C">
        <w:rPr>
          <w:rFonts w:ascii="Angsana New" w:hAnsi="Angsana New"/>
          <w:sz w:val="28"/>
          <w:szCs w:val="28"/>
          <w:cs/>
        </w:rPr>
        <w:t>ปันผล คิดเป็น</w:t>
      </w:r>
      <w:r w:rsidR="00D06293" w:rsidRPr="00AB301C">
        <w:rPr>
          <w:rFonts w:ascii="Angsana New" w:hAnsi="Angsana New"/>
          <w:sz w:val="28"/>
          <w:szCs w:val="28"/>
          <w:cs/>
        </w:rPr>
        <w:t xml:space="preserve">การจ่ายหุ้นปันผลในอัตรา </w:t>
      </w:r>
      <w:r w:rsidR="00F118C7" w:rsidRPr="00AB301C">
        <w:rPr>
          <w:rFonts w:ascii="Angsana New" w:hAnsi="Angsana New"/>
          <w:sz w:val="28"/>
          <w:szCs w:val="28"/>
        </w:rPr>
        <w:t>0</w:t>
      </w:r>
      <w:r w:rsidR="00D06293" w:rsidRPr="00AB301C">
        <w:rPr>
          <w:rFonts w:ascii="Angsana New" w:hAnsi="Angsana New"/>
          <w:sz w:val="28"/>
          <w:szCs w:val="28"/>
        </w:rPr>
        <w:t>.</w:t>
      </w:r>
      <w:r w:rsidR="00F118C7" w:rsidRPr="00AB301C">
        <w:rPr>
          <w:rFonts w:ascii="Angsana New" w:hAnsi="Angsana New"/>
          <w:sz w:val="28"/>
          <w:szCs w:val="28"/>
        </w:rPr>
        <w:t>03571</w:t>
      </w:r>
      <w:r w:rsidR="00D06293" w:rsidRPr="00AB301C">
        <w:rPr>
          <w:rFonts w:ascii="Angsana New" w:hAnsi="Angsana New"/>
          <w:sz w:val="28"/>
          <w:szCs w:val="28"/>
        </w:rPr>
        <w:t xml:space="preserve"> </w:t>
      </w:r>
      <w:r w:rsidR="00D06293" w:rsidRPr="00AB301C">
        <w:rPr>
          <w:rFonts w:ascii="Angsana New" w:hAnsi="Angsana New"/>
          <w:sz w:val="28"/>
          <w:szCs w:val="28"/>
          <w:cs/>
        </w:rPr>
        <w:t>บาทต่อหุ้น</w:t>
      </w:r>
      <w:r w:rsidR="00D3740A" w:rsidRPr="00AB301C">
        <w:rPr>
          <w:rFonts w:ascii="Angsana New" w:hAnsi="Angsana New"/>
          <w:sz w:val="28"/>
          <w:szCs w:val="28"/>
          <w:cs/>
        </w:rPr>
        <w:t xml:space="preserve"> </w:t>
      </w:r>
      <w:r w:rsidR="00DA086B" w:rsidRPr="00AB301C">
        <w:rPr>
          <w:rFonts w:ascii="Angsana New" w:hAnsi="Angsana New"/>
          <w:sz w:val="28"/>
          <w:szCs w:val="28"/>
          <w:cs/>
        </w:rPr>
        <w:t>รวมเป็นมูลค่า</w:t>
      </w:r>
      <w:r w:rsidR="00D06293" w:rsidRPr="00AB301C">
        <w:rPr>
          <w:rFonts w:ascii="Angsana New" w:hAnsi="Angsana New"/>
          <w:sz w:val="28"/>
          <w:szCs w:val="28"/>
          <w:cs/>
        </w:rPr>
        <w:t xml:space="preserve"> </w:t>
      </w:r>
      <w:r w:rsidR="00F118C7" w:rsidRPr="00AB301C">
        <w:rPr>
          <w:rFonts w:ascii="Angsana New" w:hAnsi="Angsana New"/>
          <w:sz w:val="28"/>
          <w:szCs w:val="28"/>
        </w:rPr>
        <w:t>23</w:t>
      </w:r>
      <w:r w:rsidR="00D06293" w:rsidRPr="00AB301C">
        <w:rPr>
          <w:rFonts w:ascii="Angsana New" w:hAnsi="Angsana New"/>
          <w:sz w:val="28"/>
          <w:szCs w:val="28"/>
        </w:rPr>
        <w:t>.</w:t>
      </w:r>
      <w:r w:rsidR="00F118C7" w:rsidRPr="00AB301C">
        <w:rPr>
          <w:rFonts w:ascii="Angsana New" w:hAnsi="Angsana New"/>
          <w:sz w:val="28"/>
          <w:szCs w:val="28"/>
        </w:rPr>
        <w:t>82</w:t>
      </w:r>
      <w:r w:rsidR="00D06293" w:rsidRPr="00AB301C">
        <w:rPr>
          <w:rFonts w:ascii="Angsana New" w:hAnsi="Angsana New"/>
          <w:sz w:val="28"/>
          <w:szCs w:val="28"/>
        </w:rPr>
        <w:t xml:space="preserve"> </w:t>
      </w:r>
      <w:r w:rsidR="00D06293" w:rsidRPr="00AB301C">
        <w:rPr>
          <w:rFonts w:ascii="Angsana New" w:hAnsi="Angsana New"/>
          <w:sz w:val="28"/>
          <w:szCs w:val="28"/>
          <w:cs/>
        </w:rPr>
        <w:t xml:space="preserve">ล้านบาท </w:t>
      </w:r>
      <w:r w:rsidR="00DA086B" w:rsidRPr="00AB301C">
        <w:rPr>
          <w:rFonts w:ascii="Angsana New" w:hAnsi="Angsana New"/>
          <w:sz w:val="28"/>
          <w:szCs w:val="28"/>
          <w:cs/>
        </w:rPr>
        <w:t>และ</w:t>
      </w:r>
      <w:r w:rsidR="00982766" w:rsidRPr="00AB301C">
        <w:rPr>
          <w:rFonts w:ascii="Angsana New" w:hAnsi="Angsana New"/>
          <w:sz w:val="28"/>
          <w:szCs w:val="28"/>
          <w:cs/>
        </w:rPr>
        <w:t>เงิน</w:t>
      </w:r>
      <w:r w:rsidR="0041065B" w:rsidRPr="00AB301C">
        <w:rPr>
          <w:rFonts w:ascii="Angsana New" w:hAnsi="Angsana New"/>
          <w:sz w:val="28"/>
          <w:szCs w:val="28"/>
          <w:cs/>
        </w:rPr>
        <w:t>ปันผล</w:t>
      </w:r>
      <w:r w:rsidR="0032653A" w:rsidRPr="00AB301C">
        <w:rPr>
          <w:rFonts w:ascii="Angsana New" w:hAnsi="Angsana New"/>
          <w:sz w:val="28"/>
          <w:szCs w:val="28"/>
          <w:cs/>
        </w:rPr>
        <w:t xml:space="preserve"> </w:t>
      </w:r>
      <w:r w:rsidR="00982766" w:rsidRPr="00AB301C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="00F118C7" w:rsidRPr="00AB301C">
        <w:rPr>
          <w:rFonts w:ascii="Angsana New" w:hAnsi="Angsana New"/>
          <w:sz w:val="28"/>
          <w:szCs w:val="28"/>
        </w:rPr>
        <w:t>0</w:t>
      </w:r>
      <w:r w:rsidR="00982766" w:rsidRPr="00AB301C">
        <w:rPr>
          <w:rFonts w:ascii="Angsana New" w:hAnsi="Angsana New"/>
          <w:sz w:val="28"/>
          <w:szCs w:val="28"/>
        </w:rPr>
        <w:t>.</w:t>
      </w:r>
      <w:r w:rsidR="00F118C7" w:rsidRPr="00AB301C">
        <w:rPr>
          <w:rFonts w:ascii="Angsana New" w:hAnsi="Angsana New"/>
          <w:sz w:val="28"/>
          <w:szCs w:val="28"/>
        </w:rPr>
        <w:t>00397</w:t>
      </w:r>
      <w:r w:rsidR="00982766" w:rsidRPr="00AB301C">
        <w:rPr>
          <w:rFonts w:ascii="Angsana New" w:hAnsi="Angsana New"/>
          <w:sz w:val="28"/>
          <w:szCs w:val="28"/>
        </w:rPr>
        <w:t xml:space="preserve"> </w:t>
      </w:r>
      <w:r w:rsidR="00982766" w:rsidRPr="00AB301C">
        <w:rPr>
          <w:rFonts w:ascii="Angsana New" w:hAnsi="Angsana New"/>
          <w:sz w:val="28"/>
          <w:szCs w:val="28"/>
          <w:cs/>
        </w:rPr>
        <w:t>บาท</w:t>
      </w:r>
      <w:r w:rsidR="00982766" w:rsidRPr="00AB301C">
        <w:rPr>
          <w:rFonts w:ascii="Angsana New" w:hAnsi="Angsana New"/>
          <w:sz w:val="28"/>
          <w:szCs w:val="28"/>
        </w:rPr>
        <w:t xml:space="preserve"> </w:t>
      </w:r>
      <w:r w:rsidR="0081643F" w:rsidRPr="00AB301C">
        <w:rPr>
          <w:rFonts w:ascii="Angsana New" w:hAnsi="Angsana New"/>
          <w:sz w:val="28"/>
          <w:szCs w:val="28"/>
          <w:cs/>
        </w:rPr>
        <w:t xml:space="preserve">คิดเป็นจำนวนเงิน </w:t>
      </w:r>
      <w:r w:rsidR="00F118C7" w:rsidRPr="00AB301C">
        <w:rPr>
          <w:rFonts w:ascii="Angsana New" w:hAnsi="Angsana New"/>
          <w:sz w:val="28"/>
          <w:szCs w:val="28"/>
        </w:rPr>
        <w:t>2</w:t>
      </w:r>
      <w:r w:rsidR="0081643F" w:rsidRPr="00AB301C">
        <w:rPr>
          <w:rFonts w:ascii="Angsana New" w:hAnsi="Angsana New"/>
          <w:sz w:val="28"/>
          <w:szCs w:val="28"/>
        </w:rPr>
        <w:t>.</w:t>
      </w:r>
      <w:r w:rsidR="00F118C7" w:rsidRPr="00AB301C">
        <w:rPr>
          <w:rFonts w:ascii="Angsana New" w:hAnsi="Angsana New"/>
          <w:sz w:val="28"/>
          <w:szCs w:val="28"/>
        </w:rPr>
        <w:t>65</w:t>
      </w:r>
      <w:r w:rsidR="0081643F" w:rsidRPr="00AB301C">
        <w:rPr>
          <w:rFonts w:ascii="Angsana New" w:hAnsi="Angsana New"/>
          <w:sz w:val="28"/>
          <w:szCs w:val="28"/>
        </w:rPr>
        <w:t xml:space="preserve"> </w:t>
      </w:r>
      <w:r w:rsidR="0081643F" w:rsidRPr="00AB301C">
        <w:rPr>
          <w:rFonts w:ascii="Angsana New" w:hAnsi="Angsana New"/>
          <w:sz w:val="28"/>
          <w:szCs w:val="28"/>
          <w:cs/>
        </w:rPr>
        <w:t>ล้านบาท</w:t>
      </w:r>
      <w:r w:rsidR="002E57D3" w:rsidRPr="00AB301C">
        <w:rPr>
          <w:rFonts w:ascii="Angsana New" w:hAnsi="Angsana New"/>
          <w:sz w:val="28"/>
          <w:szCs w:val="28"/>
        </w:rPr>
        <w:t xml:space="preserve"> </w:t>
      </w:r>
      <w:r w:rsidR="002E57D3" w:rsidRPr="00AB301C">
        <w:rPr>
          <w:rFonts w:ascii="Angsana New" w:hAnsi="Angsana New"/>
          <w:sz w:val="28"/>
          <w:szCs w:val="28"/>
          <w:cs/>
          <w:lang w:val="th-TH"/>
        </w:rPr>
        <w:t>โดย</w:t>
      </w:r>
      <w:r w:rsidR="00532E89" w:rsidRPr="00AB301C">
        <w:rPr>
          <w:rFonts w:ascii="Angsana New" w:hAnsi="Angsana New"/>
          <w:sz w:val="28"/>
          <w:szCs w:val="28"/>
          <w:cs/>
          <w:lang w:val="th-TH"/>
        </w:rPr>
        <w:t>บริษัทจะ</w:t>
      </w:r>
      <w:r w:rsidR="002E57D3" w:rsidRPr="00AB301C">
        <w:rPr>
          <w:rFonts w:ascii="Angsana New" w:hAnsi="Angsana New"/>
          <w:sz w:val="28"/>
          <w:szCs w:val="28"/>
          <w:cs/>
          <w:lang w:val="th-TH"/>
        </w:rPr>
        <w:t>จ่ายปันผล</w:t>
      </w:r>
      <w:r w:rsidR="00352425" w:rsidRPr="00B311C0">
        <w:rPr>
          <w:rFonts w:ascii="Angsana New" w:hAnsi="Angsana New"/>
          <w:sz w:val="28"/>
          <w:szCs w:val="28"/>
          <w:cs/>
          <w:lang w:val="th-TH"/>
        </w:rPr>
        <w:t>ใน</w:t>
      </w:r>
      <w:r w:rsidR="002E57D3" w:rsidRPr="00094395">
        <w:rPr>
          <w:rFonts w:ascii="Angsana New" w:hAnsi="Angsana New" w:hint="cs"/>
          <w:sz w:val="28"/>
          <w:szCs w:val="28"/>
          <w:cs/>
          <w:lang w:val="th-TH"/>
        </w:rPr>
        <w:t>วันที่</w:t>
      </w:r>
      <w:r w:rsidR="002E57D3" w:rsidRPr="00A57ED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19</w:t>
      </w:r>
      <w:r w:rsidR="002E57D3" w:rsidRPr="00A57EDC">
        <w:rPr>
          <w:rFonts w:ascii="Angsana New" w:hAnsi="Angsana New"/>
          <w:sz w:val="28"/>
          <w:szCs w:val="28"/>
        </w:rPr>
        <w:t xml:space="preserve"> </w:t>
      </w:r>
      <w:r w:rsidR="002E57D3" w:rsidRPr="00A57ED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118C7" w:rsidRPr="00F118C7">
        <w:rPr>
          <w:rFonts w:ascii="Angsana New" w:hAnsi="Angsana New"/>
          <w:sz w:val="28"/>
          <w:szCs w:val="28"/>
        </w:rPr>
        <w:t>2563</w:t>
      </w:r>
    </w:p>
    <w:p w14:paraId="517836EA" w14:textId="513A6860" w:rsidR="00C3167C" w:rsidRPr="00335E26" w:rsidRDefault="008F0C5D" w:rsidP="00352425">
      <w:pPr>
        <w:pStyle w:val="ListParagraph"/>
        <w:numPr>
          <w:ilvl w:val="1"/>
          <w:numId w:val="34"/>
        </w:numPr>
        <w:tabs>
          <w:tab w:val="clear" w:pos="454"/>
          <w:tab w:val="clear" w:pos="680"/>
        </w:tabs>
        <w:ind w:left="1350" w:hanging="450"/>
        <w:jc w:val="thaiDistribute"/>
        <w:rPr>
          <w:sz w:val="14"/>
          <w:szCs w:val="14"/>
        </w:rPr>
      </w:pPr>
      <w:r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อนุมัติการเพิ่มทุนจดทะเบียนของบริษัท </w:t>
      </w:r>
      <w:r w:rsidR="006E5F31">
        <w:rPr>
          <w:rFonts w:ascii="Angsana New" w:hAnsi="Angsana New" w:hint="cs"/>
          <w:sz w:val="28"/>
          <w:szCs w:val="28"/>
          <w:cs/>
        </w:rPr>
        <w:t>เพื่อรองรับการจ่าย</w:t>
      </w:r>
      <w:r w:rsidR="000B7247">
        <w:rPr>
          <w:rFonts w:ascii="Angsana New" w:hAnsi="Angsana New" w:hint="cs"/>
          <w:sz w:val="28"/>
          <w:szCs w:val="28"/>
          <w:cs/>
        </w:rPr>
        <w:t>หุ้นสามัญ</w:t>
      </w:r>
      <w:r w:rsidR="00D27FBD">
        <w:rPr>
          <w:rFonts w:ascii="Angsana New" w:hAnsi="Angsana New" w:hint="cs"/>
          <w:sz w:val="28"/>
          <w:szCs w:val="28"/>
          <w:cs/>
        </w:rPr>
        <w:t>ปันผล</w:t>
      </w:r>
      <w:r w:rsidR="000B7247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F118C7" w:rsidRPr="00F118C7">
        <w:rPr>
          <w:rFonts w:ascii="Angsana New" w:hAnsi="Angsana New"/>
          <w:sz w:val="28"/>
          <w:szCs w:val="28"/>
        </w:rPr>
        <w:t>23</w:t>
      </w:r>
      <w:r w:rsidR="000B7247">
        <w:rPr>
          <w:rFonts w:ascii="Angsana New" w:hAnsi="Angsana New"/>
          <w:sz w:val="28"/>
          <w:szCs w:val="28"/>
        </w:rPr>
        <w:t>,</w:t>
      </w:r>
      <w:r w:rsidR="00F118C7" w:rsidRPr="00F118C7">
        <w:rPr>
          <w:rFonts w:ascii="Angsana New" w:hAnsi="Angsana New"/>
          <w:sz w:val="28"/>
          <w:szCs w:val="28"/>
        </w:rPr>
        <w:t>821</w:t>
      </w:r>
      <w:r w:rsidR="000B7247">
        <w:rPr>
          <w:rFonts w:ascii="Angsana New" w:hAnsi="Angsana New"/>
          <w:sz w:val="28"/>
          <w:szCs w:val="28"/>
        </w:rPr>
        <w:t>,</w:t>
      </w:r>
      <w:r w:rsidR="00F118C7" w:rsidRPr="00F118C7">
        <w:rPr>
          <w:rFonts w:ascii="Angsana New" w:hAnsi="Angsana New"/>
          <w:sz w:val="28"/>
          <w:szCs w:val="28"/>
        </w:rPr>
        <w:t>429</w:t>
      </w:r>
      <w:r w:rsidR="000B7247">
        <w:rPr>
          <w:rFonts w:ascii="Angsana New" w:hAnsi="Angsana New"/>
          <w:sz w:val="28"/>
          <w:szCs w:val="28"/>
        </w:rPr>
        <w:t xml:space="preserve"> </w:t>
      </w:r>
      <w:r w:rsidR="000B7247">
        <w:rPr>
          <w:rFonts w:ascii="Angsana New" w:hAnsi="Angsana New" w:hint="cs"/>
          <w:sz w:val="28"/>
          <w:szCs w:val="28"/>
          <w:cs/>
        </w:rPr>
        <w:t>บาท</w:t>
      </w:r>
      <w:r w:rsidR="00DB69D1">
        <w:rPr>
          <w:rFonts w:ascii="Angsana New" w:hAnsi="Angsana New" w:hint="cs"/>
          <w:sz w:val="28"/>
          <w:szCs w:val="28"/>
          <w:cs/>
        </w:rPr>
        <w:t xml:space="preserve"> จากทุน</w:t>
      </w:r>
      <w:r w:rsidR="00AC7095">
        <w:rPr>
          <w:rFonts w:ascii="Angsana New" w:hAnsi="Angsana New"/>
          <w:sz w:val="28"/>
          <w:szCs w:val="28"/>
        </w:rPr>
        <w:br/>
      </w:r>
      <w:r w:rsidR="00DB69D1">
        <w:rPr>
          <w:rFonts w:ascii="Angsana New" w:hAnsi="Angsana New" w:hint="cs"/>
          <w:sz w:val="28"/>
          <w:szCs w:val="28"/>
          <w:cs/>
        </w:rPr>
        <w:t xml:space="preserve">จดทะเบียนเดิม </w:t>
      </w:r>
      <w:r w:rsidR="00F118C7" w:rsidRPr="00F118C7">
        <w:rPr>
          <w:rFonts w:ascii="Angsana New" w:hAnsi="Angsana New"/>
          <w:sz w:val="28"/>
          <w:szCs w:val="28"/>
        </w:rPr>
        <w:t>333</w:t>
      </w:r>
      <w:r w:rsidR="00DB69D1">
        <w:rPr>
          <w:rFonts w:ascii="Angsana New" w:hAnsi="Angsana New"/>
          <w:sz w:val="28"/>
          <w:szCs w:val="28"/>
        </w:rPr>
        <w:t>,</w:t>
      </w:r>
      <w:r w:rsidR="00F118C7" w:rsidRPr="00F118C7">
        <w:rPr>
          <w:rFonts w:ascii="Angsana New" w:hAnsi="Angsana New"/>
          <w:sz w:val="28"/>
          <w:szCs w:val="28"/>
        </w:rPr>
        <w:t>500</w:t>
      </w:r>
      <w:r w:rsidR="00DB69D1">
        <w:rPr>
          <w:rFonts w:ascii="Angsana New" w:hAnsi="Angsana New"/>
          <w:sz w:val="28"/>
          <w:szCs w:val="28"/>
        </w:rPr>
        <w:t>,</w:t>
      </w:r>
      <w:r w:rsidR="00F118C7" w:rsidRPr="00F118C7">
        <w:rPr>
          <w:rFonts w:ascii="Angsana New" w:hAnsi="Angsana New"/>
          <w:sz w:val="28"/>
          <w:szCs w:val="28"/>
        </w:rPr>
        <w:t>000</w:t>
      </w:r>
      <w:r w:rsidR="00DB69D1">
        <w:rPr>
          <w:rFonts w:ascii="Angsana New" w:hAnsi="Angsana New"/>
          <w:sz w:val="28"/>
          <w:szCs w:val="28"/>
        </w:rPr>
        <w:t xml:space="preserve"> </w:t>
      </w:r>
      <w:r w:rsidR="00DB69D1">
        <w:rPr>
          <w:rFonts w:ascii="Angsana New" w:hAnsi="Angsana New" w:hint="cs"/>
          <w:sz w:val="28"/>
          <w:szCs w:val="28"/>
          <w:cs/>
        </w:rPr>
        <w:t>บาท</w:t>
      </w:r>
      <w:r w:rsidR="00063D30">
        <w:rPr>
          <w:rFonts w:ascii="Angsana New" w:hAnsi="Angsana New" w:hint="cs"/>
          <w:sz w:val="28"/>
          <w:szCs w:val="28"/>
          <w:cs/>
        </w:rPr>
        <w:t xml:space="preserve"> เป็นทุนจดทะเบียน</w:t>
      </w:r>
      <w:r w:rsidR="00626305">
        <w:rPr>
          <w:rFonts w:ascii="Angsana New" w:hAnsi="Angsana New" w:hint="cs"/>
          <w:sz w:val="28"/>
          <w:szCs w:val="28"/>
          <w:cs/>
        </w:rPr>
        <w:t xml:space="preserve">ใหม่จำนวน </w:t>
      </w:r>
      <w:r w:rsidR="00F118C7" w:rsidRPr="00F118C7">
        <w:rPr>
          <w:rFonts w:ascii="Angsana New" w:hAnsi="Angsana New"/>
          <w:sz w:val="28"/>
          <w:szCs w:val="28"/>
        </w:rPr>
        <w:t>357</w:t>
      </w:r>
      <w:r w:rsidR="00626305">
        <w:rPr>
          <w:rFonts w:ascii="Angsana New" w:hAnsi="Angsana New"/>
          <w:sz w:val="28"/>
          <w:szCs w:val="28"/>
        </w:rPr>
        <w:t>,</w:t>
      </w:r>
      <w:r w:rsidR="00F118C7" w:rsidRPr="00F118C7">
        <w:rPr>
          <w:rFonts w:ascii="Angsana New" w:hAnsi="Angsana New"/>
          <w:sz w:val="28"/>
          <w:szCs w:val="28"/>
        </w:rPr>
        <w:t>321</w:t>
      </w:r>
      <w:r w:rsidR="00626305">
        <w:rPr>
          <w:rFonts w:ascii="Angsana New" w:hAnsi="Angsana New"/>
          <w:sz w:val="28"/>
          <w:szCs w:val="28"/>
        </w:rPr>
        <w:t>,</w:t>
      </w:r>
      <w:r w:rsidR="00F118C7" w:rsidRPr="00F118C7">
        <w:rPr>
          <w:rFonts w:ascii="Angsana New" w:hAnsi="Angsana New"/>
          <w:sz w:val="28"/>
          <w:szCs w:val="28"/>
        </w:rPr>
        <w:t>429</w:t>
      </w:r>
      <w:r w:rsidR="00626305">
        <w:rPr>
          <w:rFonts w:ascii="Angsana New" w:hAnsi="Angsana New"/>
          <w:sz w:val="28"/>
          <w:szCs w:val="28"/>
        </w:rPr>
        <w:t xml:space="preserve"> </w:t>
      </w:r>
      <w:r w:rsidR="00626305">
        <w:rPr>
          <w:rFonts w:ascii="Angsana New" w:hAnsi="Angsana New" w:hint="cs"/>
          <w:sz w:val="28"/>
          <w:szCs w:val="28"/>
          <w:cs/>
        </w:rPr>
        <w:t>บาท</w:t>
      </w:r>
      <w:r w:rsidR="00C04F7D">
        <w:rPr>
          <w:rFonts w:ascii="Angsana New" w:hAnsi="Angsana New"/>
          <w:sz w:val="28"/>
          <w:szCs w:val="28"/>
        </w:rPr>
        <w:t xml:space="preserve"> </w:t>
      </w:r>
      <w:r w:rsidR="00FB7353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บริษัทได้จดทะเบียนเพิ่มทุนดังกล่าวกับกระทรวงพาณิชย์ เมื่อวันที่ </w:t>
      </w:r>
      <w:r w:rsidR="00FB7353">
        <w:rPr>
          <w:rFonts w:ascii="Angsana New" w:hAnsi="Angsana New"/>
          <w:sz w:val="28"/>
          <w:szCs w:val="28"/>
        </w:rPr>
        <w:t xml:space="preserve">30 </w:t>
      </w:r>
      <w:r w:rsidR="00FB7353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FB7353">
        <w:rPr>
          <w:rFonts w:ascii="Angsana New" w:hAnsi="Angsana New"/>
          <w:sz w:val="28"/>
          <w:szCs w:val="28"/>
        </w:rPr>
        <w:t>2563</w:t>
      </w:r>
    </w:p>
    <w:sectPr w:rsidR="00C3167C" w:rsidRPr="00335E26" w:rsidSect="00612E85"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5BF8E" w14:textId="77777777" w:rsidR="006B2A06" w:rsidRDefault="006B2A06" w:rsidP="003B1575">
      <w:r>
        <w:separator/>
      </w:r>
    </w:p>
  </w:endnote>
  <w:endnote w:type="continuationSeparator" w:id="0">
    <w:p w14:paraId="5CC02494" w14:textId="77777777" w:rsidR="006B2A06" w:rsidRDefault="006B2A06" w:rsidP="003B1575">
      <w:r>
        <w:continuationSeparator/>
      </w:r>
    </w:p>
  </w:endnote>
  <w:endnote w:type="continuationNotice" w:id="1">
    <w:p w14:paraId="377F6B21" w14:textId="77777777" w:rsidR="006B2A06" w:rsidRDefault="006B2A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113C1" w14:textId="6DF9B6DB" w:rsidR="002041CD" w:rsidRPr="00CE373D" w:rsidRDefault="002041CD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118C7" w:rsidRPr="00F118C7">
      <w:rPr>
        <w:rStyle w:val="PageNumber"/>
        <w:rFonts w:ascii="Angsana New" w:hAnsi="Angsana New"/>
        <w:noProof/>
        <w:sz w:val="30"/>
        <w:szCs w:val="30"/>
      </w:rPr>
      <w:t>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315D615E" w14:textId="77777777" w:rsidR="002041CD" w:rsidRPr="00DF1CB3" w:rsidRDefault="002041CD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B1C5E" w14:textId="1FE8E0B4" w:rsidR="002041CD" w:rsidRPr="0042515A" w:rsidRDefault="002041CD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118C7" w:rsidRPr="00F118C7">
      <w:rPr>
        <w:rStyle w:val="PageNumber"/>
        <w:rFonts w:ascii="Angsana New" w:hAnsi="Angsana New"/>
        <w:noProof/>
        <w:sz w:val="30"/>
        <w:szCs w:val="30"/>
      </w:rPr>
      <w:t>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167257" w14:textId="77777777" w:rsidR="002041CD" w:rsidRPr="0079184A" w:rsidRDefault="002041CD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58E55" w14:textId="440117A8" w:rsidR="002041CD" w:rsidRPr="00CE373D" w:rsidRDefault="002041CD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118C7" w:rsidRPr="00F118C7">
      <w:rPr>
        <w:rStyle w:val="PageNumber"/>
        <w:rFonts w:ascii="Angsana New" w:hAnsi="Angsana New"/>
        <w:noProof/>
        <w:sz w:val="30"/>
        <w:szCs w:val="30"/>
      </w:rPr>
      <w:t>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1D99066B" w14:textId="77777777" w:rsidR="002041CD" w:rsidRPr="00DF1CB3" w:rsidRDefault="002041CD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10F1" w14:textId="78F55FB2" w:rsidR="002041CD" w:rsidRPr="0042515A" w:rsidRDefault="002041CD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118C7" w:rsidRPr="00F118C7">
      <w:rPr>
        <w:rStyle w:val="PageNumber"/>
        <w:rFonts w:ascii="Angsana New" w:hAnsi="Angsana New"/>
        <w:noProof/>
        <w:sz w:val="30"/>
        <w:szCs w:val="30"/>
      </w:rPr>
      <w:t>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3E48B971" w14:textId="77777777" w:rsidR="002041CD" w:rsidRPr="0079184A" w:rsidRDefault="002041CD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B78D4" w14:textId="77777777" w:rsidR="006B2A06" w:rsidRDefault="006B2A06" w:rsidP="003B1575">
      <w:r>
        <w:separator/>
      </w:r>
    </w:p>
  </w:footnote>
  <w:footnote w:type="continuationSeparator" w:id="0">
    <w:p w14:paraId="2A951D05" w14:textId="77777777" w:rsidR="006B2A06" w:rsidRDefault="006B2A06" w:rsidP="003B1575">
      <w:r>
        <w:continuationSeparator/>
      </w:r>
    </w:p>
  </w:footnote>
  <w:footnote w:type="continuationNotice" w:id="1">
    <w:p w14:paraId="1BC51EA8" w14:textId="77777777" w:rsidR="006B2A06" w:rsidRDefault="006B2A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381E" w14:textId="77777777" w:rsidR="002041CD" w:rsidRPr="00F66BC1" w:rsidRDefault="002041CD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21DC46C" w14:textId="77777777" w:rsidR="002041CD" w:rsidRDefault="002041CD" w:rsidP="006A3A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70A346" w14:textId="1BF7AB35" w:rsidR="002041CD" w:rsidRPr="00F66BC1" w:rsidRDefault="002041CD" w:rsidP="002157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118C7" w:rsidRPr="00F118C7">
      <w:rPr>
        <w:rFonts w:ascii="Angsana New" w:hAnsi="Angsana New" w:hint="cs"/>
        <w:b/>
        <w:bCs/>
        <w:sz w:val="32"/>
        <w:szCs w:val="32"/>
      </w:rPr>
      <w:t>31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118C7"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10FD4DBD" w14:textId="77777777" w:rsidR="002041CD" w:rsidRPr="0021578D" w:rsidRDefault="002041CD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445C" w14:textId="77777777" w:rsidR="002041CD" w:rsidRPr="00F66BC1" w:rsidRDefault="002041CD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AD883DA" w14:textId="77777777" w:rsidR="002041CD" w:rsidRDefault="002041CD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FD1C02" w14:textId="70881622" w:rsidR="002041CD" w:rsidRPr="00F66BC1" w:rsidRDefault="002041CD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118C7" w:rsidRPr="00F118C7">
      <w:rPr>
        <w:rFonts w:ascii="Angsana New" w:hAnsi="Angsana New" w:hint="cs"/>
        <w:b/>
        <w:bCs/>
        <w:sz w:val="32"/>
        <w:szCs w:val="32"/>
      </w:rPr>
      <w:t>31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118C7"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5F11FDA" w14:textId="77777777" w:rsidR="002041CD" w:rsidRPr="0021578D" w:rsidRDefault="002041CD" w:rsidP="00C4438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BEABB" w14:textId="77777777" w:rsidR="002041CD" w:rsidRPr="00F66BC1" w:rsidRDefault="002041CD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609483" w14:textId="77777777" w:rsidR="002041CD" w:rsidRDefault="002041CD" w:rsidP="00365C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281A1E" w14:textId="573FC6D9" w:rsidR="002041CD" w:rsidRPr="00F66BC1" w:rsidRDefault="002041CD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118C7" w:rsidRPr="00F118C7">
      <w:rPr>
        <w:rFonts w:ascii="Angsana New" w:hAnsi="Angsana New" w:hint="cs"/>
        <w:b/>
        <w:bCs/>
        <w:sz w:val="32"/>
        <w:szCs w:val="32"/>
      </w:rPr>
      <w:t>31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118C7"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AB1DA55" w14:textId="77777777" w:rsidR="002041CD" w:rsidRPr="009C5917" w:rsidRDefault="002041CD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385EA" w14:textId="77777777" w:rsidR="002041CD" w:rsidRPr="00F66BC1" w:rsidRDefault="002041CD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94BDD14" w14:textId="77777777" w:rsidR="002041CD" w:rsidRDefault="002041CD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5F6378" w14:textId="3320A18D" w:rsidR="002041CD" w:rsidRPr="00F66BC1" w:rsidRDefault="002041CD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118C7" w:rsidRPr="00F118C7">
      <w:rPr>
        <w:rFonts w:ascii="Angsana New" w:hAnsi="Angsana New" w:hint="cs"/>
        <w:b/>
        <w:bCs/>
        <w:sz w:val="32"/>
        <w:szCs w:val="32"/>
      </w:rPr>
      <w:t>31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118C7"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65D180E" w14:textId="77777777" w:rsidR="002041CD" w:rsidRPr="009C5917" w:rsidRDefault="002041CD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9C10906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7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27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29"/>
  </w:num>
  <w:num w:numId="14">
    <w:abstractNumId w:val="15"/>
  </w:num>
  <w:num w:numId="15">
    <w:abstractNumId w:val="21"/>
  </w:num>
  <w:num w:numId="16">
    <w:abstractNumId w:val="11"/>
  </w:num>
  <w:num w:numId="17">
    <w:abstractNumId w:val="32"/>
  </w:num>
  <w:num w:numId="18">
    <w:abstractNumId w:val="22"/>
  </w:num>
  <w:num w:numId="19">
    <w:abstractNumId w:val="25"/>
  </w:num>
  <w:num w:numId="20">
    <w:abstractNumId w:val="16"/>
  </w:num>
  <w:num w:numId="21">
    <w:abstractNumId w:val="26"/>
  </w:num>
  <w:num w:numId="22">
    <w:abstractNumId w:val="31"/>
  </w:num>
  <w:num w:numId="23">
    <w:abstractNumId w:val="27"/>
  </w:num>
  <w:num w:numId="24">
    <w:abstractNumId w:val="12"/>
  </w:num>
  <w:num w:numId="25">
    <w:abstractNumId w:val="13"/>
  </w:num>
  <w:num w:numId="26">
    <w:abstractNumId w:val="33"/>
  </w:num>
  <w:num w:numId="27">
    <w:abstractNumId w:val="28"/>
  </w:num>
  <w:num w:numId="28">
    <w:abstractNumId w:val="17"/>
  </w:num>
  <w:num w:numId="29">
    <w:abstractNumId w:val="24"/>
  </w:num>
  <w:num w:numId="30">
    <w:abstractNumId w:val="30"/>
  </w:num>
  <w:num w:numId="31">
    <w:abstractNumId w:val="19"/>
  </w:num>
  <w:num w:numId="32">
    <w:abstractNumId w:val="10"/>
  </w:num>
  <w:num w:numId="33">
    <w:abstractNumId w:val="23"/>
  </w:num>
  <w:num w:numId="3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2163"/>
    <w:rsid w:val="00002367"/>
    <w:rsid w:val="00002516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0DD1"/>
    <w:rsid w:val="000117DA"/>
    <w:rsid w:val="0001192C"/>
    <w:rsid w:val="00011E4A"/>
    <w:rsid w:val="00012134"/>
    <w:rsid w:val="00012824"/>
    <w:rsid w:val="00012B2D"/>
    <w:rsid w:val="00013082"/>
    <w:rsid w:val="00013B0C"/>
    <w:rsid w:val="00013B4D"/>
    <w:rsid w:val="0001452E"/>
    <w:rsid w:val="00014B0E"/>
    <w:rsid w:val="00014D44"/>
    <w:rsid w:val="00014DBB"/>
    <w:rsid w:val="00015268"/>
    <w:rsid w:val="000154E5"/>
    <w:rsid w:val="00015A16"/>
    <w:rsid w:val="00015CE2"/>
    <w:rsid w:val="00015DCE"/>
    <w:rsid w:val="00016AA1"/>
    <w:rsid w:val="0001715C"/>
    <w:rsid w:val="000177DF"/>
    <w:rsid w:val="000178B5"/>
    <w:rsid w:val="00017A94"/>
    <w:rsid w:val="00017D85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3CF"/>
    <w:rsid w:val="000238F7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6B9"/>
    <w:rsid w:val="00027E6C"/>
    <w:rsid w:val="00027EAF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B28"/>
    <w:rsid w:val="00032FB7"/>
    <w:rsid w:val="00033268"/>
    <w:rsid w:val="00033317"/>
    <w:rsid w:val="00033426"/>
    <w:rsid w:val="00034154"/>
    <w:rsid w:val="000342D6"/>
    <w:rsid w:val="00034A87"/>
    <w:rsid w:val="00035973"/>
    <w:rsid w:val="00035B09"/>
    <w:rsid w:val="00035B37"/>
    <w:rsid w:val="00035B90"/>
    <w:rsid w:val="00035CA7"/>
    <w:rsid w:val="00036078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C15"/>
    <w:rsid w:val="00043B71"/>
    <w:rsid w:val="00043FD3"/>
    <w:rsid w:val="00044182"/>
    <w:rsid w:val="0004438C"/>
    <w:rsid w:val="00044A7C"/>
    <w:rsid w:val="00044B61"/>
    <w:rsid w:val="00044E35"/>
    <w:rsid w:val="00045CE0"/>
    <w:rsid w:val="000465BA"/>
    <w:rsid w:val="000469CD"/>
    <w:rsid w:val="00047552"/>
    <w:rsid w:val="000508B1"/>
    <w:rsid w:val="00051073"/>
    <w:rsid w:val="00051741"/>
    <w:rsid w:val="0005186C"/>
    <w:rsid w:val="00051C68"/>
    <w:rsid w:val="00051D69"/>
    <w:rsid w:val="00052267"/>
    <w:rsid w:val="0005285A"/>
    <w:rsid w:val="0005389C"/>
    <w:rsid w:val="00053A58"/>
    <w:rsid w:val="00054D88"/>
    <w:rsid w:val="00055482"/>
    <w:rsid w:val="00055B63"/>
    <w:rsid w:val="00055BF0"/>
    <w:rsid w:val="00055FEE"/>
    <w:rsid w:val="0005702E"/>
    <w:rsid w:val="0005750E"/>
    <w:rsid w:val="00057864"/>
    <w:rsid w:val="000578A9"/>
    <w:rsid w:val="000602AC"/>
    <w:rsid w:val="0006090B"/>
    <w:rsid w:val="00060BC9"/>
    <w:rsid w:val="000611F5"/>
    <w:rsid w:val="00061550"/>
    <w:rsid w:val="000618F5"/>
    <w:rsid w:val="00062E29"/>
    <w:rsid w:val="00063468"/>
    <w:rsid w:val="00063D30"/>
    <w:rsid w:val="00063DA1"/>
    <w:rsid w:val="000645BE"/>
    <w:rsid w:val="000649CB"/>
    <w:rsid w:val="00064A36"/>
    <w:rsid w:val="0006523A"/>
    <w:rsid w:val="00065F09"/>
    <w:rsid w:val="0006635D"/>
    <w:rsid w:val="000664EE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64F3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60D"/>
    <w:rsid w:val="00082037"/>
    <w:rsid w:val="0008258E"/>
    <w:rsid w:val="00082B57"/>
    <w:rsid w:val="00083CA7"/>
    <w:rsid w:val="000840BC"/>
    <w:rsid w:val="000841A8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1ED"/>
    <w:rsid w:val="000911E9"/>
    <w:rsid w:val="00091291"/>
    <w:rsid w:val="000912E2"/>
    <w:rsid w:val="000915FD"/>
    <w:rsid w:val="000919A0"/>
    <w:rsid w:val="00092747"/>
    <w:rsid w:val="00092C71"/>
    <w:rsid w:val="0009342E"/>
    <w:rsid w:val="000940AD"/>
    <w:rsid w:val="00094256"/>
    <w:rsid w:val="00094395"/>
    <w:rsid w:val="000945DE"/>
    <w:rsid w:val="00094832"/>
    <w:rsid w:val="00094B35"/>
    <w:rsid w:val="00094BFE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F89"/>
    <w:rsid w:val="000A11C7"/>
    <w:rsid w:val="000A120D"/>
    <w:rsid w:val="000A18FA"/>
    <w:rsid w:val="000A1AED"/>
    <w:rsid w:val="000A1F9F"/>
    <w:rsid w:val="000A2393"/>
    <w:rsid w:val="000A24C2"/>
    <w:rsid w:val="000A298C"/>
    <w:rsid w:val="000A2FD9"/>
    <w:rsid w:val="000A38B9"/>
    <w:rsid w:val="000A3A0A"/>
    <w:rsid w:val="000A4728"/>
    <w:rsid w:val="000A4A54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4D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582"/>
    <w:rsid w:val="000B6866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21A0"/>
    <w:rsid w:val="000C2250"/>
    <w:rsid w:val="000C23E5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67"/>
    <w:rsid w:val="000D14AA"/>
    <w:rsid w:val="000D2404"/>
    <w:rsid w:val="000D257F"/>
    <w:rsid w:val="000D29B7"/>
    <w:rsid w:val="000D3244"/>
    <w:rsid w:val="000D370D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CC7"/>
    <w:rsid w:val="000D6F33"/>
    <w:rsid w:val="000D7D90"/>
    <w:rsid w:val="000D7F01"/>
    <w:rsid w:val="000E0002"/>
    <w:rsid w:val="000E08EE"/>
    <w:rsid w:val="000E0B82"/>
    <w:rsid w:val="000E0C63"/>
    <w:rsid w:val="000E157A"/>
    <w:rsid w:val="000E16CD"/>
    <w:rsid w:val="000E1B34"/>
    <w:rsid w:val="000E228F"/>
    <w:rsid w:val="000E24B5"/>
    <w:rsid w:val="000E2C39"/>
    <w:rsid w:val="000E2CA8"/>
    <w:rsid w:val="000E35AB"/>
    <w:rsid w:val="000E3708"/>
    <w:rsid w:val="000E3D45"/>
    <w:rsid w:val="000E461F"/>
    <w:rsid w:val="000E4992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F4"/>
    <w:rsid w:val="000E7544"/>
    <w:rsid w:val="000E7B73"/>
    <w:rsid w:val="000E7C20"/>
    <w:rsid w:val="000E7F73"/>
    <w:rsid w:val="000F01BB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1DF"/>
    <w:rsid w:val="00100332"/>
    <w:rsid w:val="001007BE"/>
    <w:rsid w:val="001009F4"/>
    <w:rsid w:val="001015FE"/>
    <w:rsid w:val="00101B98"/>
    <w:rsid w:val="00101E07"/>
    <w:rsid w:val="00102449"/>
    <w:rsid w:val="001027E0"/>
    <w:rsid w:val="00102D9F"/>
    <w:rsid w:val="0010309B"/>
    <w:rsid w:val="00103E5F"/>
    <w:rsid w:val="00104742"/>
    <w:rsid w:val="00104874"/>
    <w:rsid w:val="00104894"/>
    <w:rsid w:val="00104C16"/>
    <w:rsid w:val="00104C8B"/>
    <w:rsid w:val="00104D2E"/>
    <w:rsid w:val="001056CA"/>
    <w:rsid w:val="001057C4"/>
    <w:rsid w:val="00105F04"/>
    <w:rsid w:val="00106255"/>
    <w:rsid w:val="0010667B"/>
    <w:rsid w:val="00106833"/>
    <w:rsid w:val="00106D96"/>
    <w:rsid w:val="00107309"/>
    <w:rsid w:val="0010782B"/>
    <w:rsid w:val="00110828"/>
    <w:rsid w:val="00110A81"/>
    <w:rsid w:val="0011148C"/>
    <w:rsid w:val="00111553"/>
    <w:rsid w:val="0011219D"/>
    <w:rsid w:val="00112B08"/>
    <w:rsid w:val="00112EB8"/>
    <w:rsid w:val="00112F29"/>
    <w:rsid w:val="001135B0"/>
    <w:rsid w:val="0011365F"/>
    <w:rsid w:val="00113780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6F1"/>
    <w:rsid w:val="00117AF5"/>
    <w:rsid w:val="0012030E"/>
    <w:rsid w:val="0012039B"/>
    <w:rsid w:val="00120739"/>
    <w:rsid w:val="00120790"/>
    <w:rsid w:val="001216BB"/>
    <w:rsid w:val="00121CE6"/>
    <w:rsid w:val="00121D5C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B7F"/>
    <w:rsid w:val="00125C3D"/>
    <w:rsid w:val="00125C53"/>
    <w:rsid w:val="00125D9C"/>
    <w:rsid w:val="001268A7"/>
    <w:rsid w:val="00126953"/>
    <w:rsid w:val="00126A53"/>
    <w:rsid w:val="00126DBF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45DD"/>
    <w:rsid w:val="00134A81"/>
    <w:rsid w:val="00134B53"/>
    <w:rsid w:val="00134F65"/>
    <w:rsid w:val="00135061"/>
    <w:rsid w:val="00135A78"/>
    <w:rsid w:val="00136355"/>
    <w:rsid w:val="00136C2C"/>
    <w:rsid w:val="00136FF0"/>
    <w:rsid w:val="00136FF6"/>
    <w:rsid w:val="00137198"/>
    <w:rsid w:val="0013720E"/>
    <w:rsid w:val="00137554"/>
    <w:rsid w:val="00137B95"/>
    <w:rsid w:val="00137C6A"/>
    <w:rsid w:val="00137FD2"/>
    <w:rsid w:val="0014016D"/>
    <w:rsid w:val="001401CE"/>
    <w:rsid w:val="001402E8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655B"/>
    <w:rsid w:val="00146EE8"/>
    <w:rsid w:val="001470D7"/>
    <w:rsid w:val="00147174"/>
    <w:rsid w:val="00147971"/>
    <w:rsid w:val="00147D09"/>
    <w:rsid w:val="001506CA"/>
    <w:rsid w:val="00150E9A"/>
    <w:rsid w:val="00151665"/>
    <w:rsid w:val="00152149"/>
    <w:rsid w:val="00153361"/>
    <w:rsid w:val="00153B1B"/>
    <w:rsid w:val="00153D2C"/>
    <w:rsid w:val="00153E51"/>
    <w:rsid w:val="00154129"/>
    <w:rsid w:val="0015412B"/>
    <w:rsid w:val="0015449D"/>
    <w:rsid w:val="00154667"/>
    <w:rsid w:val="00154C64"/>
    <w:rsid w:val="001552C2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30A2"/>
    <w:rsid w:val="00163517"/>
    <w:rsid w:val="00163663"/>
    <w:rsid w:val="001636E5"/>
    <w:rsid w:val="00163927"/>
    <w:rsid w:val="00163D87"/>
    <w:rsid w:val="00163F1A"/>
    <w:rsid w:val="00164BA6"/>
    <w:rsid w:val="0016512F"/>
    <w:rsid w:val="00165279"/>
    <w:rsid w:val="00165423"/>
    <w:rsid w:val="001655C2"/>
    <w:rsid w:val="00165A8F"/>
    <w:rsid w:val="001661CE"/>
    <w:rsid w:val="00166931"/>
    <w:rsid w:val="001670FA"/>
    <w:rsid w:val="00171388"/>
    <w:rsid w:val="00171A78"/>
    <w:rsid w:val="00171EAB"/>
    <w:rsid w:val="001723F7"/>
    <w:rsid w:val="00172543"/>
    <w:rsid w:val="0017280D"/>
    <w:rsid w:val="00173471"/>
    <w:rsid w:val="001735C0"/>
    <w:rsid w:val="00173773"/>
    <w:rsid w:val="00173CDA"/>
    <w:rsid w:val="00173FAE"/>
    <w:rsid w:val="001759FE"/>
    <w:rsid w:val="00175B8D"/>
    <w:rsid w:val="0017605F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4F2E"/>
    <w:rsid w:val="00185177"/>
    <w:rsid w:val="00185CBA"/>
    <w:rsid w:val="00185DFE"/>
    <w:rsid w:val="00185F2E"/>
    <w:rsid w:val="00185F57"/>
    <w:rsid w:val="00186072"/>
    <w:rsid w:val="0018686B"/>
    <w:rsid w:val="00186CBE"/>
    <w:rsid w:val="00187150"/>
    <w:rsid w:val="0018779B"/>
    <w:rsid w:val="00190155"/>
    <w:rsid w:val="001909F0"/>
    <w:rsid w:val="00190D96"/>
    <w:rsid w:val="00190E09"/>
    <w:rsid w:val="00190EA1"/>
    <w:rsid w:val="00190FDE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6FA"/>
    <w:rsid w:val="00195746"/>
    <w:rsid w:val="00195D36"/>
    <w:rsid w:val="0019662D"/>
    <w:rsid w:val="001966D6"/>
    <w:rsid w:val="00196FD5"/>
    <w:rsid w:val="00197109"/>
    <w:rsid w:val="0019728D"/>
    <w:rsid w:val="001A02D1"/>
    <w:rsid w:val="001A1246"/>
    <w:rsid w:val="001A183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7E"/>
    <w:rsid w:val="001B5F86"/>
    <w:rsid w:val="001B6006"/>
    <w:rsid w:val="001B607D"/>
    <w:rsid w:val="001B60AE"/>
    <w:rsid w:val="001B61E3"/>
    <w:rsid w:val="001B6F49"/>
    <w:rsid w:val="001B74A6"/>
    <w:rsid w:val="001B78B4"/>
    <w:rsid w:val="001C0517"/>
    <w:rsid w:val="001C0D82"/>
    <w:rsid w:val="001C1490"/>
    <w:rsid w:val="001C163E"/>
    <w:rsid w:val="001C19C2"/>
    <w:rsid w:val="001C1E6F"/>
    <w:rsid w:val="001C1FCA"/>
    <w:rsid w:val="001C21B0"/>
    <w:rsid w:val="001C282B"/>
    <w:rsid w:val="001C2A15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6470"/>
    <w:rsid w:val="001C6AC2"/>
    <w:rsid w:val="001C6CC3"/>
    <w:rsid w:val="001C7156"/>
    <w:rsid w:val="001D00B3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279"/>
    <w:rsid w:val="001D435D"/>
    <w:rsid w:val="001D53B7"/>
    <w:rsid w:val="001D5A13"/>
    <w:rsid w:val="001D5D2A"/>
    <w:rsid w:val="001D5E8F"/>
    <w:rsid w:val="001D5F5A"/>
    <w:rsid w:val="001E0A83"/>
    <w:rsid w:val="001E1067"/>
    <w:rsid w:val="001E10D1"/>
    <w:rsid w:val="001E1425"/>
    <w:rsid w:val="001E1586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74"/>
    <w:rsid w:val="001F5FB9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64B"/>
    <w:rsid w:val="00202ACB"/>
    <w:rsid w:val="002033F8"/>
    <w:rsid w:val="00203511"/>
    <w:rsid w:val="0020382F"/>
    <w:rsid w:val="0020414A"/>
    <w:rsid w:val="00204161"/>
    <w:rsid w:val="002041CD"/>
    <w:rsid w:val="002041E0"/>
    <w:rsid w:val="002045D1"/>
    <w:rsid w:val="00204C22"/>
    <w:rsid w:val="00204E9D"/>
    <w:rsid w:val="002051CA"/>
    <w:rsid w:val="002052D1"/>
    <w:rsid w:val="00205B53"/>
    <w:rsid w:val="0020707C"/>
    <w:rsid w:val="00207228"/>
    <w:rsid w:val="00207537"/>
    <w:rsid w:val="002076F5"/>
    <w:rsid w:val="00207C2E"/>
    <w:rsid w:val="002102C2"/>
    <w:rsid w:val="002104BE"/>
    <w:rsid w:val="002105A5"/>
    <w:rsid w:val="002106EF"/>
    <w:rsid w:val="00210D54"/>
    <w:rsid w:val="00210EEA"/>
    <w:rsid w:val="0021148A"/>
    <w:rsid w:val="002116AF"/>
    <w:rsid w:val="00211C51"/>
    <w:rsid w:val="00211D3F"/>
    <w:rsid w:val="0021240A"/>
    <w:rsid w:val="00213077"/>
    <w:rsid w:val="002130F6"/>
    <w:rsid w:val="002134A0"/>
    <w:rsid w:val="00213DF4"/>
    <w:rsid w:val="00213F9E"/>
    <w:rsid w:val="002151AB"/>
    <w:rsid w:val="0021578D"/>
    <w:rsid w:val="002163BC"/>
    <w:rsid w:val="002166A6"/>
    <w:rsid w:val="00216FAC"/>
    <w:rsid w:val="00217046"/>
    <w:rsid w:val="0021715C"/>
    <w:rsid w:val="002176A2"/>
    <w:rsid w:val="0022077F"/>
    <w:rsid w:val="002213EE"/>
    <w:rsid w:val="0022194E"/>
    <w:rsid w:val="00222102"/>
    <w:rsid w:val="0022216E"/>
    <w:rsid w:val="0022222E"/>
    <w:rsid w:val="00222444"/>
    <w:rsid w:val="0022244B"/>
    <w:rsid w:val="00222F14"/>
    <w:rsid w:val="00222FD4"/>
    <w:rsid w:val="00223739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E01"/>
    <w:rsid w:val="00226FD4"/>
    <w:rsid w:val="0022766D"/>
    <w:rsid w:val="00227F78"/>
    <w:rsid w:val="00227FEE"/>
    <w:rsid w:val="002304FF"/>
    <w:rsid w:val="00230B62"/>
    <w:rsid w:val="00230FC1"/>
    <w:rsid w:val="00231247"/>
    <w:rsid w:val="0023172A"/>
    <w:rsid w:val="002319A1"/>
    <w:rsid w:val="00231AF0"/>
    <w:rsid w:val="00231FB8"/>
    <w:rsid w:val="002324C6"/>
    <w:rsid w:val="002327E3"/>
    <w:rsid w:val="00233167"/>
    <w:rsid w:val="0023332F"/>
    <w:rsid w:val="0023336E"/>
    <w:rsid w:val="002333D2"/>
    <w:rsid w:val="00234922"/>
    <w:rsid w:val="00234F52"/>
    <w:rsid w:val="00235347"/>
    <w:rsid w:val="002353C0"/>
    <w:rsid w:val="00235DC3"/>
    <w:rsid w:val="00235E96"/>
    <w:rsid w:val="002361B2"/>
    <w:rsid w:val="00237013"/>
    <w:rsid w:val="00237280"/>
    <w:rsid w:val="00237A99"/>
    <w:rsid w:val="00237CB7"/>
    <w:rsid w:val="00237DFA"/>
    <w:rsid w:val="00240394"/>
    <w:rsid w:val="002414C9"/>
    <w:rsid w:val="002418D1"/>
    <w:rsid w:val="0024195B"/>
    <w:rsid w:val="00241A79"/>
    <w:rsid w:val="0024218A"/>
    <w:rsid w:val="0024224D"/>
    <w:rsid w:val="002426CB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1CF"/>
    <w:rsid w:val="00250E23"/>
    <w:rsid w:val="00251635"/>
    <w:rsid w:val="00252593"/>
    <w:rsid w:val="0025282E"/>
    <w:rsid w:val="002535E8"/>
    <w:rsid w:val="00253E5F"/>
    <w:rsid w:val="0025419F"/>
    <w:rsid w:val="00254643"/>
    <w:rsid w:val="00255216"/>
    <w:rsid w:val="00255BDA"/>
    <w:rsid w:val="00255BF3"/>
    <w:rsid w:val="00255F08"/>
    <w:rsid w:val="00260016"/>
    <w:rsid w:val="002600E4"/>
    <w:rsid w:val="002605EB"/>
    <w:rsid w:val="0026075B"/>
    <w:rsid w:val="00260BE1"/>
    <w:rsid w:val="00260E59"/>
    <w:rsid w:val="002613FC"/>
    <w:rsid w:val="002616DD"/>
    <w:rsid w:val="00261AB4"/>
    <w:rsid w:val="002629E8"/>
    <w:rsid w:val="002632C1"/>
    <w:rsid w:val="002637E4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0117"/>
    <w:rsid w:val="00270F13"/>
    <w:rsid w:val="0027103F"/>
    <w:rsid w:val="00271264"/>
    <w:rsid w:val="00272610"/>
    <w:rsid w:val="00272CF4"/>
    <w:rsid w:val="00272EC4"/>
    <w:rsid w:val="00272FF2"/>
    <w:rsid w:val="002732A3"/>
    <w:rsid w:val="00273679"/>
    <w:rsid w:val="00273EED"/>
    <w:rsid w:val="00274B92"/>
    <w:rsid w:val="00276474"/>
    <w:rsid w:val="002768FB"/>
    <w:rsid w:val="00276AF9"/>
    <w:rsid w:val="0027768F"/>
    <w:rsid w:val="002779C3"/>
    <w:rsid w:val="00277D1F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142"/>
    <w:rsid w:val="00285EF9"/>
    <w:rsid w:val="0028650F"/>
    <w:rsid w:val="002866FF"/>
    <w:rsid w:val="0028692A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4C2"/>
    <w:rsid w:val="00291E0F"/>
    <w:rsid w:val="00291FB0"/>
    <w:rsid w:val="00292BFC"/>
    <w:rsid w:val="00292C24"/>
    <w:rsid w:val="00292C98"/>
    <w:rsid w:val="00292EBA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529"/>
    <w:rsid w:val="002A4621"/>
    <w:rsid w:val="002A4B3A"/>
    <w:rsid w:val="002A4E30"/>
    <w:rsid w:val="002A561E"/>
    <w:rsid w:val="002A5640"/>
    <w:rsid w:val="002A5A18"/>
    <w:rsid w:val="002A6009"/>
    <w:rsid w:val="002B0037"/>
    <w:rsid w:val="002B0490"/>
    <w:rsid w:val="002B0B56"/>
    <w:rsid w:val="002B0BAE"/>
    <w:rsid w:val="002B0DCF"/>
    <w:rsid w:val="002B15B8"/>
    <w:rsid w:val="002B34A6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4D9"/>
    <w:rsid w:val="002C0826"/>
    <w:rsid w:val="002C0CFF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51B9"/>
    <w:rsid w:val="002C5630"/>
    <w:rsid w:val="002C5851"/>
    <w:rsid w:val="002C58CC"/>
    <w:rsid w:val="002C5EBF"/>
    <w:rsid w:val="002C6119"/>
    <w:rsid w:val="002C61F9"/>
    <w:rsid w:val="002C65F7"/>
    <w:rsid w:val="002C7344"/>
    <w:rsid w:val="002C777F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192C"/>
    <w:rsid w:val="002D2A9D"/>
    <w:rsid w:val="002D2D29"/>
    <w:rsid w:val="002D2F59"/>
    <w:rsid w:val="002D3549"/>
    <w:rsid w:val="002D3C62"/>
    <w:rsid w:val="002D3DA7"/>
    <w:rsid w:val="002D41D1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0AD"/>
    <w:rsid w:val="002D62CA"/>
    <w:rsid w:val="002D634F"/>
    <w:rsid w:val="002D63D8"/>
    <w:rsid w:val="002D64CE"/>
    <w:rsid w:val="002D677B"/>
    <w:rsid w:val="002D679E"/>
    <w:rsid w:val="002D6C98"/>
    <w:rsid w:val="002D6D0D"/>
    <w:rsid w:val="002D6F19"/>
    <w:rsid w:val="002D74A2"/>
    <w:rsid w:val="002E073F"/>
    <w:rsid w:val="002E0CB6"/>
    <w:rsid w:val="002E105B"/>
    <w:rsid w:val="002E11CA"/>
    <w:rsid w:val="002E1683"/>
    <w:rsid w:val="002E17D8"/>
    <w:rsid w:val="002E1E80"/>
    <w:rsid w:val="002E2963"/>
    <w:rsid w:val="002E3089"/>
    <w:rsid w:val="002E3216"/>
    <w:rsid w:val="002E32FC"/>
    <w:rsid w:val="002E3534"/>
    <w:rsid w:val="002E371E"/>
    <w:rsid w:val="002E3C77"/>
    <w:rsid w:val="002E4396"/>
    <w:rsid w:val="002E4C39"/>
    <w:rsid w:val="002E4C89"/>
    <w:rsid w:val="002E5780"/>
    <w:rsid w:val="002E57D3"/>
    <w:rsid w:val="002E5E57"/>
    <w:rsid w:val="002E60B5"/>
    <w:rsid w:val="002E6122"/>
    <w:rsid w:val="002E6143"/>
    <w:rsid w:val="002E65FA"/>
    <w:rsid w:val="002E6966"/>
    <w:rsid w:val="002E705C"/>
    <w:rsid w:val="002E7752"/>
    <w:rsid w:val="002E7A83"/>
    <w:rsid w:val="002E7C74"/>
    <w:rsid w:val="002E7E82"/>
    <w:rsid w:val="002F0875"/>
    <w:rsid w:val="002F1348"/>
    <w:rsid w:val="002F1949"/>
    <w:rsid w:val="002F1BD5"/>
    <w:rsid w:val="002F1C46"/>
    <w:rsid w:val="002F243B"/>
    <w:rsid w:val="002F2B68"/>
    <w:rsid w:val="002F32FC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D5B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24B0"/>
    <w:rsid w:val="00322A92"/>
    <w:rsid w:val="00322B71"/>
    <w:rsid w:val="00323492"/>
    <w:rsid w:val="003239B9"/>
    <w:rsid w:val="00323AF3"/>
    <w:rsid w:val="00323CD7"/>
    <w:rsid w:val="0032451E"/>
    <w:rsid w:val="00324915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3C78"/>
    <w:rsid w:val="00334457"/>
    <w:rsid w:val="003344AF"/>
    <w:rsid w:val="00334576"/>
    <w:rsid w:val="00334A58"/>
    <w:rsid w:val="00334B89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9B0"/>
    <w:rsid w:val="003400EA"/>
    <w:rsid w:val="00340257"/>
    <w:rsid w:val="003427FE"/>
    <w:rsid w:val="0034282A"/>
    <w:rsid w:val="00342CB4"/>
    <w:rsid w:val="00342D30"/>
    <w:rsid w:val="003435A1"/>
    <w:rsid w:val="003437D7"/>
    <w:rsid w:val="00343B35"/>
    <w:rsid w:val="003444CB"/>
    <w:rsid w:val="003456CC"/>
    <w:rsid w:val="00345E2B"/>
    <w:rsid w:val="00346014"/>
    <w:rsid w:val="0034660E"/>
    <w:rsid w:val="00347436"/>
    <w:rsid w:val="0034786B"/>
    <w:rsid w:val="00347C73"/>
    <w:rsid w:val="00350580"/>
    <w:rsid w:val="003505B0"/>
    <w:rsid w:val="00350BA0"/>
    <w:rsid w:val="00350CF1"/>
    <w:rsid w:val="00350D00"/>
    <w:rsid w:val="00351273"/>
    <w:rsid w:val="0035128D"/>
    <w:rsid w:val="0035149C"/>
    <w:rsid w:val="00351B28"/>
    <w:rsid w:val="00351C36"/>
    <w:rsid w:val="00351CDF"/>
    <w:rsid w:val="00352425"/>
    <w:rsid w:val="00352C5B"/>
    <w:rsid w:val="003532E7"/>
    <w:rsid w:val="0035395F"/>
    <w:rsid w:val="00354DEF"/>
    <w:rsid w:val="00354F34"/>
    <w:rsid w:val="003550B4"/>
    <w:rsid w:val="003552EA"/>
    <w:rsid w:val="00355BDF"/>
    <w:rsid w:val="0035677B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3675"/>
    <w:rsid w:val="0036468B"/>
    <w:rsid w:val="003648DF"/>
    <w:rsid w:val="00365C79"/>
    <w:rsid w:val="003666B3"/>
    <w:rsid w:val="00366A56"/>
    <w:rsid w:val="00367128"/>
    <w:rsid w:val="0036730C"/>
    <w:rsid w:val="003673A1"/>
    <w:rsid w:val="00370080"/>
    <w:rsid w:val="003702F6"/>
    <w:rsid w:val="00370769"/>
    <w:rsid w:val="00370DBB"/>
    <w:rsid w:val="00371B01"/>
    <w:rsid w:val="00372EF6"/>
    <w:rsid w:val="00373EA7"/>
    <w:rsid w:val="0037537B"/>
    <w:rsid w:val="0037543A"/>
    <w:rsid w:val="00375481"/>
    <w:rsid w:val="00375A14"/>
    <w:rsid w:val="00375ACE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354"/>
    <w:rsid w:val="00385B5B"/>
    <w:rsid w:val="0038686E"/>
    <w:rsid w:val="00387331"/>
    <w:rsid w:val="00387389"/>
    <w:rsid w:val="00387615"/>
    <w:rsid w:val="003915FC"/>
    <w:rsid w:val="0039184C"/>
    <w:rsid w:val="00391E30"/>
    <w:rsid w:val="00391F59"/>
    <w:rsid w:val="00392AA6"/>
    <w:rsid w:val="00392AB1"/>
    <w:rsid w:val="00392BEA"/>
    <w:rsid w:val="00392D3E"/>
    <w:rsid w:val="00393233"/>
    <w:rsid w:val="003950EF"/>
    <w:rsid w:val="003952C0"/>
    <w:rsid w:val="00395C04"/>
    <w:rsid w:val="0039615F"/>
    <w:rsid w:val="0039713C"/>
    <w:rsid w:val="00397236"/>
    <w:rsid w:val="003979F5"/>
    <w:rsid w:val="00397B35"/>
    <w:rsid w:val="003A0133"/>
    <w:rsid w:val="003A03C9"/>
    <w:rsid w:val="003A0A9F"/>
    <w:rsid w:val="003A10B5"/>
    <w:rsid w:val="003A117F"/>
    <w:rsid w:val="003A163D"/>
    <w:rsid w:val="003A183C"/>
    <w:rsid w:val="003A1DDA"/>
    <w:rsid w:val="003A1F2D"/>
    <w:rsid w:val="003A2004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5AD"/>
    <w:rsid w:val="003A5F58"/>
    <w:rsid w:val="003A7A3B"/>
    <w:rsid w:val="003B0874"/>
    <w:rsid w:val="003B12D6"/>
    <w:rsid w:val="003B1575"/>
    <w:rsid w:val="003B1756"/>
    <w:rsid w:val="003B1BB4"/>
    <w:rsid w:val="003B1BFD"/>
    <w:rsid w:val="003B217D"/>
    <w:rsid w:val="003B22BB"/>
    <w:rsid w:val="003B24EB"/>
    <w:rsid w:val="003B2BE2"/>
    <w:rsid w:val="003B2D48"/>
    <w:rsid w:val="003B3076"/>
    <w:rsid w:val="003B3E6C"/>
    <w:rsid w:val="003B45AB"/>
    <w:rsid w:val="003B47B7"/>
    <w:rsid w:val="003B4A67"/>
    <w:rsid w:val="003B589E"/>
    <w:rsid w:val="003B5C48"/>
    <w:rsid w:val="003B5C72"/>
    <w:rsid w:val="003B5DDE"/>
    <w:rsid w:val="003B7281"/>
    <w:rsid w:val="003B785C"/>
    <w:rsid w:val="003B7DEC"/>
    <w:rsid w:val="003C0CAB"/>
    <w:rsid w:val="003C116B"/>
    <w:rsid w:val="003C14C8"/>
    <w:rsid w:val="003C160D"/>
    <w:rsid w:val="003C2436"/>
    <w:rsid w:val="003C26B8"/>
    <w:rsid w:val="003C274C"/>
    <w:rsid w:val="003C32C1"/>
    <w:rsid w:val="003C32D1"/>
    <w:rsid w:val="003C32DB"/>
    <w:rsid w:val="003C3446"/>
    <w:rsid w:val="003C3735"/>
    <w:rsid w:val="003C586A"/>
    <w:rsid w:val="003C5975"/>
    <w:rsid w:val="003C5F05"/>
    <w:rsid w:val="003C6497"/>
    <w:rsid w:val="003C6568"/>
    <w:rsid w:val="003C66EF"/>
    <w:rsid w:val="003C6DBA"/>
    <w:rsid w:val="003C7276"/>
    <w:rsid w:val="003C7994"/>
    <w:rsid w:val="003D0525"/>
    <w:rsid w:val="003D0E34"/>
    <w:rsid w:val="003D1B6C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EAD"/>
    <w:rsid w:val="003D580C"/>
    <w:rsid w:val="003D5C93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132E"/>
    <w:rsid w:val="003E13CA"/>
    <w:rsid w:val="003E17A4"/>
    <w:rsid w:val="003E1D05"/>
    <w:rsid w:val="003E1FC5"/>
    <w:rsid w:val="003E2E82"/>
    <w:rsid w:val="003E324B"/>
    <w:rsid w:val="003E338C"/>
    <w:rsid w:val="003E35D5"/>
    <w:rsid w:val="003E3E30"/>
    <w:rsid w:val="003E40ED"/>
    <w:rsid w:val="003E4464"/>
    <w:rsid w:val="003E4733"/>
    <w:rsid w:val="003E4E25"/>
    <w:rsid w:val="003E4EAF"/>
    <w:rsid w:val="003E521C"/>
    <w:rsid w:val="003E5B83"/>
    <w:rsid w:val="003E5C9E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C63"/>
    <w:rsid w:val="003F0E87"/>
    <w:rsid w:val="003F14C3"/>
    <w:rsid w:val="003F1AC0"/>
    <w:rsid w:val="003F1B0B"/>
    <w:rsid w:val="003F1B1C"/>
    <w:rsid w:val="003F1D88"/>
    <w:rsid w:val="003F23E6"/>
    <w:rsid w:val="003F24A2"/>
    <w:rsid w:val="003F3141"/>
    <w:rsid w:val="003F3418"/>
    <w:rsid w:val="003F3652"/>
    <w:rsid w:val="003F38F8"/>
    <w:rsid w:val="003F3ED7"/>
    <w:rsid w:val="003F44B7"/>
    <w:rsid w:val="003F44E7"/>
    <w:rsid w:val="003F500C"/>
    <w:rsid w:val="003F5030"/>
    <w:rsid w:val="003F50CC"/>
    <w:rsid w:val="003F5C2B"/>
    <w:rsid w:val="003F6549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30B3"/>
    <w:rsid w:val="00413556"/>
    <w:rsid w:val="00413ABF"/>
    <w:rsid w:val="0041479D"/>
    <w:rsid w:val="00414A5E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A"/>
    <w:rsid w:val="00421501"/>
    <w:rsid w:val="00421740"/>
    <w:rsid w:val="0042198A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400"/>
    <w:rsid w:val="004267E0"/>
    <w:rsid w:val="004268A4"/>
    <w:rsid w:val="0042704E"/>
    <w:rsid w:val="00427AB9"/>
    <w:rsid w:val="00427D96"/>
    <w:rsid w:val="004302B9"/>
    <w:rsid w:val="00430ADD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F3E"/>
    <w:rsid w:val="0044051E"/>
    <w:rsid w:val="004405A2"/>
    <w:rsid w:val="00441A2F"/>
    <w:rsid w:val="00442F1C"/>
    <w:rsid w:val="00442F3B"/>
    <w:rsid w:val="00443104"/>
    <w:rsid w:val="0044312A"/>
    <w:rsid w:val="00444A74"/>
    <w:rsid w:val="00444AD7"/>
    <w:rsid w:val="00445248"/>
    <w:rsid w:val="004458DD"/>
    <w:rsid w:val="004459C9"/>
    <w:rsid w:val="00446B48"/>
    <w:rsid w:val="00447C1E"/>
    <w:rsid w:val="00450773"/>
    <w:rsid w:val="004508B9"/>
    <w:rsid w:val="00450A8A"/>
    <w:rsid w:val="00450E59"/>
    <w:rsid w:val="004511F9"/>
    <w:rsid w:val="0045170B"/>
    <w:rsid w:val="0045189E"/>
    <w:rsid w:val="00452260"/>
    <w:rsid w:val="00453FBD"/>
    <w:rsid w:val="00453FF0"/>
    <w:rsid w:val="00454067"/>
    <w:rsid w:val="00454ABB"/>
    <w:rsid w:val="00454CB5"/>
    <w:rsid w:val="0045596C"/>
    <w:rsid w:val="0045670C"/>
    <w:rsid w:val="004569DD"/>
    <w:rsid w:val="00456DCF"/>
    <w:rsid w:val="0045702F"/>
    <w:rsid w:val="00457B1D"/>
    <w:rsid w:val="0046030B"/>
    <w:rsid w:val="00461080"/>
    <w:rsid w:val="004610C7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FA6"/>
    <w:rsid w:val="004655B9"/>
    <w:rsid w:val="0046575C"/>
    <w:rsid w:val="0046584F"/>
    <w:rsid w:val="00465C10"/>
    <w:rsid w:val="00465F4F"/>
    <w:rsid w:val="00465F50"/>
    <w:rsid w:val="00465F93"/>
    <w:rsid w:val="0046684C"/>
    <w:rsid w:val="00467443"/>
    <w:rsid w:val="00467850"/>
    <w:rsid w:val="00467CF7"/>
    <w:rsid w:val="00470709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4A5B"/>
    <w:rsid w:val="00474C03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6C4"/>
    <w:rsid w:val="00481682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72D"/>
    <w:rsid w:val="004848DA"/>
    <w:rsid w:val="00485194"/>
    <w:rsid w:val="004851E0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B8B"/>
    <w:rsid w:val="004A21DB"/>
    <w:rsid w:val="004A2AF8"/>
    <w:rsid w:val="004A2CD2"/>
    <w:rsid w:val="004A2E6A"/>
    <w:rsid w:val="004A3B20"/>
    <w:rsid w:val="004A47B1"/>
    <w:rsid w:val="004A511E"/>
    <w:rsid w:val="004A52EC"/>
    <w:rsid w:val="004A5ADC"/>
    <w:rsid w:val="004A5D6F"/>
    <w:rsid w:val="004A60FF"/>
    <w:rsid w:val="004A616D"/>
    <w:rsid w:val="004A6A90"/>
    <w:rsid w:val="004A7119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1DD5"/>
    <w:rsid w:val="004B240D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74"/>
    <w:rsid w:val="004B69ED"/>
    <w:rsid w:val="004B6A88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B58"/>
    <w:rsid w:val="004C1F8A"/>
    <w:rsid w:val="004C2387"/>
    <w:rsid w:val="004C244B"/>
    <w:rsid w:val="004C27C6"/>
    <w:rsid w:val="004C284A"/>
    <w:rsid w:val="004C2C67"/>
    <w:rsid w:val="004C32BE"/>
    <w:rsid w:val="004C3318"/>
    <w:rsid w:val="004C4032"/>
    <w:rsid w:val="004C4258"/>
    <w:rsid w:val="004C4B10"/>
    <w:rsid w:val="004C4E76"/>
    <w:rsid w:val="004C546B"/>
    <w:rsid w:val="004C6794"/>
    <w:rsid w:val="004C67B8"/>
    <w:rsid w:val="004C6DCF"/>
    <w:rsid w:val="004C6DDA"/>
    <w:rsid w:val="004C7507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3497"/>
    <w:rsid w:val="004D34A5"/>
    <w:rsid w:val="004D3625"/>
    <w:rsid w:val="004D39B8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6062"/>
    <w:rsid w:val="004E6C64"/>
    <w:rsid w:val="004E7185"/>
    <w:rsid w:val="004E7A4E"/>
    <w:rsid w:val="004F0363"/>
    <w:rsid w:val="004F0551"/>
    <w:rsid w:val="004F065C"/>
    <w:rsid w:val="004F0CC1"/>
    <w:rsid w:val="004F0CF8"/>
    <w:rsid w:val="004F116E"/>
    <w:rsid w:val="004F1322"/>
    <w:rsid w:val="004F158B"/>
    <w:rsid w:val="004F1DDA"/>
    <w:rsid w:val="004F2100"/>
    <w:rsid w:val="004F24B7"/>
    <w:rsid w:val="004F3D1E"/>
    <w:rsid w:val="004F4324"/>
    <w:rsid w:val="004F478F"/>
    <w:rsid w:val="004F4DBE"/>
    <w:rsid w:val="004F56F1"/>
    <w:rsid w:val="004F5B4E"/>
    <w:rsid w:val="004F5E67"/>
    <w:rsid w:val="004F63E5"/>
    <w:rsid w:val="004F6F4C"/>
    <w:rsid w:val="004F74A9"/>
    <w:rsid w:val="004F7651"/>
    <w:rsid w:val="0050024B"/>
    <w:rsid w:val="005008D1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E14"/>
    <w:rsid w:val="00506197"/>
    <w:rsid w:val="005067F0"/>
    <w:rsid w:val="00506AD3"/>
    <w:rsid w:val="00506B5B"/>
    <w:rsid w:val="00507753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DE2"/>
    <w:rsid w:val="00512295"/>
    <w:rsid w:val="005123EC"/>
    <w:rsid w:val="00512864"/>
    <w:rsid w:val="005136A6"/>
    <w:rsid w:val="005136C8"/>
    <w:rsid w:val="005136CE"/>
    <w:rsid w:val="00513B78"/>
    <w:rsid w:val="00513E7B"/>
    <w:rsid w:val="005142A9"/>
    <w:rsid w:val="0051499B"/>
    <w:rsid w:val="00515894"/>
    <w:rsid w:val="00515D01"/>
    <w:rsid w:val="00515DC9"/>
    <w:rsid w:val="005164CF"/>
    <w:rsid w:val="005166C9"/>
    <w:rsid w:val="00516CAB"/>
    <w:rsid w:val="00517192"/>
    <w:rsid w:val="00517D88"/>
    <w:rsid w:val="00517E2B"/>
    <w:rsid w:val="00520418"/>
    <w:rsid w:val="0052045E"/>
    <w:rsid w:val="00520DE7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457"/>
    <w:rsid w:val="0052470F"/>
    <w:rsid w:val="005250EB"/>
    <w:rsid w:val="00525CA4"/>
    <w:rsid w:val="00526756"/>
    <w:rsid w:val="00526E9A"/>
    <w:rsid w:val="0052726D"/>
    <w:rsid w:val="00527733"/>
    <w:rsid w:val="00527C05"/>
    <w:rsid w:val="005303C4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59C"/>
    <w:rsid w:val="00541AED"/>
    <w:rsid w:val="005424A7"/>
    <w:rsid w:val="0054297C"/>
    <w:rsid w:val="00542AF1"/>
    <w:rsid w:val="00542D3B"/>
    <w:rsid w:val="00543301"/>
    <w:rsid w:val="0054436D"/>
    <w:rsid w:val="0054508E"/>
    <w:rsid w:val="0054510E"/>
    <w:rsid w:val="00545B06"/>
    <w:rsid w:val="00545CD0"/>
    <w:rsid w:val="0054632C"/>
    <w:rsid w:val="005466EA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60CA"/>
    <w:rsid w:val="00556D71"/>
    <w:rsid w:val="00557571"/>
    <w:rsid w:val="0055793E"/>
    <w:rsid w:val="00557C4B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2AF7"/>
    <w:rsid w:val="00562E36"/>
    <w:rsid w:val="00563B64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CF7"/>
    <w:rsid w:val="00572E7F"/>
    <w:rsid w:val="00572F0D"/>
    <w:rsid w:val="00572F89"/>
    <w:rsid w:val="00572FCA"/>
    <w:rsid w:val="00573639"/>
    <w:rsid w:val="00573A3A"/>
    <w:rsid w:val="00574441"/>
    <w:rsid w:val="00574A42"/>
    <w:rsid w:val="0057508B"/>
    <w:rsid w:val="0057521F"/>
    <w:rsid w:val="005753E8"/>
    <w:rsid w:val="005759B3"/>
    <w:rsid w:val="00575F50"/>
    <w:rsid w:val="00576123"/>
    <w:rsid w:val="005768E8"/>
    <w:rsid w:val="005771CB"/>
    <w:rsid w:val="00577638"/>
    <w:rsid w:val="0058035B"/>
    <w:rsid w:val="00580537"/>
    <w:rsid w:val="005806CB"/>
    <w:rsid w:val="00581423"/>
    <w:rsid w:val="00581D44"/>
    <w:rsid w:val="0058297A"/>
    <w:rsid w:val="0058310B"/>
    <w:rsid w:val="00583579"/>
    <w:rsid w:val="005839C0"/>
    <w:rsid w:val="00583C6D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A33"/>
    <w:rsid w:val="00587E60"/>
    <w:rsid w:val="00587F38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62A4"/>
    <w:rsid w:val="00596394"/>
    <w:rsid w:val="0059698E"/>
    <w:rsid w:val="00596FAE"/>
    <w:rsid w:val="0059731E"/>
    <w:rsid w:val="005978CF"/>
    <w:rsid w:val="005978F6"/>
    <w:rsid w:val="005A04D2"/>
    <w:rsid w:val="005A0C1C"/>
    <w:rsid w:val="005A0F05"/>
    <w:rsid w:val="005A14C2"/>
    <w:rsid w:val="005A158C"/>
    <w:rsid w:val="005A163C"/>
    <w:rsid w:val="005A1DED"/>
    <w:rsid w:val="005A23AB"/>
    <w:rsid w:val="005A2B03"/>
    <w:rsid w:val="005A37E9"/>
    <w:rsid w:val="005A392B"/>
    <w:rsid w:val="005A3AC4"/>
    <w:rsid w:val="005A3C29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97A"/>
    <w:rsid w:val="005B7050"/>
    <w:rsid w:val="005B7B66"/>
    <w:rsid w:val="005B7C08"/>
    <w:rsid w:val="005B7C51"/>
    <w:rsid w:val="005C05C4"/>
    <w:rsid w:val="005C07D4"/>
    <w:rsid w:val="005C0E0C"/>
    <w:rsid w:val="005C0EBD"/>
    <w:rsid w:val="005C1B66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6CE7"/>
    <w:rsid w:val="005C6D14"/>
    <w:rsid w:val="005C7221"/>
    <w:rsid w:val="005C7373"/>
    <w:rsid w:val="005C7891"/>
    <w:rsid w:val="005C7DD4"/>
    <w:rsid w:val="005D00B6"/>
    <w:rsid w:val="005D0C06"/>
    <w:rsid w:val="005D0CA3"/>
    <w:rsid w:val="005D11CE"/>
    <w:rsid w:val="005D18F0"/>
    <w:rsid w:val="005D1D64"/>
    <w:rsid w:val="005D1FC8"/>
    <w:rsid w:val="005D223A"/>
    <w:rsid w:val="005D232A"/>
    <w:rsid w:val="005D24D4"/>
    <w:rsid w:val="005D25D7"/>
    <w:rsid w:val="005D3407"/>
    <w:rsid w:val="005D3782"/>
    <w:rsid w:val="005D5DB2"/>
    <w:rsid w:val="005D5FB4"/>
    <w:rsid w:val="005D6C0A"/>
    <w:rsid w:val="005D6D15"/>
    <w:rsid w:val="005D6F35"/>
    <w:rsid w:val="005D7F07"/>
    <w:rsid w:val="005E09F6"/>
    <w:rsid w:val="005E0DFA"/>
    <w:rsid w:val="005E13C2"/>
    <w:rsid w:val="005E1427"/>
    <w:rsid w:val="005E21A5"/>
    <w:rsid w:val="005E22B1"/>
    <w:rsid w:val="005E2367"/>
    <w:rsid w:val="005E2525"/>
    <w:rsid w:val="005E2B48"/>
    <w:rsid w:val="005E2FF8"/>
    <w:rsid w:val="005E30E1"/>
    <w:rsid w:val="005E33FA"/>
    <w:rsid w:val="005E36F6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E6"/>
    <w:rsid w:val="005F24D1"/>
    <w:rsid w:val="005F26D9"/>
    <w:rsid w:val="005F27D1"/>
    <w:rsid w:val="005F289B"/>
    <w:rsid w:val="005F3824"/>
    <w:rsid w:val="005F4C97"/>
    <w:rsid w:val="005F513B"/>
    <w:rsid w:val="005F5825"/>
    <w:rsid w:val="005F59CF"/>
    <w:rsid w:val="005F62C8"/>
    <w:rsid w:val="005F6618"/>
    <w:rsid w:val="005F6C45"/>
    <w:rsid w:val="005F6E3E"/>
    <w:rsid w:val="005F6E88"/>
    <w:rsid w:val="005F793C"/>
    <w:rsid w:val="005F7A61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29E"/>
    <w:rsid w:val="00610257"/>
    <w:rsid w:val="0061055D"/>
    <w:rsid w:val="0061089D"/>
    <w:rsid w:val="00610AB4"/>
    <w:rsid w:val="00610C0B"/>
    <w:rsid w:val="00612960"/>
    <w:rsid w:val="00612B8B"/>
    <w:rsid w:val="00612CBD"/>
    <w:rsid w:val="00612E85"/>
    <w:rsid w:val="00613046"/>
    <w:rsid w:val="00613F57"/>
    <w:rsid w:val="0061418D"/>
    <w:rsid w:val="00614905"/>
    <w:rsid w:val="006151B7"/>
    <w:rsid w:val="00615A68"/>
    <w:rsid w:val="00615B28"/>
    <w:rsid w:val="00615D96"/>
    <w:rsid w:val="00615F02"/>
    <w:rsid w:val="00616449"/>
    <w:rsid w:val="00616A7B"/>
    <w:rsid w:val="0061792D"/>
    <w:rsid w:val="00620228"/>
    <w:rsid w:val="00620ABB"/>
    <w:rsid w:val="00620DFE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305"/>
    <w:rsid w:val="00626726"/>
    <w:rsid w:val="00626D20"/>
    <w:rsid w:val="00626D21"/>
    <w:rsid w:val="00627027"/>
    <w:rsid w:val="0062704E"/>
    <w:rsid w:val="00627490"/>
    <w:rsid w:val="0063004F"/>
    <w:rsid w:val="00630742"/>
    <w:rsid w:val="00630EC1"/>
    <w:rsid w:val="00631592"/>
    <w:rsid w:val="00631869"/>
    <w:rsid w:val="00631908"/>
    <w:rsid w:val="00631FA7"/>
    <w:rsid w:val="006329E9"/>
    <w:rsid w:val="00633D02"/>
    <w:rsid w:val="00633DCE"/>
    <w:rsid w:val="0063428A"/>
    <w:rsid w:val="006343DD"/>
    <w:rsid w:val="0063473D"/>
    <w:rsid w:val="0063478E"/>
    <w:rsid w:val="006348B3"/>
    <w:rsid w:val="006354B3"/>
    <w:rsid w:val="00635503"/>
    <w:rsid w:val="0063658E"/>
    <w:rsid w:val="00636AC4"/>
    <w:rsid w:val="00636D74"/>
    <w:rsid w:val="006376DD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42B0"/>
    <w:rsid w:val="00644470"/>
    <w:rsid w:val="00644679"/>
    <w:rsid w:val="006447D9"/>
    <w:rsid w:val="00644BA1"/>
    <w:rsid w:val="00645100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AFE"/>
    <w:rsid w:val="00652B30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E0F"/>
    <w:rsid w:val="00655E6C"/>
    <w:rsid w:val="00656850"/>
    <w:rsid w:val="00656A39"/>
    <w:rsid w:val="00656B72"/>
    <w:rsid w:val="00657143"/>
    <w:rsid w:val="00657558"/>
    <w:rsid w:val="00657E4F"/>
    <w:rsid w:val="00660B01"/>
    <w:rsid w:val="00661A19"/>
    <w:rsid w:val="00661E03"/>
    <w:rsid w:val="0066238D"/>
    <w:rsid w:val="0066330C"/>
    <w:rsid w:val="0066375B"/>
    <w:rsid w:val="006643C1"/>
    <w:rsid w:val="006644E9"/>
    <w:rsid w:val="00665235"/>
    <w:rsid w:val="00665419"/>
    <w:rsid w:val="00665A3E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8FC"/>
    <w:rsid w:val="00667A88"/>
    <w:rsid w:val="006701D5"/>
    <w:rsid w:val="006707FD"/>
    <w:rsid w:val="00670E48"/>
    <w:rsid w:val="00671178"/>
    <w:rsid w:val="0067117C"/>
    <w:rsid w:val="0067131A"/>
    <w:rsid w:val="00671543"/>
    <w:rsid w:val="006715C4"/>
    <w:rsid w:val="006715FF"/>
    <w:rsid w:val="00671920"/>
    <w:rsid w:val="006723F5"/>
    <w:rsid w:val="0067270B"/>
    <w:rsid w:val="0067277E"/>
    <w:rsid w:val="006728B9"/>
    <w:rsid w:val="00672B18"/>
    <w:rsid w:val="00672BD4"/>
    <w:rsid w:val="00672CFC"/>
    <w:rsid w:val="00672E6E"/>
    <w:rsid w:val="00672EA9"/>
    <w:rsid w:val="006731F5"/>
    <w:rsid w:val="00674050"/>
    <w:rsid w:val="00674249"/>
    <w:rsid w:val="00674421"/>
    <w:rsid w:val="006763A3"/>
    <w:rsid w:val="00676B37"/>
    <w:rsid w:val="0068050C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32E"/>
    <w:rsid w:val="00683036"/>
    <w:rsid w:val="006830D6"/>
    <w:rsid w:val="0068355D"/>
    <w:rsid w:val="006843E9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48"/>
    <w:rsid w:val="00687FCC"/>
    <w:rsid w:val="00690157"/>
    <w:rsid w:val="00690279"/>
    <w:rsid w:val="00690DFC"/>
    <w:rsid w:val="0069203F"/>
    <w:rsid w:val="006923E5"/>
    <w:rsid w:val="00692E9B"/>
    <w:rsid w:val="006935A2"/>
    <w:rsid w:val="00693D15"/>
    <w:rsid w:val="00693F45"/>
    <w:rsid w:val="006941AA"/>
    <w:rsid w:val="00694396"/>
    <w:rsid w:val="0069445F"/>
    <w:rsid w:val="00694A87"/>
    <w:rsid w:val="0069551F"/>
    <w:rsid w:val="006959D6"/>
    <w:rsid w:val="006966B9"/>
    <w:rsid w:val="00696849"/>
    <w:rsid w:val="00696A3E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2087"/>
    <w:rsid w:val="006A24FD"/>
    <w:rsid w:val="006A264C"/>
    <w:rsid w:val="006A2772"/>
    <w:rsid w:val="006A27BE"/>
    <w:rsid w:val="006A2FD8"/>
    <w:rsid w:val="006A3A94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AB9"/>
    <w:rsid w:val="006B0E47"/>
    <w:rsid w:val="006B132A"/>
    <w:rsid w:val="006B1478"/>
    <w:rsid w:val="006B17FB"/>
    <w:rsid w:val="006B23C1"/>
    <w:rsid w:val="006B2A06"/>
    <w:rsid w:val="006B2B59"/>
    <w:rsid w:val="006B30CD"/>
    <w:rsid w:val="006B351D"/>
    <w:rsid w:val="006B3A25"/>
    <w:rsid w:val="006B3B18"/>
    <w:rsid w:val="006B3FD8"/>
    <w:rsid w:val="006B4157"/>
    <w:rsid w:val="006B417F"/>
    <w:rsid w:val="006B527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D52"/>
    <w:rsid w:val="006C22A1"/>
    <w:rsid w:val="006C2854"/>
    <w:rsid w:val="006C2CF4"/>
    <w:rsid w:val="006C2ED7"/>
    <w:rsid w:val="006C35D2"/>
    <w:rsid w:val="006C3FBF"/>
    <w:rsid w:val="006C4575"/>
    <w:rsid w:val="006C4940"/>
    <w:rsid w:val="006C4A88"/>
    <w:rsid w:val="006C4CFF"/>
    <w:rsid w:val="006C4F36"/>
    <w:rsid w:val="006C520B"/>
    <w:rsid w:val="006C5488"/>
    <w:rsid w:val="006C5928"/>
    <w:rsid w:val="006C61EC"/>
    <w:rsid w:val="006C6860"/>
    <w:rsid w:val="006C6895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0E5"/>
    <w:rsid w:val="006D312B"/>
    <w:rsid w:val="006D380C"/>
    <w:rsid w:val="006D4368"/>
    <w:rsid w:val="006D4463"/>
    <w:rsid w:val="006D483E"/>
    <w:rsid w:val="006D4D27"/>
    <w:rsid w:val="006D4FF4"/>
    <w:rsid w:val="006D64E5"/>
    <w:rsid w:val="006D687A"/>
    <w:rsid w:val="006D6C6D"/>
    <w:rsid w:val="006D6D40"/>
    <w:rsid w:val="006D7504"/>
    <w:rsid w:val="006D7D00"/>
    <w:rsid w:val="006E0678"/>
    <w:rsid w:val="006E07BE"/>
    <w:rsid w:val="006E0896"/>
    <w:rsid w:val="006E1466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93"/>
    <w:rsid w:val="006E41C2"/>
    <w:rsid w:val="006E45A8"/>
    <w:rsid w:val="006E4783"/>
    <w:rsid w:val="006E4A31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9A1"/>
    <w:rsid w:val="006F6C3C"/>
    <w:rsid w:val="006F6CA1"/>
    <w:rsid w:val="006F767E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EF8"/>
    <w:rsid w:val="007212F9"/>
    <w:rsid w:val="00721B03"/>
    <w:rsid w:val="007224FE"/>
    <w:rsid w:val="0072330C"/>
    <w:rsid w:val="0072338E"/>
    <w:rsid w:val="007233FE"/>
    <w:rsid w:val="00724347"/>
    <w:rsid w:val="00724B0D"/>
    <w:rsid w:val="007254B1"/>
    <w:rsid w:val="00725998"/>
    <w:rsid w:val="00725BDE"/>
    <w:rsid w:val="00726A4B"/>
    <w:rsid w:val="00726A60"/>
    <w:rsid w:val="00727176"/>
    <w:rsid w:val="00727D5A"/>
    <w:rsid w:val="0073014F"/>
    <w:rsid w:val="0073053C"/>
    <w:rsid w:val="007308CD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39F"/>
    <w:rsid w:val="00736848"/>
    <w:rsid w:val="00736D6C"/>
    <w:rsid w:val="007378EF"/>
    <w:rsid w:val="00737967"/>
    <w:rsid w:val="0074014C"/>
    <w:rsid w:val="0074095A"/>
    <w:rsid w:val="00740E52"/>
    <w:rsid w:val="00741461"/>
    <w:rsid w:val="00741463"/>
    <w:rsid w:val="00741A67"/>
    <w:rsid w:val="00741B39"/>
    <w:rsid w:val="0074281C"/>
    <w:rsid w:val="0074297D"/>
    <w:rsid w:val="00743092"/>
    <w:rsid w:val="007432F2"/>
    <w:rsid w:val="00743439"/>
    <w:rsid w:val="00743AC2"/>
    <w:rsid w:val="00744027"/>
    <w:rsid w:val="00744D7F"/>
    <w:rsid w:val="007452E4"/>
    <w:rsid w:val="00745C03"/>
    <w:rsid w:val="00745F77"/>
    <w:rsid w:val="0074651D"/>
    <w:rsid w:val="00746FA8"/>
    <w:rsid w:val="0074791F"/>
    <w:rsid w:val="00747A07"/>
    <w:rsid w:val="00747E76"/>
    <w:rsid w:val="00747FA4"/>
    <w:rsid w:val="00750406"/>
    <w:rsid w:val="007504FC"/>
    <w:rsid w:val="00750814"/>
    <w:rsid w:val="00750943"/>
    <w:rsid w:val="00750C59"/>
    <w:rsid w:val="00751053"/>
    <w:rsid w:val="007514F0"/>
    <w:rsid w:val="00751701"/>
    <w:rsid w:val="00751A7E"/>
    <w:rsid w:val="00751ADD"/>
    <w:rsid w:val="00751DA9"/>
    <w:rsid w:val="00751DDE"/>
    <w:rsid w:val="00752452"/>
    <w:rsid w:val="00752AD1"/>
    <w:rsid w:val="00752F17"/>
    <w:rsid w:val="00753043"/>
    <w:rsid w:val="00753A4A"/>
    <w:rsid w:val="00753C50"/>
    <w:rsid w:val="00753FBF"/>
    <w:rsid w:val="007545A5"/>
    <w:rsid w:val="00754D68"/>
    <w:rsid w:val="0075512C"/>
    <w:rsid w:val="00755E00"/>
    <w:rsid w:val="00756221"/>
    <w:rsid w:val="007570D1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BBC"/>
    <w:rsid w:val="00763CDD"/>
    <w:rsid w:val="0076549A"/>
    <w:rsid w:val="00765523"/>
    <w:rsid w:val="00765CD2"/>
    <w:rsid w:val="00766521"/>
    <w:rsid w:val="00766D91"/>
    <w:rsid w:val="00767256"/>
    <w:rsid w:val="0076747A"/>
    <w:rsid w:val="007678B6"/>
    <w:rsid w:val="00767927"/>
    <w:rsid w:val="00767935"/>
    <w:rsid w:val="00770484"/>
    <w:rsid w:val="00770848"/>
    <w:rsid w:val="00770867"/>
    <w:rsid w:val="00770C03"/>
    <w:rsid w:val="00771067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9AA"/>
    <w:rsid w:val="00784EA6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865"/>
    <w:rsid w:val="00791F2D"/>
    <w:rsid w:val="00791F8F"/>
    <w:rsid w:val="007920CE"/>
    <w:rsid w:val="007930DD"/>
    <w:rsid w:val="0079315A"/>
    <w:rsid w:val="0079321C"/>
    <w:rsid w:val="00793324"/>
    <w:rsid w:val="007940B5"/>
    <w:rsid w:val="007940E4"/>
    <w:rsid w:val="00794941"/>
    <w:rsid w:val="00794ABC"/>
    <w:rsid w:val="00795A42"/>
    <w:rsid w:val="00795B72"/>
    <w:rsid w:val="00797373"/>
    <w:rsid w:val="0079783C"/>
    <w:rsid w:val="007978CC"/>
    <w:rsid w:val="0079798D"/>
    <w:rsid w:val="00797B9D"/>
    <w:rsid w:val="00797BCD"/>
    <w:rsid w:val="00797FF7"/>
    <w:rsid w:val="007A0262"/>
    <w:rsid w:val="007A0AF2"/>
    <w:rsid w:val="007A0C2A"/>
    <w:rsid w:val="007A18A9"/>
    <w:rsid w:val="007A237C"/>
    <w:rsid w:val="007A240E"/>
    <w:rsid w:val="007A25D6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7C3"/>
    <w:rsid w:val="007A7479"/>
    <w:rsid w:val="007A77F7"/>
    <w:rsid w:val="007A7F05"/>
    <w:rsid w:val="007A7F6E"/>
    <w:rsid w:val="007B071B"/>
    <w:rsid w:val="007B0D5E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A5"/>
    <w:rsid w:val="007B76D5"/>
    <w:rsid w:val="007B789A"/>
    <w:rsid w:val="007B79A3"/>
    <w:rsid w:val="007B79EB"/>
    <w:rsid w:val="007C08D5"/>
    <w:rsid w:val="007C138A"/>
    <w:rsid w:val="007C22C6"/>
    <w:rsid w:val="007C2569"/>
    <w:rsid w:val="007C256D"/>
    <w:rsid w:val="007C26F0"/>
    <w:rsid w:val="007C2B0A"/>
    <w:rsid w:val="007C2D02"/>
    <w:rsid w:val="007C2E7B"/>
    <w:rsid w:val="007C3429"/>
    <w:rsid w:val="007C36EB"/>
    <w:rsid w:val="007C4CDC"/>
    <w:rsid w:val="007C4DD7"/>
    <w:rsid w:val="007C5553"/>
    <w:rsid w:val="007C59B0"/>
    <w:rsid w:val="007C65C4"/>
    <w:rsid w:val="007C6633"/>
    <w:rsid w:val="007C66F0"/>
    <w:rsid w:val="007C6A5A"/>
    <w:rsid w:val="007C7214"/>
    <w:rsid w:val="007D0424"/>
    <w:rsid w:val="007D070F"/>
    <w:rsid w:val="007D0C15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75B"/>
    <w:rsid w:val="007E2EA2"/>
    <w:rsid w:val="007E3343"/>
    <w:rsid w:val="007E33C7"/>
    <w:rsid w:val="007E3BBC"/>
    <w:rsid w:val="007E4034"/>
    <w:rsid w:val="007E4E34"/>
    <w:rsid w:val="007E5056"/>
    <w:rsid w:val="007E54CD"/>
    <w:rsid w:val="007E571C"/>
    <w:rsid w:val="007E5A89"/>
    <w:rsid w:val="007E62DA"/>
    <w:rsid w:val="007E75F0"/>
    <w:rsid w:val="007E7723"/>
    <w:rsid w:val="007E7802"/>
    <w:rsid w:val="007E7865"/>
    <w:rsid w:val="007F0C6D"/>
    <w:rsid w:val="007F0F4F"/>
    <w:rsid w:val="007F1348"/>
    <w:rsid w:val="007F23B4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1244"/>
    <w:rsid w:val="00801DA5"/>
    <w:rsid w:val="00803379"/>
    <w:rsid w:val="008038C6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14C0"/>
    <w:rsid w:val="008119AA"/>
    <w:rsid w:val="00811B5D"/>
    <w:rsid w:val="00811C64"/>
    <w:rsid w:val="008129ED"/>
    <w:rsid w:val="00812C2A"/>
    <w:rsid w:val="008132C2"/>
    <w:rsid w:val="00813BD5"/>
    <w:rsid w:val="00814825"/>
    <w:rsid w:val="008148D2"/>
    <w:rsid w:val="0081502C"/>
    <w:rsid w:val="00815856"/>
    <w:rsid w:val="0081643F"/>
    <w:rsid w:val="00817181"/>
    <w:rsid w:val="008171E8"/>
    <w:rsid w:val="00817301"/>
    <w:rsid w:val="0081795A"/>
    <w:rsid w:val="00817C7B"/>
    <w:rsid w:val="00820615"/>
    <w:rsid w:val="0082094A"/>
    <w:rsid w:val="00820D1B"/>
    <w:rsid w:val="00820FCF"/>
    <w:rsid w:val="00821EA9"/>
    <w:rsid w:val="0082260A"/>
    <w:rsid w:val="00822F61"/>
    <w:rsid w:val="008233EA"/>
    <w:rsid w:val="0082435C"/>
    <w:rsid w:val="0082440D"/>
    <w:rsid w:val="00824D2E"/>
    <w:rsid w:val="00825ACD"/>
    <w:rsid w:val="00825ACF"/>
    <w:rsid w:val="00825EC5"/>
    <w:rsid w:val="008260A4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A8F"/>
    <w:rsid w:val="00832C07"/>
    <w:rsid w:val="008332A1"/>
    <w:rsid w:val="00833392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C6C"/>
    <w:rsid w:val="00835F2C"/>
    <w:rsid w:val="0083653B"/>
    <w:rsid w:val="0083675E"/>
    <w:rsid w:val="0083700F"/>
    <w:rsid w:val="0083721E"/>
    <w:rsid w:val="008418F0"/>
    <w:rsid w:val="00841D69"/>
    <w:rsid w:val="00842390"/>
    <w:rsid w:val="00842B17"/>
    <w:rsid w:val="00842BB1"/>
    <w:rsid w:val="00842C97"/>
    <w:rsid w:val="008431E0"/>
    <w:rsid w:val="0084332A"/>
    <w:rsid w:val="00843400"/>
    <w:rsid w:val="0084376A"/>
    <w:rsid w:val="0084387F"/>
    <w:rsid w:val="00843CB7"/>
    <w:rsid w:val="00844BE8"/>
    <w:rsid w:val="008466DE"/>
    <w:rsid w:val="00846E02"/>
    <w:rsid w:val="00847E55"/>
    <w:rsid w:val="008500FF"/>
    <w:rsid w:val="00850629"/>
    <w:rsid w:val="00850E4B"/>
    <w:rsid w:val="008518B2"/>
    <w:rsid w:val="00852A65"/>
    <w:rsid w:val="008537CC"/>
    <w:rsid w:val="0085394A"/>
    <w:rsid w:val="00853AAE"/>
    <w:rsid w:val="00854CAA"/>
    <w:rsid w:val="008552DF"/>
    <w:rsid w:val="00855584"/>
    <w:rsid w:val="00855C48"/>
    <w:rsid w:val="00855D58"/>
    <w:rsid w:val="00856134"/>
    <w:rsid w:val="00856517"/>
    <w:rsid w:val="008565EB"/>
    <w:rsid w:val="00856AFE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5F4"/>
    <w:rsid w:val="00880641"/>
    <w:rsid w:val="00881202"/>
    <w:rsid w:val="0088193A"/>
    <w:rsid w:val="00881999"/>
    <w:rsid w:val="008822B6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921"/>
    <w:rsid w:val="00884CAC"/>
    <w:rsid w:val="00884CFC"/>
    <w:rsid w:val="00884DAE"/>
    <w:rsid w:val="00885464"/>
    <w:rsid w:val="00885AA3"/>
    <w:rsid w:val="00886000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934"/>
    <w:rsid w:val="00893C86"/>
    <w:rsid w:val="00893D07"/>
    <w:rsid w:val="00893D8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B47"/>
    <w:rsid w:val="008970D0"/>
    <w:rsid w:val="00897ABB"/>
    <w:rsid w:val="00897C02"/>
    <w:rsid w:val="008A0317"/>
    <w:rsid w:val="008A05DB"/>
    <w:rsid w:val="008A0BE5"/>
    <w:rsid w:val="008A0E68"/>
    <w:rsid w:val="008A0ECF"/>
    <w:rsid w:val="008A14FA"/>
    <w:rsid w:val="008A1814"/>
    <w:rsid w:val="008A1BC5"/>
    <w:rsid w:val="008A2209"/>
    <w:rsid w:val="008A2CC1"/>
    <w:rsid w:val="008A2DF0"/>
    <w:rsid w:val="008A3026"/>
    <w:rsid w:val="008A3047"/>
    <w:rsid w:val="008A36B2"/>
    <w:rsid w:val="008A3792"/>
    <w:rsid w:val="008A3D4F"/>
    <w:rsid w:val="008A3F36"/>
    <w:rsid w:val="008A4025"/>
    <w:rsid w:val="008A41AE"/>
    <w:rsid w:val="008A4381"/>
    <w:rsid w:val="008A490F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588"/>
    <w:rsid w:val="008B172E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ED2"/>
    <w:rsid w:val="008B43FD"/>
    <w:rsid w:val="008B4E10"/>
    <w:rsid w:val="008B4E5E"/>
    <w:rsid w:val="008B5053"/>
    <w:rsid w:val="008B57CA"/>
    <w:rsid w:val="008B5BDF"/>
    <w:rsid w:val="008B63DA"/>
    <w:rsid w:val="008B64F6"/>
    <w:rsid w:val="008B6EBA"/>
    <w:rsid w:val="008B72B9"/>
    <w:rsid w:val="008B73C7"/>
    <w:rsid w:val="008B7EA6"/>
    <w:rsid w:val="008C0A60"/>
    <w:rsid w:val="008C0B7C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5BF8"/>
    <w:rsid w:val="008C5EDC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D0297"/>
    <w:rsid w:val="008D02D4"/>
    <w:rsid w:val="008D04D9"/>
    <w:rsid w:val="008D0809"/>
    <w:rsid w:val="008D08F3"/>
    <w:rsid w:val="008D0AE4"/>
    <w:rsid w:val="008D0B85"/>
    <w:rsid w:val="008D0B94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5352"/>
    <w:rsid w:val="008D58B3"/>
    <w:rsid w:val="008D5E69"/>
    <w:rsid w:val="008D6148"/>
    <w:rsid w:val="008D6A56"/>
    <w:rsid w:val="008D7919"/>
    <w:rsid w:val="008E01FD"/>
    <w:rsid w:val="008E047D"/>
    <w:rsid w:val="008E0598"/>
    <w:rsid w:val="008E071B"/>
    <w:rsid w:val="008E15E7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5DA"/>
    <w:rsid w:val="008E36C7"/>
    <w:rsid w:val="008E37F8"/>
    <w:rsid w:val="008E403C"/>
    <w:rsid w:val="008E489B"/>
    <w:rsid w:val="008E4BBA"/>
    <w:rsid w:val="008E4E96"/>
    <w:rsid w:val="008E4E9A"/>
    <w:rsid w:val="008E608A"/>
    <w:rsid w:val="008E60EB"/>
    <w:rsid w:val="008E62E9"/>
    <w:rsid w:val="008E6F51"/>
    <w:rsid w:val="008E6F83"/>
    <w:rsid w:val="008E72BB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A6D"/>
    <w:rsid w:val="00905F6D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2E43"/>
    <w:rsid w:val="0091302F"/>
    <w:rsid w:val="00913143"/>
    <w:rsid w:val="0091368E"/>
    <w:rsid w:val="00913C0C"/>
    <w:rsid w:val="00913DCD"/>
    <w:rsid w:val="00914028"/>
    <w:rsid w:val="0091412B"/>
    <w:rsid w:val="00914695"/>
    <w:rsid w:val="0091490C"/>
    <w:rsid w:val="00914F4A"/>
    <w:rsid w:val="009157A3"/>
    <w:rsid w:val="00915868"/>
    <w:rsid w:val="00915C1E"/>
    <w:rsid w:val="00916BB1"/>
    <w:rsid w:val="0091716D"/>
    <w:rsid w:val="00917431"/>
    <w:rsid w:val="00917DA5"/>
    <w:rsid w:val="00920525"/>
    <w:rsid w:val="009208A3"/>
    <w:rsid w:val="009212C2"/>
    <w:rsid w:val="00921B59"/>
    <w:rsid w:val="00921F55"/>
    <w:rsid w:val="009221B4"/>
    <w:rsid w:val="009221DE"/>
    <w:rsid w:val="00922411"/>
    <w:rsid w:val="009227FF"/>
    <w:rsid w:val="009230F2"/>
    <w:rsid w:val="00923EDC"/>
    <w:rsid w:val="00924703"/>
    <w:rsid w:val="009247F4"/>
    <w:rsid w:val="00924B8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404CB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DA4"/>
    <w:rsid w:val="00945010"/>
    <w:rsid w:val="009453B3"/>
    <w:rsid w:val="00945500"/>
    <w:rsid w:val="009455AE"/>
    <w:rsid w:val="00945B36"/>
    <w:rsid w:val="009461BC"/>
    <w:rsid w:val="009463DE"/>
    <w:rsid w:val="00946ADE"/>
    <w:rsid w:val="00946EF3"/>
    <w:rsid w:val="00946F4F"/>
    <w:rsid w:val="00947228"/>
    <w:rsid w:val="0094770D"/>
    <w:rsid w:val="00947BE1"/>
    <w:rsid w:val="00947EA9"/>
    <w:rsid w:val="00947F79"/>
    <w:rsid w:val="00947FB1"/>
    <w:rsid w:val="0095000B"/>
    <w:rsid w:val="00950329"/>
    <w:rsid w:val="0095094D"/>
    <w:rsid w:val="0095097F"/>
    <w:rsid w:val="00951013"/>
    <w:rsid w:val="00951E76"/>
    <w:rsid w:val="0095219E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5E6"/>
    <w:rsid w:val="00961C8A"/>
    <w:rsid w:val="00961D24"/>
    <w:rsid w:val="00961EF0"/>
    <w:rsid w:val="009629CA"/>
    <w:rsid w:val="00963589"/>
    <w:rsid w:val="00963AAD"/>
    <w:rsid w:val="00963CA2"/>
    <w:rsid w:val="009646F8"/>
    <w:rsid w:val="0096475E"/>
    <w:rsid w:val="00964C34"/>
    <w:rsid w:val="00964C8A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725B"/>
    <w:rsid w:val="00977DDE"/>
    <w:rsid w:val="00980271"/>
    <w:rsid w:val="00980954"/>
    <w:rsid w:val="00980A32"/>
    <w:rsid w:val="009813DF"/>
    <w:rsid w:val="00981DC2"/>
    <w:rsid w:val="00982048"/>
    <w:rsid w:val="00982766"/>
    <w:rsid w:val="00982AC2"/>
    <w:rsid w:val="00982B19"/>
    <w:rsid w:val="009831AA"/>
    <w:rsid w:val="009839AD"/>
    <w:rsid w:val="00983D75"/>
    <w:rsid w:val="009841A3"/>
    <w:rsid w:val="00984DA3"/>
    <w:rsid w:val="009857C4"/>
    <w:rsid w:val="00985E35"/>
    <w:rsid w:val="009864F8"/>
    <w:rsid w:val="00986730"/>
    <w:rsid w:val="00986C65"/>
    <w:rsid w:val="00986E28"/>
    <w:rsid w:val="00987E6B"/>
    <w:rsid w:val="009900AD"/>
    <w:rsid w:val="009902EB"/>
    <w:rsid w:val="009904DB"/>
    <w:rsid w:val="00990976"/>
    <w:rsid w:val="009909F4"/>
    <w:rsid w:val="009915DA"/>
    <w:rsid w:val="009916B6"/>
    <w:rsid w:val="009917C8"/>
    <w:rsid w:val="0099199B"/>
    <w:rsid w:val="00992BC7"/>
    <w:rsid w:val="009930BB"/>
    <w:rsid w:val="0099353B"/>
    <w:rsid w:val="009946B4"/>
    <w:rsid w:val="00995199"/>
    <w:rsid w:val="009951F4"/>
    <w:rsid w:val="009962DA"/>
    <w:rsid w:val="00996314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7BB"/>
    <w:rsid w:val="009A2925"/>
    <w:rsid w:val="009A2BD2"/>
    <w:rsid w:val="009A2F56"/>
    <w:rsid w:val="009A30CB"/>
    <w:rsid w:val="009A33A0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A7F0C"/>
    <w:rsid w:val="009B0198"/>
    <w:rsid w:val="009B0452"/>
    <w:rsid w:val="009B06D3"/>
    <w:rsid w:val="009B07E3"/>
    <w:rsid w:val="009B0A1F"/>
    <w:rsid w:val="009B0CEE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29F"/>
    <w:rsid w:val="009B4C4A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917"/>
    <w:rsid w:val="009C5D34"/>
    <w:rsid w:val="009C6043"/>
    <w:rsid w:val="009C622A"/>
    <w:rsid w:val="009C6EAB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B7E"/>
    <w:rsid w:val="009D1CFD"/>
    <w:rsid w:val="009D1D7F"/>
    <w:rsid w:val="009D2367"/>
    <w:rsid w:val="009D2810"/>
    <w:rsid w:val="009D28E1"/>
    <w:rsid w:val="009D2DE7"/>
    <w:rsid w:val="009D3774"/>
    <w:rsid w:val="009D3CEF"/>
    <w:rsid w:val="009D3D2A"/>
    <w:rsid w:val="009D3D91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D7EC5"/>
    <w:rsid w:val="009D7FE0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36B"/>
    <w:rsid w:val="009E442A"/>
    <w:rsid w:val="009E4AC7"/>
    <w:rsid w:val="009E4B9B"/>
    <w:rsid w:val="009E4F50"/>
    <w:rsid w:val="009E508F"/>
    <w:rsid w:val="009E541E"/>
    <w:rsid w:val="009E5E41"/>
    <w:rsid w:val="009E66F3"/>
    <w:rsid w:val="009E681E"/>
    <w:rsid w:val="009E70EC"/>
    <w:rsid w:val="009E796F"/>
    <w:rsid w:val="009F0484"/>
    <w:rsid w:val="009F0C5B"/>
    <w:rsid w:val="009F0E69"/>
    <w:rsid w:val="009F1114"/>
    <w:rsid w:val="009F15EF"/>
    <w:rsid w:val="009F17AC"/>
    <w:rsid w:val="009F2CBA"/>
    <w:rsid w:val="009F2EDF"/>
    <w:rsid w:val="009F31BE"/>
    <w:rsid w:val="009F42AB"/>
    <w:rsid w:val="009F4F01"/>
    <w:rsid w:val="009F558E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5791"/>
    <w:rsid w:val="00A060AB"/>
    <w:rsid w:val="00A060E0"/>
    <w:rsid w:val="00A06333"/>
    <w:rsid w:val="00A06387"/>
    <w:rsid w:val="00A066A6"/>
    <w:rsid w:val="00A06B1C"/>
    <w:rsid w:val="00A06B2A"/>
    <w:rsid w:val="00A06F71"/>
    <w:rsid w:val="00A0768B"/>
    <w:rsid w:val="00A07856"/>
    <w:rsid w:val="00A107CC"/>
    <w:rsid w:val="00A110BA"/>
    <w:rsid w:val="00A11D26"/>
    <w:rsid w:val="00A1233E"/>
    <w:rsid w:val="00A12574"/>
    <w:rsid w:val="00A12BD4"/>
    <w:rsid w:val="00A13BC5"/>
    <w:rsid w:val="00A13E48"/>
    <w:rsid w:val="00A15C20"/>
    <w:rsid w:val="00A16AD8"/>
    <w:rsid w:val="00A16CCB"/>
    <w:rsid w:val="00A17120"/>
    <w:rsid w:val="00A17821"/>
    <w:rsid w:val="00A17DFB"/>
    <w:rsid w:val="00A2079A"/>
    <w:rsid w:val="00A207AB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1E5"/>
    <w:rsid w:val="00A326E7"/>
    <w:rsid w:val="00A32B63"/>
    <w:rsid w:val="00A32FAB"/>
    <w:rsid w:val="00A33082"/>
    <w:rsid w:val="00A3371F"/>
    <w:rsid w:val="00A343F5"/>
    <w:rsid w:val="00A34C8E"/>
    <w:rsid w:val="00A352F2"/>
    <w:rsid w:val="00A35777"/>
    <w:rsid w:val="00A35AF0"/>
    <w:rsid w:val="00A36FE5"/>
    <w:rsid w:val="00A374A6"/>
    <w:rsid w:val="00A37548"/>
    <w:rsid w:val="00A37BD7"/>
    <w:rsid w:val="00A37D06"/>
    <w:rsid w:val="00A40760"/>
    <w:rsid w:val="00A4089F"/>
    <w:rsid w:val="00A41159"/>
    <w:rsid w:val="00A4184B"/>
    <w:rsid w:val="00A425BD"/>
    <w:rsid w:val="00A4298E"/>
    <w:rsid w:val="00A42AB3"/>
    <w:rsid w:val="00A42B25"/>
    <w:rsid w:val="00A435BD"/>
    <w:rsid w:val="00A43AAC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B98"/>
    <w:rsid w:val="00A61DBC"/>
    <w:rsid w:val="00A621FC"/>
    <w:rsid w:val="00A62F96"/>
    <w:rsid w:val="00A6344E"/>
    <w:rsid w:val="00A638D7"/>
    <w:rsid w:val="00A63A2A"/>
    <w:rsid w:val="00A63F9A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7191"/>
    <w:rsid w:val="00A67A41"/>
    <w:rsid w:val="00A67C5B"/>
    <w:rsid w:val="00A67CE7"/>
    <w:rsid w:val="00A67EA7"/>
    <w:rsid w:val="00A706A7"/>
    <w:rsid w:val="00A70CD5"/>
    <w:rsid w:val="00A70DEF"/>
    <w:rsid w:val="00A714C3"/>
    <w:rsid w:val="00A71643"/>
    <w:rsid w:val="00A71916"/>
    <w:rsid w:val="00A719D1"/>
    <w:rsid w:val="00A727AA"/>
    <w:rsid w:val="00A7320F"/>
    <w:rsid w:val="00A737A3"/>
    <w:rsid w:val="00A73956"/>
    <w:rsid w:val="00A7399D"/>
    <w:rsid w:val="00A73CCD"/>
    <w:rsid w:val="00A73D40"/>
    <w:rsid w:val="00A73E4C"/>
    <w:rsid w:val="00A744EB"/>
    <w:rsid w:val="00A7480D"/>
    <w:rsid w:val="00A7485F"/>
    <w:rsid w:val="00A748B1"/>
    <w:rsid w:val="00A74E8D"/>
    <w:rsid w:val="00A7532B"/>
    <w:rsid w:val="00A75331"/>
    <w:rsid w:val="00A75FFA"/>
    <w:rsid w:val="00A7639C"/>
    <w:rsid w:val="00A769F3"/>
    <w:rsid w:val="00A76E5F"/>
    <w:rsid w:val="00A77180"/>
    <w:rsid w:val="00A77AB3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8EB"/>
    <w:rsid w:val="00A85C49"/>
    <w:rsid w:val="00A85C4B"/>
    <w:rsid w:val="00A85D47"/>
    <w:rsid w:val="00A860F9"/>
    <w:rsid w:val="00A870DD"/>
    <w:rsid w:val="00A8712C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3C"/>
    <w:rsid w:val="00A93929"/>
    <w:rsid w:val="00A93A4E"/>
    <w:rsid w:val="00A94AC4"/>
    <w:rsid w:val="00A94ADE"/>
    <w:rsid w:val="00A94B29"/>
    <w:rsid w:val="00A951C9"/>
    <w:rsid w:val="00A953A8"/>
    <w:rsid w:val="00A95614"/>
    <w:rsid w:val="00A9582A"/>
    <w:rsid w:val="00A9587F"/>
    <w:rsid w:val="00A96836"/>
    <w:rsid w:val="00A96B21"/>
    <w:rsid w:val="00A97870"/>
    <w:rsid w:val="00A97B35"/>
    <w:rsid w:val="00AA13EE"/>
    <w:rsid w:val="00AA1441"/>
    <w:rsid w:val="00AA1468"/>
    <w:rsid w:val="00AA174E"/>
    <w:rsid w:val="00AA1792"/>
    <w:rsid w:val="00AA1B66"/>
    <w:rsid w:val="00AA1C33"/>
    <w:rsid w:val="00AA1F69"/>
    <w:rsid w:val="00AA28A2"/>
    <w:rsid w:val="00AA2D38"/>
    <w:rsid w:val="00AA2ECF"/>
    <w:rsid w:val="00AA2EF4"/>
    <w:rsid w:val="00AA3392"/>
    <w:rsid w:val="00AA3491"/>
    <w:rsid w:val="00AA39BD"/>
    <w:rsid w:val="00AA4131"/>
    <w:rsid w:val="00AA45A9"/>
    <w:rsid w:val="00AA4F55"/>
    <w:rsid w:val="00AA52AA"/>
    <w:rsid w:val="00AA59C0"/>
    <w:rsid w:val="00AA5BEA"/>
    <w:rsid w:val="00AA5C21"/>
    <w:rsid w:val="00AA5DC4"/>
    <w:rsid w:val="00AA6079"/>
    <w:rsid w:val="00AA65DE"/>
    <w:rsid w:val="00AA6805"/>
    <w:rsid w:val="00AA6B5D"/>
    <w:rsid w:val="00AA73A0"/>
    <w:rsid w:val="00AA7EB8"/>
    <w:rsid w:val="00AB0054"/>
    <w:rsid w:val="00AB0317"/>
    <w:rsid w:val="00AB080E"/>
    <w:rsid w:val="00AB0905"/>
    <w:rsid w:val="00AB0C65"/>
    <w:rsid w:val="00AB1B05"/>
    <w:rsid w:val="00AB2815"/>
    <w:rsid w:val="00AB2AAA"/>
    <w:rsid w:val="00AB2D40"/>
    <w:rsid w:val="00AB2EB7"/>
    <w:rsid w:val="00AB301C"/>
    <w:rsid w:val="00AB3A52"/>
    <w:rsid w:val="00AB3AE0"/>
    <w:rsid w:val="00AB3D6B"/>
    <w:rsid w:val="00AB469F"/>
    <w:rsid w:val="00AB46B1"/>
    <w:rsid w:val="00AB4B2F"/>
    <w:rsid w:val="00AB514C"/>
    <w:rsid w:val="00AB557D"/>
    <w:rsid w:val="00AB55BF"/>
    <w:rsid w:val="00AB5650"/>
    <w:rsid w:val="00AB6725"/>
    <w:rsid w:val="00AB68C3"/>
    <w:rsid w:val="00AB6EB2"/>
    <w:rsid w:val="00AB7061"/>
    <w:rsid w:val="00AB7B9E"/>
    <w:rsid w:val="00AC024D"/>
    <w:rsid w:val="00AC0311"/>
    <w:rsid w:val="00AC070E"/>
    <w:rsid w:val="00AC08F8"/>
    <w:rsid w:val="00AC142F"/>
    <w:rsid w:val="00AC1562"/>
    <w:rsid w:val="00AC1A41"/>
    <w:rsid w:val="00AC1DD8"/>
    <w:rsid w:val="00AC27CB"/>
    <w:rsid w:val="00AC2C5C"/>
    <w:rsid w:val="00AC3B1D"/>
    <w:rsid w:val="00AC3B61"/>
    <w:rsid w:val="00AC40B8"/>
    <w:rsid w:val="00AC411B"/>
    <w:rsid w:val="00AC47A8"/>
    <w:rsid w:val="00AC5D90"/>
    <w:rsid w:val="00AC654D"/>
    <w:rsid w:val="00AC66B7"/>
    <w:rsid w:val="00AC7095"/>
    <w:rsid w:val="00AC793E"/>
    <w:rsid w:val="00AC7976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596"/>
    <w:rsid w:val="00AD2B10"/>
    <w:rsid w:val="00AD2E03"/>
    <w:rsid w:val="00AD38B3"/>
    <w:rsid w:val="00AD40F9"/>
    <w:rsid w:val="00AD5861"/>
    <w:rsid w:val="00AD61B6"/>
    <w:rsid w:val="00AD6718"/>
    <w:rsid w:val="00AD6B1A"/>
    <w:rsid w:val="00AD6BE1"/>
    <w:rsid w:val="00AD744D"/>
    <w:rsid w:val="00AD7D1B"/>
    <w:rsid w:val="00AD7D3D"/>
    <w:rsid w:val="00AE1DB1"/>
    <w:rsid w:val="00AE21C6"/>
    <w:rsid w:val="00AE2322"/>
    <w:rsid w:val="00AE241B"/>
    <w:rsid w:val="00AE2E2A"/>
    <w:rsid w:val="00AE348C"/>
    <w:rsid w:val="00AE3A5E"/>
    <w:rsid w:val="00AE3FBA"/>
    <w:rsid w:val="00AE4261"/>
    <w:rsid w:val="00AE4326"/>
    <w:rsid w:val="00AE464F"/>
    <w:rsid w:val="00AE489A"/>
    <w:rsid w:val="00AE4EA1"/>
    <w:rsid w:val="00AE5DBA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23E"/>
    <w:rsid w:val="00AF24BE"/>
    <w:rsid w:val="00AF264C"/>
    <w:rsid w:val="00AF2A65"/>
    <w:rsid w:val="00AF2C2F"/>
    <w:rsid w:val="00AF2D3F"/>
    <w:rsid w:val="00AF3401"/>
    <w:rsid w:val="00AF3743"/>
    <w:rsid w:val="00AF3A27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3008"/>
    <w:rsid w:val="00B03332"/>
    <w:rsid w:val="00B03368"/>
    <w:rsid w:val="00B03672"/>
    <w:rsid w:val="00B03A7B"/>
    <w:rsid w:val="00B03A93"/>
    <w:rsid w:val="00B03F87"/>
    <w:rsid w:val="00B04158"/>
    <w:rsid w:val="00B046FC"/>
    <w:rsid w:val="00B05CE4"/>
    <w:rsid w:val="00B06E0F"/>
    <w:rsid w:val="00B07BAD"/>
    <w:rsid w:val="00B07C8C"/>
    <w:rsid w:val="00B10218"/>
    <w:rsid w:val="00B1023A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75A"/>
    <w:rsid w:val="00B13D59"/>
    <w:rsid w:val="00B151C2"/>
    <w:rsid w:val="00B15362"/>
    <w:rsid w:val="00B156E5"/>
    <w:rsid w:val="00B1612E"/>
    <w:rsid w:val="00B161A6"/>
    <w:rsid w:val="00B165C1"/>
    <w:rsid w:val="00B17932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3369"/>
    <w:rsid w:val="00B235AE"/>
    <w:rsid w:val="00B238A2"/>
    <w:rsid w:val="00B23A6B"/>
    <w:rsid w:val="00B23A8D"/>
    <w:rsid w:val="00B23EB1"/>
    <w:rsid w:val="00B240A4"/>
    <w:rsid w:val="00B240FE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1C0"/>
    <w:rsid w:val="00B312C0"/>
    <w:rsid w:val="00B3159F"/>
    <w:rsid w:val="00B316C2"/>
    <w:rsid w:val="00B318BC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9FD"/>
    <w:rsid w:val="00B34E7E"/>
    <w:rsid w:val="00B35641"/>
    <w:rsid w:val="00B359A4"/>
    <w:rsid w:val="00B35AC9"/>
    <w:rsid w:val="00B35B5A"/>
    <w:rsid w:val="00B35EC1"/>
    <w:rsid w:val="00B36307"/>
    <w:rsid w:val="00B3646C"/>
    <w:rsid w:val="00B36619"/>
    <w:rsid w:val="00B3675B"/>
    <w:rsid w:val="00B3686E"/>
    <w:rsid w:val="00B36F9F"/>
    <w:rsid w:val="00B37B5C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2219"/>
    <w:rsid w:val="00B529AC"/>
    <w:rsid w:val="00B53B9C"/>
    <w:rsid w:val="00B53D9A"/>
    <w:rsid w:val="00B53E3C"/>
    <w:rsid w:val="00B5410A"/>
    <w:rsid w:val="00B5425B"/>
    <w:rsid w:val="00B542CE"/>
    <w:rsid w:val="00B5491D"/>
    <w:rsid w:val="00B54C30"/>
    <w:rsid w:val="00B55187"/>
    <w:rsid w:val="00B5554F"/>
    <w:rsid w:val="00B563F0"/>
    <w:rsid w:val="00B56AB9"/>
    <w:rsid w:val="00B56C7C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314B"/>
    <w:rsid w:val="00B63464"/>
    <w:rsid w:val="00B63515"/>
    <w:rsid w:val="00B635E7"/>
    <w:rsid w:val="00B6389B"/>
    <w:rsid w:val="00B63BF8"/>
    <w:rsid w:val="00B63C72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A60"/>
    <w:rsid w:val="00B67F2B"/>
    <w:rsid w:val="00B70653"/>
    <w:rsid w:val="00B70737"/>
    <w:rsid w:val="00B715B0"/>
    <w:rsid w:val="00B71B37"/>
    <w:rsid w:val="00B71B46"/>
    <w:rsid w:val="00B728C2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B2D"/>
    <w:rsid w:val="00B75B87"/>
    <w:rsid w:val="00B7669E"/>
    <w:rsid w:val="00B76E86"/>
    <w:rsid w:val="00B77570"/>
    <w:rsid w:val="00B7758D"/>
    <w:rsid w:val="00B77C1B"/>
    <w:rsid w:val="00B8017F"/>
    <w:rsid w:val="00B802E9"/>
    <w:rsid w:val="00B803F6"/>
    <w:rsid w:val="00B808B8"/>
    <w:rsid w:val="00B80F1D"/>
    <w:rsid w:val="00B812B2"/>
    <w:rsid w:val="00B82382"/>
    <w:rsid w:val="00B8257E"/>
    <w:rsid w:val="00B825C0"/>
    <w:rsid w:val="00B8290C"/>
    <w:rsid w:val="00B82D66"/>
    <w:rsid w:val="00B82E52"/>
    <w:rsid w:val="00B82F9D"/>
    <w:rsid w:val="00B83E5A"/>
    <w:rsid w:val="00B84133"/>
    <w:rsid w:val="00B84222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85D"/>
    <w:rsid w:val="00B9786A"/>
    <w:rsid w:val="00B97A0A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3EDA"/>
    <w:rsid w:val="00BA4005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93E"/>
    <w:rsid w:val="00BB02D4"/>
    <w:rsid w:val="00BB0C31"/>
    <w:rsid w:val="00BB0E97"/>
    <w:rsid w:val="00BB128C"/>
    <w:rsid w:val="00BB1E21"/>
    <w:rsid w:val="00BB1EAE"/>
    <w:rsid w:val="00BB2150"/>
    <w:rsid w:val="00BB27BA"/>
    <w:rsid w:val="00BB29EF"/>
    <w:rsid w:val="00BB3812"/>
    <w:rsid w:val="00BB3AF5"/>
    <w:rsid w:val="00BB3EC5"/>
    <w:rsid w:val="00BB4237"/>
    <w:rsid w:val="00BB44B1"/>
    <w:rsid w:val="00BB480D"/>
    <w:rsid w:val="00BB4DC6"/>
    <w:rsid w:val="00BB55EF"/>
    <w:rsid w:val="00BB5A5E"/>
    <w:rsid w:val="00BB5D90"/>
    <w:rsid w:val="00BB5EDC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DA2"/>
    <w:rsid w:val="00BC2E8A"/>
    <w:rsid w:val="00BC3096"/>
    <w:rsid w:val="00BC3B2B"/>
    <w:rsid w:val="00BC4A94"/>
    <w:rsid w:val="00BC558E"/>
    <w:rsid w:val="00BC5729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DE2"/>
    <w:rsid w:val="00BD31C5"/>
    <w:rsid w:val="00BD31D1"/>
    <w:rsid w:val="00BD3E24"/>
    <w:rsid w:val="00BD3EEA"/>
    <w:rsid w:val="00BD3F38"/>
    <w:rsid w:val="00BD402B"/>
    <w:rsid w:val="00BD48F7"/>
    <w:rsid w:val="00BD542C"/>
    <w:rsid w:val="00BD5835"/>
    <w:rsid w:val="00BD656F"/>
    <w:rsid w:val="00BD659A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409"/>
    <w:rsid w:val="00BE555E"/>
    <w:rsid w:val="00BE67B9"/>
    <w:rsid w:val="00BE68B7"/>
    <w:rsid w:val="00BE6BB7"/>
    <w:rsid w:val="00BE6C96"/>
    <w:rsid w:val="00BE7151"/>
    <w:rsid w:val="00BE7267"/>
    <w:rsid w:val="00BE78BA"/>
    <w:rsid w:val="00BF0EDF"/>
    <w:rsid w:val="00BF128F"/>
    <w:rsid w:val="00BF16B3"/>
    <w:rsid w:val="00BF233A"/>
    <w:rsid w:val="00BF25E1"/>
    <w:rsid w:val="00BF2E2F"/>
    <w:rsid w:val="00BF3373"/>
    <w:rsid w:val="00BF349F"/>
    <w:rsid w:val="00BF355B"/>
    <w:rsid w:val="00BF3771"/>
    <w:rsid w:val="00BF3D18"/>
    <w:rsid w:val="00BF447D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C00778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898"/>
    <w:rsid w:val="00C0293B"/>
    <w:rsid w:val="00C03500"/>
    <w:rsid w:val="00C0392E"/>
    <w:rsid w:val="00C03A2D"/>
    <w:rsid w:val="00C03C61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06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6EF"/>
    <w:rsid w:val="00C21A59"/>
    <w:rsid w:val="00C21B61"/>
    <w:rsid w:val="00C21DEE"/>
    <w:rsid w:val="00C2218F"/>
    <w:rsid w:val="00C2257F"/>
    <w:rsid w:val="00C227A8"/>
    <w:rsid w:val="00C22DF5"/>
    <w:rsid w:val="00C237EC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5E93"/>
    <w:rsid w:val="00C26CB5"/>
    <w:rsid w:val="00C27145"/>
    <w:rsid w:val="00C275E2"/>
    <w:rsid w:val="00C27ECE"/>
    <w:rsid w:val="00C30155"/>
    <w:rsid w:val="00C302E7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51C6"/>
    <w:rsid w:val="00C3533F"/>
    <w:rsid w:val="00C3576F"/>
    <w:rsid w:val="00C35A8B"/>
    <w:rsid w:val="00C35C5C"/>
    <w:rsid w:val="00C35C7E"/>
    <w:rsid w:val="00C36567"/>
    <w:rsid w:val="00C365A8"/>
    <w:rsid w:val="00C36A9E"/>
    <w:rsid w:val="00C377AB"/>
    <w:rsid w:val="00C40056"/>
    <w:rsid w:val="00C401D5"/>
    <w:rsid w:val="00C40AC7"/>
    <w:rsid w:val="00C40F52"/>
    <w:rsid w:val="00C40FFE"/>
    <w:rsid w:val="00C4196B"/>
    <w:rsid w:val="00C41B51"/>
    <w:rsid w:val="00C41E1B"/>
    <w:rsid w:val="00C4259D"/>
    <w:rsid w:val="00C42C14"/>
    <w:rsid w:val="00C42D3F"/>
    <w:rsid w:val="00C42F90"/>
    <w:rsid w:val="00C432B2"/>
    <w:rsid w:val="00C43514"/>
    <w:rsid w:val="00C44382"/>
    <w:rsid w:val="00C443BA"/>
    <w:rsid w:val="00C44AB7"/>
    <w:rsid w:val="00C44BB1"/>
    <w:rsid w:val="00C44C5B"/>
    <w:rsid w:val="00C44CA3"/>
    <w:rsid w:val="00C44F2B"/>
    <w:rsid w:val="00C4599E"/>
    <w:rsid w:val="00C467AC"/>
    <w:rsid w:val="00C4693D"/>
    <w:rsid w:val="00C46AAD"/>
    <w:rsid w:val="00C46B1B"/>
    <w:rsid w:val="00C46F81"/>
    <w:rsid w:val="00C47F02"/>
    <w:rsid w:val="00C501C9"/>
    <w:rsid w:val="00C50241"/>
    <w:rsid w:val="00C50390"/>
    <w:rsid w:val="00C50682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3148"/>
    <w:rsid w:val="00C532BA"/>
    <w:rsid w:val="00C546C3"/>
    <w:rsid w:val="00C55059"/>
    <w:rsid w:val="00C55222"/>
    <w:rsid w:val="00C553E7"/>
    <w:rsid w:val="00C5542B"/>
    <w:rsid w:val="00C55AC2"/>
    <w:rsid w:val="00C55FFE"/>
    <w:rsid w:val="00C567BA"/>
    <w:rsid w:val="00C5756D"/>
    <w:rsid w:val="00C57B4B"/>
    <w:rsid w:val="00C57D6D"/>
    <w:rsid w:val="00C60215"/>
    <w:rsid w:val="00C60380"/>
    <w:rsid w:val="00C605E4"/>
    <w:rsid w:val="00C60966"/>
    <w:rsid w:val="00C60BD3"/>
    <w:rsid w:val="00C60C12"/>
    <w:rsid w:val="00C60E57"/>
    <w:rsid w:val="00C614B1"/>
    <w:rsid w:val="00C61FA4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54BB"/>
    <w:rsid w:val="00C656E6"/>
    <w:rsid w:val="00C65C63"/>
    <w:rsid w:val="00C66042"/>
    <w:rsid w:val="00C66970"/>
    <w:rsid w:val="00C67405"/>
    <w:rsid w:val="00C67C56"/>
    <w:rsid w:val="00C67F55"/>
    <w:rsid w:val="00C7013A"/>
    <w:rsid w:val="00C704DD"/>
    <w:rsid w:val="00C71FEE"/>
    <w:rsid w:val="00C726D2"/>
    <w:rsid w:val="00C732BF"/>
    <w:rsid w:val="00C73E30"/>
    <w:rsid w:val="00C74097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1947"/>
    <w:rsid w:val="00C82036"/>
    <w:rsid w:val="00C82153"/>
    <w:rsid w:val="00C82972"/>
    <w:rsid w:val="00C83C71"/>
    <w:rsid w:val="00C83CD0"/>
    <w:rsid w:val="00C8438F"/>
    <w:rsid w:val="00C84446"/>
    <w:rsid w:val="00C852F2"/>
    <w:rsid w:val="00C858BD"/>
    <w:rsid w:val="00C85C66"/>
    <w:rsid w:val="00C860A6"/>
    <w:rsid w:val="00C86D58"/>
    <w:rsid w:val="00C86DF2"/>
    <w:rsid w:val="00C8728A"/>
    <w:rsid w:val="00C87D0A"/>
    <w:rsid w:val="00C87DF3"/>
    <w:rsid w:val="00C90C66"/>
    <w:rsid w:val="00C91240"/>
    <w:rsid w:val="00C9131C"/>
    <w:rsid w:val="00C91714"/>
    <w:rsid w:val="00C92E96"/>
    <w:rsid w:val="00C93122"/>
    <w:rsid w:val="00C93E1A"/>
    <w:rsid w:val="00C93EC8"/>
    <w:rsid w:val="00C9421C"/>
    <w:rsid w:val="00C943D3"/>
    <w:rsid w:val="00C94744"/>
    <w:rsid w:val="00C94D49"/>
    <w:rsid w:val="00C95244"/>
    <w:rsid w:val="00C9538E"/>
    <w:rsid w:val="00C9586C"/>
    <w:rsid w:val="00C95874"/>
    <w:rsid w:val="00C95875"/>
    <w:rsid w:val="00C95FF7"/>
    <w:rsid w:val="00C96FA1"/>
    <w:rsid w:val="00C971A7"/>
    <w:rsid w:val="00C97893"/>
    <w:rsid w:val="00CA0365"/>
    <w:rsid w:val="00CA0935"/>
    <w:rsid w:val="00CA0CB0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7BC"/>
    <w:rsid w:val="00CA5961"/>
    <w:rsid w:val="00CA5F9E"/>
    <w:rsid w:val="00CA6D04"/>
    <w:rsid w:val="00CA7338"/>
    <w:rsid w:val="00CA747D"/>
    <w:rsid w:val="00CB0850"/>
    <w:rsid w:val="00CB09FF"/>
    <w:rsid w:val="00CB0EA2"/>
    <w:rsid w:val="00CB1266"/>
    <w:rsid w:val="00CB12D1"/>
    <w:rsid w:val="00CB1735"/>
    <w:rsid w:val="00CB1829"/>
    <w:rsid w:val="00CB1990"/>
    <w:rsid w:val="00CB1B24"/>
    <w:rsid w:val="00CB2A9B"/>
    <w:rsid w:val="00CB2C06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56BD"/>
    <w:rsid w:val="00CB56D4"/>
    <w:rsid w:val="00CB5ACE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144B"/>
    <w:rsid w:val="00CC1908"/>
    <w:rsid w:val="00CC19F1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71"/>
    <w:rsid w:val="00CC5CFE"/>
    <w:rsid w:val="00CC5FE7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1161"/>
    <w:rsid w:val="00CD155D"/>
    <w:rsid w:val="00CD17FE"/>
    <w:rsid w:val="00CD189D"/>
    <w:rsid w:val="00CD20F6"/>
    <w:rsid w:val="00CD262B"/>
    <w:rsid w:val="00CD2B7F"/>
    <w:rsid w:val="00CD2D40"/>
    <w:rsid w:val="00CD35E6"/>
    <w:rsid w:val="00CD3639"/>
    <w:rsid w:val="00CD382E"/>
    <w:rsid w:val="00CD3E65"/>
    <w:rsid w:val="00CD449E"/>
    <w:rsid w:val="00CD452F"/>
    <w:rsid w:val="00CD459A"/>
    <w:rsid w:val="00CD4BD3"/>
    <w:rsid w:val="00CD4C3B"/>
    <w:rsid w:val="00CD5961"/>
    <w:rsid w:val="00CD5D32"/>
    <w:rsid w:val="00CD6BE7"/>
    <w:rsid w:val="00CD6F1C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1EB7"/>
    <w:rsid w:val="00CE36C0"/>
    <w:rsid w:val="00CE36D6"/>
    <w:rsid w:val="00CE373D"/>
    <w:rsid w:val="00CE38C9"/>
    <w:rsid w:val="00CE3901"/>
    <w:rsid w:val="00CE3927"/>
    <w:rsid w:val="00CE45BE"/>
    <w:rsid w:val="00CE47BC"/>
    <w:rsid w:val="00CE4FE8"/>
    <w:rsid w:val="00CE55BF"/>
    <w:rsid w:val="00CE6335"/>
    <w:rsid w:val="00CE654C"/>
    <w:rsid w:val="00CE65D3"/>
    <w:rsid w:val="00CE7514"/>
    <w:rsid w:val="00CE77AA"/>
    <w:rsid w:val="00CF025E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4358"/>
    <w:rsid w:val="00CF4874"/>
    <w:rsid w:val="00CF4CE5"/>
    <w:rsid w:val="00CF4CF6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267"/>
    <w:rsid w:val="00D00437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572"/>
    <w:rsid w:val="00D026B6"/>
    <w:rsid w:val="00D02788"/>
    <w:rsid w:val="00D02E15"/>
    <w:rsid w:val="00D03250"/>
    <w:rsid w:val="00D03F7D"/>
    <w:rsid w:val="00D04434"/>
    <w:rsid w:val="00D055BC"/>
    <w:rsid w:val="00D05644"/>
    <w:rsid w:val="00D057C7"/>
    <w:rsid w:val="00D06293"/>
    <w:rsid w:val="00D071EF"/>
    <w:rsid w:val="00D0755A"/>
    <w:rsid w:val="00D078C5"/>
    <w:rsid w:val="00D07BE9"/>
    <w:rsid w:val="00D10024"/>
    <w:rsid w:val="00D10AC1"/>
    <w:rsid w:val="00D10B0C"/>
    <w:rsid w:val="00D11630"/>
    <w:rsid w:val="00D11A85"/>
    <w:rsid w:val="00D11C8D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F2A"/>
    <w:rsid w:val="00D15900"/>
    <w:rsid w:val="00D15C0F"/>
    <w:rsid w:val="00D165A9"/>
    <w:rsid w:val="00D1685A"/>
    <w:rsid w:val="00D169E2"/>
    <w:rsid w:val="00D16B9E"/>
    <w:rsid w:val="00D176CE"/>
    <w:rsid w:val="00D17823"/>
    <w:rsid w:val="00D17A1B"/>
    <w:rsid w:val="00D17AEE"/>
    <w:rsid w:val="00D200D2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27FBD"/>
    <w:rsid w:val="00D302D9"/>
    <w:rsid w:val="00D30314"/>
    <w:rsid w:val="00D30DEB"/>
    <w:rsid w:val="00D30FDB"/>
    <w:rsid w:val="00D311D3"/>
    <w:rsid w:val="00D31359"/>
    <w:rsid w:val="00D31680"/>
    <w:rsid w:val="00D3201F"/>
    <w:rsid w:val="00D320EA"/>
    <w:rsid w:val="00D321D2"/>
    <w:rsid w:val="00D32371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C76"/>
    <w:rsid w:val="00D41FF8"/>
    <w:rsid w:val="00D42440"/>
    <w:rsid w:val="00D4259E"/>
    <w:rsid w:val="00D4377D"/>
    <w:rsid w:val="00D43A1F"/>
    <w:rsid w:val="00D44730"/>
    <w:rsid w:val="00D44A20"/>
    <w:rsid w:val="00D44C87"/>
    <w:rsid w:val="00D44FE4"/>
    <w:rsid w:val="00D4507D"/>
    <w:rsid w:val="00D4534D"/>
    <w:rsid w:val="00D45539"/>
    <w:rsid w:val="00D456CE"/>
    <w:rsid w:val="00D45726"/>
    <w:rsid w:val="00D45827"/>
    <w:rsid w:val="00D460AB"/>
    <w:rsid w:val="00D46411"/>
    <w:rsid w:val="00D4693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9C5"/>
    <w:rsid w:val="00D52A63"/>
    <w:rsid w:val="00D5317C"/>
    <w:rsid w:val="00D5374A"/>
    <w:rsid w:val="00D53D57"/>
    <w:rsid w:val="00D54B98"/>
    <w:rsid w:val="00D5505C"/>
    <w:rsid w:val="00D551B3"/>
    <w:rsid w:val="00D56254"/>
    <w:rsid w:val="00D56C04"/>
    <w:rsid w:val="00D5703F"/>
    <w:rsid w:val="00D57F1E"/>
    <w:rsid w:val="00D60111"/>
    <w:rsid w:val="00D61D80"/>
    <w:rsid w:val="00D622C7"/>
    <w:rsid w:val="00D626F9"/>
    <w:rsid w:val="00D629C8"/>
    <w:rsid w:val="00D62B52"/>
    <w:rsid w:val="00D62B75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49EA"/>
    <w:rsid w:val="00D74E42"/>
    <w:rsid w:val="00D7591C"/>
    <w:rsid w:val="00D75AAD"/>
    <w:rsid w:val="00D75AB9"/>
    <w:rsid w:val="00D7607C"/>
    <w:rsid w:val="00D766BF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800D5"/>
    <w:rsid w:val="00D809DE"/>
    <w:rsid w:val="00D80E64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2EC"/>
    <w:rsid w:val="00D834C4"/>
    <w:rsid w:val="00D83631"/>
    <w:rsid w:val="00D83CF4"/>
    <w:rsid w:val="00D83EC3"/>
    <w:rsid w:val="00D84039"/>
    <w:rsid w:val="00D846F6"/>
    <w:rsid w:val="00D85193"/>
    <w:rsid w:val="00D853E2"/>
    <w:rsid w:val="00D858C4"/>
    <w:rsid w:val="00D85A49"/>
    <w:rsid w:val="00D85B05"/>
    <w:rsid w:val="00D862F3"/>
    <w:rsid w:val="00D863E1"/>
    <w:rsid w:val="00D86403"/>
    <w:rsid w:val="00D8655F"/>
    <w:rsid w:val="00D86C7F"/>
    <w:rsid w:val="00D875DE"/>
    <w:rsid w:val="00D901F0"/>
    <w:rsid w:val="00D903F1"/>
    <w:rsid w:val="00D905BA"/>
    <w:rsid w:val="00D908F3"/>
    <w:rsid w:val="00D90922"/>
    <w:rsid w:val="00D912EA"/>
    <w:rsid w:val="00D917DB"/>
    <w:rsid w:val="00D91A67"/>
    <w:rsid w:val="00D91C11"/>
    <w:rsid w:val="00D91CDD"/>
    <w:rsid w:val="00D91DFA"/>
    <w:rsid w:val="00D91ECB"/>
    <w:rsid w:val="00D91F7A"/>
    <w:rsid w:val="00D9263F"/>
    <w:rsid w:val="00D92758"/>
    <w:rsid w:val="00D92942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6FC3"/>
    <w:rsid w:val="00D97105"/>
    <w:rsid w:val="00D9764E"/>
    <w:rsid w:val="00D978E1"/>
    <w:rsid w:val="00DA0229"/>
    <w:rsid w:val="00DA086B"/>
    <w:rsid w:val="00DA183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890"/>
    <w:rsid w:val="00DA5AB3"/>
    <w:rsid w:val="00DA61B1"/>
    <w:rsid w:val="00DA6352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2287"/>
    <w:rsid w:val="00DB22D9"/>
    <w:rsid w:val="00DB2BAD"/>
    <w:rsid w:val="00DB3C6F"/>
    <w:rsid w:val="00DB3CD8"/>
    <w:rsid w:val="00DB3EEA"/>
    <w:rsid w:val="00DB40CA"/>
    <w:rsid w:val="00DB48A4"/>
    <w:rsid w:val="00DB490A"/>
    <w:rsid w:val="00DB5497"/>
    <w:rsid w:val="00DB6175"/>
    <w:rsid w:val="00DB69D1"/>
    <w:rsid w:val="00DB6ABE"/>
    <w:rsid w:val="00DB73C7"/>
    <w:rsid w:val="00DB798A"/>
    <w:rsid w:val="00DB7F99"/>
    <w:rsid w:val="00DC0968"/>
    <w:rsid w:val="00DC0AF0"/>
    <w:rsid w:val="00DC0E74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60CA"/>
    <w:rsid w:val="00DC678E"/>
    <w:rsid w:val="00DC695D"/>
    <w:rsid w:val="00DC70E7"/>
    <w:rsid w:val="00DC71D1"/>
    <w:rsid w:val="00DC7226"/>
    <w:rsid w:val="00DC737B"/>
    <w:rsid w:val="00DC7C4D"/>
    <w:rsid w:val="00DD0456"/>
    <w:rsid w:val="00DD045D"/>
    <w:rsid w:val="00DD071D"/>
    <w:rsid w:val="00DD07E0"/>
    <w:rsid w:val="00DD0CDA"/>
    <w:rsid w:val="00DD0D46"/>
    <w:rsid w:val="00DD12D4"/>
    <w:rsid w:val="00DD1BE4"/>
    <w:rsid w:val="00DD1C42"/>
    <w:rsid w:val="00DD1ED1"/>
    <w:rsid w:val="00DD22EA"/>
    <w:rsid w:val="00DD23CE"/>
    <w:rsid w:val="00DD284C"/>
    <w:rsid w:val="00DD295C"/>
    <w:rsid w:val="00DD2E71"/>
    <w:rsid w:val="00DD336F"/>
    <w:rsid w:val="00DD337C"/>
    <w:rsid w:val="00DD3438"/>
    <w:rsid w:val="00DD35D4"/>
    <w:rsid w:val="00DD38A2"/>
    <w:rsid w:val="00DD3D29"/>
    <w:rsid w:val="00DD41A9"/>
    <w:rsid w:val="00DD41B5"/>
    <w:rsid w:val="00DD52BB"/>
    <w:rsid w:val="00DD5BDE"/>
    <w:rsid w:val="00DD6985"/>
    <w:rsid w:val="00DD6CC8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B0"/>
    <w:rsid w:val="00DE313B"/>
    <w:rsid w:val="00DE325A"/>
    <w:rsid w:val="00DE3309"/>
    <w:rsid w:val="00DE37B0"/>
    <w:rsid w:val="00DE3CE7"/>
    <w:rsid w:val="00DE46EE"/>
    <w:rsid w:val="00DE4CCB"/>
    <w:rsid w:val="00DE5062"/>
    <w:rsid w:val="00DE597F"/>
    <w:rsid w:val="00DE5F67"/>
    <w:rsid w:val="00DE6200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254"/>
    <w:rsid w:val="00E06FCD"/>
    <w:rsid w:val="00E07017"/>
    <w:rsid w:val="00E07521"/>
    <w:rsid w:val="00E075EF"/>
    <w:rsid w:val="00E076AF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24D"/>
    <w:rsid w:val="00E21B59"/>
    <w:rsid w:val="00E21E2C"/>
    <w:rsid w:val="00E22091"/>
    <w:rsid w:val="00E22984"/>
    <w:rsid w:val="00E236F0"/>
    <w:rsid w:val="00E23735"/>
    <w:rsid w:val="00E23B57"/>
    <w:rsid w:val="00E2411D"/>
    <w:rsid w:val="00E24ADA"/>
    <w:rsid w:val="00E250EF"/>
    <w:rsid w:val="00E253CA"/>
    <w:rsid w:val="00E257F7"/>
    <w:rsid w:val="00E26493"/>
    <w:rsid w:val="00E267B4"/>
    <w:rsid w:val="00E268CE"/>
    <w:rsid w:val="00E27312"/>
    <w:rsid w:val="00E275D2"/>
    <w:rsid w:val="00E27B34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37FAF"/>
    <w:rsid w:val="00E40111"/>
    <w:rsid w:val="00E404F2"/>
    <w:rsid w:val="00E40B03"/>
    <w:rsid w:val="00E41118"/>
    <w:rsid w:val="00E416BB"/>
    <w:rsid w:val="00E41976"/>
    <w:rsid w:val="00E423C4"/>
    <w:rsid w:val="00E4255E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CE6"/>
    <w:rsid w:val="00E47017"/>
    <w:rsid w:val="00E47839"/>
    <w:rsid w:val="00E478B6"/>
    <w:rsid w:val="00E479DC"/>
    <w:rsid w:val="00E50770"/>
    <w:rsid w:val="00E50BF1"/>
    <w:rsid w:val="00E50C38"/>
    <w:rsid w:val="00E50D77"/>
    <w:rsid w:val="00E5205F"/>
    <w:rsid w:val="00E52097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0EAA"/>
    <w:rsid w:val="00E620BB"/>
    <w:rsid w:val="00E62195"/>
    <w:rsid w:val="00E6246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298"/>
    <w:rsid w:val="00E66382"/>
    <w:rsid w:val="00E66506"/>
    <w:rsid w:val="00E66594"/>
    <w:rsid w:val="00E66E65"/>
    <w:rsid w:val="00E672B3"/>
    <w:rsid w:val="00E672CA"/>
    <w:rsid w:val="00E67AB4"/>
    <w:rsid w:val="00E70362"/>
    <w:rsid w:val="00E70384"/>
    <w:rsid w:val="00E70623"/>
    <w:rsid w:val="00E7085A"/>
    <w:rsid w:val="00E70BA2"/>
    <w:rsid w:val="00E7100C"/>
    <w:rsid w:val="00E71372"/>
    <w:rsid w:val="00E72262"/>
    <w:rsid w:val="00E723DC"/>
    <w:rsid w:val="00E72433"/>
    <w:rsid w:val="00E728B4"/>
    <w:rsid w:val="00E734EC"/>
    <w:rsid w:val="00E736CF"/>
    <w:rsid w:val="00E73850"/>
    <w:rsid w:val="00E738B3"/>
    <w:rsid w:val="00E73C1A"/>
    <w:rsid w:val="00E73D13"/>
    <w:rsid w:val="00E73E48"/>
    <w:rsid w:val="00E743D5"/>
    <w:rsid w:val="00E74665"/>
    <w:rsid w:val="00E74A8D"/>
    <w:rsid w:val="00E7530A"/>
    <w:rsid w:val="00E7573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8FD"/>
    <w:rsid w:val="00E85A4F"/>
    <w:rsid w:val="00E85A92"/>
    <w:rsid w:val="00E85E6F"/>
    <w:rsid w:val="00E85F51"/>
    <w:rsid w:val="00E86039"/>
    <w:rsid w:val="00E86831"/>
    <w:rsid w:val="00E86E3E"/>
    <w:rsid w:val="00E87315"/>
    <w:rsid w:val="00E87CB6"/>
    <w:rsid w:val="00E87DB4"/>
    <w:rsid w:val="00E90717"/>
    <w:rsid w:val="00E90814"/>
    <w:rsid w:val="00E910DF"/>
    <w:rsid w:val="00E91449"/>
    <w:rsid w:val="00E919EC"/>
    <w:rsid w:val="00E91A66"/>
    <w:rsid w:val="00E91D77"/>
    <w:rsid w:val="00E92C6B"/>
    <w:rsid w:val="00E93B36"/>
    <w:rsid w:val="00E93F23"/>
    <w:rsid w:val="00E94FC2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D2F"/>
    <w:rsid w:val="00EA1496"/>
    <w:rsid w:val="00EA1748"/>
    <w:rsid w:val="00EA187C"/>
    <w:rsid w:val="00EA1CA5"/>
    <w:rsid w:val="00EA1F8F"/>
    <w:rsid w:val="00EA22B9"/>
    <w:rsid w:val="00EA2ACE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64A"/>
    <w:rsid w:val="00EA5725"/>
    <w:rsid w:val="00EA5F64"/>
    <w:rsid w:val="00EA6749"/>
    <w:rsid w:val="00EA6768"/>
    <w:rsid w:val="00EA6BD8"/>
    <w:rsid w:val="00EA7776"/>
    <w:rsid w:val="00EA78D7"/>
    <w:rsid w:val="00EA7CF5"/>
    <w:rsid w:val="00EA7E5A"/>
    <w:rsid w:val="00EB08FC"/>
    <w:rsid w:val="00EB0C69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D3A"/>
    <w:rsid w:val="00EB68A4"/>
    <w:rsid w:val="00EB709F"/>
    <w:rsid w:val="00EB728C"/>
    <w:rsid w:val="00EB735C"/>
    <w:rsid w:val="00EB75FB"/>
    <w:rsid w:val="00EB7BEF"/>
    <w:rsid w:val="00EC0968"/>
    <w:rsid w:val="00EC0C95"/>
    <w:rsid w:val="00EC0CFB"/>
    <w:rsid w:val="00EC0E60"/>
    <w:rsid w:val="00EC0E82"/>
    <w:rsid w:val="00EC117F"/>
    <w:rsid w:val="00EC129A"/>
    <w:rsid w:val="00EC1440"/>
    <w:rsid w:val="00EC2A8D"/>
    <w:rsid w:val="00EC2BCE"/>
    <w:rsid w:val="00EC2D24"/>
    <w:rsid w:val="00EC2EB0"/>
    <w:rsid w:val="00EC3B38"/>
    <w:rsid w:val="00EC42C4"/>
    <w:rsid w:val="00EC4FDE"/>
    <w:rsid w:val="00EC5065"/>
    <w:rsid w:val="00EC543A"/>
    <w:rsid w:val="00EC5496"/>
    <w:rsid w:val="00EC561B"/>
    <w:rsid w:val="00EC56AC"/>
    <w:rsid w:val="00EC5A29"/>
    <w:rsid w:val="00EC5A9A"/>
    <w:rsid w:val="00EC623D"/>
    <w:rsid w:val="00EC633F"/>
    <w:rsid w:val="00EC6596"/>
    <w:rsid w:val="00EC6CB7"/>
    <w:rsid w:val="00EC77F9"/>
    <w:rsid w:val="00EC7AC7"/>
    <w:rsid w:val="00ED017B"/>
    <w:rsid w:val="00ED02C1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46F2"/>
    <w:rsid w:val="00ED4884"/>
    <w:rsid w:val="00ED550B"/>
    <w:rsid w:val="00ED5A3F"/>
    <w:rsid w:val="00ED5DEF"/>
    <w:rsid w:val="00ED6094"/>
    <w:rsid w:val="00ED6B65"/>
    <w:rsid w:val="00ED6C0C"/>
    <w:rsid w:val="00ED79BF"/>
    <w:rsid w:val="00ED7A40"/>
    <w:rsid w:val="00ED7DF5"/>
    <w:rsid w:val="00ED7F6D"/>
    <w:rsid w:val="00ED7FAD"/>
    <w:rsid w:val="00EE015E"/>
    <w:rsid w:val="00EE0466"/>
    <w:rsid w:val="00EE06D9"/>
    <w:rsid w:val="00EE100C"/>
    <w:rsid w:val="00EE11B1"/>
    <w:rsid w:val="00EE132C"/>
    <w:rsid w:val="00EE1362"/>
    <w:rsid w:val="00EE1645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0981"/>
    <w:rsid w:val="00EF116E"/>
    <w:rsid w:val="00EF180F"/>
    <w:rsid w:val="00EF18B8"/>
    <w:rsid w:val="00EF1BCC"/>
    <w:rsid w:val="00EF28F2"/>
    <w:rsid w:val="00EF53A1"/>
    <w:rsid w:val="00EF5483"/>
    <w:rsid w:val="00EF5D0F"/>
    <w:rsid w:val="00EF5EF5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F4D"/>
    <w:rsid w:val="00F061E8"/>
    <w:rsid w:val="00F065F9"/>
    <w:rsid w:val="00F06AEB"/>
    <w:rsid w:val="00F07823"/>
    <w:rsid w:val="00F07FA4"/>
    <w:rsid w:val="00F103E4"/>
    <w:rsid w:val="00F10552"/>
    <w:rsid w:val="00F10554"/>
    <w:rsid w:val="00F10885"/>
    <w:rsid w:val="00F10B25"/>
    <w:rsid w:val="00F10EC0"/>
    <w:rsid w:val="00F10F18"/>
    <w:rsid w:val="00F1176C"/>
    <w:rsid w:val="00F1182F"/>
    <w:rsid w:val="00F118C7"/>
    <w:rsid w:val="00F11982"/>
    <w:rsid w:val="00F11E80"/>
    <w:rsid w:val="00F1241E"/>
    <w:rsid w:val="00F1251E"/>
    <w:rsid w:val="00F12825"/>
    <w:rsid w:val="00F12EB1"/>
    <w:rsid w:val="00F1306C"/>
    <w:rsid w:val="00F1394F"/>
    <w:rsid w:val="00F143F4"/>
    <w:rsid w:val="00F14428"/>
    <w:rsid w:val="00F14CDF"/>
    <w:rsid w:val="00F15914"/>
    <w:rsid w:val="00F15EED"/>
    <w:rsid w:val="00F1637E"/>
    <w:rsid w:val="00F16A29"/>
    <w:rsid w:val="00F16AD9"/>
    <w:rsid w:val="00F170D0"/>
    <w:rsid w:val="00F17122"/>
    <w:rsid w:val="00F1768E"/>
    <w:rsid w:val="00F17717"/>
    <w:rsid w:val="00F17CBA"/>
    <w:rsid w:val="00F20287"/>
    <w:rsid w:val="00F211D0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CDC"/>
    <w:rsid w:val="00F32D3B"/>
    <w:rsid w:val="00F3387E"/>
    <w:rsid w:val="00F33ABB"/>
    <w:rsid w:val="00F33C4C"/>
    <w:rsid w:val="00F343A0"/>
    <w:rsid w:val="00F3477F"/>
    <w:rsid w:val="00F3501C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24AB"/>
    <w:rsid w:val="00F426FB"/>
    <w:rsid w:val="00F42989"/>
    <w:rsid w:val="00F4311A"/>
    <w:rsid w:val="00F43694"/>
    <w:rsid w:val="00F43957"/>
    <w:rsid w:val="00F43C84"/>
    <w:rsid w:val="00F43D85"/>
    <w:rsid w:val="00F44133"/>
    <w:rsid w:val="00F44EBD"/>
    <w:rsid w:val="00F44F9A"/>
    <w:rsid w:val="00F452C7"/>
    <w:rsid w:val="00F45864"/>
    <w:rsid w:val="00F45BCE"/>
    <w:rsid w:val="00F46280"/>
    <w:rsid w:val="00F463D2"/>
    <w:rsid w:val="00F468B2"/>
    <w:rsid w:val="00F468FC"/>
    <w:rsid w:val="00F46B82"/>
    <w:rsid w:val="00F47380"/>
    <w:rsid w:val="00F47E29"/>
    <w:rsid w:val="00F504FC"/>
    <w:rsid w:val="00F50BA3"/>
    <w:rsid w:val="00F515F7"/>
    <w:rsid w:val="00F52B25"/>
    <w:rsid w:val="00F52C55"/>
    <w:rsid w:val="00F52D4C"/>
    <w:rsid w:val="00F53232"/>
    <w:rsid w:val="00F53269"/>
    <w:rsid w:val="00F53F72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F6"/>
    <w:rsid w:val="00F605EA"/>
    <w:rsid w:val="00F60905"/>
    <w:rsid w:val="00F615ED"/>
    <w:rsid w:val="00F61BA7"/>
    <w:rsid w:val="00F61DF1"/>
    <w:rsid w:val="00F61FC4"/>
    <w:rsid w:val="00F6218D"/>
    <w:rsid w:val="00F628C8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947"/>
    <w:rsid w:val="00F65DAD"/>
    <w:rsid w:val="00F66343"/>
    <w:rsid w:val="00F6661F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43DD"/>
    <w:rsid w:val="00F7643F"/>
    <w:rsid w:val="00F7687E"/>
    <w:rsid w:val="00F7797C"/>
    <w:rsid w:val="00F77CC5"/>
    <w:rsid w:val="00F802F3"/>
    <w:rsid w:val="00F80491"/>
    <w:rsid w:val="00F80709"/>
    <w:rsid w:val="00F80773"/>
    <w:rsid w:val="00F80EA5"/>
    <w:rsid w:val="00F8100C"/>
    <w:rsid w:val="00F810C5"/>
    <w:rsid w:val="00F813F8"/>
    <w:rsid w:val="00F81741"/>
    <w:rsid w:val="00F81FB3"/>
    <w:rsid w:val="00F822B2"/>
    <w:rsid w:val="00F8296C"/>
    <w:rsid w:val="00F82D25"/>
    <w:rsid w:val="00F83095"/>
    <w:rsid w:val="00F83153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7D3"/>
    <w:rsid w:val="00F860A7"/>
    <w:rsid w:val="00F8626E"/>
    <w:rsid w:val="00F8629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BC8"/>
    <w:rsid w:val="00FA0706"/>
    <w:rsid w:val="00FA122C"/>
    <w:rsid w:val="00FA16BA"/>
    <w:rsid w:val="00FA19D8"/>
    <w:rsid w:val="00FA1C80"/>
    <w:rsid w:val="00FA20FE"/>
    <w:rsid w:val="00FA2CF4"/>
    <w:rsid w:val="00FA2E41"/>
    <w:rsid w:val="00FA36C4"/>
    <w:rsid w:val="00FA3827"/>
    <w:rsid w:val="00FA4CC8"/>
    <w:rsid w:val="00FA4D16"/>
    <w:rsid w:val="00FA505F"/>
    <w:rsid w:val="00FA51A9"/>
    <w:rsid w:val="00FA5204"/>
    <w:rsid w:val="00FA611C"/>
    <w:rsid w:val="00FA672F"/>
    <w:rsid w:val="00FA6925"/>
    <w:rsid w:val="00FA6E52"/>
    <w:rsid w:val="00FA7D4E"/>
    <w:rsid w:val="00FB0C8E"/>
    <w:rsid w:val="00FB1BA6"/>
    <w:rsid w:val="00FB1F72"/>
    <w:rsid w:val="00FB2204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D0"/>
    <w:rsid w:val="00FC173D"/>
    <w:rsid w:val="00FC18D4"/>
    <w:rsid w:val="00FC1E64"/>
    <w:rsid w:val="00FC2608"/>
    <w:rsid w:val="00FC27A2"/>
    <w:rsid w:val="00FC2C9C"/>
    <w:rsid w:val="00FC3218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26"/>
    <w:rsid w:val="00FC62BC"/>
    <w:rsid w:val="00FC6334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49CD"/>
    <w:rsid w:val="00FD4F55"/>
    <w:rsid w:val="00FD5E6F"/>
    <w:rsid w:val="00FD647F"/>
    <w:rsid w:val="00FD70C7"/>
    <w:rsid w:val="00FD70CF"/>
    <w:rsid w:val="00FD7686"/>
    <w:rsid w:val="00FD7F4D"/>
    <w:rsid w:val="00FD7FA5"/>
    <w:rsid w:val="00FE0662"/>
    <w:rsid w:val="00FE090E"/>
    <w:rsid w:val="00FE0917"/>
    <w:rsid w:val="00FE0A11"/>
    <w:rsid w:val="00FE0B07"/>
    <w:rsid w:val="00FE0CFB"/>
    <w:rsid w:val="00FE12D2"/>
    <w:rsid w:val="00FE1D38"/>
    <w:rsid w:val="00FE23DF"/>
    <w:rsid w:val="00FE2B87"/>
    <w:rsid w:val="00FE2E94"/>
    <w:rsid w:val="00FE3816"/>
    <w:rsid w:val="00FE43D5"/>
    <w:rsid w:val="00FE47AD"/>
    <w:rsid w:val="00FE4AA2"/>
    <w:rsid w:val="00FE4B2C"/>
    <w:rsid w:val="00FE4C7F"/>
    <w:rsid w:val="00FE5901"/>
    <w:rsid w:val="00FE5C05"/>
    <w:rsid w:val="00FE63D6"/>
    <w:rsid w:val="00FE65F7"/>
    <w:rsid w:val="00FE6939"/>
    <w:rsid w:val="00FE6AB4"/>
    <w:rsid w:val="00FF0012"/>
    <w:rsid w:val="00FF02F0"/>
    <w:rsid w:val="00FF0A1A"/>
    <w:rsid w:val="00FF0FFA"/>
    <w:rsid w:val="00FF13E1"/>
    <w:rsid w:val="00FF148F"/>
    <w:rsid w:val="00FF19A8"/>
    <w:rsid w:val="00FF1FC2"/>
    <w:rsid w:val="00FF3AD4"/>
    <w:rsid w:val="00FF3C46"/>
    <w:rsid w:val="00FF3EEC"/>
    <w:rsid w:val="00FF44EB"/>
    <w:rsid w:val="00FF4520"/>
    <w:rsid w:val="00FF4C37"/>
    <w:rsid w:val="00FF52E2"/>
    <w:rsid w:val="00FF5DEF"/>
    <w:rsid w:val="00FF609A"/>
    <w:rsid w:val="00FF6166"/>
    <w:rsid w:val="00FF6AB4"/>
    <w:rsid w:val="00FF6FA1"/>
    <w:rsid w:val="00FF73CF"/>
    <w:rsid w:val="00FF76D3"/>
    <w:rsid w:val="00FF799B"/>
    <w:rsid w:val="0499E65F"/>
    <w:rsid w:val="16FDBB9C"/>
    <w:rsid w:val="18656E53"/>
    <w:rsid w:val="1C47E7A0"/>
    <w:rsid w:val="4A8CB638"/>
    <w:rsid w:val="5897D1A4"/>
    <w:rsid w:val="6474A972"/>
    <w:rsid w:val="6B726101"/>
    <w:rsid w:val="6FF94840"/>
    <w:rsid w:val="7648759E"/>
    <w:rsid w:val="77FCC5E0"/>
    <w:rsid w:val="7923A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D201A9B0-DA26-4622-A342-56B50D02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9A3BE-C9FA-455B-AAB9-19176EFD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8635</Words>
  <Characters>34403</Characters>
  <Application>Microsoft Office Word</Application>
  <DocSecurity>0</DocSecurity>
  <Lines>286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42953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Somjai, Nigonyanont</cp:lastModifiedBy>
  <cp:revision>3</cp:revision>
  <cp:lastPrinted>2020-05-12T04:04:00Z</cp:lastPrinted>
  <dcterms:created xsi:type="dcterms:W3CDTF">2020-05-12T11:16:00Z</dcterms:created>
  <dcterms:modified xsi:type="dcterms:W3CDTF">2020-05-12T11:18:00Z</dcterms:modified>
</cp:coreProperties>
</file>