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DC34F4" w14:textId="77777777" w:rsidR="0032659D" w:rsidRPr="00B45AFD" w:rsidRDefault="0032659D" w:rsidP="002668F7">
      <w:pPr>
        <w:pStyle w:val="Heading2"/>
        <w:rPr>
          <w:rFonts w:ascii="Angsana New" w:hAnsi="Angsana New"/>
        </w:rPr>
      </w:pPr>
      <w:r w:rsidRPr="00B45AFD">
        <w:rPr>
          <w:rFonts w:ascii="Angsana New" w:hAnsi="Angsana New"/>
        </w:rPr>
        <w:tab/>
      </w:r>
    </w:p>
    <w:p w14:paraId="3FE85DFD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506A9B96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24DF99D1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311CB5FA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  <w:cs/>
        </w:rPr>
      </w:pPr>
      <w:r w:rsidRPr="00B45AFD">
        <w:rPr>
          <w:rFonts w:ascii="Angsana New" w:hAnsi="Angsana New"/>
        </w:rPr>
        <w:tab/>
      </w:r>
    </w:p>
    <w:p w14:paraId="357E0380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E590A82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78F5023A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A636593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23CB802" w14:textId="77777777" w:rsidR="00FE6E29" w:rsidRPr="00B45AFD" w:rsidRDefault="00FE6E29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E6BE503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C3D9E73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2F48403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9791F97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14:paraId="56BD95AF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2242C65" w14:textId="77777777" w:rsidR="003C11A0" w:rsidRPr="00B45AFD" w:rsidRDefault="003C11A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ubTitle"/>
    </w:p>
    <w:p w14:paraId="00C80606" w14:textId="77777777" w:rsidR="0002488E" w:rsidRPr="00B45AFD" w:rsidRDefault="0002488E" w:rsidP="000248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B45AFD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B45AFD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B45AFD">
        <w:rPr>
          <w:rFonts w:ascii="Angsana New" w:hAnsi="Angsana New" w:hint="cs"/>
          <w:b/>
          <w:bCs/>
          <w:sz w:val="52"/>
          <w:szCs w:val="52"/>
          <w:cs/>
        </w:rPr>
        <w:t>เฟรเซอร์ส</w:t>
      </w:r>
      <w:r w:rsidRPr="00B45AFD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B45AFD">
        <w:rPr>
          <w:rFonts w:ascii="Angsana New" w:hAnsi="Angsana New" w:hint="cs"/>
          <w:b/>
          <w:bCs/>
          <w:sz w:val="52"/>
          <w:szCs w:val="52"/>
          <w:cs/>
        </w:rPr>
        <w:t>พร็อพเพอร์ตี้</w:t>
      </w:r>
      <w:r w:rsidRPr="00B45AFD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B45AFD">
        <w:rPr>
          <w:rFonts w:ascii="Angsana New" w:hAnsi="Angsana New" w:hint="cs"/>
          <w:b/>
          <w:bCs/>
          <w:sz w:val="52"/>
          <w:szCs w:val="52"/>
          <w:cs/>
        </w:rPr>
        <w:t>ประเทศไทย</w:t>
      </w:r>
      <w:r w:rsidRPr="00B45AFD">
        <w:rPr>
          <w:rFonts w:ascii="Angsana New" w:hAnsi="Angsana New"/>
          <w:b/>
          <w:bCs/>
          <w:sz w:val="52"/>
          <w:szCs w:val="52"/>
          <w:cs/>
        </w:rPr>
        <w:t xml:space="preserve">) </w:t>
      </w:r>
      <w:r w:rsidRPr="00B45AFD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B45AFD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B45AFD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B45AFD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149BB3CD" w14:textId="77777777" w:rsidR="0032659D" w:rsidRPr="00B45AFD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B45AFD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bookmarkEnd w:id="1"/>
    <w:p w14:paraId="344D8BFA" w14:textId="77777777" w:rsidR="0032659D" w:rsidRPr="00B45AFD" w:rsidRDefault="0032659D" w:rsidP="00326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DFFC642" w14:textId="77777777" w:rsidR="0032659D" w:rsidRPr="00B45AFD" w:rsidRDefault="00125D69" w:rsidP="00326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5AF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9C03C0" w:rsidRPr="00B45AF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7865984B" w14:textId="77777777" w:rsidR="00125D69" w:rsidRPr="00B45AFD" w:rsidRDefault="00125D69" w:rsidP="00326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45AFD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BD26A7" w:rsidRPr="00B45AF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B45AFD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 w:rsidRPr="00B45AFD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8556AE" w:rsidRPr="008556AE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B45AFD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BD26A7" w:rsidRPr="00B45AF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B45AFD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8556AE" w:rsidRPr="008556AE">
        <w:rPr>
          <w:rFonts w:ascii="Angsana New" w:hAnsi="Angsana New" w:cs="Angsana New"/>
          <w:b w:val="0"/>
          <w:bCs w:val="0"/>
          <w:sz w:val="32"/>
          <w:szCs w:val="32"/>
        </w:rPr>
        <w:t>2563</w:t>
      </w:r>
    </w:p>
    <w:p w14:paraId="6C907449" w14:textId="77777777" w:rsidR="0032659D" w:rsidRPr="00B45AFD" w:rsidRDefault="0032659D" w:rsidP="00326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B45AFD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CCA007D" w14:textId="77777777" w:rsidR="0032659D" w:rsidRPr="00B45AFD" w:rsidRDefault="00333020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  <w:sectPr w:rsidR="0032659D" w:rsidRPr="00B45AFD" w:rsidSect="006C6FB9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440" w:header="482" w:footer="272" w:gutter="0"/>
          <w:pgNumType w:start="0"/>
          <w:cols w:space="720"/>
          <w:titlePg/>
          <w:docGrid w:linePitch="245"/>
        </w:sectPr>
      </w:pPr>
      <w:bookmarkStart w:id="2" w:name="ExtraText"/>
      <w:bookmarkEnd w:id="2"/>
      <w:r w:rsidRPr="00B45AFD">
        <w:rPr>
          <w:rFonts w:ascii="Angsana New" w:hAnsi="Angsana New" w:hint="cs"/>
          <w:sz w:val="32"/>
          <w:szCs w:val="32"/>
          <w:cs/>
        </w:rPr>
        <w:t>รายงาน</w:t>
      </w:r>
      <w:r w:rsidR="00915CA8" w:rsidRPr="00B45AFD">
        <w:rPr>
          <w:rFonts w:ascii="Angsana New" w:hAnsi="Angsana New" w:hint="cs"/>
          <w:sz w:val="32"/>
          <w:szCs w:val="32"/>
          <w:cs/>
        </w:rPr>
        <w:t>การสอบทาน</w:t>
      </w:r>
      <w:r w:rsidR="009C03C0" w:rsidRPr="00B45AFD">
        <w:rPr>
          <w:rFonts w:ascii="Angsana New" w:hAnsi="Angsana New" w:hint="cs"/>
          <w:sz w:val="32"/>
          <w:szCs w:val="32"/>
          <w:cs/>
        </w:rPr>
        <w:t>ของ</w:t>
      </w:r>
      <w:r w:rsidRPr="00B45AFD">
        <w:rPr>
          <w:rFonts w:ascii="Angsana New" w:hAnsi="Angsana New" w:hint="cs"/>
          <w:sz w:val="32"/>
          <w:szCs w:val="32"/>
          <w:cs/>
        </w:rPr>
        <w:t>ผู้สอบบัญชีรับอนุญาต</w:t>
      </w:r>
    </w:p>
    <w:p w14:paraId="6C81B1DF" w14:textId="77777777" w:rsidR="0032659D" w:rsidRPr="00B45AFD" w:rsidRDefault="0032659D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46919898" w14:textId="77777777" w:rsidR="002668F7" w:rsidRPr="00B45AFD" w:rsidRDefault="002668F7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5A97DE4D" w14:textId="77777777" w:rsidR="002668F7" w:rsidRPr="00B45AFD" w:rsidRDefault="002668F7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F381D12" w14:textId="77777777" w:rsidR="002668F7" w:rsidRPr="00B45AFD" w:rsidRDefault="002668F7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76C000FF" w14:textId="77777777" w:rsidR="00A00BF5" w:rsidRPr="00B45AFD" w:rsidRDefault="00A00BF5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3EF31F16" w14:textId="77777777" w:rsidR="002668F7" w:rsidRPr="00B45AFD" w:rsidRDefault="002668F7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FFC70ED" w14:textId="77777777" w:rsidR="00333020" w:rsidRPr="00B45AFD" w:rsidRDefault="00333020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6284F715" w14:textId="77777777" w:rsidR="00333020" w:rsidRPr="00B45AFD" w:rsidRDefault="00333020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2207C94E" w14:textId="77777777" w:rsidR="00333020" w:rsidRPr="00B45AFD" w:rsidRDefault="00333020" w:rsidP="0032659D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1FC285A9" w14:textId="77777777" w:rsidR="0032659D" w:rsidRPr="00B45AFD" w:rsidRDefault="00915CA8" w:rsidP="0032659D">
      <w:pPr>
        <w:spacing w:line="240" w:lineRule="auto"/>
        <w:jc w:val="both"/>
        <w:rPr>
          <w:b/>
          <w:bCs/>
          <w:sz w:val="32"/>
          <w:szCs w:val="32"/>
        </w:rPr>
      </w:pPr>
      <w:r w:rsidRPr="00B45AFD">
        <w:rPr>
          <w:rFonts w:hint="cs"/>
          <w:b/>
          <w:bCs/>
          <w:sz w:val="32"/>
          <w:szCs w:val="32"/>
          <w:cs/>
        </w:rPr>
        <w:t>รายงานการสอบทานข้อมูลทางการเง</w:t>
      </w:r>
      <w:r w:rsidR="0094728D" w:rsidRPr="00B45AFD">
        <w:rPr>
          <w:rFonts w:hint="cs"/>
          <w:b/>
          <w:bCs/>
          <w:sz w:val="32"/>
          <w:szCs w:val="32"/>
          <w:cs/>
        </w:rPr>
        <w:t>ินระหว่างกาลโดยผู้</w:t>
      </w:r>
      <w:r w:rsidRPr="00B45AFD">
        <w:rPr>
          <w:rFonts w:hint="cs"/>
          <w:b/>
          <w:bCs/>
          <w:sz w:val="32"/>
          <w:szCs w:val="32"/>
          <w:cs/>
        </w:rPr>
        <w:t>สอบบัญชีรับอนุญาต</w:t>
      </w:r>
    </w:p>
    <w:p w14:paraId="048E7373" w14:textId="77777777" w:rsidR="00C12A71" w:rsidRPr="00B45AFD" w:rsidRDefault="00C12A71" w:rsidP="0032659D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7EFA817" w14:textId="77777777" w:rsidR="0032659D" w:rsidRPr="00B45AFD" w:rsidRDefault="00C12A71" w:rsidP="0032659D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B45AFD">
        <w:rPr>
          <w:rFonts w:hint="cs"/>
          <w:b/>
          <w:bCs/>
          <w:sz w:val="30"/>
          <w:szCs w:val="30"/>
          <w:cs/>
        </w:rPr>
        <w:t>เสนอ</w:t>
      </w:r>
      <w:r w:rsidRPr="00B45AFD">
        <w:rPr>
          <w:b/>
          <w:bCs/>
          <w:sz w:val="30"/>
          <w:szCs w:val="30"/>
          <w:cs/>
        </w:rPr>
        <w:t xml:space="preserve"> </w:t>
      </w:r>
      <w:r w:rsidR="00915CA8" w:rsidRPr="00B45AFD">
        <w:rPr>
          <w:rFonts w:hint="cs"/>
          <w:b/>
          <w:bCs/>
          <w:sz w:val="30"/>
          <w:szCs w:val="30"/>
          <w:cs/>
        </w:rPr>
        <w:t>คณะกรรมการ</w:t>
      </w:r>
      <w:r w:rsidRPr="00B45AFD">
        <w:rPr>
          <w:rFonts w:hint="cs"/>
          <w:b/>
          <w:bCs/>
          <w:sz w:val="30"/>
          <w:szCs w:val="30"/>
          <w:cs/>
        </w:rPr>
        <w:t>บริษัท</w:t>
      </w:r>
      <w:r w:rsidR="0032659D" w:rsidRPr="00B45AFD">
        <w:rPr>
          <w:b/>
          <w:bCs/>
          <w:sz w:val="30"/>
          <w:szCs w:val="30"/>
          <w:cs/>
        </w:rPr>
        <w:t xml:space="preserve"> </w:t>
      </w:r>
      <w:r w:rsidR="0002488E" w:rsidRPr="00B45AFD">
        <w:rPr>
          <w:rFonts w:hint="cs"/>
          <w:b/>
          <w:bCs/>
          <w:sz w:val="30"/>
          <w:szCs w:val="30"/>
          <w:cs/>
        </w:rPr>
        <w:t>เฟรเซอร์ส</w:t>
      </w:r>
      <w:r w:rsidR="0002488E" w:rsidRPr="00B45AFD">
        <w:rPr>
          <w:b/>
          <w:bCs/>
          <w:sz w:val="30"/>
          <w:szCs w:val="30"/>
          <w:cs/>
        </w:rPr>
        <w:t xml:space="preserve"> </w:t>
      </w:r>
      <w:r w:rsidR="0002488E" w:rsidRPr="00B45AFD">
        <w:rPr>
          <w:rFonts w:hint="cs"/>
          <w:b/>
          <w:bCs/>
          <w:sz w:val="30"/>
          <w:szCs w:val="30"/>
          <w:cs/>
        </w:rPr>
        <w:t>พร็อพเพอร์ตี้</w:t>
      </w:r>
      <w:r w:rsidR="0002488E" w:rsidRPr="00B45AFD">
        <w:rPr>
          <w:b/>
          <w:bCs/>
          <w:sz w:val="30"/>
          <w:szCs w:val="30"/>
          <w:cs/>
        </w:rPr>
        <w:t xml:space="preserve"> (</w:t>
      </w:r>
      <w:r w:rsidR="0002488E" w:rsidRPr="00B45AFD">
        <w:rPr>
          <w:rFonts w:hint="cs"/>
          <w:b/>
          <w:bCs/>
          <w:sz w:val="30"/>
          <w:szCs w:val="30"/>
          <w:cs/>
        </w:rPr>
        <w:t>ประเทศไทย</w:t>
      </w:r>
      <w:r w:rsidR="0002488E" w:rsidRPr="00B45AFD">
        <w:rPr>
          <w:b/>
          <w:bCs/>
          <w:sz w:val="30"/>
          <w:szCs w:val="30"/>
          <w:cs/>
        </w:rPr>
        <w:t xml:space="preserve">) </w:t>
      </w:r>
      <w:r w:rsidR="0002488E" w:rsidRPr="00B45AFD">
        <w:rPr>
          <w:rFonts w:hint="cs"/>
          <w:b/>
          <w:bCs/>
          <w:sz w:val="30"/>
          <w:szCs w:val="30"/>
          <w:cs/>
        </w:rPr>
        <w:t>จำกัด</w:t>
      </w:r>
      <w:r w:rsidR="0002488E" w:rsidRPr="00B45AFD">
        <w:rPr>
          <w:b/>
          <w:bCs/>
          <w:sz w:val="30"/>
          <w:szCs w:val="30"/>
          <w:cs/>
        </w:rPr>
        <w:t xml:space="preserve"> (</w:t>
      </w:r>
      <w:r w:rsidR="0002488E" w:rsidRPr="00B45AFD">
        <w:rPr>
          <w:rFonts w:hint="cs"/>
          <w:b/>
          <w:bCs/>
          <w:sz w:val="30"/>
          <w:szCs w:val="30"/>
          <w:cs/>
        </w:rPr>
        <w:t>มหาชน</w:t>
      </w:r>
      <w:r w:rsidR="0002488E" w:rsidRPr="00B45AFD">
        <w:rPr>
          <w:b/>
          <w:bCs/>
          <w:sz w:val="30"/>
          <w:szCs w:val="30"/>
          <w:cs/>
        </w:rPr>
        <w:t>)</w:t>
      </w:r>
    </w:p>
    <w:p w14:paraId="701065BA" w14:textId="77777777" w:rsidR="0032659D" w:rsidRPr="00B45AFD" w:rsidRDefault="0032659D" w:rsidP="0032659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1B7593" w14:textId="77777777" w:rsidR="00240532" w:rsidRPr="00B45AFD" w:rsidRDefault="00240532" w:rsidP="00565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pacing w:val="-6"/>
          <w:sz w:val="30"/>
          <w:szCs w:val="30"/>
          <w:cs/>
        </w:rPr>
        <w:t>ข้าพเจ้าได้สอบทานงบ</w:t>
      </w:r>
      <w:r w:rsidRPr="00B45AFD">
        <w:rPr>
          <w:rFonts w:ascii="Angsana New" w:hAnsi="Angsana New" w:hint="cs"/>
          <w:spacing w:val="-6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B45AFD">
        <w:rPr>
          <w:rFonts w:ascii="Angsana New" w:hAnsi="Angsana New"/>
          <w:spacing w:val="-6"/>
          <w:sz w:val="30"/>
          <w:szCs w:val="30"/>
          <w:cs/>
        </w:rPr>
        <w:t>ณ</w:t>
      </w:r>
      <w:r w:rsidRPr="00B45AFD">
        <w:rPr>
          <w:rFonts w:ascii="Angsana New" w:hAnsi="Angsana New"/>
          <w:spacing w:val="-6"/>
          <w:sz w:val="30"/>
          <w:szCs w:val="30"/>
        </w:rPr>
        <w:t xml:space="preserve"> </w:t>
      </w:r>
      <w:r w:rsidRPr="00B45AFD">
        <w:rPr>
          <w:rFonts w:ascii="Angsana New" w:hAnsi="Angsana New"/>
          <w:spacing w:val="-6"/>
          <w:sz w:val="30"/>
          <w:szCs w:val="30"/>
          <w:cs/>
        </w:rPr>
        <w:t>วันที่</w:t>
      </w:r>
      <w:r w:rsidRPr="00B45AFD">
        <w:rPr>
          <w:rFonts w:ascii="Angsana New" w:hAnsi="Angsana New"/>
          <w:spacing w:val="-6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31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2133F9" w:rsidRPr="00B45AFD">
        <w:rPr>
          <w:rFonts w:ascii="Angsana New" w:hAnsi="Angsana New" w:hint="cs"/>
          <w:sz w:val="30"/>
          <w:szCs w:val="30"/>
          <w:cs/>
        </w:rPr>
        <w:t>มีนาคม</w:t>
      </w:r>
      <w:r w:rsidRPr="00B45AFD">
        <w:rPr>
          <w:rFonts w:ascii="Angsana New" w:hAnsi="Angsana New"/>
          <w:spacing w:val="-6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pacing w:val="-6"/>
          <w:sz w:val="30"/>
          <w:szCs w:val="30"/>
        </w:rPr>
        <w:t>2563</w:t>
      </w:r>
      <w:r w:rsidRPr="00B45AFD">
        <w:rPr>
          <w:rFonts w:ascii="Angsana New" w:hAnsi="Angsana New"/>
          <w:spacing w:val="-6"/>
          <w:sz w:val="30"/>
          <w:szCs w:val="30"/>
        </w:rPr>
        <w:t xml:space="preserve"> </w:t>
      </w:r>
      <w:r w:rsidR="00E83973" w:rsidRPr="00B45AFD">
        <w:rPr>
          <w:rFonts w:ascii="Angsana New" w:hAnsi="Angsana New" w:hint="cs"/>
          <w:spacing w:val="-6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B45AFD">
        <w:rPr>
          <w:rFonts w:ascii="Angsana New" w:hAnsi="Angsana New" w:hint="cs"/>
          <w:spacing w:val="-6"/>
          <w:sz w:val="30"/>
          <w:szCs w:val="30"/>
          <w:cs/>
        </w:rPr>
        <w:t>งบกำไร</w:t>
      </w:r>
      <w:r w:rsidRPr="00B45AFD">
        <w:rPr>
          <w:rFonts w:ascii="Angsana New" w:hAnsi="Angsana New" w:hint="cs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 w:rsidRPr="00B45AFD">
        <w:rPr>
          <w:rFonts w:ascii="Angsana New" w:hAnsi="Angsana New"/>
          <w:spacing w:val="-6"/>
          <w:sz w:val="30"/>
          <w:szCs w:val="30"/>
        </w:rPr>
        <w:t xml:space="preserve"> </w:t>
      </w:r>
      <w:r w:rsidR="00565687" w:rsidRPr="00B45AFD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565687" w:rsidRPr="00B45AFD">
        <w:rPr>
          <w:rFonts w:ascii="Angsana New" w:hAnsi="Angsana New" w:hint="cs"/>
          <w:spacing w:val="4"/>
          <w:sz w:val="30"/>
          <w:szCs w:val="30"/>
          <w:cs/>
        </w:rPr>
        <w:t>สาม</w:t>
      </w:r>
      <w:r w:rsidR="00565687" w:rsidRPr="00B45AFD">
        <w:rPr>
          <w:rFonts w:ascii="Angsana New" w:hAnsi="Angsana New"/>
          <w:spacing w:val="4"/>
          <w:sz w:val="30"/>
          <w:szCs w:val="30"/>
          <w:cs/>
        </w:rPr>
        <w:t>เดือน</w:t>
      </w:r>
      <w:r w:rsidR="00565687" w:rsidRPr="00B45AFD">
        <w:rPr>
          <w:rFonts w:ascii="Angsana New" w:hAnsi="Angsana New" w:hint="cs"/>
          <w:spacing w:val="4"/>
          <w:sz w:val="30"/>
          <w:szCs w:val="30"/>
          <w:cs/>
        </w:rPr>
        <w:t>และหกเดือน</w:t>
      </w:r>
      <w:r w:rsidR="00565687" w:rsidRPr="00B45AFD">
        <w:rPr>
          <w:rFonts w:ascii="Angsana New" w:hAnsi="Angsana New"/>
          <w:spacing w:val="4"/>
          <w:sz w:val="30"/>
          <w:szCs w:val="30"/>
          <w:cs/>
        </w:rPr>
        <w:t>สิ้นสุดวันที่</w:t>
      </w:r>
      <w:r w:rsidR="00565687" w:rsidRPr="00B45AF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pacing w:val="4"/>
          <w:sz w:val="30"/>
          <w:szCs w:val="30"/>
        </w:rPr>
        <w:t>31</w:t>
      </w:r>
      <w:r w:rsidR="00565687" w:rsidRPr="00B45AF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565687" w:rsidRPr="00B45AFD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="00565687" w:rsidRPr="00B45AFD">
        <w:rPr>
          <w:rFonts w:ascii="Angsana New" w:hAnsi="Angsana New"/>
          <w:spacing w:val="4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pacing w:val="4"/>
          <w:sz w:val="30"/>
          <w:szCs w:val="30"/>
        </w:rPr>
        <w:t>2563</w:t>
      </w:r>
      <w:r w:rsidR="00565687" w:rsidRPr="00B45AF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pacing w:val="10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B45AFD">
        <w:rPr>
          <w:rFonts w:ascii="Angsana New" w:hAnsi="Angsana New" w:hint="cs"/>
          <w:spacing w:val="4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Pr="00B45AFD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 w:rsidR="002133F9" w:rsidRPr="00B45AFD">
        <w:rPr>
          <w:rFonts w:ascii="Angsana New" w:hAnsi="Angsana New" w:hint="cs"/>
          <w:spacing w:val="4"/>
          <w:sz w:val="30"/>
          <w:szCs w:val="30"/>
          <w:cs/>
        </w:rPr>
        <w:t>หกเดือน</w:t>
      </w:r>
      <w:r w:rsidRPr="00B45AFD">
        <w:rPr>
          <w:rFonts w:ascii="Angsana New" w:hAnsi="Angsana New"/>
          <w:spacing w:val="4"/>
          <w:sz w:val="30"/>
          <w:szCs w:val="30"/>
          <w:cs/>
        </w:rPr>
        <w:t>สิ้นสุดวันที่</w:t>
      </w:r>
      <w:r w:rsidRPr="00B45AFD">
        <w:rPr>
          <w:rFonts w:ascii="Angsana New" w:hAnsi="Angsana New"/>
          <w:spacing w:val="4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pacing w:val="4"/>
          <w:sz w:val="30"/>
          <w:szCs w:val="30"/>
        </w:rPr>
        <w:t>31</w:t>
      </w:r>
      <w:r w:rsidRPr="00B45AF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2133F9" w:rsidRPr="00B45AFD">
        <w:rPr>
          <w:rFonts w:ascii="Angsana New" w:hAnsi="Angsana New" w:hint="cs"/>
          <w:spacing w:val="4"/>
          <w:sz w:val="30"/>
          <w:szCs w:val="30"/>
          <w:cs/>
        </w:rPr>
        <w:t>มีนาคม</w:t>
      </w:r>
      <w:r w:rsidRPr="00B45AFD">
        <w:rPr>
          <w:rFonts w:ascii="Angsana New" w:hAnsi="Angsana New"/>
          <w:spacing w:val="4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pacing w:val="4"/>
          <w:sz w:val="30"/>
          <w:szCs w:val="30"/>
        </w:rPr>
        <w:t>2563</w:t>
      </w:r>
      <w:r w:rsidRPr="00B45AFD">
        <w:rPr>
          <w:rFonts w:ascii="Angsana New" w:hAnsi="Angsana New"/>
          <w:spacing w:val="4"/>
          <w:sz w:val="30"/>
          <w:szCs w:val="30"/>
        </w:rPr>
        <w:t xml:space="preserve"> </w:t>
      </w:r>
      <w:r w:rsidRPr="00B45AFD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Pr="00B45AFD">
        <w:rPr>
          <w:rFonts w:ascii="Angsana New" w:hAnsi="Angsana New"/>
          <w:spacing w:val="6"/>
          <w:sz w:val="30"/>
          <w:szCs w:val="30"/>
          <w:cs/>
        </w:rPr>
        <w:t>หมายเหตุประกอบงบการเงินแบบย่อ</w:t>
      </w:r>
      <w:r w:rsidR="00565687" w:rsidRPr="00B45AFD">
        <w:rPr>
          <w:rFonts w:ascii="Angsana New" w:hAnsi="Angsana New" w:hint="cs"/>
          <w:spacing w:val="6"/>
          <w:sz w:val="30"/>
          <w:szCs w:val="30"/>
          <w:cs/>
        </w:rPr>
        <w:t xml:space="preserve"> (</w:t>
      </w:r>
      <w:r w:rsidRPr="00B45AFD">
        <w:rPr>
          <w:rFonts w:ascii="Angsana New" w:hAnsi="Angsana New"/>
          <w:spacing w:val="6"/>
          <w:sz w:val="30"/>
          <w:szCs w:val="30"/>
          <w:cs/>
        </w:rPr>
        <w:t>ข้อมูล</w:t>
      </w:r>
      <w:r w:rsidRPr="00B45AFD">
        <w:rPr>
          <w:rFonts w:ascii="Angsana New" w:hAnsi="Angsana New" w:hint="cs"/>
          <w:spacing w:val="6"/>
          <w:sz w:val="30"/>
          <w:szCs w:val="30"/>
          <w:cs/>
        </w:rPr>
        <w:t>ทางการเงิน</w:t>
      </w:r>
      <w:r w:rsidRPr="00B45AFD">
        <w:rPr>
          <w:rFonts w:ascii="Angsana New" w:hAnsi="Angsana New"/>
          <w:spacing w:val="6"/>
          <w:sz w:val="30"/>
          <w:szCs w:val="30"/>
          <w:cs/>
        </w:rPr>
        <w:t>ระหว่างกาล</w:t>
      </w:r>
      <w:r w:rsidRPr="00B45AFD">
        <w:rPr>
          <w:rFonts w:ascii="Angsana New" w:hAnsi="Angsana New" w:hint="cs"/>
          <w:spacing w:val="6"/>
          <w:sz w:val="30"/>
          <w:szCs w:val="30"/>
          <w:cs/>
        </w:rPr>
        <w:t xml:space="preserve">) </w:t>
      </w:r>
      <w:r w:rsidRPr="00B45AFD">
        <w:rPr>
          <w:rFonts w:ascii="Angsana New" w:hAnsi="Angsana New"/>
          <w:spacing w:val="6"/>
          <w:sz w:val="30"/>
          <w:szCs w:val="30"/>
          <w:cs/>
        </w:rPr>
        <w:t>ของ</w:t>
      </w:r>
      <w:r w:rsidR="0002488E" w:rsidRPr="00B45AFD">
        <w:rPr>
          <w:rFonts w:ascii="Angsana New" w:eastAsia="Calibri" w:hAnsi="Angsana New"/>
          <w:spacing w:val="6"/>
          <w:sz w:val="30"/>
          <w:szCs w:val="30"/>
          <w:cs/>
        </w:rPr>
        <w:t xml:space="preserve">บริษัท </w:t>
      </w:r>
      <w:r w:rsidR="0002488E" w:rsidRPr="00B45AFD">
        <w:rPr>
          <w:rFonts w:ascii="Angsana New" w:eastAsia="Calibri" w:hAnsi="Angsana New" w:hint="cs"/>
          <w:spacing w:val="6"/>
          <w:sz w:val="30"/>
          <w:szCs w:val="30"/>
          <w:cs/>
        </w:rPr>
        <w:t xml:space="preserve">เฟรเซอร์ส พร็อพเพอร์ตี้ </w:t>
      </w:r>
      <w:r w:rsidR="0002488E" w:rsidRPr="00B45AFD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(ประเทศไทย) </w:t>
      </w:r>
      <w:r w:rsidR="0002488E" w:rsidRPr="00B45AFD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Pr="00B45AFD">
        <w:rPr>
          <w:rFonts w:ascii="Angsana New" w:hAnsi="Angsana New"/>
          <w:sz w:val="30"/>
          <w:szCs w:val="30"/>
          <w:cs/>
        </w:rPr>
        <w:t xml:space="preserve"> (</w:t>
      </w:r>
      <w:r w:rsidRPr="00B45AFD">
        <w:rPr>
          <w:rFonts w:ascii="Angsana New" w:hAnsi="Angsana New" w:hint="cs"/>
          <w:sz w:val="30"/>
          <w:szCs w:val="30"/>
          <w:cs/>
        </w:rPr>
        <w:t>มหาชน</w:t>
      </w:r>
      <w:r w:rsidRPr="00B45AFD">
        <w:rPr>
          <w:rFonts w:ascii="Angsana New" w:hAnsi="Angsana New"/>
          <w:sz w:val="30"/>
          <w:szCs w:val="30"/>
          <w:cs/>
        </w:rPr>
        <w:t>)</w:t>
      </w:r>
      <w:r w:rsidRPr="00B45AFD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B45AFD">
        <w:rPr>
          <w:rFonts w:ascii="Angsana New" w:hAnsi="Angsana New" w:hint="cs"/>
          <w:spacing w:val="-6"/>
          <w:sz w:val="30"/>
          <w:szCs w:val="30"/>
          <w:cs/>
        </w:rPr>
        <w:t>และของเฉพาะ</w:t>
      </w:r>
      <w:r w:rsidR="0002488E" w:rsidRPr="00B45AFD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 </w:t>
      </w:r>
      <w:r w:rsidR="0002488E" w:rsidRPr="00B45AFD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เฟรเซอร์ส พร็อพเพอร์ตี้ (ประเทศไทย) </w:t>
      </w:r>
      <w:r w:rsidR="0002488E" w:rsidRPr="00B45AFD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Pr="00B45AFD">
        <w:rPr>
          <w:rFonts w:ascii="Angsana New" w:hAnsi="Angsana New"/>
          <w:sz w:val="30"/>
          <w:szCs w:val="30"/>
          <w:cs/>
        </w:rPr>
        <w:t xml:space="preserve"> (</w:t>
      </w:r>
      <w:r w:rsidRPr="00B45AFD">
        <w:rPr>
          <w:rFonts w:ascii="Angsana New" w:hAnsi="Angsana New" w:hint="cs"/>
          <w:sz w:val="30"/>
          <w:szCs w:val="30"/>
          <w:cs/>
        </w:rPr>
        <w:t>มหาชน</w:t>
      </w:r>
      <w:r w:rsidRPr="00B45AFD">
        <w:rPr>
          <w:rFonts w:ascii="Angsana New" w:hAnsi="Angsana New"/>
          <w:sz w:val="30"/>
          <w:szCs w:val="30"/>
          <w:cs/>
        </w:rPr>
        <w:t>)</w:t>
      </w:r>
      <w:r w:rsidRPr="00B45AFD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B45AFD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B45AFD">
        <w:rPr>
          <w:rFonts w:ascii="Angsana New" w:hAnsi="Angsana New" w:hint="cs"/>
          <w:sz w:val="30"/>
          <w:szCs w:val="30"/>
          <w:cs/>
        </w:rPr>
        <w:t>นำเสนอ</w:t>
      </w:r>
      <w:r w:rsidRPr="00B45AFD">
        <w:rPr>
          <w:rFonts w:ascii="Angsana New" w:hAnsi="Angsana New"/>
          <w:sz w:val="30"/>
          <w:szCs w:val="30"/>
          <w:cs/>
        </w:rPr>
        <w:t>ข้อมูล</w:t>
      </w:r>
      <w:r w:rsidRPr="00B45AFD">
        <w:rPr>
          <w:rFonts w:ascii="Angsana New" w:hAnsi="Angsana New" w:hint="cs"/>
          <w:sz w:val="30"/>
          <w:szCs w:val="30"/>
          <w:cs/>
        </w:rPr>
        <w:t>ทางการเงิน</w:t>
      </w:r>
      <w:r w:rsidRPr="00B45AFD">
        <w:rPr>
          <w:rFonts w:ascii="Angsana New" w:hAnsi="Angsana New"/>
          <w:sz w:val="30"/>
          <w:szCs w:val="30"/>
          <w:cs/>
        </w:rPr>
        <w:t>ระหว่างกาล</w:t>
      </w:r>
      <w:r w:rsidRPr="00B45AFD">
        <w:rPr>
          <w:rFonts w:ascii="Angsana New" w:hAnsi="Angsana New" w:hint="cs"/>
          <w:sz w:val="30"/>
          <w:szCs w:val="30"/>
          <w:cs/>
        </w:rPr>
        <w:t>เหล่านี้</w:t>
      </w:r>
      <w:r w:rsidRPr="00B45AFD">
        <w:rPr>
          <w:rFonts w:ascii="Angsana New" w:hAnsi="Angsana New"/>
          <w:sz w:val="30"/>
          <w:szCs w:val="30"/>
          <w:cs/>
        </w:rPr>
        <w:t>ตาม</w:t>
      </w:r>
      <w:r w:rsidRPr="00B45AFD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8556AE" w:rsidRPr="008556AE">
        <w:rPr>
          <w:rFonts w:ascii="Angsana New" w:hAnsi="Angsana New"/>
          <w:sz w:val="30"/>
          <w:szCs w:val="30"/>
        </w:rPr>
        <w:t>34</w:t>
      </w:r>
      <w:r w:rsidRPr="00B45AFD">
        <w:rPr>
          <w:rFonts w:ascii="Angsana New" w:hAnsi="Angsana New" w:hint="cs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pacing w:val="-2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B45AFD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Pr="00B45AFD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B45AFD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B45AFD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B45AFD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B45AFD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787A5C8B" w14:textId="77777777" w:rsidR="00240532" w:rsidRPr="00B45AFD" w:rsidRDefault="00240532" w:rsidP="00C12A71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093D4007" w14:textId="77777777" w:rsidR="00240532" w:rsidRPr="00B45AFD" w:rsidRDefault="00240532" w:rsidP="0024053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45AFD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DCE0604" w14:textId="77777777" w:rsidR="00240532" w:rsidRPr="00B45AFD" w:rsidRDefault="00240532" w:rsidP="0024053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3C98725" w14:textId="77777777" w:rsidR="00E5316A" w:rsidRPr="00B45AFD" w:rsidRDefault="00240532" w:rsidP="0024053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>รหัส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2410</w:t>
      </w:r>
      <w:r w:rsidRPr="00B45AFD">
        <w:rPr>
          <w:rFonts w:ascii="Angsana New" w:hAnsi="Angsana New"/>
          <w:sz w:val="30"/>
          <w:szCs w:val="30"/>
        </w:rPr>
        <w:t xml:space="preserve"> “</w:t>
      </w:r>
      <w:r w:rsidRPr="00B45AFD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45AFD">
        <w:rPr>
          <w:rFonts w:ascii="Angsana New" w:hAnsi="Angsana New"/>
          <w:sz w:val="30"/>
          <w:szCs w:val="30"/>
        </w:rPr>
        <w:t>”</w:t>
      </w:r>
      <w:r w:rsidRPr="00B45AFD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B45AFD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B45AFD">
        <w:rPr>
          <w:rFonts w:ascii="Angsana New" w:hAnsi="Angsana New"/>
          <w:sz w:val="30"/>
          <w:szCs w:val="30"/>
          <w:cs/>
        </w:rPr>
        <w:t>รับผิดชอบ</w:t>
      </w:r>
      <w:r w:rsidRPr="00B45AFD">
        <w:rPr>
          <w:rFonts w:ascii="Angsana New" w:hAnsi="Angsana New" w:hint="cs"/>
          <w:sz w:val="30"/>
          <w:szCs w:val="30"/>
          <w:cs/>
        </w:rPr>
        <w:t>ด้าน</w:t>
      </w:r>
      <w:r w:rsidRPr="00B45AFD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B45AFD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B45AFD">
        <w:rPr>
          <w:rFonts w:ascii="Angsana New" w:hAnsi="Angsana New"/>
          <w:sz w:val="30"/>
          <w:szCs w:val="30"/>
          <w:cs/>
        </w:rPr>
        <w:t>ไม่สามารถ</w:t>
      </w:r>
      <w:r w:rsidRPr="00B45AFD">
        <w:rPr>
          <w:rFonts w:ascii="Angsana New" w:hAnsi="Angsana New" w:hint="cs"/>
          <w:sz w:val="30"/>
          <w:szCs w:val="30"/>
          <w:cs/>
        </w:rPr>
        <w:t>ได้</w:t>
      </w:r>
      <w:r w:rsidRPr="00B45AFD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B45AFD">
        <w:rPr>
          <w:rFonts w:ascii="Angsana New" w:hAnsi="Angsana New" w:hint="cs"/>
          <w:sz w:val="30"/>
          <w:szCs w:val="30"/>
          <w:cs/>
        </w:rPr>
        <w:t>พบ</w:t>
      </w:r>
      <w:r w:rsidRPr="00B45AFD">
        <w:rPr>
          <w:rFonts w:ascii="Angsana New" w:hAnsi="Angsana New"/>
          <w:sz w:val="30"/>
          <w:szCs w:val="30"/>
          <w:cs/>
        </w:rPr>
        <w:t>เรื่องที่มี</w:t>
      </w:r>
      <w:r w:rsidRPr="00B45AFD">
        <w:rPr>
          <w:rFonts w:ascii="Angsana New" w:hAnsi="Angsana New"/>
          <w:spacing w:val="12"/>
          <w:sz w:val="30"/>
          <w:szCs w:val="30"/>
          <w:cs/>
        </w:rPr>
        <w:t>นัยสำคัญทั้งหมดซึ่งอาจพบได้จากการตรวจสอบ</w:t>
      </w:r>
      <w:r w:rsidRPr="00B45AFD">
        <w:rPr>
          <w:rFonts w:ascii="Angsana New" w:hAnsi="Angsana New"/>
          <w:spacing w:val="12"/>
          <w:sz w:val="30"/>
          <w:szCs w:val="30"/>
        </w:rPr>
        <w:t xml:space="preserve"> </w:t>
      </w:r>
      <w:r w:rsidRPr="00B45AFD">
        <w:rPr>
          <w:rFonts w:ascii="Angsana New" w:hAnsi="Angsana New"/>
          <w:spacing w:val="12"/>
          <w:sz w:val="30"/>
          <w:szCs w:val="30"/>
          <w:cs/>
        </w:rPr>
        <w:t>ดังนั้นข้าพเจ้าจึงไม่แสดงความเห็นต่อ</w:t>
      </w:r>
      <w:r w:rsidRPr="00B45AFD">
        <w:rPr>
          <w:rFonts w:ascii="Angsana New" w:hAnsi="Angsana New" w:hint="cs"/>
          <w:spacing w:val="12"/>
          <w:sz w:val="30"/>
          <w:szCs w:val="30"/>
          <w:cs/>
        </w:rPr>
        <w:t>ข้อมูลทาง</w:t>
      </w:r>
      <w:r w:rsidRPr="00B45AFD">
        <w:rPr>
          <w:rFonts w:ascii="Angsana New" w:hAnsi="Angsana New"/>
          <w:spacing w:val="12"/>
          <w:sz w:val="30"/>
          <w:szCs w:val="30"/>
          <w:cs/>
        </w:rPr>
        <w:t>การเงิน</w:t>
      </w:r>
    </w:p>
    <w:p w14:paraId="5552590D" w14:textId="77777777" w:rsidR="00240532" w:rsidRPr="00B45AFD" w:rsidRDefault="00240532" w:rsidP="0024053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>ระหว่างกาลที</w:t>
      </w:r>
      <w:r w:rsidRPr="00B45AFD">
        <w:rPr>
          <w:rFonts w:ascii="Angsana New" w:hAnsi="Angsana New" w:hint="cs"/>
          <w:sz w:val="30"/>
          <w:szCs w:val="30"/>
          <w:cs/>
        </w:rPr>
        <w:t>่</w:t>
      </w:r>
      <w:r w:rsidRPr="00B45AFD">
        <w:rPr>
          <w:rFonts w:ascii="Angsana New" w:hAnsi="Angsana New"/>
          <w:sz w:val="30"/>
          <w:szCs w:val="30"/>
          <w:cs/>
        </w:rPr>
        <w:t>สอบทาน</w:t>
      </w:r>
    </w:p>
    <w:p w14:paraId="71E907E2" w14:textId="77777777" w:rsidR="00A60BF4" w:rsidRDefault="00A60BF4" w:rsidP="00C12A71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  <w:sectPr w:rsidR="00A60BF4" w:rsidSect="00A60BF4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289" w:bottom="576" w:left="1440" w:header="630" w:footer="668" w:gutter="0"/>
          <w:cols w:space="720"/>
          <w:titlePg/>
          <w:docGrid w:linePitch="245"/>
        </w:sectPr>
      </w:pPr>
    </w:p>
    <w:p w14:paraId="532F33EB" w14:textId="496CE70F" w:rsidR="00240532" w:rsidRPr="00B45AFD" w:rsidRDefault="00240532" w:rsidP="00C12A71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2661CF66" w14:textId="77777777" w:rsidR="000415BB" w:rsidRPr="003556DE" w:rsidRDefault="000415BB" w:rsidP="00C12A71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bookmarkStart w:id="3" w:name="_GoBack"/>
      <w:bookmarkEnd w:id="3"/>
    </w:p>
    <w:p w14:paraId="115E3527" w14:textId="77777777" w:rsidR="008E4EE0" w:rsidRPr="00B45AFD" w:rsidRDefault="008E4EE0" w:rsidP="008E4EE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45AFD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B45AFD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6629DC60" w14:textId="77777777" w:rsidR="008E4EE0" w:rsidRPr="003556DE" w:rsidRDefault="008E4EE0" w:rsidP="008E4EE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EF84C74" w14:textId="77777777" w:rsidR="008E4EE0" w:rsidRPr="00B45AFD" w:rsidRDefault="008E4EE0" w:rsidP="008E4EE0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4"/>
          <w:sz w:val="30"/>
          <w:szCs w:val="30"/>
        </w:rPr>
      </w:pPr>
      <w:r w:rsidRPr="00B45AFD">
        <w:rPr>
          <w:rFonts w:ascii="Angsana New" w:hAnsi="Angsana New"/>
          <w:spacing w:val="4"/>
          <w:sz w:val="30"/>
          <w:szCs w:val="30"/>
          <w:cs/>
        </w:rPr>
        <w:t>ข้าพเจ้าไม่พบสิ่งที่เป็นเหตุให้เชื่อว่า</w:t>
      </w:r>
      <w:r w:rsidRPr="00B45AFD">
        <w:rPr>
          <w:rFonts w:ascii="Angsana New" w:hAnsi="Angsana New" w:hint="cs"/>
          <w:spacing w:val="4"/>
          <w:sz w:val="30"/>
          <w:szCs w:val="30"/>
          <w:cs/>
        </w:rPr>
        <w:t>ข้อมูลทาง</w:t>
      </w:r>
      <w:r w:rsidRPr="00B45AFD">
        <w:rPr>
          <w:rFonts w:ascii="Angsana New" w:hAnsi="Angsana New"/>
          <w:spacing w:val="4"/>
          <w:sz w:val="30"/>
          <w:szCs w:val="30"/>
          <w:cs/>
        </w:rPr>
        <w:t>การเงินระหว่างกาลดังกล่าว</w:t>
      </w:r>
      <w:r w:rsidRPr="00B45AFD">
        <w:rPr>
          <w:rFonts w:ascii="Angsana New" w:hAnsi="Angsana New" w:hint="cs"/>
          <w:spacing w:val="4"/>
          <w:sz w:val="30"/>
          <w:szCs w:val="30"/>
          <w:cs/>
        </w:rPr>
        <w:t xml:space="preserve"> ไม่ได้จัดทำขึ้น</w:t>
      </w:r>
      <w:r w:rsidRPr="00B45AFD">
        <w:rPr>
          <w:rFonts w:ascii="Angsana New" w:hAnsi="Angsana New"/>
          <w:spacing w:val="4"/>
          <w:sz w:val="30"/>
          <w:szCs w:val="30"/>
          <w:cs/>
        </w:rPr>
        <w:t>ตาม</w:t>
      </w:r>
      <w:r w:rsidRPr="00B45AFD">
        <w:rPr>
          <w:rFonts w:ascii="Angsana New" w:hAnsi="Angsana New" w:hint="cs"/>
          <w:spacing w:val="4"/>
          <w:sz w:val="30"/>
          <w:szCs w:val="30"/>
          <w:cs/>
        </w:rPr>
        <w:t>มาตรฐานการบัญชี</w:t>
      </w:r>
    </w:p>
    <w:p w14:paraId="4699E877" w14:textId="77777777" w:rsidR="008E4EE0" w:rsidRPr="00B45AFD" w:rsidRDefault="008E4EE0" w:rsidP="008E4EE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pacing w:val="-4"/>
          <w:sz w:val="30"/>
          <w:szCs w:val="30"/>
          <w:cs/>
        </w:rPr>
        <w:t xml:space="preserve">ฉบับที่ </w:t>
      </w:r>
      <w:r w:rsidR="008556AE" w:rsidRPr="008556AE">
        <w:rPr>
          <w:rFonts w:ascii="Angsana New" w:hAnsi="Angsana New"/>
          <w:spacing w:val="-4"/>
          <w:sz w:val="30"/>
          <w:szCs w:val="30"/>
        </w:rPr>
        <w:t>34</w:t>
      </w:r>
      <w:r w:rsidRPr="00B45AFD">
        <w:rPr>
          <w:rFonts w:ascii="Angsana New" w:hAnsi="Angsana New"/>
          <w:spacing w:val="-4"/>
          <w:sz w:val="30"/>
          <w:szCs w:val="30"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B45AFD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1977ED7B" w14:textId="77777777" w:rsidR="008E4EE0" w:rsidRPr="003556DE" w:rsidRDefault="008E4EE0" w:rsidP="008E4EE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8DE4FC4" w14:textId="77777777" w:rsidR="000415BB" w:rsidRPr="00B45AFD" w:rsidRDefault="000415BB" w:rsidP="000415B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45AFD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73A6E200" w14:textId="77777777" w:rsidR="000415BB" w:rsidRPr="003556DE" w:rsidRDefault="000415BB" w:rsidP="000415BB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43904FF" w14:textId="77777777" w:rsidR="00240532" w:rsidRPr="00B45AFD" w:rsidRDefault="003A1556" w:rsidP="00E1088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ข้าพเจ้าขอให้สังเกตหมายเหตุประกอบงบการเงินระหว่างกาลข้อ</w:t>
      </w:r>
      <w:r w:rsidRPr="00B45AFD">
        <w:rPr>
          <w:rFonts w:ascii="Angsana New" w:hAnsi="Angsana New" w:hint="eastAsia"/>
          <w:sz w:val="30"/>
          <w:szCs w:val="30"/>
        </w:rPr>
        <w:t> </w:t>
      </w:r>
      <w:r w:rsidR="008556AE" w:rsidRPr="008556AE">
        <w:rPr>
          <w:rFonts w:ascii="Angsana New" w:hAnsi="Angsana New"/>
          <w:sz w:val="30"/>
          <w:szCs w:val="30"/>
        </w:rPr>
        <w:t>4</w:t>
      </w:r>
      <w:r w:rsidRPr="00B45AFD">
        <w:rPr>
          <w:rFonts w:ascii="Angsana New" w:hAnsi="Angsana New"/>
          <w:sz w:val="30"/>
          <w:szCs w:val="30"/>
        </w:rPr>
        <w:t> </w:t>
      </w:r>
      <w:r w:rsidR="008E4EE0" w:rsidRPr="00B45AFD">
        <w:rPr>
          <w:rFonts w:ascii="Angsana New" w:hAnsi="Angsana New" w:hint="cs"/>
          <w:sz w:val="30"/>
          <w:szCs w:val="30"/>
          <w:cs/>
        </w:rPr>
        <w:t>ซึ่งได้อธิบายถึงผลกระทบจากการที่บ</w:t>
      </w:r>
      <w:r w:rsidRPr="00B45AFD">
        <w:rPr>
          <w:rFonts w:ascii="Angsana New" w:hAnsi="Angsana New" w:hint="cs"/>
          <w:sz w:val="30"/>
          <w:szCs w:val="30"/>
          <w:cs/>
        </w:rPr>
        <w:t>ริษัทได้เข้าซื้อหุ้นของบริษัท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แผ่นดินทอง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พร็อพเพอร์ตี้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ดีเวลลอปเม้นท์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จำกัด</w:t>
      </w:r>
      <w:r w:rsidRPr="00B45AFD">
        <w:rPr>
          <w:rFonts w:ascii="Angsana New" w:hAnsi="Angsana New"/>
          <w:sz w:val="30"/>
          <w:szCs w:val="30"/>
          <w:cs/>
        </w:rPr>
        <w:t xml:space="preserve"> (</w:t>
      </w:r>
      <w:r w:rsidRPr="00B45AFD">
        <w:rPr>
          <w:rFonts w:ascii="Angsana New" w:hAnsi="Angsana New" w:hint="cs"/>
          <w:sz w:val="30"/>
          <w:szCs w:val="30"/>
          <w:cs/>
        </w:rPr>
        <w:t>มหาชน</w:t>
      </w:r>
      <w:r w:rsidRPr="00B45AFD">
        <w:rPr>
          <w:rFonts w:ascii="Angsana New" w:hAnsi="Angsana New"/>
          <w:sz w:val="30"/>
          <w:szCs w:val="30"/>
          <w:cs/>
        </w:rPr>
        <w:t>) “</w:t>
      </w:r>
      <w:r w:rsidRPr="00B45AFD">
        <w:rPr>
          <w:rFonts w:ascii="Angsana New" w:hAnsi="Angsana New"/>
          <w:sz w:val="30"/>
          <w:szCs w:val="30"/>
        </w:rPr>
        <w:t>GOLD”</w:t>
      </w:r>
      <w:r w:rsidR="008E4EE0" w:rsidRPr="00B45AFD">
        <w:rPr>
          <w:rFonts w:ascii="Angsana New" w:hAnsi="Angsana New"/>
          <w:sz w:val="30"/>
          <w:szCs w:val="30"/>
        </w:rPr>
        <w:t xml:space="preserve"> </w:t>
      </w:r>
      <w:r w:rsidR="008E4EE0" w:rsidRPr="00B45AFD">
        <w:rPr>
          <w:rFonts w:ascii="Angsana New" w:hAnsi="Angsana New" w:hint="cs"/>
          <w:sz w:val="30"/>
          <w:szCs w:val="30"/>
          <w:cs/>
        </w:rPr>
        <w:t xml:space="preserve">ในเดือนสิงหาคม </w:t>
      </w:r>
      <w:r w:rsidR="008556AE" w:rsidRPr="008556AE">
        <w:rPr>
          <w:rFonts w:ascii="Angsana New" w:hAnsi="Angsana New"/>
          <w:sz w:val="30"/>
          <w:szCs w:val="30"/>
        </w:rPr>
        <w:t>2562</w:t>
      </w:r>
      <w:r w:rsidR="008E4EE0" w:rsidRPr="00B45AFD">
        <w:rPr>
          <w:rFonts w:ascii="Angsana New" w:hAnsi="Angsana New"/>
          <w:sz w:val="30"/>
          <w:szCs w:val="30"/>
        </w:rPr>
        <w:t xml:space="preserve"> </w:t>
      </w:r>
      <w:r w:rsidR="00644E24">
        <w:rPr>
          <w:rFonts w:ascii="Angsana New" w:hAnsi="Angsana New"/>
          <w:sz w:val="30"/>
          <w:szCs w:val="30"/>
        </w:rPr>
        <w:br/>
      </w:r>
      <w:r w:rsidRPr="00B45AFD">
        <w:rPr>
          <w:rFonts w:ascii="Angsana New" w:hAnsi="Angsana New" w:hint="cs"/>
          <w:sz w:val="30"/>
          <w:szCs w:val="30"/>
          <w:cs/>
        </w:rPr>
        <w:t>ซึ่ง</w:t>
      </w:r>
      <w:r w:rsidR="008E4EE0" w:rsidRPr="00B45AFD">
        <w:rPr>
          <w:rFonts w:ascii="Angsana New" w:hAnsi="Angsana New" w:hint="cs"/>
          <w:sz w:val="30"/>
          <w:szCs w:val="30"/>
          <w:cs/>
        </w:rPr>
        <w:t>เป็นบริษัทที่</w:t>
      </w:r>
      <w:r w:rsidRPr="00B45AFD">
        <w:rPr>
          <w:rFonts w:ascii="Angsana New" w:hAnsi="Angsana New" w:hint="cs"/>
          <w:sz w:val="30"/>
          <w:szCs w:val="30"/>
          <w:cs/>
        </w:rPr>
        <w:t>อยู่ภายใต้การควบคุมของผู้ถือหุ้นในลำดับสูงสุดเดียวกัน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E83973" w:rsidRPr="00B45AFD">
        <w:rPr>
          <w:rFonts w:ascii="Angsana New" w:hAnsi="Angsana New" w:hint="cs"/>
          <w:sz w:val="30"/>
          <w:szCs w:val="30"/>
          <w:cs/>
        </w:rPr>
        <w:t xml:space="preserve">งบกำไรขาดทุนรวม </w:t>
      </w:r>
      <w:r w:rsidRPr="00B45AFD">
        <w:rPr>
          <w:rFonts w:ascii="Angsana New" w:hAnsi="Angsana New" w:hint="cs"/>
          <w:sz w:val="30"/>
          <w:szCs w:val="30"/>
          <w:cs/>
        </w:rPr>
        <w:t>งบ</w:t>
      </w:r>
      <w:r w:rsidR="008E4EE0" w:rsidRPr="00B45AFD">
        <w:rPr>
          <w:rFonts w:ascii="Angsana New" w:hAnsi="Angsana New" w:hint="cs"/>
          <w:sz w:val="30"/>
          <w:szCs w:val="30"/>
          <w:cs/>
        </w:rPr>
        <w:t>กำไรขาดทุนเบ็ดเสร็จรวม</w:t>
      </w:r>
      <w:r w:rsidR="002B4AB7" w:rsidRPr="00B45AFD">
        <w:rPr>
          <w:rFonts w:ascii="Angsana New" w:hAnsi="Angsana New" w:hint="cs"/>
          <w:sz w:val="30"/>
          <w:szCs w:val="30"/>
          <w:cs/>
        </w:rPr>
        <w:t xml:space="preserve"> สำหรับงวดสามเดือนและหกเดือนสิ้นสุดวันที่ </w:t>
      </w:r>
      <w:r w:rsidR="008556AE" w:rsidRPr="008556AE">
        <w:rPr>
          <w:rFonts w:ascii="Angsana New" w:hAnsi="Angsana New"/>
          <w:sz w:val="30"/>
          <w:szCs w:val="30"/>
        </w:rPr>
        <w:t>31</w:t>
      </w:r>
      <w:r w:rsidR="002B4AB7" w:rsidRPr="00B45AFD">
        <w:rPr>
          <w:rFonts w:ascii="Angsana New" w:hAnsi="Angsana New"/>
          <w:sz w:val="30"/>
          <w:szCs w:val="30"/>
        </w:rPr>
        <w:t xml:space="preserve"> </w:t>
      </w:r>
      <w:r w:rsidR="002B4AB7" w:rsidRPr="00B45AF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8556AE" w:rsidRPr="008556AE">
        <w:rPr>
          <w:rFonts w:ascii="Angsana New" w:hAnsi="Angsana New"/>
          <w:sz w:val="30"/>
          <w:szCs w:val="30"/>
        </w:rPr>
        <w:t>2562</w:t>
      </w:r>
      <w:r w:rsidR="008E4EE0" w:rsidRPr="00B45AFD">
        <w:rPr>
          <w:rFonts w:ascii="Angsana New" w:hAnsi="Angsana New" w:hint="cs"/>
          <w:sz w:val="30"/>
          <w:szCs w:val="30"/>
          <w:cs/>
        </w:rPr>
        <w:t xml:space="preserve"> งบแสดงการเปลี่ยนแปลงส่วนของผู้ถือหุ้นรวม และงบกระแสเงินสดรวมสำหรับงวด</w:t>
      </w:r>
      <w:r w:rsidR="002133F9" w:rsidRPr="00B45AFD">
        <w:rPr>
          <w:rFonts w:ascii="Angsana New" w:hAnsi="Angsana New" w:hint="cs"/>
          <w:sz w:val="30"/>
          <w:szCs w:val="30"/>
          <w:cs/>
        </w:rPr>
        <w:t>หกเดือน</w:t>
      </w:r>
      <w:r w:rsidR="008E4EE0" w:rsidRPr="00B45AF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8556AE" w:rsidRPr="008556AE">
        <w:rPr>
          <w:rFonts w:ascii="Angsana New" w:hAnsi="Angsana New"/>
          <w:sz w:val="30"/>
          <w:szCs w:val="30"/>
        </w:rPr>
        <w:t>31</w:t>
      </w:r>
      <w:r w:rsidR="008E4EE0" w:rsidRPr="00B45AFD">
        <w:rPr>
          <w:rFonts w:ascii="Angsana New" w:hAnsi="Angsana New"/>
          <w:sz w:val="30"/>
          <w:szCs w:val="30"/>
        </w:rPr>
        <w:t xml:space="preserve"> </w:t>
      </w:r>
      <w:r w:rsidR="002133F9" w:rsidRPr="00B45AFD">
        <w:rPr>
          <w:rFonts w:ascii="Angsana New" w:hAnsi="Angsana New" w:hint="cs"/>
          <w:sz w:val="30"/>
          <w:szCs w:val="30"/>
          <w:cs/>
        </w:rPr>
        <w:t>มีนาคม</w:t>
      </w:r>
      <w:r w:rsidR="008E4EE0" w:rsidRPr="00B45AFD">
        <w:rPr>
          <w:rFonts w:ascii="Angsana New" w:hAnsi="Angsana New" w:hint="cs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2562</w:t>
      </w:r>
      <w:r w:rsidR="008E4EE0" w:rsidRPr="00B45AFD">
        <w:rPr>
          <w:rFonts w:ascii="Angsana New" w:hAnsi="Angsana New"/>
          <w:sz w:val="30"/>
          <w:szCs w:val="30"/>
        </w:rPr>
        <w:t xml:space="preserve"> </w:t>
      </w:r>
      <w:r w:rsidR="008E4EE0" w:rsidRPr="00B45AFD">
        <w:rPr>
          <w:rFonts w:ascii="Angsana New" w:hAnsi="Angsana New" w:hint="cs"/>
          <w:sz w:val="30"/>
          <w:szCs w:val="30"/>
          <w:cs/>
        </w:rPr>
        <w:t>ที่แสดงเป็นข้อมูลเปรียบเทียบได้ปรับปรุงรายการตามที่ได้อธิบายไว้ในหมายเหตุประกอบงบการเงินระหว่างกาลข้อ</w:t>
      </w:r>
      <w:r w:rsidR="008E4EE0" w:rsidRPr="00B45AFD"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4</w:t>
      </w:r>
      <w:r w:rsidR="008E4EE0" w:rsidRPr="00B45AFD">
        <w:rPr>
          <w:rFonts w:ascii="Angsana New" w:hAnsi="Angsana New"/>
          <w:sz w:val="30"/>
          <w:szCs w:val="30"/>
        </w:rPr>
        <w:t xml:space="preserve"> </w:t>
      </w:r>
      <w:r w:rsidR="008E4EE0" w:rsidRPr="00B45AFD">
        <w:rPr>
          <w:rFonts w:ascii="Angsana New" w:hAnsi="Angsana New" w:hint="cs"/>
          <w:sz w:val="30"/>
          <w:szCs w:val="30"/>
          <w:cs/>
        </w:rPr>
        <w:t>แล้ว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ทั้งนี้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7A819329" w14:textId="77777777" w:rsidR="00E10885" w:rsidRPr="00B45AFD" w:rsidRDefault="00E10885" w:rsidP="00E1088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F774A5" w14:textId="77777777" w:rsidR="00240532" w:rsidRPr="00B45AFD" w:rsidRDefault="00240532" w:rsidP="00C12A71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4B42B562" w14:textId="77777777" w:rsidR="00240532" w:rsidRPr="00B45AFD" w:rsidRDefault="00240532" w:rsidP="00240532">
      <w:pPr>
        <w:pStyle w:val="a"/>
        <w:jc w:val="thaiDistribute"/>
        <w:rPr>
          <w:rFonts w:ascii="Angsana New" w:hAnsi="Angsana New" w:cs="Angsana New"/>
          <w:i/>
          <w:iCs/>
          <w:lang w:val="en-US"/>
        </w:rPr>
      </w:pPr>
    </w:p>
    <w:p w14:paraId="59354977" w14:textId="77777777" w:rsidR="007D7988" w:rsidRPr="00B45AFD" w:rsidRDefault="007D7988" w:rsidP="0024053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C504467" w14:textId="77777777" w:rsidR="00240532" w:rsidRPr="00B45AFD" w:rsidRDefault="00240532" w:rsidP="00240532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E5D0C04" w14:textId="77777777" w:rsidR="00240532" w:rsidRPr="00B45AFD" w:rsidRDefault="00240532" w:rsidP="00240532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32A2E52C" w14:textId="77777777" w:rsidR="0032659D" w:rsidRPr="00B45AFD" w:rsidRDefault="0032659D" w:rsidP="0032659D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B45AFD">
        <w:rPr>
          <w:rFonts w:ascii="Angsana New" w:hAnsi="Angsana New" w:cs="Angsana New"/>
          <w:cs/>
          <w:lang w:val="en-US"/>
        </w:rPr>
        <w:t>(</w:t>
      </w:r>
      <w:r w:rsidR="0002488E" w:rsidRPr="00B45AFD">
        <w:rPr>
          <w:rFonts w:ascii="Angsana New" w:hAnsi="Angsana New" w:cs="Angsana New" w:hint="cs"/>
          <w:cs/>
        </w:rPr>
        <w:t>วิไล บูรณกิตติโสภณ</w:t>
      </w:r>
      <w:r w:rsidRPr="00B45AFD">
        <w:rPr>
          <w:rFonts w:ascii="Angsana New" w:hAnsi="Angsana New" w:cs="Angsana New"/>
          <w:cs/>
          <w:lang w:val="en-US"/>
        </w:rPr>
        <w:t>)</w:t>
      </w:r>
    </w:p>
    <w:p w14:paraId="2E3E9C28" w14:textId="77777777" w:rsidR="0032659D" w:rsidRPr="00B45AFD" w:rsidRDefault="0032659D" w:rsidP="0032659D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B45AFD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32F975D6" w14:textId="77777777" w:rsidR="0032659D" w:rsidRPr="00B45AFD" w:rsidRDefault="0032659D" w:rsidP="0032659D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B45AFD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8556AE" w:rsidRPr="008556AE">
        <w:rPr>
          <w:rFonts w:ascii="Angsana New" w:hAnsi="Angsana New" w:cs="Angsana New"/>
          <w:lang w:val="en-US"/>
        </w:rPr>
        <w:t>3920</w:t>
      </w:r>
    </w:p>
    <w:p w14:paraId="272A5B46" w14:textId="77777777" w:rsidR="0032659D" w:rsidRPr="00B45AFD" w:rsidRDefault="0032659D" w:rsidP="0032659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  <w:cs/>
        </w:rPr>
      </w:pPr>
    </w:p>
    <w:p w14:paraId="1EFC5FAD" w14:textId="77777777" w:rsidR="0032659D" w:rsidRPr="00B45AFD" w:rsidRDefault="0032659D" w:rsidP="0032659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2EF421E" w14:textId="77777777" w:rsidR="0032659D" w:rsidRPr="00B45AFD" w:rsidRDefault="0032659D" w:rsidP="0032659D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FC863AC" w14:textId="77777777" w:rsidR="00D959CC" w:rsidRPr="00B45AFD" w:rsidRDefault="008556AE" w:rsidP="00D959CC">
      <w:pPr>
        <w:pStyle w:val="Heading6"/>
        <w:tabs>
          <w:tab w:val="left" w:pos="540"/>
        </w:tabs>
        <w:rPr>
          <w:rFonts w:ascii="Angsana New" w:hAnsi="Angsana New"/>
          <w:b w:val="0"/>
          <w:bCs w:val="0"/>
          <w:sz w:val="30"/>
          <w:szCs w:val="30"/>
          <w:lang w:val="en-US"/>
        </w:rPr>
      </w:pPr>
      <w:r w:rsidRPr="008556AE">
        <w:rPr>
          <w:rFonts w:ascii="Angsana New" w:hAnsi="Angsana New"/>
          <w:b w:val="0"/>
          <w:bCs w:val="0"/>
          <w:sz w:val="30"/>
          <w:szCs w:val="30"/>
          <w:lang w:val="en-US"/>
        </w:rPr>
        <w:t>12</w:t>
      </w:r>
      <w:r w:rsidR="00785F7F" w:rsidRPr="00CD27D1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="00785F7F" w:rsidRPr="00CD27D1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พฤ</w:t>
      </w:r>
      <w:r w:rsidR="00130BEF" w:rsidRPr="00CD27D1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ษ</w:t>
      </w:r>
      <w:r w:rsidR="00785F7F" w:rsidRPr="00CD27D1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ภาคม</w:t>
      </w:r>
      <w:r w:rsidR="00464F9C" w:rsidRPr="00CD27D1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Pr="008556AE">
        <w:rPr>
          <w:rFonts w:ascii="Angsana New" w:hAnsi="Angsana New"/>
          <w:b w:val="0"/>
          <w:bCs w:val="0"/>
          <w:sz w:val="30"/>
          <w:szCs w:val="30"/>
          <w:lang w:val="en-US"/>
        </w:rPr>
        <w:t>2563</w:t>
      </w:r>
    </w:p>
    <w:p w14:paraId="7A231447" w14:textId="13E0565A" w:rsidR="00CB7FA6" w:rsidRPr="00B45AFD" w:rsidRDefault="00CB7FA6" w:rsidP="00CD3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ind w:left="450" w:right="-108"/>
        <w:rPr>
          <w:rFonts w:ascii="Angsana New" w:hAnsi="Angsana New"/>
          <w:sz w:val="30"/>
          <w:szCs w:val="30"/>
        </w:rPr>
      </w:pPr>
    </w:p>
    <w:sectPr w:rsidR="00CB7FA6" w:rsidRPr="00B45AFD" w:rsidSect="00792DDE">
      <w:headerReference w:type="default" r:id="rId14"/>
      <w:pgSz w:w="11909" w:h="16834" w:code="9"/>
      <w:pgMar w:top="691" w:right="1152" w:bottom="576" w:left="1440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3A10B5" w14:textId="77777777" w:rsidR="00684CEE" w:rsidRDefault="00684CEE" w:rsidP="00900EE2">
      <w:r>
        <w:separator/>
      </w:r>
    </w:p>
  </w:endnote>
  <w:endnote w:type="continuationSeparator" w:id="0">
    <w:p w14:paraId="49266D0A" w14:textId="77777777" w:rsidR="00684CEE" w:rsidRDefault="00684CEE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32F7A" w14:textId="77777777" w:rsidR="00684CEE" w:rsidRDefault="00684CEE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8556AE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2612DF8" w14:textId="77777777" w:rsidR="00684CEE" w:rsidRDefault="00684CEE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95D990" w14:textId="77777777" w:rsidR="00684CEE" w:rsidRPr="00EE2DC5" w:rsidRDefault="00684CEE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 w:rsidRPr="008556AE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73C839EF" w14:textId="77777777" w:rsidR="00684CEE" w:rsidRDefault="00684CEE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93104" w14:textId="77777777" w:rsidR="00684CEE" w:rsidRDefault="00684CEE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8EDB7" w14:textId="77777777" w:rsidR="00684CEE" w:rsidRPr="00E26638" w:rsidRDefault="00684CEE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E26638">
      <w:rPr>
        <w:rFonts w:ascii="Angsana New" w:hAnsi="Angsana New"/>
        <w:caps/>
        <w:sz w:val="30"/>
        <w:szCs w:val="30"/>
      </w:rPr>
      <w:fldChar w:fldCharType="begin"/>
    </w:r>
    <w:r w:rsidRPr="00E26638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E26638">
      <w:rPr>
        <w:rFonts w:ascii="Angsana New" w:hAnsi="Angsana New"/>
        <w:caps/>
        <w:sz w:val="30"/>
        <w:szCs w:val="30"/>
      </w:rPr>
      <w:fldChar w:fldCharType="separate"/>
    </w:r>
    <w:r w:rsidRPr="008556AE">
      <w:rPr>
        <w:rFonts w:ascii="Angsana New" w:hAnsi="Angsana New"/>
        <w:caps/>
        <w:noProof/>
        <w:sz w:val="30"/>
        <w:szCs w:val="30"/>
        <w:lang w:val="en-US"/>
      </w:rPr>
      <w:t>2</w:t>
    </w:r>
    <w:r w:rsidRPr="00E26638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1B91B" w14:textId="77777777" w:rsidR="00A60BF4" w:rsidRDefault="00A60BF4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4261EE" w14:textId="77777777" w:rsidR="00684CEE" w:rsidRDefault="00684CEE" w:rsidP="00900EE2">
      <w:r>
        <w:separator/>
      </w:r>
    </w:p>
  </w:footnote>
  <w:footnote w:type="continuationSeparator" w:id="0">
    <w:p w14:paraId="38A708AF" w14:textId="77777777" w:rsidR="00684CEE" w:rsidRDefault="00684CEE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6C232" w14:textId="77777777" w:rsidR="00684CEE" w:rsidRDefault="00684CEE" w:rsidP="00BE6579">
    <w:pPr>
      <w:pStyle w:val="Header"/>
      <w:rPr>
        <w:rFonts w:ascii="Angsana New" w:hAnsi="Angsana New"/>
        <w:sz w:val="32"/>
        <w:szCs w:val="32"/>
      </w:rPr>
    </w:pPr>
  </w:p>
  <w:p w14:paraId="64C4AE8F" w14:textId="77777777" w:rsidR="00684CEE" w:rsidRDefault="00684CEE" w:rsidP="00BE6579">
    <w:pPr>
      <w:pStyle w:val="Header"/>
      <w:rPr>
        <w:rFonts w:ascii="Angsana New" w:hAnsi="Angsana New"/>
        <w:sz w:val="32"/>
        <w:szCs w:val="32"/>
      </w:rPr>
    </w:pPr>
  </w:p>
  <w:p w14:paraId="68699F34" w14:textId="77777777" w:rsidR="00684CEE" w:rsidRPr="004B3C0B" w:rsidRDefault="00684CEE" w:rsidP="00BE6579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DDF31E" w14:textId="28837DB8" w:rsidR="00684CEE" w:rsidRDefault="00684CEE" w:rsidP="003A592C">
    <w:pPr>
      <w:pStyle w:val="Header"/>
      <w:rPr>
        <w:rFonts w:ascii="Angsana New" w:hAnsi="Angsana New"/>
        <w:sz w:val="32"/>
        <w:szCs w:val="32"/>
      </w:rPr>
    </w:pPr>
  </w:p>
  <w:p w14:paraId="577ACD37" w14:textId="77777777" w:rsidR="00A60BF4" w:rsidRPr="00B144AC" w:rsidRDefault="00A60BF4" w:rsidP="003A592C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A67C48"/>
    <w:multiLevelType w:val="hybridMultilevel"/>
    <w:tmpl w:val="74EAC360"/>
    <w:lvl w:ilvl="0" w:tplc="164EF13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DAE616E"/>
    <w:multiLevelType w:val="hybridMultilevel"/>
    <w:tmpl w:val="05F4C44A"/>
    <w:lvl w:ilvl="0" w:tplc="FC62F50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1A65BA6"/>
    <w:multiLevelType w:val="hybridMultilevel"/>
    <w:tmpl w:val="931ADBCC"/>
    <w:lvl w:ilvl="0" w:tplc="CDB08FB2">
      <w:start w:val="1"/>
      <w:numFmt w:val="thaiLetters"/>
      <w:lvlText w:val="%1)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97A344B"/>
    <w:multiLevelType w:val="hybridMultilevel"/>
    <w:tmpl w:val="6CAEDB3E"/>
    <w:lvl w:ilvl="0" w:tplc="C4768A3A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E15674"/>
    <w:multiLevelType w:val="hybridMultilevel"/>
    <w:tmpl w:val="EAD45B3C"/>
    <w:lvl w:ilvl="0" w:tplc="A9F0E35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1AE4E26"/>
    <w:multiLevelType w:val="hybridMultilevel"/>
    <w:tmpl w:val="C0A03726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4C00034"/>
    <w:multiLevelType w:val="hybridMultilevel"/>
    <w:tmpl w:val="6FEC4912"/>
    <w:lvl w:ilvl="0" w:tplc="BDD63DF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4D24BBF"/>
    <w:multiLevelType w:val="hybridMultilevel"/>
    <w:tmpl w:val="E9CA6726"/>
    <w:lvl w:ilvl="0" w:tplc="918A009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77320BBF"/>
    <w:multiLevelType w:val="hybridMultilevel"/>
    <w:tmpl w:val="5860B184"/>
    <w:lvl w:ilvl="0" w:tplc="C0680E7C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902AE"/>
    <w:multiLevelType w:val="hybridMultilevel"/>
    <w:tmpl w:val="033E9A60"/>
    <w:lvl w:ilvl="0" w:tplc="E1681834">
      <w:start w:val="1"/>
      <w:numFmt w:val="decimal"/>
      <w:lvlText w:val="%1."/>
      <w:lvlJc w:val="left"/>
      <w:pPr>
        <w:ind w:left="12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E933327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3"/>
  </w:num>
  <w:num w:numId="13">
    <w:abstractNumId w:val="25"/>
  </w:num>
  <w:num w:numId="14">
    <w:abstractNumId w:val="15"/>
  </w:num>
  <w:num w:numId="15">
    <w:abstractNumId w:val="19"/>
  </w:num>
  <w:num w:numId="16">
    <w:abstractNumId w:val="21"/>
  </w:num>
  <w:num w:numId="17">
    <w:abstractNumId w:val="16"/>
  </w:num>
  <w:num w:numId="18">
    <w:abstractNumId w:val="22"/>
  </w:num>
  <w:num w:numId="19">
    <w:abstractNumId w:val="23"/>
  </w:num>
  <w:num w:numId="20">
    <w:abstractNumId w:val="27"/>
  </w:num>
  <w:num w:numId="21">
    <w:abstractNumId w:val="28"/>
  </w:num>
  <w:num w:numId="22">
    <w:abstractNumId w:val="12"/>
  </w:num>
  <w:num w:numId="23">
    <w:abstractNumId w:val="26"/>
  </w:num>
  <w:num w:numId="24">
    <w:abstractNumId w:val="24"/>
  </w:num>
  <w:num w:numId="25">
    <w:abstractNumId w:val="20"/>
  </w:num>
  <w:num w:numId="26">
    <w:abstractNumId w:val="10"/>
  </w:num>
  <w:num w:numId="27">
    <w:abstractNumId w:val="11"/>
  </w:num>
  <w:num w:numId="28">
    <w:abstractNumId w:val="29"/>
  </w:num>
  <w:num w:numId="29">
    <w:abstractNumId w:val="17"/>
  </w:num>
  <w:num w:numId="30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embedSystemFonts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150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220"/>
    <w:rsid w:val="0000050C"/>
    <w:rsid w:val="00000519"/>
    <w:rsid w:val="00000D57"/>
    <w:rsid w:val="00000D88"/>
    <w:rsid w:val="00000DA9"/>
    <w:rsid w:val="0000111C"/>
    <w:rsid w:val="0000113A"/>
    <w:rsid w:val="00001335"/>
    <w:rsid w:val="000013E3"/>
    <w:rsid w:val="0000144D"/>
    <w:rsid w:val="00001454"/>
    <w:rsid w:val="0000155D"/>
    <w:rsid w:val="000015FB"/>
    <w:rsid w:val="00001A22"/>
    <w:rsid w:val="00001F9D"/>
    <w:rsid w:val="00002022"/>
    <w:rsid w:val="000022B1"/>
    <w:rsid w:val="00002377"/>
    <w:rsid w:val="00002378"/>
    <w:rsid w:val="00002620"/>
    <w:rsid w:val="000027DB"/>
    <w:rsid w:val="0000291C"/>
    <w:rsid w:val="00002B0D"/>
    <w:rsid w:val="00002B1F"/>
    <w:rsid w:val="00002E24"/>
    <w:rsid w:val="00002FF7"/>
    <w:rsid w:val="000030C7"/>
    <w:rsid w:val="0000325F"/>
    <w:rsid w:val="000033CE"/>
    <w:rsid w:val="000036F9"/>
    <w:rsid w:val="00003A8F"/>
    <w:rsid w:val="00003BFC"/>
    <w:rsid w:val="00003D90"/>
    <w:rsid w:val="00003FDD"/>
    <w:rsid w:val="000040F6"/>
    <w:rsid w:val="00004206"/>
    <w:rsid w:val="00004681"/>
    <w:rsid w:val="00004EDA"/>
    <w:rsid w:val="00004F0C"/>
    <w:rsid w:val="00005193"/>
    <w:rsid w:val="00005444"/>
    <w:rsid w:val="00005497"/>
    <w:rsid w:val="000055B8"/>
    <w:rsid w:val="00005B19"/>
    <w:rsid w:val="00005EA5"/>
    <w:rsid w:val="00006838"/>
    <w:rsid w:val="0000688A"/>
    <w:rsid w:val="0000690E"/>
    <w:rsid w:val="000069FA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694"/>
    <w:rsid w:val="0000777D"/>
    <w:rsid w:val="000078C6"/>
    <w:rsid w:val="000079AB"/>
    <w:rsid w:val="00007BC8"/>
    <w:rsid w:val="00007C5E"/>
    <w:rsid w:val="00007EAA"/>
    <w:rsid w:val="00007F2C"/>
    <w:rsid w:val="0001004E"/>
    <w:rsid w:val="0001035F"/>
    <w:rsid w:val="00010522"/>
    <w:rsid w:val="00010897"/>
    <w:rsid w:val="0001089D"/>
    <w:rsid w:val="000108FE"/>
    <w:rsid w:val="00010959"/>
    <w:rsid w:val="00010B65"/>
    <w:rsid w:val="00010BE8"/>
    <w:rsid w:val="00010E30"/>
    <w:rsid w:val="00010FA3"/>
    <w:rsid w:val="000110AC"/>
    <w:rsid w:val="00011134"/>
    <w:rsid w:val="00011176"/>
    <w:rsid w:val="000114BE"/>
    <w:rsid w:val="00011572"/>
    <w:rsid w:val="0001176F"/>
    <w:rsid w:val="00011A10"/>
    <w:rsid w:val="00011A4E"/>
    <w:rsid w:val="00011C53"/>
    <w:rsid w:val="00011FE4"/>
    <w:rsid w:val="00011FFA"/>
    <w:rsid w:val="000122BD"/>
    <w:rsid w:val="000125B8"/>
    <w:rsid w:val="0001260E"/>
    <w:rsid w:val="0001268F"/>
    <w:rsid w:val="00012836"/>
    <w:rsid w:val="00012F16"/>
    <w:rsid w:val="00012F48"/>
    <w:rsid w:val="00013278"/>
    <w:rsid w:val="000132ED"/>
    <w:rsid w:val="00013415"/>
    <w:rsid w:val="000134A8"/>
    <w:rsid w:val="00013792"/>
    <w:rsid w:val="000138CC"/>
    <w:rsid w:val="00013948"/>
    <w:rsid w:val="00013B9E"/>
    <w:rsid w:val="00013BD1"/>
    <w:rsid w:val="00013C9D"/>
    <w:rsid w:val="00013CE5"/>
    <w:rsid w:val="00013D2E"/>
    <w:rsid w:val="0001445F"/>
    <w:rsid w:val="00014601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A45"/>
    <w:rsid w:val="00015C25"/>
    <w:rsid w:val="00015E50"/>
    <w:rsid w:val="00015E87"/>
    <w:rsid w:val="00015F95"/>
    <w:rsid w:val="000160C5"/>
    <w:rsid w:val="0001622C"/>
    <w:rsid w:val="0001630E"/>
    <w:rsid w:val="00016437"/>
    <w:rsid w:val="00016576"/>
    <w:rsid w:val="000167C2"/>
    <w:rsid w:val="00016B25"/>
    <w:rsid w:val="00016D82"/>
    <w:rsid w:val="00017105"/>
    <w:rsid w:val="00017236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0D7"/>
    <w:rsid w:val="0002025E"/>
    <w:rsid w:val="00020346"/>
    <w:rsid w:val="0002044F"/>
    <w:rsid w:val="00020696"/>
    <w:rsid w:val="000207DE"/>
    <w:rsid w:val="000210E2"/>
    <w:rsid w:val="000210EB"/>
    <w:rsid w:val="000212EB"/>
    <w:rsid w:val="00021364"/>
    <w:rsid w:val="000214E7"/>
    <w:rsid w:val="000216E8"/>
    <w:rsid w:val="00021763"/>
    <w:rsid w:val="000219B9"/>
    <w:rsid w:val="000219FD"/>
    <w:rsid w:val="00021B0B"/>
    <w:rsid w:val="000220D8"/>
    <w:rsid w:val="00022155"/>
    <w:rsid w:val="0002232C"/>
    <w:rsid w:val="000225D0"/>
    <w:rsid w:val="000225F3"/>
    <w:rsid w:val="0002263F"/>
    <w:rsid w:val="000226BF"/>
    <w:rsid w:val="000228E5"/>
    <w:rsid w:val="0002294B"/>
    <w:rsid w:val="00022A1A"/>
    <w:rsid w:val="00022B6D"/>
    <w:rsid w:val="00022CA1"/>
    <w:rsid w:val="00022DA5"/>
    <w:rsid w:val="0002316D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4A1"/>
    <w:rsid w:val="000244E0"/>
    <w:rsid w:val="000247AE"/>
    <w:rsid w:val="0002488E"/>
    <w:rsid w:val="00024AA2"/>
    <w:rsid w:val="00024B77"/>
    <w:rsid w:val="0002524D"/>
    <w:rsid w:val="000256B1"/>
    <w:rsid w:val="0002578B"/>
    <w:rsid w:val="0002579F"/>
    <w:rsid w:val="00025AFC"/>
    <w:rsid w:val="00025B5E"/>
    <w:rsid w:val="00025BAF"/>
    <w:rsid w:val="00025BD4"/>
    <w:rsid w:val="00025D4B"/>
    <w:rsid w:val="00025E9F"/>
    <w:rsid w:val="00026206"/>
    <w:rsid w:val="00026249"/>
    <w:rsid w:val="0002629D"/>
    <w:rsid w:val="000262E0"/>
    <w:rsid w:val="000264D2"/>
    <w:rsid w:val="0002694E"/>
    <w:rsid w:val="00026BA9"/>
    <w:rsid w:val="00026BEF"/>
    <w:rsid w:val="00026C38"/>
    <w:rsid w:val="00027008"/>
    <w:rsid w:val="00027305"/>
    <w:rsid w:val="00027407"/>
    <w:rsid w:val="000275C7"/>
    <w:rsid w:val="0002788B"/>
    <w:rsid w:val="00027A08"/>
    <w:rsid w:val="00027C4A"/>
    <w:rsid w:val="00027DF9"/>
    <w:rsid w:val="00027EBF"/>
    <w:rsid w:val="00027F49"/>
    <w:rsid w:val="0003016A"/>
    <w:rsid w:val="00030199"/>
    <w:rsid w:val="000301CD"/>
    <w:rsid w:val="00030443"/>
    <w:rsid w:val="0003047E"/>
    <w:rsid w:val="000304DD"/>
    <w:rsid w:val="0003063B"/>
    <w:rsid w:val="00030661"/>
    <w:rsid w:val="00030ABC"/>
    <w:rsid w:val="00030D77"/>
    <w:rsid w:val="00030E00"/>
    <w:rsid w:val="00031270"/>
    <w:rsid w:val="000312A5"/>
    <w:rsid w:val="000312F7"/>
    <w:rsid w:val="0003137A"/>
    <w:rsid w:val="000314FA"/>
    <w:rsid w:val="000316B4"/>
    <w:rsid w:val="00031791"/>
    <w:rsid w:val="00031A0D"/>
    <w:rsid w:val="00031C46"/>
    <w:rsid w:val="00031CD2"/>
    <w:rsid w:val="00032315"/>
    <w:rsid w:val="0003241F"/>
    <w:rsid w:val="0003247B"/>
    <w:rsid w:val="000324CA"/>
    <w:rsid w:val="000324EF"/>
    <w:rsid w:val="000326A9"/>
    <w:rsid w:val="000326C6"/>
    <w:rsid w:val="00032825"/>
    <w:rsid w:val="00032852"/>
    <w:rsid w:val="00032B1D"/>
    <w:rsid w:val="00032C93"/>
    <w:rsid w:val="000330D2"/>
    <w:rsid w:val="00033183"/>
    <w:rsid w:val="00033211"/>
    <w:rsid w:val="000335B5"/>
    <w:rsid w:val="0003392B"/>
    <w:rsid w:val="00033A0A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E96"/>
    <w:rsid w:val="00036023"/>
    <w:rsid w:val="0003631F"/>
    <w:rsid w:val="00036333"/>
    <w:rsid w:val="000367C8"/>
    <w:rsid w:val="00036A39"/>
    <w:rsid w:val="00036CA8"/>
    <w:rsid w:val="00036CBF"/>
    <w:rsid w:val="00037095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D3B"/>
    <w:rsid w:val="00037E35"/>
    <w:rsid w:val="00037FFB"/>
    <w:rsid w:val="000401B2"/>
    <w:rsid w:val="000405D5"/>
    <w:rsid w:val="00040B06"/>
    <w:rsid w:val="00040B37"/>
    <w:rsid w:val="00040C52"/>
    <w:rsid w:val="00040F7C"/>
    <w:rsid w:val="00041068"/>
    <w:rsid w:val="0004108C"/>
    <w:rsid w:val="00041431"/>
    <w:rsid w:val="000415BB"/>
    <w:rsid w:val="0004180A"/>
    <w:rsid w:val="0004185A"/>
    <w:rsid w:val="00041939"/>
    <w:rsid w:val="000419E6"/>
    <w:rsid w:val="00041A2E"/>
    <w:rsid w:val="00041E6F"/>
    <w:rsid w:val="00041ED0"/>
    <w:rsid w:val="00042070"/>
    <w:rsid w:val="00042447"/>
    <w:rsid w:val="0004262B"/>
    <w:rsid w:val="0004266B"/>
    <w:rsid w:val="00042674"/>
    <w:rsid w:val="000426CB"/>
    <w:rsid w:val="00042863"/>
    <w:rsid w:val="00042931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CAB"/>
    <w:rsid w:val="00043CB9"/>
    <w:rsid w:val="00043ED8"/>
    <w:rsid w:val="00044137"/>
    <w:rsid w:val="00044269"/>
    <w:rsid w:val="000447E8"/>
    <w:rsid w:val="00044817"/>
    <w:rsid w:val="00044846"/>
    <w:rsid w:val="000449F5"/>
    <w:rsid w:val="00044CA9"/>
    <w:rsid w:val="00044CBA"/>
    <w:rsid w:val="00044F70"/>
    <w:rsid w:val="00045091"/>
    <w:rsid w:val="000450ED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AE8"/>
    <w:rsid w:val="00046D85"/>
    <w:rsid w:val="00046E6B"/>
    <w:rsid w:val="00046F93"/>
    <w:rsid w:val="0004733E"/>
    <w:rsid w:val="00047543"/>
    <w:rsid w:val="000477E5"/>
    <w:rsid w:val="00047A85"/>
    <w:rsid w:val="00047C69"/>
    <w:rsid w:val="00047DF2"/>
    <w:rsid w:val="00047F60"/>
    <w:rsid w:val="00050592"/>
    <w:rsid w:val="0005064F"/>
    <w:rsid w:val="0005075E"/>
    <w:rsid w:val="00051206"/>
    <w:rsid w:val="0005136E"/>
    <w:rsid w:val="00051816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2547"/>
    <w:rsid w:val="00052C3D"/>
    <w:rsid w:val="00052C9F"/>
    <w:rsid w:val="00052E75"/>
    <w:rsid w:val="00053079"/>
    <w:rsid w:val="000530F4"/>
    <w:rsid w:val="000533C7"/>
    <w:rsid w:val="000534BE"/>
    <w:rsid w:val="0005352D"/>
    <w:rsid w:val="00053892"/>
    <w:rsid w:val="00053938"/>
    <w:rsid w:val="000539A7"/>
    <w:rsid w:val="00053AB1"/>
    <w:rsid w:val="00053D9E"/>
    <w:rsid w:val="00053FFC"/>
    <w:rsid w:val="00054102"/>
    <w:rsid w:val="0005426F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35E"/>
    <w:rsid w:val="000554B1"/>
    <w:rsid w:val="000556E7"/>
    <w:rsid w:val="000556FF"/>
    <w:rsid w:val="00055CC3"/>
    <w:rsid w:val="00055DDD"/>
    <w:rsid w:val="00055EBA"/>
    <w:rsid w:val="000560BA"/>
    <w:rsid w:val="0005650E"/>
    <w:rsid w:val="00056831"/>
    <w:rsid w:val="000569D6"/>
    <w:rsid w:val="00056B99"/>
    <w:rsid w:val="00056BF6"/>
    <w:rsid w:val="00056C79"/>
    <w:rsid w:val="00056FF4"/>
    <w:rsid w:val="00057179"/>
    <w:rsid w:val="000572B9"/>
    <w:rsid w:val="0005746E"/>
    <w:rsid w:val="000575A5"/>
    <w:rsid w:val="00057604"/>
    <w:rsid w:val="0005765D"/>
    <w:rsid w:val="000578C4"/>
    <w:rsid w:val="00057B71"/>
    <w:rsid w:val="00057C88"/>
    <w:rsid w:val="0006009D"/>
    <w:rsid w:val="000600D5"/>
    <w:rsid w:val="0006026D"/>
    <w:rsid w:val="00060696"/>
    <w:rsid w:val="000606AF"/>
    <w:rsid w:val="000609DE"/>
    <w:rsid w:val="00060F41"/>
    <w:rsid w:val="00061355"/>
    <w:rsid w:val="0006158D"/>
    <w:rsid w:val="00061B8F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0AE"/>
    <w:rsid w:val="00063164"/>
    <w:rsid w:val="0006335F"/>
    <w:rsid w:val="0006367C"/>
    <w:rsid w:val="000637A9"/>
    <w:rsid w:val="00063A4E"/>
    <w:rsid w:val="00063BD8"/>
    <w:rsid w:val="0006448C"/>
    <w:rsid w:val="00064632"/>
    <w:rsid w:val="000647C0"/>
    <w:rsid w:val="00064A31"/>
    <w:rsid w:val="00064F19"/>
    <w:rsid w:val="000652DA"/>
    <w:rsid w:val="00065508"/>
    <w:rsid w:val="00065841"/>
    <w:rsid w:val="00065BBA"/>
    <w:rsid w:val="00065CF3"/>
    <w:rsid w:val="00065F11"/>
    <w:rsid w:val="00065FAD"/>
    <w:rsid w:val="00066FC3"/>
    <w:rsid w:val="000670F6"/>
    <w:rsid w:val="00067752"/>
    <w:rsid w:val="00067942"/>
    <w:rsid w:val="00067D44"/>
    <w:rsid w:val="00067D8E"/>
    <w:rsid w:val="00067ED2"/>
    <w:rsid w:val="00067F1A"/>
    <w:rsid w:val="00067F25"/>
    <w:rsid w:val="0007005E"/>
    <w:rsid w:val="000701DE"/>
    <w:rsid w:val="000702C9"/>
    <w:rsid w:val="00070446"/>
    <w:rsid w:val="000708C1"/>
    <w:rsid w:val="0007099F"/>
    <w:rsid w:val="00070A79"/>
    <w:rsid w:val="0007104E"/>
    <w:rsid w:val="000713D8"/>
    <w:rsid w:val="00071553"/>
    <w:rsid w:val="00071775"/>
    <w:rsid w:val="00071904"/>
    <w:rsid w:val="00071946"/>
    <w:rsid w:val="0007199D"/>
    <w:rsid w:val="00071E21"/>
    <w:rsid w:val="00072162"/>
    <w:rsid w:val="00072261"/>
    <w:rsid w:val="00072310"/>
    <w:rsid w:val="00072311"/>
    <w:rsid w:val="00072473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6F9"/>
    <w:rsid w:val="00073A0F"/>
    <w:rsid w:val="00073BB5"/>
    <w:rsid w:val="00073D91"/>
    <w:rsid w:val="00073FE1"/>
    <w:rsid w:val="00074247"/>
    <w:rsid w:val="00074264"/>
    <w:rsid w:val="0007432E"/>
    <w:rsid w:val="000743C3"/>
    <w:rsid w:val="000746A1"/>
    <w:rsid w:val="0007477B"/>
    <w:rsid w:val="00074B91"/>
    <w:rsid w:val="00074BDE"/>
    <w:rsid w:val="00074C0D"/>
    <w:rsid w:val="00074C9D"/>
    <w:rsid w:val="00074D9C"/>
    <w:rsid w:val="00075084"/>
    <w:rsid w:val="000756BA"/>
    <w:rsid w:val="00075981"/>
    <w:rsid w:val="00075C00"/>
    <w:rsid w:val="000761A3"/>
    <w:rsid w:val="000761DA"/>
    <w:rsid w:val="0007637D"/>
    <w:rsid w:val="000763C7"/>
    <w:rsid w:val="00076855"/>
    <w:rsid w:val="000768D2"/>
    <w:rsid w:val="0007697F"/>
    <w:rsid w:val="000769EC"/>
    <w:rsid w:val="00076A80"/>
    <w:rsid w:val="00076B9B"/>
    <w:rsid w:val="00076F29"/>
    <w:rsid w:val="00077132"/>
    <w:rsid w:val="0007721C"/>
    <w:rsid w:val="000772D4"/>
    <w:rsid w:val="000779B4"/>
    <w:rsid w:val="00077B8E"/>
    <w:rsid w:val="00077F25"/>
    <w:rsid w:val="00077FB5"/>
    <w:rsid w:val="000802E6"/>
    <w:rsid w:val="0008040B"/>
    <w:rsid w:val="00080420"/>
    <w:rsid w:val="000804E9"/>
    <w:rsid w:val="000807D0"/>
    <w:rsid w:val="00080904"/>
    <w:rsid w:val="00080CB3"/>
    <w:rsid w:val="00080E88"/>
    <w:rsid w:val="00080F30"/>
    <w:rsid w:val="00081212"/>
    <w:rsid w:val="000817C9"/>
    <w:rsid w:val="000817D7"/>
    <w:rsid w:val="00081898"/>
    <w:rsid w:val="00081A10"/>
    <w:rsid w:val="00081BBB"/>
    <w:rsid w:val="00081CC7"/>
    <w:rsid w:val="0008214C"/>
    <w:rsid w:val="00082307"/>
    <w:rsid w:val="0008241A"/>
    <w:rsid w:val="00082547"/>
    <w:rsid w:val="00082A47"/>
    <w:rsid w:val="00082D5D"/>
    <w:rsid w:val="00082FBE"/>
    <w:rsid w:val="00083049"/>
    <w:rsid w:val="00083489"/>
    <w:rsid w:val="00083532"/>
    <w:rsid w:val="000836D3"/>
    <w:rsid w:val="000839A0"/>
    <w:rsid w:val="00083B42"/>
    <w:rsid w:val="00083B65"/>
    <w:rsid w:val="0008412A"/>
    <w:rsid w:val="00084434"/>
    <w:rsid w:val="00084837"/>
    <w:rsid w:val="00084866"/>
    <w:rsid w:val="00084A7D"/>
    <w:rsid w:val="00084D0B"/>
    <w:rsid w:val="00084ED8"/>
    <w:rsid w:val="0008520B"/>
    <w:rsid w:val="000853C5"/>
    <w:rsid w:val="00085A22"/>
    <w:rsid w:val="00085E61"/>
    <w:rsid w:val="000861E5"/>
    <w:rsid w:val="00086678"/>
    <w:rsid w:val="00086792"/>
    <w:rsid w:val="00086840"/>
    <w:rsid w:val="000868ED"/>
    <w:rsid w:val="00086AB5"/>
    <w:rsid w:val="00086D91"/>
    <w:rsid w:val="00086E8C"/>
    <w:rsid w:val="000870D6"/>
    <w:rsid w:val="00087449"/>
    <w:rsid w:val="0008760C"/>
    <w:rsid w:val="00087B8A"/>
    <w:rsid w:val="000901F2"/>
    <w:rsid w:val="0009032A"/>
    <w:rsid w:val="0009036C"/>
    <w:rsid w:val="000904CB"/>
    <w:rsid w:val="000905B4"/>
    <w:rsid w:val="0009077F"/>
    <w:rsid w:val="0009079D"/>
    <w:rsid w:val="000907A2"/>
    <w:rsid w:val="00090916"/>
    <w:rsid w:val="0009091C"/>
    <w:rsid w:val="000909FC"/>
    <w:rsid w:val="00090AC3"/>
    <w:rsid w:val="00090FDB"/>
    <w:rsid w:val="000911E1"/>
    <w:rsid w:val="000912CF"/>
    <w:rsid w:val="0009140D"/>
    <w:rsid w:val="00091495"/>
    <w:rsid w:val="00091713"/>
    <w:rsid w:val="00091751"/>
    <w:rsid w:val="00091792"/>
    <w:rsid w:val="000917E2"/>
    <w:rsid w:val="0009185E"/>
    <w:rsid w:val="00091879"/>
    <w:rsid w:val="000919FC"/>
    <w:rsid w:val="00091CC4"/>
    <w:rsid w:val="00091E67"/>
    <w:rsid w:val="00092553"/>
    <w:rsid w:val="0009260C"/>
    <w:rsid w:val="0009267B"/>
    <w:rsid w:val="000926A0"/>
    <w:rsid w:val="00092BA3"/>
    <w:rsid w:val="00092CF9"/>
    <w:rsid w:val="00092DDC"/>
    <w:rsid w:val="00092E1B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DDA"/>
    <w:rsid w:val="00093EB6"/>
    <w:rsid w:val="00094502"/>
    <w:rsid w:val="00094772"/>
    <w:rsid w:val="00094B90"/>
    <w:rsid w:val="00095238"/>
    <w:rsid w:val="00095354"/>
    <w:rsid w:val="00095444"/>
    <w:rsid w:val="0009546C"/>
    <w:rsid w:val="00095510"/>
    <w:rsid w:val="0009553C"/>
    <w:rsid w:val="0009569B"/>
    <w:rsid w:val="00095ACB"/>
    <w:rsid w:val="00095B11"/>
    <w:rsid w:val="00095CD4"/>
    <w:rsid w:val="00095CDA"/>
    <w:rsid w:val="00095F2F"/>
    <w:rsid w:val="00096015"/>
    <w:rsid w:val="00096028"/>
    <w:rsid w:val="00096358"/>
    <w:rsid w:val="0009638F"/>
    <w:rsid w:val="00096630"/>
    <w:rsid w:val="000967BD"/>
    <w:rsid w:val="0009688C"/>
    <w:rsid w:val="000968BA"/>
    <w:rsid w:val="00096A47"/>
    <w:rsid w:val="00096A5E"/>
    <w:rsid w:val="00096AFA"/>
    <w:rsid w:val="00096B7B"/>
    <w:rsid w:val="00096C9E"/>
    <w:rsid w:val="0009734D"/>
    <w:rsid w:val="00097413"/>
    <w:rsid w:val="000976FF"/>
    <w:rsid w:val="000979F9"/>
    <w:rsid w:val="00097A83"/>
    <w:rsid w:val="00097B31"/>
    <w:rsid w:val="00097BF8"/>
    <w:rsid w:val="00097CDE"/>
    <w:rsid w:val="00097CFD"/>
    <w:rsid w:val="00097E01"/>
    <w:rsid w:val="00097FEF"/>
    <w:rsid w:val="000A0432"/>
    <w:rsid w:val="000A06B0"/>
    <w:rsid w:val="000A0701"/>
    <w:rsid w:val="000A08BF"/>
    <w:rsid w:val="000A0914"/>
    <w:rsid w:val="000A0D40"/>
    <w:rsid w:val="000A0E77"/>
    <w:rsid w:val="000A0F4D"/>
    <w:rsid w:val="000A117F"/>
    <w:rsid w:val="000A1486"/>
    <w:rsid w:val="000A163E"/>
    <w:rsid w:val="000A172F"/>
    <w:rsid w:val="000A18A1"/>
    <w:rsid w:val="000A19F3"/>
    <w:rsid w:val="000A1BA6"/>
    <w:rsid w:val="000A1E55"/>
    <w:rsid w:val="000A2141"/>
    <w:rsid w:val="000A2208"/>
    <w:rsid w:val="000A2228"/>
    <w:rsid w:val="000A22B8"/>
    <w:rsid w:val="000A2516"/>
    <w:rsid w:val="000A2637"/>
    <w:rsid w:val="000A2640"/>
    <w:rsid w:val="000A2683"/>
    <w:rsid w:val="000A2696"/>
    <w:rsid w:val="000A2A21"/>
    <w:rsid w:val="000A2B1D"/>
    <w:rsid w:val="000A2C8E"/>
    <w:rsid w:val="000A2CAE"/>
    <w:rsid w:val="000A2F64"/>
    <w:rsid w:val="000A3065"/>
    <w:rsid w:val="000A3104"/>
    <w:rsid w:val="000A31D7"/>
    <w:rsid w:val="000A32E9"/>
    <w:rsid w:val="000A3407"/>
    <w:rsid w:val="000A36C7"/>
    <w:rsid w:val="000A3970"/>
    <w:rsid w:val="000A3C04"/>
    <w:rsid w:val="000A3D1F"/>
    <w:rsid w:val="000A3D75"/>
    <w:rsid w:val="000A3D90"/>
    <w:rsid w:val="000A3E74"/>
    <w:rsid w:val="000A409E"/>
    <w:rsid w:val="000A4361"/>
    <w:rsid w:val="000A44BB"/>
    <w:rsid w:val="000A44D6"/>
    <w:rsid w:val="000A45EB"/>
    <w:rsid w:val="000A4668"/>
    <w:rsid w:val="000A47A5"/>
    <w:rsid w:val="000A4A91"/>
    <w:rsid w:val="000A4C67"/>
    <w:rsid w:val="000A4DBC"/>
    <w:rsid w:val="000A4EF9"/>
    <w:rsid w:val="000A504E"/>
    <w:rsid w:val="000A527F"/>
    <w:rsid w:val="000A5409"/>
    <w:rsid w:val="000A55BB"/>
    <w:rsid w:val="000A5734"/>
    <w:rsid w:val="000A574D"/>
    <w:rsid w:val="000A599A"/>
    <w:rsid w:val="000A5C7B"/>
    <w:rsid w:val="000A5D30"/>
    <w:rsid w:val="000A6127"/>
    <w:rsid w:val="000A6270"/>
    <w:rsid w:val="000A6396"/>
    <w:rsid w:val="000A665A"/>
    <w:rsid w:val="000A683F"/>
    <w:rsid w:val="000A6913"/>
    <w:rsid w:val="000A699E"/>
    <w:rsid w:val="000A6E37"/>
    <w:rsid w:val="000A711B"/>
    <w:rsid w:val="000A727E"/>
    <w:rsid w:val="000A7431"/>
    <w:rsid w:val="000A7961"/>
    <w:rsid w:val="000A79D8"/>
    <w:rsid w:val="000A7C66"/>
    <w:rsid w:val="000A7C7D"/>
    <w:rsid w:val="000A7D6E"/>
    <w:rsid w:val="000A7E5A"/>
    <w:rsid w:val="000A7F7A"/>
    <w:rsid w:val="000A7F7F"/>
    <w:rsid w:val="000B0001"/>
    <w:rsid w:val="000B00E6"/>
    <w:rsid w:val="000B0346"/>
    <w:rsid w:val="000B0667"/>
    <w:rsid w:val="000B0706"/>
    <w:rsid w:val="000B0A2B"/>
    <w:rsid w:val="000B0B6E"/>
    <w:rsid w:val="000B0C89"/>
    <w:rsid w:val="000B0CEE"/>
    <w:rsid w:val="000B10E5"/>
    <w:rsid w:val="000B1463"/>
    <w:rsid w:val="000B1523"/>
    <w:rsid w:val="000B171F"/>
    <w:rsid w:val="000B177F"/>
    <w:rsid w:val="000B1BC3"/>
    <w:rsid w:val="000B1C92"/>
    <w:rsid w:val="000B1E0A"/>
    <w:rsid w:val="000B20C4"/>
    <w:rsid w:val="000B2444"/>
    <w:rsid w:val="000B2599"/>
    <w:rsid w:val="000B2A77"/>
    <w:rsid w:val="000B2CEB"/>
    <w:rsid w:val="000B30AE"/>
    <w:rsid w:val="000B30DC"/>
    <w:rsid w:val="000B34FC"/>
    <w:rsid w:val="000B3869"/>
    <w:rsid w:val="000B3CFB"/>
    <w:rsid w:val="000B3D01"/>
    <w:rsid w:val="000B3D71"/>
    <w:rsid w:val="000B3D7A"/>
    <w:rsid w:val="000B3F90"/>
    <w:rsid w:val="000B4141"/>
    <w:rsid w:val="000B4171"/>
    <w:rsid w:val="000B4237"/>
    <w:rsid w:val="000B4410"/>
    <w:rsid w:val="000B4809"/>
    <w:rsid w:val="000B4821"/>
    <w:rsid w:val="000B49DA"/>
    <w:rsid w:val="000B4D7C"/>
    <w:rsid w:val="000B51BC"/>
    <w:rsid w:val="000B533B"/>
    <w:rsid w:val="000B53DE"/>
    <w:rsid w:val="000B56C5"/>
    <w:rsid w:val="000B5955"/>
    <w:rsid w:val="000B5A72"/>
    <w:rsid w:val="000B5B72"/>
    <w:rsid w:val="000B5BCE"/>
    <w:rsid w:val="000B5BEB"/>
    <w:rsid w:val="000B5BEC"/>
    <w:rsid w:val="000B5D6C"/>
    <w:rsid w:val="000B5D80"/>
    <w:rsid w:val="000B5DE5"/>
    <w:rsid w:val="000B5F86"/>
    <w:rsid w:val="000B64BB"/>
    <w:rsid w:val="000B65DC"/>
    <w:rsid w:val="000B67CE"/>
    <w:rsid w:val="000B67D1"/>
    <w:rsid w:val="000B681B"/>
    <w:rsid w:val="000B68B2"/>
    <w:rsid w:val="000B6A9E"/>
    <w:rsid w:val="000B6B51"/>
    <w:rsid w:val="000B6E36"/>
    <w:rsid w:val="000B771B"/>
    <w:rsid w:val="000B78AA"/>
    <w:rsid w:val="000B79BF"/>
    <w:rsid w:val="000C005E"/>
    <w:rsid w:val="000C023C"/>
    <w:rsid w:val="000C024F"/>
    <w:rsid w:val="000C09B2"/>
    <w:rsid w:val="000C0B99"/>
    <w:rsid w:val="000C0EFF"/>
    <w:rsid w:val="000C115B"/>
    <w:rsid w:val="000C12A9"/>
    <w:rsid w:val="000C1959"/>
    <w:rsid w:val="000C19F3"/>
    <w:rsid w:val="000C1CF8"/>
    <w:rsid w:val="000C1D28"/>
    <w:rsid w:val="000C1D94"/>
    <w:rsid w:val="000C21C9"/>
    <w:rsid w:val="000C21D9"/>
    <w:rsid w:val="000C24F0"/>
    <w:rsid w:val="000C259D"/>
    <w:rsid w:val="000C25C8"/>
    <w:rsid w:val="000C2603"/>
    <w:rsid w:val="000C26D8"/>
    <w:rsid w:val="000C2A19"/>
    <w:rsid w:val="000C2EF6"/>
    <w:rsid w:val="000C30DB"/>
    <w:rsid w:val="000C317E"/>
    <w:rsid w:val="000C39B3"/>
    <w:rsid w:val="000C3AD4"/>
    <w:rsid w:val="000C3BA8"/>
    <w:rsid w:val="000C416B"/>
    <w:rsid w:val="000C43CD"/>
    <w:rsid w:val="000C4414"/>
    <w:rsid w:val="000C4428"/>
    <w:rsid w:val="000C44C2"/>
    <w:rsid w:val="000C4506"/>
    <w:rsid w:val="000C5287"/>
    <w:rsid w:val="000C55AB"/>
    <w:rsid w:val="000C5EF3"/>
    <w:rsid w:val="000C61BC"/>
    <w:rsid w:val="000C64C2"/>
    <w:rsid w:val="000C64C9"/>
    <w:rsid w:val="000C66AC"/>
    <w:rsid w:val="000C6786"/>
    <w:rsid w:val="000C6D23"/>
    <w:rsid w:val="000C6DE9"/>
    <w:rsid w:val="000C6E70"/>
    <w:rsid w:val="000C6F6E"/>
    <w:rsid w:val="000C6FE9"/>
    <w:rsid w:val="000C71E8"/>
    <w:rsid w:val="000C77EB"/>
    <w:rsid w:val="000C794F"/>
    <w:rsid w:val="000C7B47"/>
    <w:rsid w:val="000C7C3E"/>
    <w:rsid w:val="000C7CFF"/>
    <w:rsid w:val="000D0245"/>
    <w:rsid w:val="000D0466"/>
    <w:rsid w:val="000D04C7"/>
    <w:rsid w:val="000D05A9"/>
    <w:rsid w:val="000D06C9"/>
    <w:rsid w:val="000D06E1"/>
    <w:rsid w:val="000D075B"/>
    <w:rsid w:val="000D0912"/>
    <w:rsid w:val="000D0A81"/>
    <w:rsid w:val="000D0B19"/>
    <w:rsid w:val="000D0CB7"/>
    <w:rsid w:val="000D0DA2"/>
    <w:rsid w:val="000D10EC"/>
    <w:rsid w:val="000D14B5"/>
    <w:rsid w:val="000D170F"/>
    <w:rsid w:val="000D198F"/>
    <w:rsid w:val="000D1BFD"/>
    <w:rsid w:val="000D1C3D"/>
    <w:rsid w:val="000D1C4D"/>
    <w:rsid w:val="000D1CCF"/>
    <w:rsid w:val="000D2162"/>
    <w:rsid w:val="000D2381"/>
    <w:rsid w:val="000D23A5"/>
    <w:rsid w:val="000D23DB"/>
    <w:rsid w:val="000D2462"/>
    <w:rsid w:val="000D27CB"/>
    <w:rsid w:val="000D2A07"/>
    <w:rsid w:val="000D2C11"/>
    <w:rsid w:val="000D2CD8"/>
    <w:rsid w:val="000D2D5F"/>
    <w:rsid w:val="000D2E4F"/>
    <w:rsid w:val="000D2FC6"/>
    <w:rsid w:val="000D303F"/>
    <w:rsid w:val="000D3240"/>
    <w:rsid w:val="000D3393"/>
    <w:rsid w:val="000D33CC"/>
    <w:rsid w:val="000D340E"/>
    <w:rsid w:val="000D36FB"/>
    <w:rsid w:val="000D3706"/>
    <w:rsid w:val="000D390C"/>
    <w:rsid w:val="000D3919"/>
    <w:rsid w:val="000D3CE6"/>
    <w:rsid w:val="000D4190"/>
    <w:rsid w:val="000D4344"/>
    <w:rsid w:val="000D43C2"/>
    <w:rsid w:val="000D44CE"/>
    <w:rsid w:val="000D48A0"/>
    <w:rsid w:val="000D4AAC"/>
    <w:rsid w:val="000D4EE9"/>
    <w:rsid w:val="000D561E"/>
    <w:rsid w:val="000D56D8"/>
    <w:rsid w:val="000D580D"/>
    <w:rsid w:val="000D596B"/>
    <w:rsid w:val="000D5A35"/>
    <w:rsid w:val="000D5AC3"/>
    <w:rsid w:val="000D5ADB"/>
    <w:rsid w:val="000D5AF9"/>
    <w:rsid w:val="000D5D2D"/>
    <w:rsid w:val="000D5D87"/>
    <w:rsid w:val="000D5FDD"/>
    <w:rsid w:val="000D62E4"/>
    <w:rsid w:val="000D62FF"/>
    <w:rsid w:val="000D6426"/>
    <w:rsid w:val="000D65F2"/>
    <w:rsid w:val="000D66C2"/>
    <w:rsid w:val="000D676F"/>
    <w:rsid w:val="000D681D"/>
    <w:rsid w:val="000D6ABB"/>
    <w:rsid w:val="000D6BB0"/>
    <w:rsid w:val="000D6F7D"/>
    <w:rsid w:val="000D7378"/>
    <w:rsid w:val="000D769C"/>
    <w:rsid w:val="000D7BFE"/>
    <w:rsid w:val="000D7C4F"/>
    <w:rsid w:val="000D7C80"/>
    <w:rsid w:val="000D7D09"/>
    <w:rsid w:val="000D7FD2"/>
    <w:rsid w:val="000E00C4"/>
    <w:rsid w:val="000E00E0"/>
    <w:rsid w:val="000E01EF"/>
    <w:rsid w:val="000E0265"/>
    <w:rsid w:val="000E03F3"/>
    <w:rsid w:val="000E0555"/>
    <w:rsid w:val="000E0807"/>
    <w:rsid w:val="000E082B"/>
    <w:rsid w:val="000E0E22"/>
    <w:rsid w:val="000E0FCF"/>
    <w:rsid w:val="000E131E"/>
    <w:rsid w:val="000E16A8"/>
    <w:rsid w:val="000E1A6C"/>
    <w:rsid w:val="000E1C67"/>
    <w:rsid w:val="000E1D13"/>
    <w:rsid w:val="000E1E18"/>
    <w:rsid w:val="000E2067"/>
    <w:rsid w:val="000E218D"/>
    <w:rsid w:val="000E2622"/>
    <w:rsid w:val="000E26EE"/>
    <w:rsid w:val="000E271B"/>
    <w:rsid w:val="000E2AAC"/>
    <w:rsid w:val="000E2B23"/>
    <w:rsid w:val="000E2B2A"/>
    <w:rsid w:val="000E2E17"/>
    <w:rsid w:val="000E32C2"/>
    <w:rsid w:val="000E3592"/>
    <w:rsid w:val="000E3770"/>
    <w:rsid w:val="000E387B"/>
    <w:rsid w:val="000E4058"/>
    <w:rsid w:val="000E4137"/>
    <w:rsid w:val="000E415C"/>
    <w:rsid w:val="000E432E"/>
    <w:rsid w:val="000E43A0"/>
    <w:rsid w:val="000E4512"/>
    <w:rsid w:val="000E48CD"/>
    <w:rsid w:val="000E4999"/>
    <w:rsid w:val="000E4DBE"/>
    <w:rsid w:val="000E4E0B"/>
    <w:rsid w:val="000E4F05"/>
    <w:rsid w:val="000E52B5"/>
    <w:rsid w:val="000E558D"/>
    <w:rsid w:val="000E5648"/>
    <w:rsid w:val="000E58D9"/>
    <w:rsid w:val="000E58DB"/>
    <w:rsid w:val="000E5942"/>
    <w:rsid w:val="000E6186"/>
    <w:rsid w:val="000E6337"/>
    <w:rsid w:val="000E63A2"/>
    <w:rsid w:val="000E66A9"/>
    <w:rsid w:val="000E671D"/>
    <w:rsid w:val="000E682E"/>
    <w:rsid w:val="000E6862"/>
    <w:rsid w:val="000E6E2C"/>
    <w:rsid w:val="000E6F12"/>
    <w:rsid w:val="000E7219"/>
    <w:rsid w:val="000E7420"/>
    <w:rsid w:val="000E77FC"/>
    <w:rsid w:val="000E7AD9"/>
    <w:rsid w:val="000E7AE9"/>
    <w:rsid w:val="000E7B40"/>
    <w:rsid w:val="000E7BF5"/>
    <w:rsid w:val="000E7D89"/>
    <w:rsid w:val="000F0021"/>
    <w:rsid w:val="000F014F"/>
    <w:rsid w:val="000F0273"/>
    <w:rsid w:val="000F06C7"/>
    <w:rsid w:val="000F0730"/>
    <w:rsid w:val="000F0C14"/>
    <w:rsid w:val="000F1208"/>
    <w:rsid w:val="000F12BE"/>
    <w:rsid w:val="000F1342"/>
    <w:rsid w:val="000F16E6"/>
    <w:rsid w:val="000F1A4E"/>
    <w:rsid w:val="000F1C0A"/>
    <w:rsid w:val="000F1F5D"/>
    <w:rsid w:val="000F24BC"/>
    <w:rsid w:val="000F25CD"/>
    <w:rsid w:val="000F29E1"/>
    <w:rsid w:val="000F2B8B"/>
    <w:rsid w:val="000F2E48"/>
    <w:rsid w:val="000F2EC5"/>
    <w:rsid w:val="000F2F2E"/>
    <w:rsid w:val="000F2FCE"/>
    <w:rsid w:val="000F3200"/>
    <w:rsid w:val="000F327B"/>
    <w:rsid w:val="000F35CB"/>
    <w:rsid w:val="000F35F1"/>
    <w:rsid w:val="000F37CA"/>
    <w:rsid w:val="000F3A8A"/>
    <w:rsid w:val="000F3B00"/>
    <w:rsid w:val="000F3E09"/>
    <w:rsid w:val="000F406D"/>
    <w:rsid w:val="000F4174"/>
    <w:rsid w:val="000F4179"/>
    <w:rsid w:val="000F4448"/>
    <w:rsid w:val="000F4DAF"/>
    <w:rsid w:val="000F4EC0"/>
    <w:rsid w:val="000F4ED4"/>
    <w:rsid w:val="000F5155"/>
    <w:rsid w:val="000F522B"/>
    <w:rsid w:val="000F5626"/>
    <w:rsid w:val="000F5759"/>
    <w:rsid w:val="000F5D4C"/>
    <w:rsid w:val="000F5E2D"/>
    <w:rsid w:val="000F5F75"/>
    <w:rsid w:val="000F60D5"/>
    <w:rsid w:val="000F6295"/>
    <w:rsid w:val="000F62D5"/>
    <w:rsid w:val="000F63E2"/>
    <w:rsid w:val="000F644E"/>
    <w:rsid w:val="000F655E"/>
    <w:rsid w:val="000F6616"/>
    <w:rsid w:val="000F6674"/>
    <w:rsid w:val="000F6776"/>
    <w:rsid w:val="000F680B"/>
    <w:rsid w:val="000F6FAE"/>
    <w:rsid w:val="000F7329"/>
    <w:rsid w:val="000F74DE"/>
    <w:rsid w:val="000F75D4"/>
    <w:rsid w:val="000F7DA0"/>
    <w:rsid w:val="000F7F4A"/>
    <w:rsid w:val="000F7FE2"/>
    <w:rsid w:val="00100100"/>
    <w:rsid w:val="001001C3"/>
    <w:rsid w:val="001004BD"/>
    <w:rsid w:val="00100804"/>
    <w:rsid w:val="00100866"/>
    <w:rsid w:val="00100A72"/>
    <w:rsid w:val="00100CFD"/>
    <w:rsid w:val="001012E0"/>
    <w:rsid w:val="0010140E"/>
    <w:rsid w:val="00101513"/>
    <w:rsid w:val="001015DD"/>
    <w:rsid w:val="00101739"/>
    <w:rsid w:val="00101B1E"/>
    <w:rsid w:val="00101C17"/>
    <w:rsid w:val="00101DB0"/>
    <w:rsid w:val="0010204A"/>
    <w:rsid w:val="001021DB"/>
    <w:rsid w:val="001025BB"/>
    <w:rsid w:val="00102739"/>
    <w:rsid w:val="0010280E"/>
    <w:rsid w:val="001028B3"/>
    <w:rsid w:val="0010309B"/>
    <w:rsid w:val="00103466"/>
    <w:rsid w:val="00103548"/>
    <w:rsid w:val="001037B5"/>
    <w:rsid w:val="00103C3B"/>
    <w:rsid w:val="00103D0D"/>
    <w:rsid w:val="00103D70"/>
    <w:rsid w:val="00103DB7"/>
    <w:rsid w:val="0010412B"/>
    <w:rsid w:val="0010445E"/>
    <w:rsid w:val="00104D13"/>
    <w:rsid w:val="00104D62"/>
    <w:rsid w:val="00104D74"/>
    <w:rsid w:val="00104E62"/>
    <w:rsid w:val="00104F93"/>
    <w:rsid w:val="00104FD4"/>
    <w:rsid w:val="001050C3"/>
    <w:rsid w:val="0010531C"/>
    <w:rsid w:val="001054F2"/>
    <w:rsid w:val="00105653"/>
    <w:rsid w:val="00105680"/>
    <w:rsid w:val="001056B4"/>
    <w:rsid w:val="00105705"/>
    <w:rsid w:val="00105BB0"/>
    <w:rsid w:val="00105E19"/>
    <w:rsid w:val="001064F9"/>
    <w:rsid w:val="00106554"/>
    <w:rsid w:val="00106847"/>
    <w:rsid w:val="00106C37"/>
    <w:rsid w:val="00106C38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98"/>
    <w:rsid w:val="00107EF3"/>
    <w:rsid w:val="00107FC8"/>
    <w:rsid w:val="001102E4"/>
    <w:rsid w:val="00110357"/>
    <w:rsid w:val="0011042C"/>
    <w:rsid w:val="00110576"/>
    <w:rsid w:val="0011071B"/>
    <w:rsid w:val="0011079A"/>
    <w:rsid w:val="00110868"/>
    <w:rsid w:val="00110A76"/>
    <w:rsid w:val="00110CE7"/>
    <w:rsid w:val="00110D42"/>
    <w:rsid w:val="00110D63"/>
    <w:rsid w:val="00111159"/>
    <w:rsid w:val="00111335"/>
    <w:rsid w:val="001114B4"/>
    <w:rsid w:val="00111532"/>
    <w:rsid w:val="0011156B"/>
    <w:rsid w:val="001115B9"/>
    <w:rsid w:val="001117F0"/>
    <w:rsid w:val="00111814"/>
    <w:rsid w:val="001118F6"/>
    <w:rsid w:val="00111C4C"/>
    <w:rsid w:val="00111CA6"/>
    <w:rsid w:val="00111DAB"/>
    <w:rsid w:val="00111FD6"/>
    <w:rsid w:val="00112039"/>
    <w:rsid w:val="001122B3"/>
    <w:rsid w:val="001123C4"/>
    <w:rsid w:val="00112751"/>
    <w:rsid w:val="00112802"/>
    <w:rsid w:val="00112A0D"/>
    <w:rsid w:val="00112A49"/>
    <w:rsid w:val="00112B86"/>
    <w:rsid w:val="00112FFF"/>
    <w:rsid w:val="0011315E"/>
    <w:rsid w:val="0011318B"/>
    <w:rsid w:val="001131F1"/>
    <w:rsid w:val="001133A1"/>
    <w:rsid w:val="0011348D"/>
    <w:rsid w:val="001136D5"/>
    <w:rsid w:val="00113D8B"/>
    <w:rsid w:val="00113F4B"/>
    <w:rsid w:val="00113FF8"/>
    <w:rsid w:val="0011421E"/>
    <w:rsid w:val="001142D8"/>
    <w:rsid w:val="0011445A"/>
    <w:rsid w:val="0011447D"/>
    <w:rsid w:val="001144A8"/>
    <w:rsid w:val="00114C93"/>
    <w:rsid w:val="00114CF3"/>
    <w:rsid w:val="00114FC0"/>
    <w:rsid w:val="00115162"/>
    <w:rsid w:val="001151B0"/>
    <w:rsid w:val="00115384"/>
    <w:rsid w:val="0011547B"/>
    <w:rsid w:val="0011555A"/>
    <w:rsid w:val="00115817"/>
    <w:rsid w:val="00115990"/>
    <w:rsid w:val="00115A23"/>
    <w:rsid w:val="00115A91"/>
    <w:rsid w:val="00115D12"/>
    <w:rsid w:val="00115D8E"/>
    <w:rsid w:val="0011640E"/>
    <w:rsid w:val="00116475"/>
    <w:rsid w:val="00116583"/>
    <w:rsid w:val="001167C7"/>
    <w:rsid w:val="00116838"/>
    <w:rsid w:val="00116985"/>
    <w:rsid w:val="00116A17"/>
    <w:rsid w:val="00116BFD"/>
    <w:rsid w:val="00116F8D"/>
    <w:rsid w:val="00116FDC"/>
    <w:rsid w:val="00117187"/>
    <w:rsid w:val="001171F4"/>
    <w:rsid w:val="00117205"/>
    <w:rsid w:val="00117290"/>
    <w:rsid w:val="001174EA"/>
    <w:rsid w:val="0011762C"/>
    <w:rsid w:val="00117716"/>
    <w:rsid w:val="00117776"/>
    <w:rsid w:val="00117797"/>
    <w:rsid w:val="001177A4"/>
    <w:rsid w:val="00117AE7"/>
    <w:rsid w:val="00117D16"/>
    <w:rsid w:val="00117D98"/>
    <w:rsid w:val="00117DF1"/>
    <w:rsid w:val="00120083"/>
    <w:rsid w:val="001203DF"/>
    <w:rsid w:val="0012040D"/>
    <w:rsid w:val="00120434"/>
    <w:rsid w:val="001204BD"/>
    <w:rsid w:val="00120A86"/>
    <w:rsid w:val="00120ABB"/>
    <w:rsid w:val="00120CF4"/>
    <w:rsid w:val="00120D8A"/>
    <w:rsid w:val="00120E21"/>
    <w:rsid w:val="00120FF3"/>
    <w:rsid w:val="0012107D"/>
    <w:rsid w:val="0012143E"/>
    <w:rsid w:val="001217BA"/>
    <w:rsid w:val="00121986"/>
    <w:rsid w:val="00121EFE"/>
    <w:rsid w:val="001221E7"/>
    <w:rsid w:val="00122952"/>
    <w:rsid w:val="0012298A"/>
    <w:rsid w:val="001229B2"/>
    <w:rsid w:val="00122C0A"/>
    <w:rsid w:val="00122F49"/>
    <w:rsid w:val="0012315E"/>
    <w:rsid w:val="00123264"/>
    <w:rsid w:val="00123577"/>
    <w:rsid w:val="00123702"/>
    <w:rsid w:val="0012372A"/>
    <w:rsid w:val="00123B93"/>
    <w:rsid w:val="00123BF7"/>
    <w:rsid w:val="00123E86"/>
    <w:rsid w:val="00123F38"/>
    <w:rsid w:val="00123FA0"/>
    <w:rsid w:val="00124222"/>
    <w:rsid w:val="0012423F"/>
    <w:rsid w:val="001244D4"/>
    <w:rsid w:val="00124517"/>
    <w:rsid w:val="001246F6"/>
    <w:rsid w:val="001248C6"/>
    <w:rsid w:val="001249FE"/>
    <w:rsid w:val="00124E81"/>
    <w:rsid w:val="00124F5C"/>
    <w:rsid w:val="00125355"/>
    <w:rsid w:val="00125487"/>
    <w:rsid w:val="00125659"/>
    <w:rsid w:val="00125908"/>
    <w:rsid w:val="00125B9F"/>
    <w:rsid w:val="00125BA5"/>
    <w:rsid w:val="00125BC2"/>
    <w:rsid w:val="00125CE4"/>
    <w:rsid w:val="00125D69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6E6B"/>
    <w:rsid w:val="001272CE"/>
    <w:rsid w:val="0012774C"/>
    <w:rsid w:val="00127975"/>
    <w:rsid w:val="00127B2C"/>
    <w:rsid w:val="00127BAE"/>
    <w:rsid w:val="0013000F"/>
    <w:rsid w:val="00130207"/>
    <w:rsid w:val="00130241"/>
    <w:rsid w:val="0013031B"/>
    <w:rsid w:val="0013034C"/>
    <w:rsid w:val="00130890"/>
    <w:rsid w:val="0013096C"/>
    <w:rsid w:val="00130975"/>
    <w:rsid w:val="001309B4"/>
    <w:rsid w:val="00130BEF"/>
    <w:rsid w:val="00130CDA"/>
    <w:rsid w:val="00130E2B"/>
    <w:rsid w:val="001310ED"/>
    <w:rsid w:val="0013160A"/>
    <w:rsid w:val="001316C2"/>
    <w:rsid w:val="0013175C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77F"/>
    <w:rsid w:val="00133850"/>
    <w:rsid w:val="00133A9C"/>
    <w:rsid w:val="00133C46"/>
    <w:rsid w:val="00133E67"/>
    <w:rsid w:val="00133ED6"/>
    <w:rsid w:val="001341C2"/>
    <w:rsid w:val="001342CB"/>
    <w:rsid w:val="0013464F"/>
    <w:rsid w:val="00134DCE"/>
    <w:rsid w:val="00134FA3"/>
    <w:rsid w:val="0013518D"/>
    <w:rsid w:val="001352AD"/>
    <w:rsid w:val="001352C2"/>
    <w:rsid w:val="00135FEE"/>
    <w:rsid w:val="0013608B"/>
    <w:rsid w:val="0013624F"/>
    <w:rsid w:val="001363DE"/>
    <w:rsid w:val="00136536"/>
    <w:rsid w:val="00136B7F"/>
    <w:rsid w:val="00136DC2"/>
    <w:rsid w:val="00136E1E"/>
    <w:rsid w:val="00136F73"/>
    <w:rsid w:val="0013754D"/>
    <w:rsid w:val="00137605"/>
    <w:rsid w:val="001377D7"/>
    <w:rsid w:val="00137B74"/>
    <w:rsid w:val="00140077"/>
    <w:rsid w:val="00140334"/>
    <w:rsid w:val="001403D1"/>
    <w:rsid w:val="0014040D"/>
    <w:rsid w:val="0014058C"/>
    <w:rsid w:val="00140670"/>
    <w:rsid w:val="001407B8"/>
    <w:rsid w:val="00140BF0"/>
    <w:rsid w:val="00140D56"/>
    <w:rsid w:val="00140DB0"/>
    <w:rsid w:val="00141215"/>
    <w:rsid w:val="001413B0"/>
    <w:rsid w:val="0014148C"/>
    <w:rsid w:val="00141626"/>
    <w:rsid w:val="00141954"/>
    <w:rsid w:val="00141BC6"/>
    <w:rsid w:val="00141CD5"/>
    <w:rsid w:val="00141CEB"/>
    <w:rsid w:val="00141F9E"/>
    <w:rsid w:val="00141FB5"/>
    <w:rsid w:val="00141FE0"/>
    <w:rsid w:val="0014226C"/>
    <w:rsid w:val="0014287C"/>
    <w:rsid w:val="001431ED"/>
    <w:rsid w:val="001431F0"/>
    <w:rsid w:val="00143563"/>
    <w:rsid w:val="001437E2"/>
    <w:rsid w:val="001437F6"/>
    <w:rsid w:val="00143866"/>
    <w:rsid w:val="00143A19"/>
    <w:rsid w:val="00143CD2"/>
    <w:rsid w:val="00143D8D"/>
    <w:rsid w:val="0014419E"/>
    <w:rsid w:val="00144413"/>
    <w:rsid w:val="00144AB0"/>
    <w:rsid w:val="00144BB8"/>
    <w:rsid w:val="00144CE0"/>
    <w:rsid w:val="00144D9D"/>
    <w:rsid w:val="00144E77"/>
    <w:rsid w:val="00144F3C"/>
    <w:rsid w:val="00145062"/>
    <w:rsid w:val="0014564F"/>
    <w:rsid w:val="001457EB"/>
    <w:rsid w:val="00145AAC"/>
    <w:rsid w:val="00145B81"/>
    <w:rsid w:val="00145BB9"/>
    <w:rsid w:val="00145E40"/>
    <w:rsid w:val="0014630F"/>
    <w:rsid w:val="00146BC1"/>
    <w:rsid w:val="00146D3C"/>
    <w:rsid w:val="00146F37"/>
    <w:rsid w:val="0014707D"/>
    <w:rsid w:val="001470D9"/>
    <w:rsid w:val="001474B1"/>
    <w:rsid w:val="00147506"/>
    <w:rsid w:val="00147681"/>
    <w:rsid w:val="0014776C"/>
    <w:rsid w:val="001477AD"/>
    <w:rsid w:val="00147858"/>
    <w:rsid w:val="00147AF2"/>
    <w:rsid w:val="00147C7B"/>
    <w:rsid w:val="00147C86"/>
    <w:rsid w:val="00147D3B"/>
    <w:rsid w:val="00147EED"/>
    <w:rsid w:val="00150589"/>
    <w:rsid w:val="001506B9"/>
    <w:rsid w:val="001509EE"/>
    <w:rsid w:val="00150B37"/>
    <w:rsid w:val="00150CED"/>
    <w:rsid w:val="00150D96"/>
    <w:rsid w:val="00150D9B"/>
    <w:rsid w:val="00150FBD"/>
    <w:rsid w:val="0015104C"/>
    <w:rsid w:val="001511D6"/>
    <w:rsid w:val="0015174A"/>
    <w:rsid w:val="0015175C"/>
    <w:rsid w:val="001517DF"/>
    <w:rsid w:val="001517EB"/>
    <w:rsid w:val="00151A1C"/>
    <w:rsid w:val="00151A6D"/>
    <w:rsid w:val="00151B1B"/>
    <w:rsid w:val="00151D3C"/>
    <w:rsid w:val="00151E4C"/>
    <w:rsid w:val="001521A1"/>
    <w:rsid w:val="0015240B"/>
    <w:rsid w:val="00152455"/>
    <w:rsid w:val="0015247A"/>
    <w:rsid w:val="001527A6"/>
    <w:rsid w:val="00152B5D"/>
    <w:rsid w:val="00152EED"/>
    <w:rsid w:val="00153013"/>
    <w:rsid w:val="00153553"/>
    <w:rsid w:val="0015358B"/>
    <w:rsid w:val="00153830"/>
    <w:rsid w:val="00153A79"/>
    <w:rsid w:val="00153BFE"/>
    <w:rsid w:val="00153C82"/>
    <w:rsid w:val="00153D1F"/>
    <w:rsid w:val="00153DF8"/>
    <w:rsid w:val="001540AA"/>
    <w:rsid w:val="0015422A"/>
    <w:rsid w:val="00154978"/>
    <w:rsid w:val="001549AB"/>
    <w:rsid w:val="00154A9E"/>
    <w:rsid w:val="00154BDB"/>
    <w:rsid w:val="00154F49"/>
    <w:rsid w:val="00155288"/>
    <w:rsid w:val="00155554"/>
    <w:rsid w:val="00155655"/>
    <w:rsid w:val="00155906"/>
    <w:rsid w:val="00155A52"/>
    <w:rsid w:val="00155AD9"/>
    <w:rsid w:val="00155C9B"/>
    <w:rsid w:val="00155D0A"/>
    <w:rsid w:val="00155E23"/>
    <w:rsid w:val="0015600F"/>
    <w:rsid w:val="00156162"/>
    <w:rsid w:val="001565E1"/>
    <w:rsid w:val="00156746"/>
    <w:rsid w:val="00156C48"/>
    <w:rsid w:val="00156C82"/>
    <w:rsid w:val="00156D0F"/>
    <w:rsid w:val="00156E71"/>
    <w:rsid w:val="00156E80"/>
    <w:rsid w:val="00156F14"/>
    <w:rsid w:val="00156F20"/>
    <w:rsid w:val="00156F97"/>
    <w:rsid w:val="00157044"/>
    <w:rsid w:val="0015785B"/>
    <w:rsid w:val="00157897"/>
    <w:rsid w:val="001579DB"/>
    <w:rsid w:val="00157A82"/>
    <w:rsid w:val="00157BF6"/>
    <w:rsid w:val="00157E38"/>
    <w:rsid w:val="00157EB3"/>
    <w:rsid w:val="00160058"/>
    <w:rsid w:val="001600F2"/>
    <w:rsid w:val="0016027D"/>
    <w:rsid w:val="001603C5"/>
    <w:rsid w:val="001603F3"/>
    <w:rsid w:val="001607F8"/>
    <w:rsid w:val="00160A62"/>
    <w:rsid w:val="00160A78"/>
    <w:rsid w:val="00160CBB"/>
    <w:rsid w:val="00160F08"/>
    <w:rsid w:val="0016126D"/>
    <w:rsid w:val="001612F6"/>
    <w:rsid w:val="00161304"/>
    <w:rsid w:val="001613A1"/>
    <w:rsid w:val="00161415"/>
    <w:rsid w:val="00161439"/>
    <w:rsid w:val="001614B9"/>
    <w:rsid w:val="0016168B"/>
    <w:rsid w:val="001618A0"/>
    <w:rsid w:val="00161910"/>
    <w:rsid w:val="00161950"/>
    <w:rsid w:val="0016196B"/>
    <w:rsid w:val="00161BCB"/>
    <w:rsid w:val="00161C39"/>
    <w:rsid w:val="00161EEF"/>
    <w:rsid w:val="00161FED"/>
    <w:rsid w:val="001621B9"/>
    <w:rsid w:val="00162306"/>
    <w:rsid w:val="001624BC"/>
    <w:rsid w:val="00162790"/>
    <w:rsid w:val="00162B9C"/>
    <w:rsid w:val="00162BC2"/>
    <w:rsid w:val="00162CA4"/>
    <w:rsid w:val="00162D58"/>
    <w:rsid w:val="00162DB4"/>
    <w:rsid w:val="00162DBC"/>
    <w:rsid w:val="00162E94"/>
    <w:rsid w:val="00162F49"/>
    <w:rsid w:val="00162F82"/>
    <w:rsid w:val="00162FC5"/>
    <w:rsid w:val="00162FDA"/>
    <w:rsid w:val="00163196"/>
    <w:rsid w:val="00163200"/>
    <w:rsid w:val="001632FE"/>
    <w:rsid w:val="00163519"/>
    <w:rsid w:val="00163735"/>
    <w:rsid w:val="001637C0"/>
    <w:rsid w:val="00163811"/>
    <w:rsid w:val="00163960"/>
    <w:rsid w:val="00163AA6"/>
    <w:rsid w:val="00163AF7"/>
    <w:rsid w:val="00163BB2"/>
    <w:rsid w:val="00163D55"/>
    <w:rsid w:val="00163FF3"/>
    <w:rsid w:val="00164237"/>
    <w:rsid w:val="001642F4"/>
    <w:rsid w:val="0016456F"/>
    <w:rsid w:val="001647FC"/>
    <w:rsid w:val="001649F3"/>
    <w:rsid w:val="00164A5E"/>
    <w:rsid w:val="00164A66"/>
    <w:rsid w:val="00164D16"/>
    <w:rsid w:val="00164E37"/>
    <w:rsid w:val="00164E55"/>
    <w:rsid w:val="00165330"/>
    <w:rsid w:val="00165745"/>
    <w:rsid w:val="001657F4"/>
    <w:rsid w:val="001659BB"/>
    <w:rsid w:val="00165AFE"/>
    <w:rsid w:val="00165BFD"/>
    <w:rsid w:val="00165C0D"/>
    <w:rsid w:val="00165C5D"/>
    <w:rsid w:val="00165F38"/>
    <w:rsid w:val="0016607F"/>
    <w:rsid w:val="0016610F"/>
    <w:rsid w:val="0016629B"/>
    <w:rsid w:val="00166559"/>
    <w:rsid w:val="00166567"/>
    <w:rsid w:val="0016656E"/>
    <w:rsid w:val="00166CA9"/>
    <w:rsid w:val="00166F45"/>
    <w:rsid w:val="00167072"/>
    <w:rsid w:val="001671DC"/>
    <w:rsid w:val="001671E0"/>
    <w:rsid w:val="001673D2"/>
    <w:rsid w:val="00167649"/>
    <w:rsid w:val="00167C2B"/>
    <w:rsid w:val="00167CF1"/>
    <w:rsid w:val="00167EBE"/>
    <w:rsid w:val="00167EEC"/>
    <w:rsid w:val="00167F05"/>
    <w:rsid w:val="001702F3"/>
    <w:rsid w:val="001706BB"/>
    <w:rsid w:val="00170772"/>
    <w:rsid w:val="00170A9C"/>
    <w:rsid w:val="00170B23"/>
    <w:rsid w:val="00170C90"/>
    <w:rsid w:val="00170CB8"/>
    <w:rsid w:val="00170DC3"/>
    <w:rsid w:val="00171218"/>
    <w:rsid w:val="00171292"/>
    <w:rsid w:val="0017160C"/>
    <w:rsid w:val="00171765"/>
    <w:rsid w:val="001717C9"/>
    <w:rsid w:val="0017199F"/>
    <w:rsid w:val="00171A06"/>
    <w:rsid w:val="00171D9E"/>
    <w:rsid w:val="00171EC4"/>
    <w:rsid w:val="00171EF9"/>
    <w:rsid w:val="00171F8C"/>
    <w:rsid w:val="00172030"/>
    <w:rsid w:val="00172067"/>
    <w:rsid w:val="001721C5"/>
    <w:rsid w:val="001723AA"/>
    <w:rsid w:val="001723F1"/>
    <w:rsid w:val="00172544"/>
    <w:rsid w:val="001727C0"/>
    <w:rsid w:val="001729EC"/>
    <w:rsid w:val="00172CC6"/>
    <w:rsid w:val="00172DDF"/>
    <w:rsid w:val="00172EFB"/>
    <w:rsid w:val="001736DD"/>
    <w:rsid w:val="00173750"/>
    <w:rsid w:val="00173B5C"/>
    <w:rsid w:val="00173CAA"/>
    <w:rsid w:val="00174085"/>
    <w:rsid w:val="00174137"/>
    <w:rsid w:val="001742C4"/>
    <w:rsid w:val="00174497"/>
    <w:rsid w:val="00174554"/>
    <w:rsid w:val="00174701"/>
    <w:rsid w:val="0017490B"/>
    <w:rsid w:val="0017495D"/>
    <w:rsid w:val="00174A73"/>
    <w:rsid w:val="00174D69"/>
    <w:rsid w:val="00175099"/>
    <w:rsid w:val="00175464"/>
    <w:rsid w:val="00175A42"/>
    <w:rsid w:val="001760FB"/>
    <w:rsid w:val="00176149"/>
    <w:rsid w:val="001763C2"/>
    <w:rsid w:val="001765A6"/>
    <w:rsid w:val="0017668B"/>
    <w:rsid w:val="00176858"/>
    <w:rsid w:val="001768ED"/>
    <w:rsid w:val="001769F1"/>
    <w:rsid w:val="00176A50"/>
    <w:rsid w:val="00176A76"/>
    <w:rsid w:val="00176BE5"/>
    <w:rsid w:val="00176CFE"/>
    <w:rsid w:val="00176D1B"/>
    <w:rsid w:val="00176D8F"/>
    <w:rsid w:val="00176DB6"/>
    <w:rsid w:val="00176E9C"/>
    <w:rsid w:val="0017724C"/>
    <w:rsid w:val="00177383"/>
    <w:rsid w:val="00177636"/>
    <w:rsid w:val="0017768B"/>
    <w:rsid w:val="001776CC"/>
    <w:rsid w:val="0017788F"/>
    <w:rsid w:val="00177981"/>
    <w:rsid w:val="00177A58"/>
    <w:rsid w:val="00177AD1"/>
    <w:rsid w:val="00177C02"/>
    <w:rsid w:val="00177DF2"/>
    <w:rsid w:val="00177E1E"/>
    <w:rsid w:val="00180024"/>
    <w:rsid w:val="0018014E"/>
    <w:rsid w:val="0018020D"/>
    <w:rsid w:val="001803BC"/>
    <w:rsid w:val="00180583"/>
    <w:rsid w:val="00180705"/>
    <w:rsid w:val="0018095E"/>
    <w:rsid w:val="00181107"/>
    <w:rsid w:val="00181192"/>
    <w:rsid w:val="001813DE"/>
    <w:rsid w:val="0018143D"/>
    <w:rsid w:val="00181454"/>
    <w:rsid w:val="00181923"/>
    <w:rsid w:val="00182057"/>
    <w:rsid w:val="0018223A"/>
    <w:rsid w:val="001823F9"/>
    <w:rsid w:val="00182473"/>
    <w:rsid w:val="001825DB"/>
    <w:rsid w:val="00182697"/>
    <w:rsid w:val="00182710"/>
    <w:rsid w:val="00182766"/>
    <w:rsid w:val="00182CBF"/>
    <w:rsid w:val="00182ED3"/>
    <w:rsid w:val="001830EB"/>
    <w:rsid w:val="0018312F"/>
    <w:rsid w:val="001831B4"/>
    <w:rsid w:val="00183AB4"/>
    <w:rsid w:val="00183DC0"/>
    <w:rsid w:val="00184086"/>
    <w:rsid w:val="001841EB"/>
    <w:rsid w:val="001844E8"/>
    <w:rsid w:val="001845DE"/>
    <w:rsid w:val="00184D2A"/>
    <w:rsid w:val="00184F8D"/>
    <w:rsid w:val="00185141"/>
    <w:rsid w:val="00185397"/>
    <w:rsid w:val="001854CE"/>
    <w:rsid w:val="00185576"/>
    <w:rsid w:val="00185871"/>
    <w:rsid w:val="00185902"/>
    <w:rsid w:val="00185904"/>
    <w:rsid w:val="00185C16"/>
    <w:rsid w:val="00185DCB"/>
    <w:rsid w:val="00185DFD"/>
    <w:rsid w:val="00186042"/>
    <w:rsid w:val="001866F1"/>
    <w:rsid w:val="00186B8B"/>
    <w:rsid w:val="00186C98"/>
    <w:rsid w:val="00186EC7"/>
    <w:rsid w:val="00187056"/>
    <w:rsid w:val="00187307"/>
    <w:rsid w:val="00187387"/>
    <w:rsid w:val="001873D4"/>
    <w:rsid w:val="001875A7"/>
    <w:rsid w:val="00187E54"/>
    <w:rsid w:val="00187F40"/>
    <w:rsid w:val="00190182"/>
    <w:rsid w:val="001903F0"/>
    <w:rsid w:val="00190783"/>
    <w:rsid w:val="001907F0"/>
    <w:rsid w:val="00190DEC"/>
    <w:rsid w:val="00190E97"/>
    <w:rsid w:val="00191004"/>
    <w:rsid w:val="00191321"/>
    <w:rsid w:val="0019132F"/>
    <w:rsid w:val="001915E4"/>
    <w:rsid w:val="00191661"/>
    <w:rsid w:val="00191692"/>
    <w:rsid w:val="001918BA"/>
    <w:rsid w:val="00191C63"/>
    <w:rsid w:val="00191D93"/>
    <w:rsid w:val="00191F31"/>
    <w:rsid w:val="00192259"/>
    <w:rsid w:val="00192316"/>
    <w:rsid w:val="0019240C"/>
    <w:rsid w:val="00192548"/>
    <w:rsid w:val="00192559"/>
    <w:rsid w:val="00192AC6"/>
    <w:rsid w:val="00192D1C"/>
    <w:rsid w:val="00192F3A"/>
    <w:rsid w:val="00192F42"/>
    <w:rsid w:val="001930B8"/>
    <w:rsid w:val="00193420"/>
    <w:rsid w:val="00193AA3"/>
    <w:rsid w:val="00193B7E"/>
    <w:rsid w:val="00193C15"/>
    <w:rsid w:val="00193C7B"/>
    <w:rsid w:val="00193E9B"/>
    <w:rsid w:val="00193F97"/>
    <w:rsid w:val="00193FA8"/>
    <w:rsid w:val="00194102"/>
    <w:rsid w:val="001947FC"/>
    <w:rsid w:val="00194845"/>
    <w:rsid w:val="0019489D"/>
    <w:rsid w:val="00194DBC"/>
    <w:rsid w:val="00194E69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AAD"/>
    <w:rsid w:val="00196AC6"/>
    <w:rsid w:val="00196DF5"/>
    <w:rsid w:val="00197489"/>
    <w:rsid w:val="001977F1"/>
    <w:rsid w:val="00197858"/>
    <w:rsid w:val="0019787D"/>
    <w:rsid w:val="00197A5C"/>
    <w:rsid w:val="00197DFA"/>
    <w:rsid w:val="00197F6B"/>
    <w:rsid w:val="001A0164"/>
    <w:rsid w:val="001A021D"/>
    <w:rsid w:val="001A02AC"/>
    <w:rsid w:val="001A03BB"/>
    <w:rsid w:val="001A0532"/>
    <w:rsid w:val="001A057B"/>
    <w:rsid w:val="001A0754"/>
    <w:rsid w:val="001A0E1C"/>
    <w:rsid w:val="001A10CC"/>
    <w:rsid w:val="001A11D9"/>
    <w:rsid w:val="001A1311"/>
    <w:rsid w:val="001A18DC"/>
    <w:rsid w:val="001A1BB1"/>
    <w:rsid w:val="001A226A"/>
    <w:rsid w:val="001A2271"/>
    <w:rsid w:val="001A2291"/>
    <w:rsid w:val="001A24B0"/>
    <w:rsid w:val="001A29C7"/>
    <w:rsid w:val="001A2C88"/>
    <w:rsid w:val="001A3398"/>
    <w:rsid w:val="001A3491"/>
    <w:rsid w:val="001A3549"/>
    <w:rsid w:val="001A3975"/>
    <w:rsid w:val="001A39A0"/>
    <w:rsid w:val="001A3BEE"/>
    <w:rsid w:val="001A3F15"/>
    <w:rsid w:val="001A4036"/>
    <w:rsid w:val="001A455B"/>
    <w:rsid w:val="001A4BCF"/>
    <w:rsid w:val="001A4C5B"/>
    <w:rsid w:val="001A4DEF"/>
    <w:rsid w:val="001A50AE"/>
    <w:rsid w:val="001A5430"/>
    <w:rsid w:val="001A549F"/>
    <w:rsid w:val="001A568D"/>
    <w:rsid w:val="001A57CB"/>
    <w:rsid w:val="001A592E"/>
    <w:rsid w:val="001A598B"/>
    <w:rsid w:val="001A5DBC"/>
    <w:rsid w:val="001A6090"/>
    <w:rsid w:val="001A613A"/>
    <w:rsid w:val="001A626A"/>
    <w:rsid w:val="001A64A8"/>
    <w:rsid w:val="001A65F0"/>
    <w:rsid w:val="001A6697"/>
    <w:rsid w:val="001A66D8"/>
    <w:rsid w:val="001A6869"/>
    <w:rsid w:val="001A69FD"/>
    <w:rsid w:val="001A6D47"/>
    <w:rsid w:val="001A6E05"/>
    <w:rsid w:val="001A6E8F"/>
    <w:rsid w:val="001A6FC1"/>
    <w:rsid w:val="001A6FCA"/>
    <w:rsid w:val="001A7299"/>
    <w:rsid w:val="001A7468"/>
    <w:rsid w:val="001A7510"/>
    <w:rsid w:val="001A7576"/>
    <w:rsid w:val="001A76CE"/>
    <w:rsid w:val="001A7918"/>
    <w:rsid w:val="001A79E5"/>
    <w:rsid w:val="001A7D31"/>
    <w:rsid w:val="001A7D84"/>
    <w:rsid w:val="001A7DAB"/>
    <w:rsid w:val="001B03ED"/>
    <w:rsid w:val="001B0491"/>
    <w:rsid w:val="001B0716"/>
    <w:rsid w:val="001B08FF"/>
    <w:rsid w:val="001B0974"/>
    <w:rsid w:val="001B097C"/>
    <w:rsid w:val="001B10A2"/>
    <w:rsid w:val="001B123E"/>
    <w:rsid w:val="001B155D"/>
    <w:rsid w:val="001B17CB"/>
    <w:rsid w:val="001B192D"/>
    <w:rsid w:val="001B1970"/>
    <w:rsid w:val="001B1E01"/>
    <w:rsid w:val="001B1F6B"/>
    <w:rsid w:val="001B1FCF"/>
    <w:rsid w:val="001B1FF7"/>
    <w:rsid w:val="001B20F9"/>
    <w:rsid w:val="001B27AD"/>
    <w:rsid w:val="001B283A"/>
    <w:rsid w:val="001B2955"/>
    <w:rsid w:val="001B2E4E"/>
    <w:rsid w:val="001B2E69"/>
    <w:rsid w:val="001B308F"/>
    <w:rsid w:val="001B313F"/>
    <w:rsid w:val="001B3925"/>
    <w:rsid w:val="001B43AC"/>
    <w:rsid w:val="001B451C"/>
    <w:rsid w:val="001B4605"/>
    <w:rsid w:val="001B47A2"/>
    <w:rsid w:val="001B487C"/>
    <w:rsid w:val="001B491A"/>
    <w:rsid w:val="001B5022"/>
    <w:rsid w:val="001B529F"/>
    <w:rsid w:val="001B54AE"/>
    <w:rsid w:val="001B5591"/>
    <w:rsid w:val="001B568B"/>
    <w:rsid w:val="001B56F9"/>
    <w:rsid w:val="001B5752"/>
    <w:rsid w:val="001B5CAC"/>
    <w:rsid w:val="001B6170"/>
    <w:rsid w:val="001B6200"/>
    <w:rsid w:val="001B6542"/>
    <w:rsid w:val="001B6695"/>
    <w:rsid w:val="001B6837"/>
    <w:rsid w:val="001B687C"/>
    <w:rsid w:val="001B6FBC"/>
    <w:rsid w:val="001B7007"/>
    <w:rsid w:val="001B70D2"/>
    <w:rsid w:val="001B797F"/>
    <w:rsid w:val="001B7A8D"/>
    <w:rsid w:val="001B7B8B"/>
    <w:rsid w:val="001B7CF7"/>
    <w:rsid w:val="001C0094"/>
    <w:rsid w:val="001C00C0"/>
    <w:rsid w:val="001C02CF"/>
    <w:rsid w:val="001C0470"/>
    <w:rsid w:val="001C0484"/>
    <w:rsid w:val="001C0872"/>
    <w:rsid w:val="001C0A2E"/>
    <w:rsid w:val="001C0BB4"/>
    <w:rsid w:val="001C0BDB"/>
    <w:rsid w:val="001C0D86"/>
    <w:rsid w:val="001C0F69"/>
    <w:rsid w:val="001C1041"/>
    <w:rsid w:val="001C12E3"/>
    <w:rsid w:val="001C140B"/>
    <w:rsid w:val="001C1514"/>
    <w:rsid w:val="001C1A27"/>
    <w:rsid w:val="001C1A28"/>
    <w:rsid w:val="001C1F46"/>
    <w:rsid w:val="001C1F52"/>
    <w:rsid w:val="001C2174"/>
    <w:rsid w:val="001C224B"/>
    <w:rsid w:val="001C2306"/>
    <w:rsid w:val="001C23E4"/>
    <w:rsid w:val="001C2541"/>
    <w:rsid w:val="001C258D"/>
    <w:rsid w:val="001C2A69"/>
    <w:rsid w:val="001C2C66"/>
    <w:rsid w:val="001C2CDF"/>
    <w:rsid w:val="001C2FDD"/>
    <w:rsid w:val="001C30D3"/>
    <w:rsid w:val="001C34F9"/>
    <w:rsid w:val="001C353F"/>
    <w:rsid w:val="001C37EF"/>
    <w:rsid w:val="001C3B54"/>
    <w:rsid w:val="001C3D07"/>
    <w:rsid w:val="001C3D50"/>
    <w:rsid w:val="001C3DE6"/>
    <w:rsid w:val="001C3F49"/>
    <w:rsid w:val="001C40BD"/>
    <w:rsid w:val="001C43AB"/>
    <w:rsid w:val="001C4647"/>
    <w:rsid w:val="001C48C6"/>
    <w:rsid w:val="001C4990"/>
    <w:rsid w:val="001C4C2D"/>
    <w:rsid w:val="001C5E30"/>
    <w:rsid w:val="001C5EFB"/>
    <w:rsid w:val="001C63EC"/>
    <w:rsid w:val="001C6451"/>
    <w:rsid w:val="001C6A29"/>
    <w:rsid w:val="001C6AE4"/>
    <w:rsid w:val="001C6B04"/>
    <w:rsid w:val="001C6B5A"/>
    <w:rsid w:val="001C6C55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C7F3D"/>
    <w:rsid w:val="001D0146"/>
    <w:rsid w:val="001D040C"/>
    <w:rsid w:val="001D0418"/>
    <w:rsid w:val="001D06B3"/>
    <w:rsid w:val="001D0842"/>
    <w:rsid w:val="001D0A8F"/>
    <w:rsid w:val="001D10F3"/>
    <w:rsid w:val="001D1102"/>
    <w:rsid w:val="001D11D1"/>
    <w:rsid w:val="001D12FC"/>
    <w:rsid w:val="001D1609"/>
    <w:rsid w:val="001D1711"/>
    <w:rsid w:val="001D1A07"/>
    <w:rsid w:val="001D1BD8"/>
    <w:rsid w:val="001D1EFF"/>
    <w:rsid w:val="001D1F47"/>
    <w:rsid w:val="001D1FB6"/>
    <w:rsid w:val="001D2003"/>
    <w:rsid w:val="001D2061"/>
    <w:rsid w:val="001D2724"/>
    <w:rsid w:val="001D28B7"/>
    <w:rsid w:val="001D28CD"/>
    <w:rsid w:val="001D2A44"/>
    <w:rsid w:val="001D2D65"/>
    <w:rsid w:val="001D2D6D"/>
    <w:rsid w:val="001D3145"/>
    <w:rsid w:val="001D334D"/>
    <w:rsid w:val="001D3808"/>
    <w:rsid w:val="001D3AE1"/>
    <w:rsid w:val="001D40A9"/>
    <w:rsid w:val="001D4468"/>
    <w:rsid w:val="001D475D"/>
    <w:rsid w:val="001D4C1C"/>
    <w:rsid w:val="001D4C8D"/>
    <w:rsid w:val="001D4DE5"/>
    <w:rsid w:val="001D5002"/>
    <w:rsid w:val="001D544A"/>
    <w:rsid w:val="001D5683"/>
    <w:rsid w:val="001D5AFF"/>
    <w:rsid w:val="001D5C15"/>
    <w:rsid w:val="001D5CBD"/>
    <w:rsid w:val="001D5E9E"/>
    <w:rsid w:val="001D5EAF"/>
    <w:rsid w:val="001D5F1F"/>
    <w:rsid w:val="001D6022"/>
    <w:rsid w:val="001D639B"/>
    <w:rsid w:val="001D6685"/>
    <w:rsid w:val="001D66B2"/>
    <w:rsid w:val="001D6814"/>
    <w:rsid w:val="001D69B1"/>
    <w:rsid w:val="001D6A98"/>
    <w:rsid w:val="001D6B77"/>
    <w:rsid w:val="001D6D6F"/>
    <w:rsid w:val="001D6D75"/>
    <w:rsid w:val="001D721F"/>
    <w:rsid w:val="001D72DE"/>
    <w:rsid w:val="001D7354"/>
    <w:rsid w:val="001D73F1"/>
    <w:rsid w:val="001D7454"/>
    <w:rsid w:val="001D7598"/>
    <w:rsid w:val="001D78D8"/>
    <w:rsid w:val="001D7B14"/>
    <w:rsid w:val="001D7D9E"/>
    <w:rsid w:val="001E0285"/>
    <w:rsid w:val="001E0466"/>
    <w:rsid w:val="001E05A7"/>
    <w:rsid w:val="001E0744"/>
    <w:rsid w:val="001E0A58"/>
    <w:rsid w:val="001E0BCC"/>
    <w:rsid w:val="001E0BD5"/>
    <w:rsid w:val="001E0C6F"/>
    <w:rsid w:val="001E0FFB"/>
    <w:rsid w:val="001E11A9"/>
    <w:rsid w:val="001E124F"/>
    <w:rsid w:val="001E13E0"/>
    <w:rsid w:val="001E14AB"/>
    <w:rsid w:val="001E1706"/>
    <w:rsid w:val="001E186A"/>
    <w:rsid w:val="001E18A9"/>
    <w:rsid w:val="001E18EA"/>
    <w:rsid w:val="001E19A1"/>
    <w:rsid w:val="001E19CE"/>
    <w:rsid w:val="001E1A5D"/>
    <w:rsid w:val="001E1AB9"/>
    <w:rsid w:val="001E1AEC"/>
    <w:rsid w:val="001E1BD4"/>
    <w:rsid w:val="001E1C96"/>
    <w:rsid w:val="001E1E02"/>
    <w:rsid w:val="001E2319"/>
    <w:rsid w:val="001E25F8"/>
    <w:rsid w:val="001E261D"/>
    <w:rsid w:val="001E27DB"/>
    <w:rsid w:val="001E2867"/>
    <w:rsid w:val="001E2CA2"/>
    <w:rsid w:val="001E2D6F"/>
    <w:rsid w:val="001E33FE"/>
    <w:rsid w:val="001E367A"/>
    <w:rsid w:val="001E3842"/>
    <w:rsid w:val="001E38CF"/>
    <w:rsid w:val="001E3A29"/>
    <w:rsid w:val="001E3CCE"/>
    <w:rsid w:val="001E3EE6"/>
    <w:rsid w:val="001E3F13"/>
    <w:rsid w:val="001E445C"/>
    <w:rsid w:val="001E46F4"/>
    <w:rsid w:val="001E4737"/>
    <w:rsid w:val="001E4B4F"/>
    <w:rsid w:val="001E4B62"/>
    <w:rsid w:val="001E4EAF"/>
    <w:rsid w:val="001E4EEC"/>
    <w:rsid w:val="001E4F1C"/>
    <w:rsid w:val="001E5006"/>
    <w:rsid w:val="001E506F"/>
    <w:rsid w:val="001E50EB"/>
    <w:rsid w:val="001E538C"/>
    <w:rsid w:val="001E53AD"/>
    <w:rsid w:val="001E54E0"/>
    <w:rsid w:val="001E5568"/>
    <w:rsid w:val="001E59DC"/>
    <w:rsid w:val="001E59EB"/>
    <w:rsid w:val="001E5BAE"/>
    <w:rsid w:val="001E5BDA"/>
    <w:rsid w:val="001E5D9B"/>
    <w:rsid w:val="001E6E00"/>
    <w:rsid w:val="001E6EAC"/>
    <w:rsid w:val="001E6EC0"/>
    <w:rsid w:val="001E7089"/>
    <w:rsid w:val="001E74C5"/>
    <w:rsid w:val="001E753C"/>
    <w:rsid w:val="001E76AB"/>
    <w:rsid w:val="001E7767"/>
    <w:rsid w:val="001E7833"/>
    <w:rsid w:val="001E7956"/>
    <w:rsid w:val="001E795E"/>
    <w:rsid w:val="001E7986"/>
    <w:rsid w:val="001E79C7"/>
    <w:rsid w:val="001E7A1B"/>
    <w:rsid w:val="001E7C75"/>
    <w:rsid w:val="001E7E41"/>
    <w:rsid w:val="001F0240"/>
    <w:rsid w:val="001F06BF"/>
    <w:rsid w:val="001F07D0"/>
    <w:rsid w:val="001F0AF2"/>
    <w:rsid w:val="001F0BD7"/>
    <w:rsid w:val="001F0EB6"/>
    <w:rsid w:val="001F115C"/>
    <w:rsid w:val="001F1AC8"/>
    <w:rsid w:val="001F1AD5"/>
    <w:rsid w:val="001F1E37"/>
    <w:rsid w:val="001F1E80"/>
    <w:rsid w:val="001F1E89"/>
    <w:rsid w:val="001F204B"/>
    <w:rsid w:val="001F20FE"/>
    <w:rsid w:val="001F2577"/>
    <w:rsid w:val="001F2743"/>
    <w:rsid w:val="001F2864"/>
    <w:rsid w:val="001F2A28"/>
    <w:rsid w:val="001F2F27"/>
    <w:rsid w:val="001F31B8"/>
    <w:rsid w:val="001F31D7"/>
    <w:rsid w:val="001F3229"/>
    <w:rsid w:val="001F32CE"/>
    <w:rsid w:val="001F3370"/>
    <w:rsid w:val="001F3372"/>
    <w:rsid w:val="001F3466"/>
    <w:rsid w:val="001F3525"/>
    <w:rsid w:val="001F3565"/>
    <w:rsid w:val="001F35F3"/>
    <w:rsid w:val="001F379F"/>
    <w:rsid w:val="001F38DB"/>
    <w:rsid w:val="001F3935"/>
    <w:rsid w:val="001F3CA4"/>
    <w:rsid w:val="001F3FA7"/>
    <w:rsid w:val="001F404D"/>
    <w:rsid w:val="001F42B8"/>
    <w:rsid w:val="001F44A1"/>
    <w:rsid w:val="001F4584"/>
    <w:rsid w:val="001F46F1"/>
    <w:rsid w:val="001F48C3"/>
    <w:rsid w:val="001F5148"/>
    <w:rsid w:val="001F5424"/>
    <w:rsid w:val="001F567B"/>
    <w:rsid w:val="001F57FF"/>
    <w:rsid w:val="001F592C"/>
    <w:rsid w:val="001F5D01"/>
    <w:rsid w:val="001F5E0C"/>
    <w:rsid w:val="001F6045"/>
    <w:rsid w:val="001F6225"/>
    <w:rsid w:val="001F6284"/>
    <w:rsid w:val="001F63AB"/>
    <w:rsid w:val="001F6511"/>
    <w:rsid w:val="001F65C8"/>
    <w:rsid w:val="001F6688"/>
    <w:rsid w:val="001F69CD"/>
    <w:rsid w:val="001F6B9D"/>
    <w:rsid w:val="001F6BD6"/>
    <w:rsid w:val="001F6D38"/>
    <w:rsid w:val="001F7126"/>
    <w:rsid w:val="001F73D5"/>
    <w:rsid w:val="001F76BC"/>
    <w:rsid w:val="001F78CE"/>
    <w:rsid w:val="001F7949"/>
    <w:rsid w:val="001F7D39"/>
    <w:rsid w:val="001F7D44"/>
    <w:rsid w:val="00200173"/>
    <w:rsid w:val="00200537"/>
    <w:rsid w:val="00200603"/>
    <w:rsid w:val="00200B90"/>
    <w:rsid w:val="00200FA4"/>
    <w:rsid w:val="002012A1"/>
    <w:rsid w:val="002013A1"/>
    <w:rsid w:val="002014CA"/>
    <w:rsid w:val="00201976"/>
    <w:rsid w:val="00201BD7"/>
    <w:rsid w:val="00201DE3"/>
    <w:rsid w:val="00201E33"/>
    <w:rsid w:val="00201E60"/>
    <w:rsid w:val="00201F86"/>
    <w:rsid w:val="00201F96"/>
    <w:rsid w:val="002020B5"/>
    <w:rsid w:val="00202357"/>
    <w:rsid w:val="00202602"/>
    <w:rsid w:val="0020266B"/>
    <w:rsid w:val="00202930"/>
    <w:rsid w:val="00202BB3"/>
    <w:rsid w:val="0020302C"/>
    <w:rsid w:val="002030C1"/>
    <w:rsid w:val="00203176"/>
    <w:rsid w:val="0020331B"/>
    <w:rsid w:val="0020360F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637"/>
    <w:rsid w:val="00205763"/>
    <w:rsid w:val="002058DE"/>
    <w:rsid w:val="0020599C"/>
    <w:rsid w:val="00205B13"/>
    <w:rsid w:val="002064F5"/>
    <w:rsid w:val="002066D8"/>
    <w:rsid w:val="00206750"/>
    <w:rsid w:val="00206926"/>
    <w:rsid w:val="0020696D"/>
    <w:rsid w:val="00206A08"/>
    <w:rsid w:val="00206DD2"/>
    <w:rsid w:val="00206FB3"/>
    <w:rsid w:val="00206FC1"/>
    <w:rsid w:val="0020705D"/>
    <w:rsid w:val="002070A4"/>
    <w:rsid w:val="00207108"/>
    <w:rsid w:val="002073BD"/>
    <w:rsid w:val="00207D75"/>
    <w:rsid w:val="00210026"/>
    <w:rsid w:val="002101E6"/>
    <w:rsid w:val="00210396"/>
    <w:rsid w:val="002105D2"/>
    <w:rsid w:val="00210A96"/>
    <w:rsid w:val="00210B08"/>
    <w:rsid w:val="00210BBC"/>
    <w:rsid w:val="00211500"/>
    <w:rsid w:val="002117D6"/>
    <w:rsid w:val="00211939"/>
    <w:rsid w:val="00211A68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606"/>
    <w:rsid w:val="002129A2"/>
    <w:rsid w:val="0021301D"/>
    <w:rsid w:val="00213188"/>
    <w:rsid w:val="0021333C"/>
    <w:rsid w:val="002133CA"/>
    <w:rsid w:val="002133F9"/>
    <w:rsid w:val="00213649"/>
    <w:rsid w:val="0021388A"/>
    <w:rsid w:val="00213893"/>
    <w:rsid w:val="002139B2"/>
    <w:rsid w:val="00213C58"/>
    <w:rsid w:val="00213D0E"/>
    <w:rsid w:val="00213DDC"/>
    <w:rsid w:val="00213E81"/>
    <w:rsid w:val="0021417A"/>
    <w:rsid w:val="002141AF"/>
    <w:rsid w:val="0021425A"/>
    <w:rsid w:val="00214405"/>
    <w:rsid w:val="0021454A"/>
    <w:rsid w:val="00214665"/>
    <w:rsid w:val="00214B3A"/>
    <w:rsid w:val="002150FF"/>
    <w:rsid w:val="0021515B"/>
    <w:rsid w:val="002151D0"/>
    <w:rsid w:val="00215567"/>
    <w:rsid w:val="002157EB"/>
    <w:rsid w:val="00215ADE"/>
    <w:rsid w:val="00215DF7"/>
    <w:rsid w:val="002161DA"/>
    <w:rsid w:val="00216258"/>
    <w:rsid w:val="0021629B"/>
    <w:rsid w:val="002164D2"/>
    <w:rsid w:val="0021657E"/>
    <w:rsid w:val="00216598"/>
    <w:rsid w:val="00216622"/>
    <w:rsid w:val="002166C0"/>
    <w:rsid w:val="00216773"/>
    <w:rsid w:val="00217034"/>
    <w:rsid w:val="0021704F"/>
    <w:rsid w:val="0021708D"/>
    <w:rsid w:val="0021720A"/>
    <w:rsid w:val="002176E2"/>
    <w:rsid w:val="00217C08"/>
    <w:rsid w:val="00217DFD"/>
    <w:rsid w:val="00217E94"/>
    <w:rsid w:val="002200BC"/>
    <w:rsid w:val="00220400"/>
    <w:rsid w:val="002207BF"/>
    <w:rsid w:val="002209C7"/>
    <w:rsid w:val="00220AAB"/>
    <w:rsid w:val="00220DEF"/>
    <w:rsid w:val="00220ED1"/>
    <w:rsid w:val="00220F11"/>
    <w:rsid w:val="0022101F"/>
    <w:rsid w:val="002212F4"/>
    <w:rsid w:val="002213D3"/>
    <w:rsid w:val="002213DD"/>
    <w:rsid w:val="0022153A"/>
    <w:rsid w:val="0022194A"/>
    <w:rsid w:val="00221DF0"/>
    <w:rsid w:val="00221F2D"/>
    <w:rsid w:val="002220FC"/>
    <w:rsid w:val="00222140"/>
    <w:rsid w:val="00222154"/>
    <w:rsid w:val="002223ED"/>
    <w:rsid w:val="00222544"/>
    <w:rsid w:val="00222976"/>
    <w:rsid w:val="00222AEC"/>
    <w:rsid w:val="00222CE3"/>
    <w:rsid w:val="00222D03"/>
    <w:rsid w:val="002232C9"/>
    <w:rsid w:val="0022343D"/>
    <w:rsid w:val="00223851"/>
    <w:rsid w:val="002238B0"/>
    <w:rsid w:val="00223BE0"/>
    <w:rsid w:val="00223CE6"/>
    <w:rsid w:val="00223F02"/>
    <w:rsid w:val="00223F08"/>
    <w:rsid w:val="00223F6A"/>
    <w:rsid w:val="0022416A"/>
    <w:rsid w:val="00224232"/>
    <w:rsid w:val="00224448"/>
    <w:rsid w:val="0022476A"/>
    <w:rsid w:val="00224B94"/>
    <w:rsid w:val="00224BA4"/>
    <w:rsid w:val="00224BB5"/>
    <w:rsid w:val="00224CB1"/>
    <w:rsid w:val="00224DEC"/>
    <w:rsid w:val="00225280"/>
    <w:rsid w:val="0022538C"/>
    <w:rsid w:val="002255F7"/>
    <w:rsid w:val="00225EEC"/>
    <w:rsid w:val="002260F3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797"/>
    <w:rsid w:val="002278B1"/>
    <w:rsid w:val="00227D01"/>
    <w:rsid w:val="00227D3B"/>
    <w:rsid w:val="00227DBA"/>
    <w:rsid w:val="00227EF9"/>
    <w:rsid w:val="00227F69"/>
    <w:rsid w:val="002303A6"/>
    <w:rsid w:val="00230544"/>
    <w:rsid w:val="002305EC"/>
    <w:rsid w:val="00230AA3"/>
    <w:rsid w:val="00230BA0"/>
    <w:rsid w:val="00230F0B"/>
    <w:rsid w:val="00230F67"/>
    <w:rsid w:val="002317FB"/>
    <w:rsid w:val="002318D9"/>
    <w:rsid w:val="00231919"/>
    <w:rsid w:val="00231A48"/>
    <w:rsid w:val="00231B41"/>
    <w:rsid w:val="00231CC7"/>
    <w:rsid w:val="00231DDB"/>
    <w:rsid w:val="00231F31"/>
    <w:rsid w:val="00231F90"/>
    <w:rsid w:val="00231FC0"/>
    <w:rsid w:val="00232345"/>
    <w:rsid w:val="00232346"/>
    <w:rsid w:val="00232542"/>
    <w:rsid w:val="00232732"/>
    <w:rsid w:val="002327B5"/>
    <w:rsid w:val="00232863"/>
    <w:rsid w:val="00232DBB"/>
    <w:rsid w:val="00232E63"/>
    <w:rsid w:val="00232EF9"/>
    <w:rsid w:val="0023320D"/>
    <w:rsid w:val="00233228"/>
    <w:rsid w:val="002335B1"/>
    <w:rsid w:val="002335FE"/>
    <w:rsid w:val="0023367B"/>
    <w:rsid w:val="002337C3"/>
    <w:rsid w:val="00233806"/>
    <w:rsid w:val="002338AC"/>
    <w:rsid w:val="0023395B"/>
    <w:rsid w:val="002339F3"/>
    <w:rsid w:val="00233B76"/>
    <w:rsid w:val="00233CA6"/>
    <w:rsid w:val="00233CFB"/>
    <w:rsid w:val="00233D65"/>
    <w:rsid w:val="00233E71"/>
    <w:rsid w:val="00234353"/>
    <w:rsid w:val="002345B0"/>
    <w:rsid w:val="00234849"/>
    <w:rsid w:val="0023489F"/>
    <w:rsid w:val="0023495C"/>
    <w:rsid w:val="00234A7A"/>
    <w:rsid w:val="00234B79"/>
    <w:rsid w:val="00234CB7"/>
    <w:rsid w:val="00234F47"/>
    <w:rsid w:val="002353EC"/>
    <w:rsid w:val="00235582"/>
    <w:rsid w:val="00235770"/>
    <w:rsid w:val="00235840"/>
    <w:rsid w:val="00235A41"/>
    <w:rsid w:val="00235B65"/>
    <w:rsid w:val="00235C3E"/>
    <w:rsid w:val="00235C4B"/>
    <w:rsid w:val="00235EF5"/>
    <w:rsid w:val="00235F36"/>
    <w:rsid w:val="0023610A"/>
    <w:rsid w:val="00236284"/>
    <w:rsid w:val="0023636D"/>
    <w:rsid w:val="00236378"/>
    <w:rsid w:val="00236442"/>
    <w:rsid w:val="00236528"/>
    <w:rsid w:val="002366A9"/>
    <w:rsid w:val="0023677E"/>
    <w:rsid w:val="00236832"/>
    <w:rsid w:val="00236834"/>
    <w:rsid w:val="002369C8"/>
    <w:rsid w:val="00236DE6"/>
    <w:rsid w:val="00236F1A"/>
    <w:rsid w:val="00237057"/>
    <w:rsid w:val="0023721F"/>
    <w:rsid w:val="00237620"/>
    <w:rsid w:val="00237B6C"/>
    <w:rsid w:val="00237CE9"/>
    <w:rsid w:val="00237D5E"/>
    <w:rsid w:val="00237E65"/>
    <w:rsid w:val="002400F0"/>
    <w:rsid w:val="00240179"/>
    <w:rsid w:val="002401B0"/>
    <w:rsid w:val="00240532"/>
    <w:rsid w:val="00240628"/>
    <w:rsid w:val="002406BE"/>
    <w:rsid w:val="00240739"/>
    <w:rsid w:val="00240783"/>
    <w:rsid w:val="00240D72"/>
    <w:rsid w:val="00240DB9"/>
    <w:rsid w:val="002410B0"/>
    <w:rsid w:val="002411BC"/>
    <w:rsid w:val="00241625"/>
    <w:rsid w:val="00241681"/>
    <w:rsid w:val="002417CC"/>
    <w:rsid w:val="00241862"/>
    <w:rsid w:val="002419A4"/>
    <w:rsid w:val="00241ABD"/>
    <w:rsid w:val="00241D66"/>
    <w:rsid w:val="00241FB5"/>
    <w:rsid w:val="002420F4"/>
    <w:rsid w:val="00242149"/>
    <w:rsid w:val="00242226"/>
    <w:rsid w:val="0024223C"/>
    <w:rsid w:val="0024235A"/>
    <w:rsid w:val="002427C6"/>
    <w:rsid w:val="00242C5A"/>
    <w:rsid w:val="00242F6C"/>
    <w:rsid w:val="00243203"/>
    <w:rsid w:val="002434BB"/>
    <w:rsid w:val="0024390E"/>
    <w:rsid w:val="00243B35"/>
    <w:rsid w:val="00243E02"/>
    <w:rsid w:val="00243E96"/>
    <w:rsid w:val="00244117"/>
    <w:rsid w:val="00244229"/>
    <w:rsid w:val="00244291"/>
    <w:rsid w:val="002442AD"/>
    <w:rsid w:val="0024433D"/>
    <w:rsid w:val="0024491F"/>
    <w:rsid w:val="00244A4C"/>
    <w:rsid w:val="00244D04"/>
    <w:rsid w:val="00244D1B"/>
    <w:rsid w:val="00244EF0"/>
    <w:rsid w:val="00245099"/>
    <w:rsid w:val="002453AC"/>
    <w:rsid w:val="002456DA"/>
    <w:rsid w:val="00245743"/>
    <w:rsid w:val="00245840"/>
    <w:rsid w:val="00245995"/>
    <w:rsid w:val="00245CF8"/>
    <w:rsid w:val="00245DC2"/>
    <w:rsid w:val="0024628A"/>
    <w:rsid w:val="002462CB"/>
    <w:rsid w:val="00246426"/>
    <w:rsid w:val="002464A3"/>
    <w:rsid w:val="00246C60"/>
    <w:rsid w:val="002472CF"/>
    <w:rsid w:val="002472F8"/>
    <w:rsid w:val="002473FD"/>
    <w:rsid w:val="002479AF"/>
    <w:rsid w:val="00247A57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29A"/>
    <w:rsid w:val="0025036C"/>
    <w:rsid w:val="002503DE"/>
    <w:rsid w:val="002503F7"/>
    <w:rsid w:val="00250805"/>
    <w:rsid w:val="0025088C"/>
    <w:rsid w:val="00250E30"/>
    <w:rsid w:val="00250FE3"/>
    <w:rsid w:val="002511FB"/>
    <w:rsid w:val="00251241"/>
    <w:rsid w:val="0025133F"/>
    <w:rsid w:val="00251444"/>
    <w:rsid w:val="00251615"/>
    <w:rsid w:val="00251657"/>
    <w:rsid w:val="002516E6"/>
    <w:rsid w:val="00251901"/>
    <w:rsid w:val="00251916"/>
    <w:rsid w:val="00251CA4"/>
    <w:rsid w:val="00251D50"/>
    <w:rsid w:val="00251F6C"/>
    <w:rsid w:val="00251F9A"/>
    <w:rsid w:val="00252102"/>
    <w:rsid w:val="00252625"/>
    <w:rsid w:val="0025262D"/>
    <w:rsid w:val="002526AF"/>
    <w:rsid w:val="002526BD"/>
    <w:rsid w:val="002526D9"/>
    <w:rsid w:val="00252738"/>
    <w:rsid w:val="002527C3"/>
    <w:rsid w:val="002528DD"/>
    <w:rsid w:val="00252AF1"/>
    <w:rsid w:val="00252C1D"/>
    <w:rsid w:val="00252CE0"/>
    <w:rsid w:val="00252DC8"/>
    <w:rsid w:val="0025313C"/>
    <w:rsid w:val="00253238"/>
    <w:rsid w:val="002535C2"/>
    <w:rsid w:val="00253677"/>
    <w:rsid w:val="00253761"/>
    <w:rsid w:val="0025393E"/>
    <w:rsid w:val="002539A3"/>
    <w:rsid w:val="00253B32"/>
    <w:rsid w:val="00253BA5"/>
    <w:rsid w:val="00253C14"/>
    <w:rsid w:val="00253EB9"/>
    <w:rsid w:val="00254026"/>
    <w:rsid w:val="00254669"/>
    <w:rsid w:val="00254785"/>
    <w:rsid w:val="00255605"/>
    <w:rsid w:val="0025598F"/>
    <w:rsid w:val="00255B0F"/>
    <w:rsid w:val="00255B60"/>
    <w:rsid w:val="00255F13"/>
    <w:rsid w:val="00255F15"/>
    <w:rsid w:val="00255F69"/>
    <w:rsid w:val="00255FCB"/>
    <w:rsid w:val="002565F8"/>
    <w:rsid w:val="00256646"/>
    <w:rsid w:val="002568BC"/>
    <w:rsid w:val="00256A0C"/>
    <w:rsid w:val="00256B02"/>
    <w:rsid w:val="00256DE1"/>
    <w:rsid w:val="002571A3"/>
    <w:rsid w:val="002571D8"/>
    <w:rsid w:val="0025730C"/>
    <w:rsid w:val="002574EB"/>
    <w:rsid w:val="00257545"/>
    <w:rsid w:val="002575D3"/>
    <w:rsid w:val="0025792D"/>
    <w:rsid w:val="0026001A"/>
    <w:rsid w:val="0026020D"/>
    <w:rsid w:val="002607DA"/>
    <w:rsid w:val="002609A8"/>
    <w:rsid w:val="0026109F"/>
    <w:rsid w:val="00261256"/>
    <w:rsid w:val="00261326"/>
    <w:rsid w:val="00261388"/>
    <w:rsid w:val="002615EC"/>
    <w:rsid w:val="0026186A"/>
    <w:rsid w:val="00261A0A"/>
    <w:rsid w:val="00261EC9"/>
    <w:rsid w:val="00261F16"/>
    <w:rsid w:val="0026218C"/>
    <w:rsid w:val="00262659"/>
    <w:rsid w:val="002629EE"/>
    <w:rsid w:val="00262A58"/>
    <w:rsid w:val="00262D3B"/>
    <w:rsid w:val="002633C8"/>
    <w:rsid w:val="0026350B"/>
    <w:rsid w:val="00263586"/>
    <w:rsid w:val="00263699"/>
    <w:rsid w:val="002636E0"/>
    <w:rsid w:val="0026398D"/>
    <w:rsid w:val="00263B26"/>
    <w:rsid w:val="00263C1E"/>
    <w:rsid w:val="00263F95"/>
    <w:rsid w:val="00263FC4"/>
    <w:rsid w:val="0026411C"/>
    <w:rsid w:val="00264297"/>
    <w:rsid w:val="00264A04"/>
    <w:rsid w:val="00264A4B"/>
    <w:rsid w:val="00264B45"/>
    <w:rsid w:val="00264CF9"/>
    <w:rsid w:val="00264D75"/>
    <w:rsid w:val="00264DA4"/>
    <w:rsid w:val="00265012"/>
    <w:rsid w:val="002651F2"/>
    <w:rsid w:val="002654D9"/>
    <w:rsid w:val="002657EF"/>
    <w:rsid w:val="00265957"/>
    <w:rsid w:val="00265F1E"/>
    <w:rsid w:val="00266066"/>
    <w:rsid w:val="0026610D"/>
    <w:rsid w:val="00266299"/>
    <w:rsid w:val="0026630F"/>
    <w:rsid w:val="002663A0"/>
    <w:rsid w:val="002667DE"/>
    <w:rsid w:val="002668CD"/>
    <w:rsid w:val="002668F7"/>
    <w:rsid w:val="00266A78"/>
    <w:rsid w:val="00266A8D"/>
    <w:rsid w:val="00266CC8"/>
    <w:rsid w:val="00266D72"/>
    <w:rsid w:val="00267197"/>
    <w:rsid w:val="002671AC"/>
    <w:rsid w:val="002671B8"/>
    <w:rsid w:val="00267338"/>
    <w:rsid w:val="0026741A"/>
    <w:rsid w:val="002675E2"/>
    <w:rsid w:val="002676BB"/>
    <w:rsid w:val="0026770C"/>
    <w:rsid w:val="002679C4"/>
    <w:rsid w:val="00267BB2"/>
    <w:rsid w:val="00267BE3"/>
    <w:rsid w:val="00267C55"/>
    <w:rsid w:val="00267F95"/>
    <w:rsid w:val="00270301"/>
    <w:rsid w:val="00270663"/>
    <w:rsid w:val="00270781"/>
    <w:rsid w:val="00270820"/>
    <w:rsid w:val="00270C81"/>
    <w:rsid w:val="00270CA7"/>
    <w:rsid w:val="00270EB7"/>
    <w:rsid w:val="002710F7"/>
    <w:rsid w:val="002712FF"/>
    <w:rsid w:val="002715F0"/>
    <w:rsid w:val="002718B3"/>
    <w:rsid w:val="00271948"/>
    <w:rsid w:val="002719AF"/>
    <w:rsid w:val="00271A16"/>
    <w:rsid w:val="00271C32"/>
    <w:rsid w:val="0027212B"/>
    <w:rsid w:val="0027221B"/>
    <w:rsid w:val="002724DF"/>
    <w:rsid w:val="00272697"/>
    <w:rsid w:val="00272A86"/>
    <w:rsid w:val="00272EB5"/>
    <w:rsid w:val="002730DE"/>
    <w:rsid w:val="00273691"/>
    <w:rsid w:val="002736DB"/>
    <w:rsid w:val="002738A9"/>
    <w:rsid w:val="00273B58"/>
    <w:rsid w:val="00273D90"/>
    <w:rsid w:val="00273EE9"/>
    <w:rsid w:val="00273F92"/>
    <w:rsid w:val="0027413B"/>
    <w:rsid w:val="002743E2"/>
    <w:rsid w:val="00274797"/>
    <w:rsid w:val="0027479D"/>
    <w:rsid w:val="0027483A"/>
    <w:rsid w:val="00274928"/>
    <w:rsid w:val="00274A55"/>
    <w:rsid w:val="00274CAD"/>
    <w:rsid w:val="00275221"/>
    <w:rsid w:val="00275258"/>
    <w:rsid w:val="00275527"/>
    <w:rsid w:val="002757BB"/>
    <w:rsid w:val="002758E5"/>
    <w:rsid w:val="00276309"/>
    <w:rsid w:val="00276613"/>
    <w:rsid w:val="002767E2"/>
    <w:rsid w:val="002767E6"/>
    <w:rsid w:val="002768B0"/>
    <w:rsid w:val="00276A7C"/>
    <w:rsid w:val="00276AFC"/>
    <w:rsid w:val="00276DAA"/>
    <w:rsid w:val="00276DE6"/>
    <w:rsid w:val="0027704B"/>
    <w:rsid w:val="00277672"/>
    <w:rsid w:val="00277AAD"/>
    <w:rsid w:val="00277C8A"/>
    <w:rsid w:val="00277DA7"/>
    <w:rsid w:val="00277E3C"/>
    <w:rsid w:val="00277F65"/>
    <w:rsid w:val="002805BF"/>
    <w:rsid w:val="002808E9"/>
    <w:rsid w:val="00280F69"/>
    <w:rsid w:val="00281159"/>
    <w:rsid w:val="0028119D"/>
    <w:rsid w:val="002812AB"/>
    <w:rsid w:val="002812BC"/>
    <w:rsid w:val="0028185C"/>
    <w:rsid w:val="002818A7"/>
    <w:rsid w:val="00281978"/>
    <w:rsid w:val="0028198E"/>
    <w:rsid w:val="00281AF4"/>
    <w:rsid w:val="00281F24"/>
    <w:rsid w:val="00281FFC"/>
    <w:rsid w:val="0028221C"/>
    <w:rsid w:val="0028225E"/>
    <w:rsid w:val="002824A7"/>
    <w:rsid w:val="002827AE"/>
    <w:rsid w:val="002827DB"/>
    <w:rsid w:val="0028293A"/>
    <w:rsid w:val="00282BD6"/>
    <w:rsid w:val="00282BF5"/>
    <w:rsid w:val="00282D74"/>
    <w:rsid w:val="00282EB2"/>
    <w:rsid w:val="00283116"/>
    <w:rsid w:val="002834CA"/>
    <w:rsid w:val="0028353A"/>
    <w:rsid w:val="00283688"/>
    <w:rsid w:val="00283798"/>
    <w:rsid w:val="0028399D"/>
    <w:rsid w:val="00283B02"/>
    <w:rsid w:val="00283BF2"/>
    <w:rsid w:val="00283CA9"/>
    <w:rsid w:val="00283D49"/>
    <w:rsid w:val="00284099"/>
    <w:rsid w:val="0028435B"/>
    <w:rsid w:val="0028522D"/>
    <w:rsid w:val="002852B0"/>
    <w:rsid w:val="0028554F"/>
    <w:rsid w:val="002856C4"/>
    <w:rsid w:val="00285A01"/>
    <w:rsid w:val="00285A30"/>
    <w:rsid w:val="00285A5C"/>
    <w:rsid w:val="00285DA0"/>
    <w:rsid w:val="00285E2C"/>
    <w:rsid w:val="00285E84"/>
    <w:rsid w:val="002860DA"/>
    <w:rsid w:val="002860F4"/>
    <w:rsid w:val="00286368"/>
    <w:rsid w:val="00286EF4"/>
    <w:rsid w:val="00286FE1"/>
    <w:rsid w:val="00287028"/>
    <w:rsid w:val="0028722D"/>
    <w:rsid w:val="00287288"/>
    <w:rsid w:val="002873EC"/>
    <w:rsid w:val="00287507"/>
    <w:rsid w:val="00287667"/>
    <w:rsid w:val="00287790"/>
    <w:rsid w:val="002878AE"/>
    <w:rsid w:val="002878D4"/>
    <w:rsid w:val="00287BB1"/>
    <w:rsid w:val="00287CFE"/>
    <w:rsid w:val="00287D64"/>
    <w:rsid w:val="002900B7"/>
    <w:rsid w:val="00290269"/>
    <w:rsid w:val="0029049B"/>
    <w:rsid w:val="002906E3"/>
    <w:rsid w:val="0029082E"/>
    <w:rsid w:val="002908D5"/>
    <w:rsid w:val="002908EF"/>
    <w:rsid w:val="00290BBE"/>
    <w:rsid w:val="00290C76"/>
    <w:rsid w:val="00290DD9"/>
    <w:rsid w:val="00290E73"/>
    <w:rsid w:val="00290EBD"/>
    <w:rsid w:val="00290F3E"/>
    <w:rsid w:val="00291238"/>
    <w:rsid w:val="00291337"/>
    <w:rsid w:val="00291439"/>
    <w:rsid w:val="002914DE"/>
    <w:rsid w:val="0029155A"/>
    <w:rsid w:val="002915E0"/>
    <w:rsid w:val="002916A5"/>
    <w:rsid w:val="00291968"/>
    <w:rsid w:val="00291D01"/>
    <w:rsid w:val="00291D62"/>
    <w:rsid w:val="00291F3B"/>
    <w:rsid w:val="00291FF4"/>
    <w:rsid w:val="00292064"/>
    <w:rsid w:val="002923C0"/>
    <w:rsid w:val="00292460"/>
    <w:rsid w:val="002924DE"/>
    <w:rsid w:val="0029274E"/>
    <w:rsid w:val="00292BDD"/>
    <w:rsid w:val="00292C4E"/>
    <w:rsid w:val="0029323A"/>
    <w:rsid w:val="002934D1"/>
    <w:rsid w:val="002934E0"/>
    <w:rsid w:val="0029361D"/>
    <w:rsid w:val="0029391B"/>
    <w:rsid w:val="00293961"/>
    <w:rsid w:val="00293D68"/>
    <w:rsid w:val="00293F9F"/>
    <w:rsid w:val="00294018"/>
    <w:rsid w:val="00294496"/>
    <w:rsid w:val="00294582"/>
    <w:rsid w:val="0029459B"/>
    <w:rsid w:val="002947A8"/>
    <w:rsid w:val="00294EB0"/>
    <w:rsid w:val="00294F99"/>
    <w:rsid w:val="0029501A"/>
    <w:rsid w:val="0029528A"/>
    <w:rsid w:val="0029549E"/>
    <w:rsid w:val="00295555"/>
    <w:rsid w:val="0029560F"/>
    <w:rsid w:val="002959B5"/>
    <w:rsid w:val="00295ACD"/>
    <w:rsid w:val="00295CE4"/>
    <w:rsid w:val="00295CF0"/>
    <w:rsid w:val="00296285"/>
    <w:rsid w:val="002962F4"/>
    <w:rsid w:val="0029654D"/>
    <w:rsid w:val="00296B2D"/>
    <w:rsid w:val="00296CAE"/>
    <w:rsid w:val="00296D2A"/>
    <w:rsid w:val="0029714E"/>
    <w:rsid w:val="00297356"/>
    <w:rsid w:val="00297483"/>
    <w:rsid w:val="002979A7"/>
    <w:rsid w:val="00297A25"/>
    <w:rsid w:val="00297A81"/>
    <w:rsid w:val="00297E63"/>
    <w:rsid w:val="002A030F"/>
    <w:rsid w:val="002A0336"/>
    <w:rsid w:val="002A0530"/>
    <w:rsid w:val="002A0754"/>
    <w:rsid w:val="002A0928"/>
    <w:rsid w:val="002A0E0A"/>
    <w:rsid w:val="002A1249"/>
    <w:rsid w:val="002A18EE"/>
    <w:rsid w:val="002A1A59"/>
    <w:rsid w:val="002A1C89"/>
    <w:rsid w:val="002A24DC"/>
    <w:rsid w:val="002A25CC"/>
    <w:rsid w:val="002A2729"/>
    <w:rsid w:val="002A2C5A"/>
    <w:rsid w:val="002A2D8C"/>
    <w:rsid w:val="002A2DA1"/>
    <w:rsid w:val="002A2FAF"/>
    <w:rsid w:val="002A30E8"/>
    <w:rsid w:val="002A33A1"/>
    <w:rsid w:val="002A346D"/>
    <w:rsid w:val="002A384B"/>
    <w:rsid w:val="002A391D"/>
    <w:rsid w:val="002A3B27"/>
    <w:rsid w:val="002A424B"/>
    <w:rsid w:val="002A4510"/>
    <w:rsid w:val="002A4A92"/>
    <w:rsid w:val="002A4AB4"/>
    <w:rsid w:val="002A4B37"/>
    <w:rsid w:val="002A4C6E"/>
    <w:rsid w:val="002A4ED6"/>
    <w:rsid w:val="002A5046"/>
    <w:rsid w:val="002A5090"/>
    <w:rsid w:val="002A5145"/>
    <w:rsid w:val="002A5348"/>
    <w:rsid w:val="002A5365"/>
    <w:rsid w:val="002A58CA"/>
    <w:rsid w:val="002A5B56"/>
    <w:rsid w:val="002A5C3E"/>
    <w:rsid w:val="002A5F0B"/>
    <w:rsid w:val="002A5FE4"/>
    <w:rsid w:val="002A6581"/>
    <w:rsid w:val="002A66B5"/>
    <w:rsid w:val="002A6C19"/>
    <w:rsid w:val="002A6CBB"/>
    <w:rsid w:val="002A6DE7"/>
    <w:rsid w:val="002A70E5"/>
    <w:rsid w:val="002A7189"/>
    <w:rsid w:val="002A726E"/>
    <w:rsid w:val="002A72F3"/>
    <w:rsid w:val="002A73C1"/>
    <w:rsid w:val="002A7547"/>
    <w:rsid w:val="002A75BD"/>
    <w:rsid w:val="002A763C"/>
    <w:rsid w:val="002A7828"/>
    <w:rsid w:val="002B0006"/>
    <w:rsid w:val="002B029F"/>
    <w:rsid w:val="002B0C69"/>
    <w:rsid w:val="002B0C9D"/>
    <w:rsid w:val="002B0E46"/>
    <w:rsid w:val="002B0E7A"/>
    <w:rsid w:val="002B0EC9"/>
    <w:rsid w:val="002B1284"/>
    <w:rsid w:val="002B13EA"/>
    <w:rsid w:val="002B155B"/>
    <w:rsid w:val="002B1812"/>
    <w:rsid w:val="002B19D2"/>
    <w:rsid w:val="002B1C79"/>
    <w:rsid w:val="002B1D98"/>
    <w:rsid w:val="002B1F5E"/>
    <w:rsid w:val="002B1FC7"/>
    <w:rsid w:val="002B23D1"/>
    <w:rsid w:val="002B24DB"/>
    <w:rsid w:val="002B2739"/>
    <w:rsid w:val="002B295D"/>
    <w:rsid w:val="002B29E8"/>
    <w:rsid w:val="002B2A4B"/>
    <w:rsid w:val="002B2B2A"/>
    <w:rsid w:val="002B2B30"/>
    <w:rsid w:val="002B2E0E"/>
    <w:rsid w:val="002B2F62"/>
    <w:rsid w:val="002B30B9"/>
    <w:rsid w:val="002B3138"/>
    <w:rsid w:val="002B321B"/>
    <w:rsid w:val="002B353F"/>
    <w:rsid w:val="002B3818"/>
    <w:rsid w:val="002B38BE"/>
    <w:rsid w:val="002B39D7"/>
    <w:rsid w:val="002B3FF5"/>
    <w:rsid w:val="002B42E5"/>
    <w:rsid w:val="002B44EB"/>
    <w:rsid w:val="002B465C"/>
    <w:rsid w:val="002B476A"/>
    <w:rsid w:val="002B483B"/>
    <w:rsid w:val="002B4941"/>
    <w:rsid w:val="002B4AB5"/>
    <w:rsid w:val="002B4AB7"/>
    <w:rsid w:val="002B4BB5"/>
    <w:rsid w:val="002B4C7B"/>
    <w:rsid w:val="002B4DF6"/>
    <w:rsid w:val="002B5003"/>
    <w:rsid w:val="002B50A7"/>
    <w:rsid w:val="002B50B4"/>
    <w:rsid w:val="002B5186"/>
    <w:rsid w:val="002B526B"/>
    <w:rsid w:val="002B55ED"/>
    <w:rsid w:val="002B5AB9"/>
    <w:rsid w:val="002B5AF3"/>
    <w:rsid w:val="002B5E80"/>
    <w:rsid w:val="002B6450"/>
    <w:rsid w:val="002B64EC"/>
    <w:rsid w:val="002B6FAD"/>
    <w:rsid w:val="002B737E"/>
    <w:rsid w:val="002B780A"/>
    <w:rsid w:val="002B786E"/>
    <w:rsid w:val="002B7E72"/>
    <w:rsid w:val="002B7FA5"/>
    <w:rsid w:val="002C0243"/>
    <w:rsid w:val="002C035E"/>
    <w:rsid w:val="002C0520"/>
    <w:rsid w:val="002C0738"/>
    <w:rsid w:val="002C080B"/>
    <w:rsid w:val="002C0860"/>
    <w:rsid w:val="002C0B87"/>
    <w:rsid w:val="002C0CBF"/>
    <w:rsid w:val="002C1131"/>
    <w:rsid w:val="002C1259"/>
    <w:rsid w:val="002C16EF"/>
    <w:rsid w:val="002C17D3"/>
    <w:rsid w:val="002C1A74"/>
    <w:rsid w:val="002C1B97"/>
    <w:rsid w:val="002C1BDE"/>
    <w:rsid w:val="002C1FB4"/>
    <w:rsid w:val="002C233B"/>
    <w:rsid w:val="002C252F"/>
    <w:rsid w:val="002C2652"/>
    <w:rsid w:val="002C275A"/>
    <w:rsid w:val="002C298E"/>
    <w:rsid w:val="002C299E"/>
    <w:rsid w:val="002C2D58"/>
    <w:rsid w:val="002C2D81"/>
    <w:rsid w:val="002C2E92"/>
    <w:rsid w:val="002C320F"/>
    <w:rsid w:val="002C340D"/>
    <w:rsid w:val="002C3534"/>
    <w:rsid w:val="002C356E"/>
    <w:rsid w:val="002C3A00"/>
    <w:rsid w:val="002C3AA8"/>
    <w:rsid w:val="002C3CAC"/>
    <w:rsid w:val="002C3CDC"/>
    <w:rsid w:val="002C3EC5"/>
    <w:rsid w:val="002C3F43"/>
    <w:rsid w:val="002C4252"/>
    <w:rsid w:val="002C4446"/>
    <w:rsid w:val="002C4883"/>
    <w:rsid w:val="002C49AF"/>
    <w:rsid w:val="002C51DF"/>
    <w:rsid w:val="002C5224"/>
    <w:rsid w:val="002C52BA"/>
    <w:rsid w:val="002C5476"/>
    <w:rsid w:val="002C54D2"/>
    <w:rsid w:val="002C54F6"/>
    <w:rsid w:val="002C59C4"/>
    <w:rsid w:val="002C59D1"/>
    <w:rsid w:val="002C5A1A"/>
    <w:rsid w:val="002C5A97"/>
    <w:rsid w:val="002C5AEB"/>
    <w:rsid w:val="002C5BC1"/>
    <w:rsid w:val="002C5F8E"/>
    <w:rsid w:val="002C6424"/>
    <w:rsid w:val="002C648C"/>
    <w:rsid w:val="002C64C4"/>
    <w:rsid w:val="002C6578"/>
    <w:rsid w:val="002C65BC"/>
    <w:rsid w:val="002C67AD"/>
    <w:rsid w:val="002C691D"/>
    <w:rsid w:val="002C6946"/>
    <w:rsid w:val="002C6A53"/>
    <w:rsid w:val="002C6A93"/>
    <w:rsid w:val="002C6BB1"/>
    <w:rsid w:val="002C6C3B"/>
    <w:rsid w:val="002C6CCF"/>
    <w:rsid w:val="002C700A"/>
    <w:rsid w:val="002C7165"/>
    <w:rsid w:val="002C722B"/>
    <w:rsid w:val="002C72CE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28"/>
    <w:rsid w:val="002D0C28"/>
    <w:rsid w:val="002D106A"/>
    <w:rsid w:val="002D14C7"/>
    <w:rsid w:val="002D1590"/>
    <w:rsid w:val="002D16A3"/>
    <w:rsid w:val="002D1E85"/>
    <w:rsid w:val="002D1FEB"/>
    <w:rsid w:val="002D2218"/>
    <w:rsid w:val="002D2414"/>
    <w:rsid w:val="002D2975"/>
    <w:rsid w:val="002D2A92"/>
    <w:rsid w:val="002D2C1E"/>
    <w:rsid w:val="002D2F2D"/>
    <w:rsid w:val="002D2F87"/>
    <w:rsid w:val="002D2F9D"/>
    <w:rsid w:val="002D32FA"/>
    <w:rsid w:val="002D332D"/>
    <w:rsid w:val="002D3633"/>
    <w:rsid w:val="002D3711"/>
    <w:rsid w:val="002D3A4D"/>
    <w:rsid w:val="002D3CF6"/>
    <w:rsid w:val="002D3F6F"/>
    <w:rsid w:val="002D40FC"/>
    <w:rsid w:val="002D4307"/>
    <w:rsid w:val="002D4361"/>
    <w:rsid w:val="002D4450"/>
    <w:rsid w:val="002D450D"/>
    <w:rsid w:val="002D4554"/>
    <w:rsid w:val="002D4665"/>
    <w:rsid w:val="002D4758"/>
    <w:rsid w:val="002D507E"/>
    <w:rsid w:val="002D50DC"/>
    <w:rsid w:val="002D5325"/>
    <w:rsid w:val="002D533D"/>
    <w:rsid w:val="002D552B"/>
    <w:rsid w:val="002D55E9"/>
    <w:rsid w:val="002D55ED"/>
    <w:rsid w:val="002D5AB5"/>
    <w:rsid w:val="002D5B46"/>
    <w:rsid w:val="002D5D70"/>
    <w:rsid w:val="002D5F34"/>
    <w:rsid w:val="002D6847"/>
    <w:rsid w:val="002D68F1"/>
    <w:rsid w:val="002D75CE"/>
    <w:rsid w:val="002D77ED"/>
    <w:rsid w:val="002D7880"/>
    <w:rsid w:val="002D7B97"/>
    <w:rsid w:val="002D7D64"/>
    <w:rsid w:val="002D7DBB"/>
    <w:rsid w:val="002D7E53"/>
    <w:rsid w:val="002E00DA"/>
    <w:rsid w:val="002E0145"/>
    <w:rsid w:val="002E0697"/>
    <w:rsid w:val="002E08F6"/>
    <w:rsid w:val="002E0D4C"/>
    <w:rsid w:val="002E1016"/>
    <w:rsid w:val="002E1184"/>
    <w:rsid w:val="002E1695"/>
    <w:rsid w:val="002E1767"/>
    <w:rsid w:val="002E1CCB"/>
    <w:rsid w:val="002E1D37"/>
    <w:rsid w:val="002E1DDC"/>
    <w:rsid w:val="002E24E3"/>
    <w:rsid w:val="002E2692"/>
    <w:rsid w:val="002E27C5"/>
    <w:rsid w:val="002E2840"/>
    <w:rsid w:val="002E28B9"/>
    <w:rsid w:val="002E2A77"/>
    <w:rsid w:val="002E2A81"/>
    <w:rsid w:val="002E2E13"/>
    <w:rsid w:val="002E34F1"/>
    <w:rsid w:val="002E3511"/>
    <w:rsid w:val="002E3696"/>
    <w:rsid w:val="002E36BE"/>
    <w:rsid w:val="002E39FC"/>
    <w:rsid w:val="002E3AFC"/>
    <w:rsid w:val="002E3CE0"/>
    <w:rsid w:val="002E3CF0"/>
    <w:rsid w:val="002E3F8C"/>
    <w:rsid w:val="002E4167"/>
    <w:rsid w:val="002E42E3"/>
    <w:rsid w:val="002E4355"/>
    <w:rsid w:val="002E4434"/>
    <w:rsid w:val="002E49DC"/>
    <w:rsid w:val="002E4B1D"/>
    <w:rsid w:val="002E4C05"/>
    <w:rsid w:val="002E4CF4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5E98"/>
    <w:rsid w:val="002E6057"/>
    <w:rsid w:val="002E6121"/>
    <w:rsid w:val="002E631A"/>
    <w:rsid w:val="002E65AD"/>
    <w:rsid w:val="002E688F"/>
    <w:rsid w:val="002E696D"/>
    <w:rsid w:val="002E6CF9"/>
    <w:rsid w:val="002E6EC1"/>
    <w:rsid w:val="002E6FE2"/>
    <w:rsid w:val="002E7664"/>
    <w:rsid w:val="002E7759"/>
    <w:rsid w:val="002E788A"/>
    <w:rsid w:val="002E7B04"/>
    <w:rsid w:val="002E7D83"/>
    <w:rsid w:val="002E7F7E"/>
    <w:rsid w:val="002F008F"/>
    <w:rsid w:val="002F04D7"/>
    <w:rsid w:val="002F04FC"/>
    <w:rsid w:val="002F055E"/>
    <w:rsid w:val="002F07A1"/>
    <w:rsid w:val="002F08B5"/>
    <w:rsid w:val="002F0AA8"/>
    <w:rsid w:val="002F0BA9"/>
    <w:rsid w:val="002F0F12"/>
    <w:rsid w:val="002F0F7F"/>
    <w:rsid w:val="002F11D8"/>
    <w:rsid w:val="002F1234"/>
    <w:rsid w:val="002F1235"/>
    <w:rsid w:val="002F124B"/>
    <w:rsid w:val="002F1339"/>
    <w:rsid w:val="002F18AA"/>
    <w:rsid w:val="002F1DAF"/>
    <w:rsid w:val="002F1E1D"/>
    <w:rsid w:val="002F248E"/>
    <w:rsid w:val="002F264F"/>
    <w:rsid w:val="002F2AAA"/>
    <w:rsid w:val="002F2B66"/>
    <w:rsid w:val="002F2CFB"/>
    <w:rsid w:val="002F3033"/>
    <w:rsid w:val="002F3187"/>
    <w:rsid w:val="002F32A9"/>
    <w:rsid w:val="002F3317"/>
    <w:rsid w:val="002F3625"/>
    <w:rsid w:val="002F3724"/>
    <w:rsid w:val="002F381C"/>
    <w:rsid w:val="002F391A"/>
    <w:rsid w:val="002F394D"/>
    <w:rsid w:val="002F3B81"/>
    <w:rsid w:val="002F3CAD"/>
    <w:rsid w:val="002F3D84"/>
    <w:rsid w:val="002F3ECA"/>
    <w:rsid w:val="002F3F2E"/>
    <w:rsid w:val="002F449C"/>
    <w:rsid w:val="002F4814"/>
    <w:rsid w:val="002F497A"/>
    <w:rsid w:val="002F4DAB"/>
    <w:rsid w:val="002F5590"/>
    <w:rsid w:val="002F5AAA"/>
    <w:rsid w:val="002F5ADF"/>
    <w:rsid w:val="002F5C6A"/>
    <w:rsid w:val="002F5D1E"/>
    <w:rsid w:val="002F5D35"/>
    <w:rsid w:val="002F5EBE"/>
    <w:rsid w:val="002F5FE4"/>
    <w:rsid w:val="002F60A5"/>
    <w:rsid w:val="002F624F"/>
    <w:rsid w:val="002F62A2"/>
    <w:rsid w:val="002F62DA"/>
    <w:rsid w:val="002F66E7"/>
    <w:rsid w:val="002F686C"/>
    <w:rsid w:val="002F6919"/>
    <w:rsid w:val="002F6B9A"/>
    <w:rsid w:val="002F6E41"/>
    <w:rsid w:val="002F6EBD"/>
    <w:rsid w:val="002F6FB0"/>
    <w:rsid w:val="002F7ED6"/>
    <w:rsid w:val="00300183"/>
    <w:rsid w:val="00300362"/>
    <w:rsid w:val="003005C3"/>
    <w:rsid w:val="00300630"/>
    <w:rsid w:val="003006BD"/>
    <w:rsid w:val="00300F20"/>
    <w:rsid w:val="00301210"/>
    <w:rsid w:val="003017D0"/>
    <w:rsid w:val="00301B58"/>
    <w:rsid w:val="00302124"/>
    <w:rsid w:val="0030254C"/>
    <w:rsid w:val="00302649"/>
    <w:rsid w:val="003026E3"/>
    <w:rsid w:val="00302767"/>
    <w:rsid w:val="0030282A"/>
    <w:rsid w:val="00302A28"/>
    <w:rsid w:val="00302B69"/>
    <w:rsid w:val="00302C22"/>
    <w:rsid w:val="00302D67"/>
    <w:rsid w:val="00302F7D"/>
    <w:rsid w:val="003032A7"/>
    <w:rsid w:val="0030342C"/>
    <w:rsid w:val="0030386D"/>
    <w:rsid w:val="003039F5"/>
    <w:rsid w:val="00303D96"/>
    <w:rsid w:val="00303DD5"/>
    <w:rsid w:val="003042CC"/>
    <w:rsid w:val="003043DF"/>
    <w:rsid w:val="003043F2"/>
    <w:rsid w:val="00304481"/>
    <w:rsid w:val="00304626"/>
    <w:rsid w:val="00304652"/>
    <w:rsid w:val="00304678"/>
    <w:rsid w:val="00304740"/>
    <w:rsid w:val="00304772"/>
    <w:rsid w:val="003047BD"/>
    <w:rsid w:val="00304873"/>
    <w:rsid w:val="00304987"/>
    <w:rsid w:val="003049B8"/>
    <w:rsid w:val="003049E5"/>
    <w:rsid w:val="00304ADE"/>
    <w:rsid w:val="00304AE8"/>
    <w:rsid w:val="00304C60"/>
    <w:rsid w:val="00304E04"/>
    <w:rsid w:val="00304E63"/>
    <w:rsid w:val="003050A9"/>
    <w:rsid w:val="003051EC"/>
    <w:rsid w:val="00305315"/>
    <w:rsid w:val="003053D2"/>
    <w:rsid w:val="0030541B"/>
    <w:rsid w:val="00305B8F"/>
    <w:rsid w:val="00305D5F"/>
    <w:rsid w:val="00306066"/>
    <w:rsid w:val="00306272"/>
    <w:rsid w:val="003064AB"/>
    <w:rsid w:val="00306BC5"/>
    <w:rsid w:val="00306CE8"/>
    <w:rsid w:val="00307028"/>
    <w:rsid w:val="003070E8"/>
    <w:rsid w:val="00307474"/>
    <w:rsid w:val="0030765C"/>
    <w:rsid w:val="00307965"/>
    <w:rsid w:val="00307DA4"/>
    <w:rsid w:val="00307DFE"/>
    <w:rsid w:val="00307ED5"/>
    <w:rsid w:val="00310313"/>
    <w:rsid w:val="003105E5"/>
    <w:rsid w:val="0031062B"/>
    <w:rsid w:val="0031083E"/>
    <w:rsid w:val="00310BED"/>
    <w:rsid w:val="00310DBE"/>
    <w:rsid w:val="00310ECD"/>
    <w:rsid w:val="00310EE4"/>
    <w:rsid w:val="0031115B"/>
    <w:rsid w:val="003111CA"/>
    <w:rsid w:val="0031161B"/>
    <w:rsid w:val="003116BC"/>
    <w:rsid w:val="00311808"/>
    <w:rsid w:val="00311943"/>
    <w:rsid w:val="00311B0D"/>
    <w:rsid w:val="00311B16"/>
    <w:rsid w:val="00311DCA"/>
    <w:rsid w:val="00311F67"/>
    <w:rsid w:val="003120AE"/>
    <w:rsid w:val="00312284"/>
    <w:rsid w:val="00312BC4"/>
    <w:rsid w:val="00312CF8"/>
    <w:rsid w:val="003130FB"/>
    <w:rsid w:val="003131E8"/>
    <w:rsid w:val="00313242"/>
    <w:rsid w:val="003133AD"/>
    <w:rsid w:val="00313742"/>
    <w:rsid w:val="0031396A"/>
    <w:rsid w:val="00313AB6"/>
    <w:rsid w:val="00313DE1"/>
    <w:rsid w:val="0031418D"/>
    <w:rsid w:val="003144E0"/>
    <w:rsid w:val="00314542"/>
    <w:rsid w:val="0031469C"/>
    <w:rsid w:val="0031483C"/>
    <w:rsid w:val="00314DD4"/>
    <w:rsid w:val="00314E0A"/>
    <w:rsid w:val="003154F8"/>
    <w:rsid w:val="003155DC"/>
    <w:rsid w:val="00315607"/>
    <w:rsid w:val="00315897"/>
    <w:rsid w:val="003159FC"/>
    <w:rsid w:val="00315C55"/>
    <w:rsid w:val="00315C62"/>
    <w:rsid w:val="00315D63"/>
    <w:rsid w:val="00316093"/>
    <w:rsid w:val="00316126"/>
    <w:rsid w:val="00316272"/>
    <w:rsid w:val="00316396"/>
    <w:rsid w:val="003168A9"/>
    <w:rsid w:val="00316903"/>
    <w:rsid w:val="00316A42"/>
    <w:rsid w:val="00316D99"/>
    <w:rsid w:val="00316FE3"/>
    <w:rsid w:val="00317110"/>
    <w:rsid w:val="0031733A"/>
    <w:rsid w:val="003174BC"/>
    <w:rsid w:val="003176BE"/>
    <w:rsid w:val="00317946"/>
    <w:rsid w:val="00317B1F"/>
    <w:rsid w:val="00317BED"/>
    <w:rsid w:val="00317F00"/>
    <w:rsid w:val="00317F09"/>
    <w:rsid w:val="00320189"/>
    <w:rsid w:val="00320448"/>
    <w:rsid w:val="0032050F"/>
    <w:rsid w:val="003207B2"/>
    <w:rsid w:val="00320CAA"/>
    <w:rsid w:val="00320F19"/>
    <w:rsid w:val="0032100D"/>
    <w:rsid w:val="003212AD"/>
    <w:rsid w:val="003212C4"/>
    <w:rsid w:val="003215EF"/>
    <w:rsid w:val="00321788"/>
    <w:rsid w:val="0032188E"/>
    <w:rsid w:val="0032194D"/>
    <w:rsid w:val="00321974"/>
    <w:rsid w:val="00321A64"/>
    <w:rsid w:val="00321BEF"/>
    <w:rsid w:val="00321C3C"/>
    <w:rsid w:val="00321E71"/>
    <w:rsid w:val="00322008"/>
    <w:rsid w:val="003221CD"/>
    <w:rsid w:val="003224E8"/>
    <w:rsid w:val="00322588"/>
    <w:rsid w:val="003228E8"/>
    <w:rsid w:val="00322984"/>
    <w:rsid w:val="00322AA1"/>
    <w:rsid w:val="00322C18"/>
    <w:rsid w:val="00322C22"/>
    <w:rsid w:val="00322CDF"/>
    <w:rsid w:val="00323335"/>
    <w:rsid w:val="00323430"/>
    <w:rsid w:val="00323451"/>
    <w:rsid w:val="00323741"/>
    <w:rsid w:val="0032385D"/>
    <w:rsid w:val="003238D5"/>
    <w:rsid w:val="00323A66"/>
    <w:rsid w:val="00323ACD"/>
    <w:rsid w:val="00323CB2"/>
    <w:rsid w:val="00323E24"/>
    <w:rsid w:val="00323F30"/>
    <w:rsid w:val="00324130"/>
    <w:rsid w:val="00324262"/>
    <w:rsid w:val="00324371"/>
    <w:rsid w:val="00324397"/>
    <w:rsid w:val="00324423"/>
    <w:rsid w:val="003246B6"/>
    <w:rsid w:val="003249F2"/>
    <w:rsid w:val="00324A9D"/>
    <w:rsid w:val="00324B10"/>
    <w:rsid w:val="00324BC0"/>
    <w:rsid w:val="00324FF8"/>
    <w:rsid w:val="00324FFE"/>
    <w:rsid w:val="0032541D"/>
    <w:rsid w:val="003255DF"/>
    <w:rsid w:val="0032564A"/>
    <w:rsid w:val="00325725"/>
    <w:rsid w:val="00325A78"/>
    <w:rsid w:val="00325BB9"/>
    <w:rsid w:val="00325C26"/>
    <w:rsid w:val="00325DA3"/>
    <w:rsid w:val="00325ED1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B02"/>
    <w:rsid w:val="00326C67"/>
    <w:rsid w:val="00326C6C"/>
    <w:rsid w:val="00326EE5"/>
    <w:rsid w:val="00327002"/>
    <w:rsid w:val="00327081"/>
    <w:rsid w:val="003271E8"/>
    <w:rsid w:val="00327396"/>
    <w:rsid w:val="00327583"/>
    <w:rsid w:val="003277CA"/>
    <w:rsid w:val="00327985"/>
    <w:rsid w:val="00327A89"/>
    <w:rsid w:val="00327FDE"/>
    <w:rsid w:val="003302A2"/>
    <w:rsid w:val="00330407"/>
    <w:rsid w:val="003304E7"/>
    <w:rsid w:val="0033097F"/>
    <w:rsid w:val="00330CF2"/>
    <w:rsid w:val="00330E82"/>
    <w:rsid w:val="00331292"/>
    <w:rsid w:val="003314EE"/>
    <w:rsid w:val="0033162B"/>
    <w:rsid w:val="00331686"/>
    <w:rsid w:val="00331AD5"/>
    <w:rsid w:val="00331B48"/>
    <w:rsid w:val="00331E29"/>
    <w:rsid w:val="00332063"/>
    <w:rsid w:val="0033265B"/>
    <w:rsid w:val="00332D1B"/>
    <w:rsid w:val="00332D44"/>
    <w:rsid w:val="00332D8C"/>
    <w:rsid w:val="00332EE3"/>
    <w:rsid w:val="00333020"/>
    <w:rsid w:val="003332B3"/>
    <w:rsid w:val="003332F7"/>
    <w:rsid w:val="003333C1"/>
    <w:rsid w:val="00333437"/>
    <w:rsid w:val="0033353A"/>
    <w:rsid w:val="00333601"/>
    <w:rsid w:val="00333607"/>
    <w:rsid w:val="00333714"/>
    <w:rsid w:val="00333B1F"/>
    <w:rsid w:val="00333CEB"/>
    <w:rsid w:val="00333DF6"/>
    <w:rsid w:val="0033403F"/>
    <w:rsid w:val="003341A8"/>
    <w:rsid w:val="00334259"/>
    <w:rsid w:val="0033436E"/>
    <w:rsid w:val="0033484C"/>
    <w:rsid w:val="003348C0"/>
    <w:rsid w:val="00334931"/>
    <w:rsid w:val="00334D1C"/>
    <w:rsid w:val="00334F1F"/>
    <w:rsid w:val="00335314"/>
    <w:rsid w:val="003353DF"/>
    <w:rsid w:val="0033578D"/>
    <w:rsid w:val="0033585A"/>
    <w:rsid w:val="003358B4"/>
    <w:rsid w:val="00335C45"/>
    <w:rsid w:val="00335CF7"/>
    <w:rsid w:val="00336270"/>
    <w:rsid w:val="00336283"/>
    <w:rsid w:val="0033644F"/>
    <w:rsid w:val="00336A4A"/>
    <w:rsid w:val="00336EE5"/>
    <w:rsid w:val="00336F55"/>
    <w:rsid w:val="0033718F"/>
    <w:rsid w:val="003372D8"/>
    <w:rsid w:val="0033751E"/>
    <w:rsid w:val="003375D6"/>
    <w:rsid w:val="003375E6"/>
    <w:rsid w:val="003376A1"/>
    <w:rsid w:val="003378E8"/>
    <w:rsid w:val="00337EA9"/>
    <w:rsid w:val="00337F4C"/>
    <w:rsid w:val="0034041A"/>
    <w:rsid w:val="003405BC"/>
    <w:rsid w:val="003407EA"/>
    <w:rsid w:val="003409A1"/>
    <w:rsid w:val="00340C07"/>
    <w:rsid w:val="00340C8D"/>
    <w:rsid w:val="00340E82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E0E"/>
    <w:rsid w:val="00341F48"/>
    <w:rsid w:val="003425AB"/>
    <w:rsid w:val="003425E0"/>
    <w:rsid w:val="00342627"/>
    <w:rsid w:val="0034268B"/>
    <w:rsid w:val="003427EC"/>
    <w:rsid w:val="00342ADA"/>
    <w:rsid w:val="00342B12"/>
    <w:rsid w:val="00342BCD"/>
    <w:rsid w:val="00343156"/>
    <w:rsid w:val="0034332E"/>
    <w:rsid w:val="003434DA"/>
    <w:rsid w:val="003434F9"/>
    <w:rsid w:val="003438BA"/>
    <w:rsid w:val="003438F3"/>
    <w:rsid w:val="00343972"/>
    <w:rsid w:val="00343D4F"/>
    <w:rsid w:val="003442E2"/>
    <w:rsid w:val="003445E9"/>
    <w:rsid w:val="00344689"/>
    <w:rsid w:val="003447E3"/>
    <w:rsid w:val="00344C5B"/>
    <w:rsid w:val="00344E0D"/>
    <w:rsid w:val="00344E54"/>
    <w:rsid w:val="00345022"/>
    <w:rsid w:val="003452B9"/>
    <w:rsid w:val="00345717"/>
    <w:rsid w:val="00345811"/>
    <w:rsid w:val="00345909"/>
    <w:rsid w:val="00345939"/>
    <w:rsid w:val="00345964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EE"/>
    <w:rsid w:val="00346863"/>
    <w:rsid w:val="00346D15"/>
    <w:rsid w:val="00346EA2"/>
    <w:rsid w:val="0034733B"/>
    <w:rsid w:val="003473B6"/>
    <w:rsid w:val="00347484"/>
    <w:rsid w:val="00347558"/>
    <w:rsid w:val="003475DC"/>
    <w:rsid w:val="003477C1"/>
    <w:rsid w:val="003477F6"/>
    <w:rsid w:val="003478C8"/>
    <w:rsid w:val="00347917"/>
    <w:rsid w:val="00347A14"/>
    <w:rsid w:val="00347CE9"/>
    <w:rsid w:val="00347E91"/>
    <w:rsid w:val="00350058"/>
    <w:rsid w:val="00350310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1EB"/>
    <w:rsid w:val="003515B8"/>
    <w:rsid w:val="00351770"/>
    <w:rsid w:val="003519D7"/>
    <w:rsid w:val="00351A19"/>
    <w:rsid w:val="00351C50"/>
    <w:rsid w:val="00351FF3"/>
    <w:rsid w:val="00352038"/>
    <w:rsid w:val="00352251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C4"/>
    <w:rsid w:val="00352D17"/>
    <w:rsid w:val="00353198"/>
    <w:rsid w:val="0035330B"/>
    <w:rsid w:val="0035331C"/>
    <w:rsid w:val="00353520"/>
    <w:rsid w:val="003535A0"/>
    <w:rsid w:val="00353780"/>
    <w:rsid w:val="00353782"/>
    <w:rsid w:val="0035384C"/>
    <w:rsid w:val="003538FD"/>
    <w:rsid w:val="0035391B"/>
    <w:rsid w:val="00353949"/>
    <w:rsid w:val="00353A52"/>
    <w:rsid w:val="00354097"/>
    <w:rsid w:val="003541C0"/>
    <w:rsid w:val="00354220"/>
    <w:rsid w:val="0035433F"/>
    <w:rsid w:val="00354407"/>
    <w:rsid w:val="003544F1"/>
    <w:rsid w:val="00354579"/>
    <w:rsid w:val="003547EA"/>
    <w:rsid w:val="00354B61"/>
    <w:rsid w:val="00354FAD"/>
    <w:rsid w:val="003551D0"/>
    <w:rsid w:val="00355637"/>
    <w:rsid w:val="003556DE"/>
    <w:rsid w:val="003556E4"/>
    <w:rsid w:val="00355771"/>
    <w:rsid w:val="003558E3"/>
    <w:rsid w:val="0035593B"/>
    <w:rsid w:val="00355996"/>
    <w:rsid w:val="00355A85"/>
    <w:rsid w:val="00355CFC"/>
    <w:rsid w:val="00355D71"/>
    <w:rsid w:val="00355DED"/>
    <w:rsid w:val="00355DF8"/>
    <w:rsid w:val="00355EC0"/>
    <w:rsid w:val="00355F56"/>
    <w:rsid w:val="00356252"/>
    <w:rsid w:val="003565C7"/>
    <w:rsid w:val="00356821"/>
    <w:rsid w:val="003568FF"/>
    <w:rsid w:val="003569A3"/>
    <w:rsid w:val="00356A25"/>
    <w:rsid w:val="00356BF8"/>
    <w:rsid w:val="00356F6E"/>
    <w:rsid w:val="003570FB"/>
    <w:rsid w:val="003577A2"/>
    <w:rsid w:val="00357BFA"/>
    <w:rsid w:val="00357DB7"/>
    <w:rsid w:val="00357F46"/>
    <w:rsid w:val="00360434"/>
    <w:rsid w:val="0036075B"/>
    <w:rsid w:val="003608BA"/>
    <w:rsid w:val="00360BB2"/>
    <w:rsid w:val="00360BE3"/>
    <w:rsid w:val="00361011"/>
    <w:rsid w:val="0036148E"/>
    <w:rsid w:val="003618D9"/>
    <w:rsid w:val="00361A20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2F"/>
    <w:rsid w:val="00362254"/>
    <w:rsid w:val="003625B1"/>
    <w:rsid w:val="00362614"/>
    <w:rsid w:val="00362683"/>
    <w:rsid w:val="0036273F"/>
    <w:rsid w:val="0036279F"/>
    <w:rsid w:val="003629A9"/>
    <w:rsid w:val="00362B98"/>
    <w:rsid w:val="00362CC2"/>
    <w:rsid w:val="00362DD8"/>
    <w:rsid w:val="0036313E"/>
    <w:rsid w:val="00363518"/>
    <w:rsid w:val="00363535"/>
    <w:rsid w:val="00363537"/>
    <w:rsid w:val="00363D7D"/>
    <w:rsid w:val="00363E1E"/>
    <w:rsid w:val="00363EF2"/>
    <w:rsid w:val="0036410B"/>
    <w:rsid w:val="00364215"/>
    <w:rsid w:val="00364348"/>
    <w:rsid w:val="0036437A"/>
    <w:rsid w:val="00364621"/>
    <w:rsid w:val="00364E51"/>
    <w:rsid w:val="003650E4"/>
    <w:rsid w:val="00365231"/>
    <w:rsid w:val="003652F8"/>
    <w:rsid w:val="0036531D"/>
    <w:rsid w:val="003655FB"/>
    <w:rsid w:val="00365A8B"/>
    <w:rsid w:val="00365C8A"/>
    <w:rsid w:val="00365FA7"/>
    <w:rsid w:val="00365FED"/>
    <w:rsid w:val="003660EC"/>
    <w:rsid w:val="0036619B"/>
    <w:rsid w:val="003661D8"/>
    <w:rsid w:val="00366389"/>
    <w:rsid w:val="00366473"/>
    <w:rsid w:val="003665FD"/>
    <w:rsid w:val="00366692"/>
    <w:rsid w:val="003666C2"/>
    <w:rsid w:val="003666F0"/>
    <w:rsid w:val="00366935"/>
    <w:rsid w:val="00366A2C"/>
    <w:rsid w:val="00366C19"/>
    <w:rsid w:val="00366D41"/>
    <w:rsid w:val="00366DA4"/>
    <w:rsid w:val="00366ECA"/>
    <w:rsid w:val="003671C5"/>
    <w:rsid w:val="00367979"/>
    <w:rsid w:val="00367AA5"/>
    <w:rsid w:val="00367EDF"/>
    <w:rsid w:val="00370182"/>
    <w:rsid w:val="00370561"/>
    <w:rsid w:val="0037077B"/>
    <w:rsid w:val="00370857"/>
    <w:rsid w:val="00370A8E"/>
    <w:rsid w:val="00370BF2"/>
    <w:rsid w:val="00370CED"/>
    <w:rsid w:val="00370D20"/>
    <w:rsid w:val="00370E9A"/>
    <w:rsid w:val="00370F3D"/>
    <w:rsid w:val="00371357"/>
    <w:rsid w:val="003715D6"/>
    <w:rsid w:val="003715DD"/>
    <w:rsid w:val="00371697"/>
    <w:rsid w:val="00371735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029"/>
    <w:rsid w:val="0037303B"/>
    <w:rsid w:val="0037313F"/>
    <w:rsid w:val="003733E3"/>
    <w:rsid w:val="0037340C"/>
    <w:rsid w:val="003736ED"/>
    <w:rsid w:val="00374327"/>
    <w:rsid w:val="003746AC"/>
    <w:rsid w:val="0037476F"/>
    <w:rsid w:val="003748B0"/>
    <w:rsid w:val="00374AB4"/>
    <w:rsid w:val="00374C23"/>
    <w:rsid w:val="00374CAD"/>
    <w:rsid w:val="00374D16"/>
    <w:rsid w:val="00374FA1"/>
    <w:rsid w:val="00375249"/>
    <w:rsid w:val="003752F5"/>
    <w:rsid w:val="00375346"/>
    <w:rsid w:val="00375414"/>
    <w:rsid w:val="0037564C"/>
    <w:rsid w:val="0037585C"/>
    <w:rsid w:val="00375A52"/>
    <w:rsid w:val="00375FA8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580"/>
    <w:rsid w:val="0037773A"/>
    <w:rsid w:val="003777EC"/>
    <w:rsid w:val="00377A11"/>
    <w:rsid w:val="00377A35"/>
    <w:rsid w:val="00377B15"/>
    <w:rsid w:val="00377C21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6C8"/>
    <w:rsid w:val="00380902"/>
    <w:rsid w:val="00380F06"/>
    <w:rsid w:val="0038105E"/>
    <w:rsid w:val="00381350"/>
    <w:rsid w:val="0038141B"/>
    <w:rsid w:val="003816A6"/>
    <w:rsid w:val="00381834"/>
    <w:rsid w:val="00381C7F"/>
    <w:rsid w:val="00381DA4"/>
    <w:rsid w:val="00381F82"/>
    <w:rsid w:val="00381FB1"/>
    <w:rsid w:val="00381FE9"/>
    <w:rsid w:val="0038201E"/>
    <w:rsid w:val="003821E1"/>
    <w:rsid w:val="0038237D"/>
    <w:rsid w:val="003826B4"/>
    <w:rsid w:val="0038277D"/>
    <w:rsid w:val="00382AD8"/>
    <w:rsid w:val="00382D5C"/>
    <w:rsid w:val="00382DD9"/>
    <w:rsid w:val="00383060"/>
    <w:rsid w:val="00383AFA"/>
    <w:rsid w:val="00383B91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30D"/>
    <w:rsid w:val="0038491B"/>
    <w:rsid w:val="00384A92"/>
    <w:rsid w:val="00384C10"/>
    <w:rsid w:val="00384E71"/>
    <w:rsid w:val="00384F64"/>
    <w:rsid w:val="0038501F"/>
    <w:rsid w:val="003851BA"/>
    <w:rsid w:val="00385432"/>
    <w:rsid w:val="00385959"/>
    <w:rsid w:val="00385BAA"/>
    <w:rsid w:val="003862C7"/>
    <w:rsid w:val="003864A4"/>
    <w:rsid w:val="00386613"/>
    <w:rsid w:val="00386B64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118"/>
    <w:rsid w:val="00390474"/>
    <w:rsid w:val="003904C2"/>
    <w:rsid w:val="0039071E"/>
    <w:rsid w:val="00390E87"/>
    <w:rsid w:val="00390FDA"/>
    <w:rsid w:val="003912A3"/>
    <w:rsid w:val="00391301"/>
    <w:rsid w:val="003913B1"/>
    <w:rsid w:val="00391515"/>
    <w:rsid w:val="00391EE1"/>
    <w:rsid w:val="0039228B"/>
    <w:rsid w:val="00392631"/>
    <w:rsid w:val="00392A52"/>
    <w:rsid w:val="00392B37"/>
    <w:rsid w:val="00392D12"/>
    <w:rsid w:val="00392E9D"/>
    <w:rsid w:val="00392F5F"/>
    <w:rsid w:val="0039343F"/>
    <w:rsid w:val="003934CA"/>
    <w:rsid w:val="00393609"/>
    <w:rsid w:val="00393880"/>
    <w:rsid w:val="003938AD"/>
    <w:rsid w:val="00393E4F"/>
    <w:rsid w:val="00394285"/>
    <w:rsid w:val="003948EE"/>
    <w:rsid w:val="00394B4B"/>
    <w:rsid w:val="00394BA0"/>
    <w:rsid w:val="00394E83"/>
    <w:rsid w:val="00394EE6"/>
    <w:rsid w:val="00395074"/>
    <w:rsid w:val="003950DC"/>
    <w:rsid w:val="0039510E"/>
    <w:rsid w:val="00395265"/>
    <w:rsid w:val="00395AEF"/>
    <w:rsid w:val="00395E03"/>
    <w:rsid w:val="0039632F"/>
    <w:rsid w:val="0039675B"/>
    <w:rsid w:val="003968F9"/>
    <w:rsid w:val="00396A85"/>
    <w:rsid w:val="00396C69"/>
    <w:rsid w:val="00396C97"/>
    <w:rsid w:val="00396EC5"/>
    <w:rsid w:val="00396F5E"/>
    <w:rsid w:val="00397496"/>
    <w:rsid w:val="003976D1"/>
    <w:rsid w:val="0039795F"/>
    <w:rsid w:val="00397A31"/>
    <w:rsid w:val="00397CF5"/>
    <w:rsid w:val="00397F32"/>
    <w:rsid w:val="00397FA2"/>
    <w:rsid w:val="003A031B"/>
    <w:rsid w:val="003A0430"/>
    <w:rsid w:val="003A0450"/>
    <w:rsid w:val="003A0474"/>
    <w:rsid w:val="003A0662"/>
    <w:rsid w:val="003A085B"/>
    <w:rsid w:val="003A0AB1"/>
    <w:rsid w:val="003A0E6B"/>
    <w:rsid w:val="003A1556"/>
    <w:rsid w:val="003A16B3"/>
    <w:rsid w:val="003A172E"/>
    <w:rsid w:val="003A1C55"/>
    <w:rsid w:val="003A1C59"/>
    <w:rsid w:val="003A219B"/>
    <w:rsid w:val="003A22BA"/>
    <w:rsid w:val="003A2388"/>
    <w:rsid w:val="003A245A"/>
    <w:rsid w:val="003A252C"/>
    <w:rsid w:val="003A2573"/>
    <w:rsid w:val="003A2B2F"/>
    <w:rsid w:val="003A2BAA"/>
    <w:rsid w:val="003A2C9A"/>
    <w:rsid w:val="003A2E9C"/>
    <w:rsid w:val="003A30BF"/>
    <w:rsid w:val="003A30D2"/>
    <w:rsid w:val="003A3120"/>
    <w:rsid w:val="003A33D9"/>
    <w:rsid w:val="003A3682"/>
    <w:rsid w:val="003A3C37"/>
    <w:rsid w:val="003A3EE6"/>
    <w:rsid w:val="003A43B1"/>
    <w:rsid w:val="003A4953"/>
    <w:rsid w:val="003A4975"/>
    <w:rsid w:val="003A497C"/>
    <w:rsid w:val="003A49C6"/>
    <w:rsid w:val="003A49FC"/>
    <w:rsid w:val="003A4ECC"/>
    <w:rsid w:val="003A4FB8"/>
    <w:rsid w:val="003A517B"/>
    <w:rsid w:val="003A51B0"/>
    <w:rsid w:val="003A51B8"/>
    <w:rsid w:val="003A52DF"/>
    <w:rsid w:val="003A5542"/>
    <w:rsid w:val="003A592C"/>
    <w:rsid w:val="003A5B94"/>
    <w:rsid w:val="003A5C46"/>
    <w:rsid w:val="003A5CD5"/>
    <w:rsid w:val="003A5EE0"/>
    <w:rsid w:val="003A5F52"/>
    <w:rsid w:val="003A5FD9"/>
    <w:rsid w:val="003A610C"/>
    <w:rsid w:val="003A622D"/>
    <w:rsid w:val="003A62D9"/>
    <w:rsid w:val="003A6626"/>
    <w:rsid w:val="003A66C1"/>
    <w:rsid w:val="003A6D0F"/>
    <w:rsid w:val="003A7544"/>
    <w:rsid w:val="003A75C6"/>
    <w:rsid w:val="003A776F"/>
    <w:rsid w:val="003A7770"/>
    <w:rsid w:val="003A77D5"/>
    <w:rsid w:val="003A7994"/>
    <w:rsid w:val="003A7D9F"/>
    <w:rsid w:val="003A7E0D"/>
    <w:rsid w:val="003B0118"/>
    <w:rsid w:val="003B017D"/>
    <w:rsid w:val="003B04E3"/>
    <w:rsid w:val="003B0527"/>
    <w:rsid w:val="003B0568"/>
    <w:rsid w:val="003B0A60"/>
    <w:rsid w:val="003B0B01"/>
    <w:rsid w:val="003B0B96"/>
    <w:rsid w:val="003B0BC6"/>
    <w:rsid w:val="003B0CFB"/>
    <w:rsid w:val="003B0D44"/>
    <w:rsid w:val="003B0DC3"/>
    <w:rsid w:val="003B0F52"/>
    <w:rsid w:val="003B10AA"/>
    <w:rsid w:val="003B1726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CB5"/>
    <w:rsid w:val="003B2E28"/>
    <w:rsid w:val="003B332E"/>
    <w:rsid w:val="003B3808"/>
    <w:rsid w:val="003B3A45"/>
    <w:rsid w:val="003B3F91"/>
    <w:rsid w:val="003B4062"/>
    <w:rsid w:val="003B4190"/>
    <w:rsid w:val="003B427D"/>
    <w:rsid w:val="003B4612"/>
    <w:rsid w:val="003B4663"/>
    <w:rsid w:val="003B4776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74B"/>
    <w:rsid w:val="003B5884"/>
    <w:rsid w:val="003B59B8"/>
    <w:rsid w:val="003B5A88"/>
    <w:rsid w:val="003B5B10"/>
    <w:rsid w:val="003B5B42"/>
    <w:rsid w:val="003B5CBE"/>
    <w:rsid w:val="003B5D93"/>
    <w:rsid w:val="003B5E10"/>
    <w:rsid w:val="003B5E45"/>
    <w:rsid w:val="003B5F22"/>
    <w:rsid w:val="003B600C"/>
    <w:rsid w:val="003B6134"/>
    <w:rsid w:val="003B644E"/>
    <w:rsid w:val="003B67F7"/>
    <w:rsid w:val="003B6966"/>
    <w:rsid w:val="003B6CAF"/>
    <w:rsid w:val="003B7184"/>
    <w:rsid w:val="003B7238"/>
    <w:rsid w:val="003B7327"/>
    <w:rsid w:val="003B7469"/>
    <w:rsid w:val="003B7539"/>
    <w:rsid w:val="003B7775"/>
    <w:rsid w:val="003B778F"/>
    <w:rsid w:val="003B77B5"/>
    <w:rsid w:val="003B78DA"/>
    <w:rsid w:val="003B7A6D"/>
    <w:rsid w:val="003B7C7A"/>
    <w:rsid w:val="003B7DAD"/>
    <w:rsid w:val="003C0034"/>
    <w:rsid w:val="003C0128"/>
    <w:rsid w:val="003C02D7"/>
    <w:rsid w:val="003C0492"/>
    <w:rsid w:val="003C0794"/>
    <w:rsid w:val="003C1155"/>
    <w:rsid w:val="003C11A0"/>
    <w:rsid w:val="003C13FB"/>
    <w:rsid w:val="003C14EF"/>
    <w:rsid w:val="003C155B"/>
    <w:rsid w:val="003C15D1"/>
    <w:rsid w:val="003C15D8"/>
    <w:rsid w:val="003C18C6"/>
    <w:rsid w:val="003C1909"/>
    <w:rsid w:val="003C19A5"/>
    <w:rsid w:val="003C19D1"/>
    <w:rsid w:val="003C1AFF"/>
    <w:rsid w:val="003C1BA0"/>
    <w:rsid w:val="003C1F57"/>
    <w:rsid w:val="003C1F73"/>
    <w:rsid w:val="003C242A"/>
    <w:rsid w:val="003C242C"/>
    <w:rsid w:val="003C244A"/>
    <w:rsid w:val="003C245F"/>
    <w:rsid w:val="003C26BD"/>
    <w:rsid w:val="003C26F0"/>
    <w:rsid w:val="003C2AA6"/>
    <w:rsid w:val="003C2BE8"/>
    <w:rsid w:val="003C2D1C"/>
    <w:rsid w:val="003C2DBD"/>
    <w:rsid w:val="003C307C"/>
    <w:rsid w:val="003C3378"/>
    <w:rsid w:val="003C35D1"/>
    <w:rsid w:val="003C3791"/>
    <w:rsid w:val="003C3920"/>
    <w:rsid w:val="003C3981"/>
    <w:rsid w:val="003C3B50"/>
    <w:rsid w:val="003C3C0C"/>
    <w:rsid w:val="003C3CCA"/>
    <w:rsid w:val="003C3D4E"/>
    <w:rsid w:val="003C4267"/>
    <w:rsid w:val="003C4386"/>
    <w:rsid w:val="003C458D"/>
    <w:rsid w:val="003C45CB"/>
    <w:rsid w:val="003C4775"/>
    <w:rsid w:val="003C482D"/>
    <w:rsid w:val="003C49D6"/>
    <w:rsid w:val="003C49FA"/>
    <w:rsid w:val="003C4B79"/>
    <w:rsid w:val="003C4F7D"/>
    <w:rsid w:val="003C5132"/>
    <w:rsid w:val="003C54DE"/>
    <w:rsid w:val="003C5797"/>
    <w:rsid w:val="003C5C4B"/>
    <w:rsid w:val="003C5DE7"/>
    <w:rsid w:val="003C6178"/>
    <w:rsid w:val="003C630D"/>
    <w:rsid w:val="003C6509"/>
    <w:rsid w:val="003C652C"/>
    <w:rsid w:val="003C65AF"/>
    <w:rsid w:val="003C69E5"/>
    <w:rsid w:val="003C6B56"/>
    <w:rsid w:val="003C7270"/>
    <w:rsid w:val="003C730B"/>
    <w:rsid w:val="003C74DA"/>
    <w:rsid w:val="003C76F6"/>
    <w:rsid w:val="003C79D5"/>
    <w:rsid w:val="003D01F8"/>
    <w:rsid w:val="003D03EB"/>
    <w:rsid w:val="003D05E3"/>
    <w:rsid w:val="003D0689"/>
    <w:rsid w:val="003D0737"/>
    <w:rsid w:val="003D0946"/>
    <w:rsid w:val="003D0A1F"/>
    <w:rsid w:val="003D0A99"/>
    <w:rsid w:val="003D0A9C"/>
    <w:rsid w:val="003D0FFE"/>
    <w:rsid w:val="003D1170"/>
    <w:rsid w:val="003D1649"/>
    <w:rsid w:val="003D167C"/>
    <w:rsid w:val="003D17BA"/>
    <w:rsid w:val="003D17CC"/>
    <w:rsid w:val="003D18C7"/>
    <w:rsid w:val="003D190F"/>
    <w:rsid w:val="003D1B3F"/>
    <w:rsid w:val="003D1C50"/>
    <w:rsid w:val="003D21AD"/>
    <w:rsid w:val="003D2234"/>
    <w:rsid w:val="003D229A"/>
    <w:rsid w:val="003D2581"/>
    <w:rsid w:val="003D2F28"/>
    <w:rsid w:val="003D2F59"/>
    <w:rsid w:val="003D3150"/>
    <w:rsid w:val="003D31F4"/>
    <w:rsid w:val="003D325A"/>
    <w:rsid w:val="003D3350"/>
    <w:rsid w:val="003D34E9"/>
    <w:rsid w:val="003D38F3"/>
    <w:rsid w:val="003D3C68"/>
    <w:rsid w:val="003D41F9"/>
    <w:rsid w:val="003D48EC"/>
    <w:rsid w:val="003D4CCD"/>
    <w:rsid w:val="003D4D1E"/>
    <w:rsid w:val="003D4E1F"/>
    <w:rsid w:val="003D50E5"/>
    <w:rsid w:val="003D5271"/>
    <w:rsid w:val="003D52E5"/>
    <w:rsid w:val="003D53C9"/>
    <w:rsid w:val="003D58A9"/>
    <w:rsid w:val="003D5972"/>
    <w:rsid w:val="003D5A59"/>
    <w:rsid w:val="003D5A65"/>
    <w:rsid w:val="003D5D3F"/>
    <w:rsid w:val="003D5D8A"/>
    <w:rsid w:val="003D5E18"/>
    <w:rsid w:val="003D5FAE"/>
    <w:rsid w:val="003D6377"/>
    <w:rsid w:val="003D685D"/>
    <w:rsid w:val="003D690D"/>
    <w:rsid w:val="003D6EF5"/>
    <w:rsid w:val="003D7090"/>
    <w:rsid w:val="003D74A8"/>
    <w:rsid w:val="003D77EA"/>
    <w:rsid w:val="003D7BC9"/>
    <w:rsid w:val="003D7D18"/>
    <w:rsid w:val="003E00F1"/>
    <w:rsid w:val="003E029A"/>
    <w:rsid w:val="003E0335"/>
    <w:rsid w:val="003E03A0"/>
    <w:rsid w:val="003E07AF"/>
    <w:rsid w:val="003E09A1"/>
    <w:rsid w:val="003E0B89"/>
    <w:rsid w:val="003E0CE5"/>
    <w:rsid w:val="003E0F03"/>
    <w:rsid w:val="003E1060"/>
    <w:rsid w:val="003E128F"/>
    <w:rsid w:val="003E14C2"/>
    <w:rsid w:val="003E185B"/>
    <w:rsid w:val="003E18B7"/>
    <w:rsid w:val="003E1A0B"/>
    <w:rsid w:val="003E1EF8"/>
    <w:rsid w:val="003E2153"/>
    <w:rsid w:val="003E217F"/>
    <w:rsid w:val="003E26A7"/>
    <w:rsid w:val="003E26E9"/>
    <w:rsid w:val="003E28A3"/>
    <w:rsid w:val="003E2964"/>
    <w:rsid w:val="003E2ABA"/>
    <w:rsid w:val="003E2C27"/>
    <w:rsid w:val="003E2DE9"/>
    <w:rsid w:val="003E2E30"/>
    <w:rsid w:val="003E2EDB"/>
    <w:rsid w:val="003E31F3"/>
    <w:rsid w:val="003E324A"/>
    <w:rsid w:val="003E34CA"/>
    <w:rsid w:val="003E3530"/>
    <w:rsid w:val="003E3772"/>
    <w:rsid w:val="003E39DF"/>
    <w:rsid w:val="003E3A2A"/>
    <w:rsid w:val="003E3CAE"/>
    <w:rsid w:val="003E3FA6"/>
    <w:rsid w:val="003E41D2"/>
    <w:rsid w:val="003E42EE"/>
    <w:rsid w:val="003E42FF"/>
    <w:rsid w:val="003E44EA"/>
    <w:rsid w:val="003E45B9"/>
    <w:rsid w:val="003E469E"/>
    <w:rsid w:val="003E469F"/>
    <w:rsid w:val="003E46C5"/>
    <w:rsid w:val="003E4891"/>
    <w:rsid w:val="003E4BF0"/>
    <w:rsid w:val="003E4C86"/>
    <w:rsid w:val="003E4D3D"/>
    <w:rsid w:val="003E4DBE"/>
    <w:rsid w:val="003E515E"/>
    <w:rsid w:val="003E5268"/>
    <w:rsid w:val="003E535E"/>
    <w:rsid w:val="003E53E0"/>
    <w:rsid w:val="003E55AC"/>
    <w:rsid w:val="003E575F"/>
    <w:rsid w:val="003E5842"/>
    <w:rsid w:val="003E589F"/>
    <w:rsid w:val="003E5A64"/>
    <w:rsid w:val="003E5B9C"/>
    <w:rsid w:val="003E5C0D"/>
    <w:rsid w:val="003E5CA8"/>
    <w:rsid w:val="003E627D"/>
    <w:rsid w:val="003E6417"/>
    <w:rsid w:val="003E6764"/>
    <w:rsid w:val="003E6955"/>
    <w:rsid w:val="003E697F"/>
    <w:rsid w:val="003E69F5"/>
    <w:rsid w:val="003E6C8C"/>
    <w:rsid w:val="003E6E25"/>
    <w:rsid w:val="003E71DA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10B"/>
    <w:rsid w:val="003F01C7"/>
    <w:rsid w:val="003F04A9"/>
    <w:rsid w:val="003F055C"/>
    <w:rsid w:val="003F0A0E"/>
    <w:rsid w:val="003F0AB7"/>
    <w:rsid w:val="003F0DBE"/>
    <w:rsid w:val="003F0ED6"/>
    <w:rsid w:val="003F0FE1"/>
    <w:rsid w:val="003F1319"/>
    <w:rsid w:val="003F133B"/>
    <w:rsid w:val="003F13A7"/>
    <w:rsid w:val="003F1713"/>
    <w:rsid w:val="003F1AE8"/>
    <w:rsid w:val="003F1F94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2C5"/>
    <w:rsid w:val="003F457C"/>
    <w:rsid w:val="003F48DA"/>
    <w:rsid w:val="003F4A63"/>
    <w:rsid w:val="003F4A81"/>
    <w:rsid w:val="003F4C50"/>
    <w:rsid w:val="003F4D90"/>
    <w:rsid w:val="003F4E96"/>
    <w:rsid w:val="003F4EE6"/>
    <w:rsid w:val="003F4F48"/>
    <w:rsid w:val="003F5352"/>
    <w:rsid w:val="003F550F"/>
    <w:rsid w:val="003F5708"/>
    <w:rsid w:val="003F5960"/>
    <w:rsid w:val="003F598B"/>
    <w:rsid w:val="003F5AB1"/>
    <w:rsid w:val="003F5AC2"/>
    <w:rsid w:val="003F62EB"/>
    <w:rsid w:val="003F65E8"/>
    <w:rsid w:val="003F6857"/>
    <w:rsid w:val="003F6955"/>
    <w:rsid w:val="003F6B4C"/>
    <w:rsid w:val="003F6D92"/>
    <w:rsid w:val="003F6F81"/>
    <w:rsid w:val="003F70FF"/>
    <w:rsid w:val="003F734C"/>
    <w:rsid w:val="003F740D"/>
    <w:rsid w:val="003F7A19"/>
    <w:rsid w:val="003F7D2D"/>
    <w:rsid w:val="003F7F4B"/>
    <w:rsid w:val="00400412"/>
    <w:rsid w:val="00400423"/>
    <w:rsid w:val="004004F4"/>
    <w:rsid w:val="004006C6"/>
    <w:rsid w:val="004008BC"/>
    <w:rsid w:val="004008E7"/>
    <w:rsid w:val="00400AFE"/>
    <w:rsid w:val="0040131C"/>
    <w:rsid w:val="0040139E"/>
    <w:rsid w:val="004016F3"/>
    <w:rsid w:val="00401753"/>
    <w:rsid w:val="0040191F"/>
    <w:rsid w:val="00401BC3"/>
    <w:rsid w:val="00401DEB"/>
    <w:rsid w:val="004020B7"/>
    <w:rsid w:val="00402250"/>
    <w:rsid w:val="00402412"/>
    <w:rsid w:val="00402D07"/>
    <w:rsid w:val="00403092"/>
    <w:rsid w:val="00403158"/>
    <w:rsid w:val="00403465"/>
    <w:rsid w:val="00403839"/>
    <w:rsid w:val="0040397B"/>
    <w:rsid w:val="00403F83"/>
    <w:rsid w:val="004040B9"/>
    <w:rsid w:val="004040C9"/>
    <w:rsid w:val="00404167"/>
    <w:rsid w:val="004041EC"/>
    <w:rsid w:val="00404299"/>
    <w:rsid w:val="004042FC"/>
    <w:rsid w:val="0040486E"/>
    <w:rsid w:val="00404A05"/>
    <w:rsid w:val="00404C43"/>
    <w:rsid w:val="00404D72"/>
    <w:rsid w:val="00404F60"/>
    <w:rsid w:val="004052A8"/>
    <w:rsid w:val="00405513"/>
    <w:rsid w:val="004059B8"/>
    <w:rsid w:val="004059D4"/>
    <w:rsid w:val="00405FDD"/>
    <w:rsid w:val="004061BE"/>
    <w:rsid w:val="004061DA"/>
    <w:rsid w:val="004062FC"/>
    <w:rsid w:val="00406311"/>
    <w:rsid w:val="004063A1"/>
    <w:rsid w:val="004063A5"/>
    <w:rsid w:val="004065BA"/>
    <w:rsid w:val="0040671A"/>
    <w:rsid w:val="00406806"/>
    <w:rsid w:val="00406BEE"/>
    <w:rsid w:val="00406CC6"/>
    <w:rsid w:val="00406FA7"/>
    <w:rsid w:val="004072D5"/>
    <w:rsid w:val="0040739A"/>
    <w:rsid w:val="00407513"/>
    <w:rsid w:val="00407832"/>
    <w:rsid w:val="00407C74"/>
    <w:rsid w:val="00407CD5"/>
    <w:rsid w:val="00407E56"/>
    <w:rsid w:val="004100B4"/>
    <w:rsid w:val="004102BC"/>
    <w:rsid w:val="00410BED"/>
    <w:rsid w:val="00410E9A"/>
    <w:rsid w:val="0041102D"/>
    <w:rsid w:val="00411095"/>
    <w:rsid w:val="004110CD"/>
    <w:rsid w:val="00411245"/>
    <w:rsid w:val="0041154B"/>
    <w:rsid w:val="00411661"/>
    <w:rsid w:val="004116E9"/>
    <w:rsid w:val="004119C4"/>
    <w:rsid w:val="00411ABA"/>
    <w:rsid w:val="00411B1D"/>
    <w:rsid w:val="00411C41"/>
    <w:rsid w:val="00412214"/>
    <w:rsid w:val="00412274"/>
    <w:rsid w:val="00412328"/>
    <w:rsid w:val="004124D5"/>
    <w:rsid w:val="004124E7"/>
    <w:rsid w:val="00412913"/>
    <w:rsid w:val="00412B18"/>
    <w:rsid w:val="00412B7C"/>
    <w:rsid w:val="00412BF7"/>
    <w:rsid w:val="00412E6D"/>
    <w:rsid w:val="00413098"/>
    <w:rsid w:val="004135C2"/>
    <w:rsid w:val="00413B1B"/>
    <w:rsid w:val="00413D36"/>
    <w:rsid w:val="00413D7D"/>
    <w:rsid w:val="004140BE"/>
    <w:rsid w:val="004146BA"/>
    <w:rsid w:val="00414B30"/>
    <w:rsid w:val="00414F10"/>
    <w:rsid w:val="00414F41"/>
    <w:rsid w:val="0041513D"/>
    <w:rsid w:val="0041526F"/>
    <w:rsid w:val="004152FA"/>
    <w:rsid w:val="00415356"/>
    <w:rsid w:val="00415729"/>
    <w:rsid w:val="00415C4C"/>
    <w:rsid w:val="00415CB6"/>
    <w:rsid w:val="00415D98"/>
    <w:rsid w:val="00415E85"/>
    <w:rsid w:val="00416076"/>
    <w:rsid w:val="0041626A"/>
    <w:rsid w:val="00416890"/>
    <w:rsid w:val="00416A97"/>
    <w:rsid w:val="00416BD7"/>
    <w:rsid w:val="00416EF7"/>
    <w:rsid w:val="00417411"/>
    <w:rsid w:val="0041742F"/>
    <w:rsid w:val="00417F1F"/>
    <w:rsid w:val="00417F26"/>
    <w:rsid w:val="00417FDC"/>
    <w:rsid w:val="0042124F"/>
    <w:rsid w:val="00421617"/>
    <w:rsid w:val="00421720"/>
    <w:rsid w:val="00421C12"/>
    <w:rsid w:val="00421C1F"/>
    <w:rsid w:val="00421DEC"/>
    <w:rsid w:val="00421E2B"/>
    <w:rsid w:val="00421F22"/>
    <w:rsid w:val="0042209B"/>
    <w:rsid w:val="00422193"/>
    <w:rsid w:val="00422263"/>
    <w:rsid w:val="00422381"/>
    <w:rsid w:val="004226D9"/>
    <w:rsid w:val="0042270E"/>
    <w:rsid w:val="004227A6"/>
    <w:rsid w:val="004228B0"/>
    <w:rsid w:val="00422C18"/>
    <w:rsid w:val="00422C71"/>
    <w:rsid w:val="00422CB0"/>
    <w:rsid w:val="0042314B"/>
    <w:rsid w:val="00423278"/>
    <w:rsid w:val="0042336B"/>
    <w:rsid w:val="004233AE"/>
    <w:rsid w:val="00423919"/>
    <w:rsid w:val="00423967"/>
    <w:rsid w:val="00423A99"/>
    <w:rsid w:val="00423D93"/>
    <w:rsid w:val="00423E9E"/>
    <w:rsid w:val="00424207"/>
    <w:rsid w:val="00424878"/>
    <w:rsid w:val="00424C79"/>
    <w:rsid w:val="00424CE5"/>
    <w:rsid w:val="00424EE6"/>
    <w:rsid w:val="00424F8D"/>
    <w:rsid w:val="0042514E"/>
    <w:rsid w:val="004252BA"/>
    <w:rsid w:val="00425549"/>
    <w:rsid w:val="0042559A"/>
    <w:rsid w:val="0042593D"/>
    <w:rsid w:val="00425963"/>
    <w:rsid w:val="00425A56"/>
    <w:rsid w:val="00425B5A"/>
    <w:rsid w:val="00425D16"/>
    <w:rsid w:val="00425EAA"/>
    <w:rsid w:val="00425F1A"/>
    <w:rsid w:val="00426089"/>
    <w:rsid w:val="004260B3"/>
    <w:rsid w:val="00426107"/>
    <w:rsid w:val="00426414"/>
    <w:rsid w:val="00426468"/>
    <w:rsid w:val="004264EA"/>
    <w:rsid w:val="0042684A"/>
    <w:rsid w:val="0042699C"/>
    <w:rsid w:val="00426AD0"/>
    <w:rsid w:val="00426B90"/>
    <w:rsid w:val="00426CE9"/>
    <w:rsid w:val="00426D08"/>
    <w:rsid w:val="00426DD0"/>
    <w:rsid w:val="00426E0A"/>
    <w:rsid w:val="00426E0E"/>
    <w:rsid w:val="0042707C"/>
    <w:rsid w:val="00427347"/>
    <w:rsid w:val="00427398"/>
    <w:rsid w:val="004273BB"/>
    <w:rsid w:val="004275A8"/>
    <w:rsid w:val="00427806"/>
    <w:rsid w:val="004278D2"/>
    <w:rsid w:val="004279FC"/>
    <w:rsid w:val="00427B84"/>
    <w:rsid w:val="00427C10"/>
    <w:rsid w:val="00427D29"/>
    <w:rsid w:val="00427F85"/>
    <w:rsid w:val="00427FA5"/>
    <w:rsid w:val="00430032"/>
    <w:rsid w:val="00430174"/>
    <w:rsid w:val="00430218"/>
    <w:rsid w:val="00430259"/>
    <w:rsid w:val="00430356"/>
    <w:rsid w:val="0043055F"/>
    <w:rsid w:val="00430711"/>
    <w:rsid w:val="0043082B"/>
    <w:rsid w:val="00430840"/>
    <w:rsid w:val="0043090E"/>
    <w:rsid w:val="00430BD6"/>
    <w:rsid w:val="00430F5D"/>
    <w:rsid w:val="0043102C"/>
    <w:rsid w:val="00431211"/>
    <w:rsid w:val="00431304"/>
    <w:rsid w:val="00431325"/>
    <w:rsid w:val="00431812"/>
    <w:rsid w:val="004318A2"/>
    <w:rsid w:val="00431A6C"/>
    <w:rsid w:val="00431F50"/>
    <w:rsid w:val="0043202B"/>
    <w:rsid w:val="0043256B"/>
    <w:rsid w:val="004327DB"/>
    <w:rsid w:val="00432877"/>
    <w:rsid w:val="00432AC9"/>
    <w:rsid w:val="00432C9B"/>
    <w:rsid w:val="00432FC4"/>
    <w:rsid w:val="004330BA"/>
    <w:rsid w:val="004330DB"/>
    <w:rsid w:val="004330E7"/>
    <w:rsid w:val="00433423"/>
    <w:rsid w:val="00433573"/>
    <w:rsid w:val="004335CD"/>
    <w:rsid w:val="00433668"/>
    <w:rsid w:val="0043380D"/>
    <w:rsid w:val="00433941"/>
    <w:rsid w:val="00433B5C"/>
    <w:rsid w:val="00433E19"/>
    <w:rsid w:val="00433EC1"/>
    <w:rsid w:val="00433FB7"/>
    <w:rsid w:val="00433FED"/>
    <w:rsid w:val="00434A38"/>
    <w:rsid w:val="00434B6C"/>
    <w:rsid w:val="00434B8A"/>
    <w:rsid w:val="00434D0C"/>
    <w:rsid w:val="00435103"/>
    <w:rsid w:val="0043549E"/>
    <w:rsid w:val="00435A08"/>
    <w:rsid w:val="00436172"/>
    <w:rsid w:val="0043668F"/>
    <w:rsid w:val="00436E06"/>
    <w:rsid w:val="00436EED"/>
    <w:rsid w:val="0043708D"/>
    <w:rsid w:val="0043709E"/>
    <w:rsid w:val="004370E4"/>
    <w:rsid w:val="004373D1"/>
    <w:rsid w:val="00437568"/>
    <w:rsid w:val="0043756B"/>
    <w:rsid w:val="0043795D"/>
    <w:rsid w:val="004379E9"/>
    <w:rsid w:val="00437A1E"/>
    <w:rsid w:val="00437D3E"/>
    <w:rsid w:val="00440526"/>
    <w:rsid w:val="0044065B"/>
    <w:rsid w:val="00440864"/>
    <w:rsid w:val="004409CD"/>
    <w:rsid w:val="00440A87"/>
    <w:rsid w:val="00440BBF"/>
    <w:rsid w:val="00440C52"/>
    <w:rsid w:val="00441126"/>
    <w:rsid w:val="004411C4"/>
    <w:rsid w:val="00441265"/>
    <w:rsid w:val="004412DA"/>
    <w:rsid w:val="00441344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2079"/>
    <w:rsid w:val="0044207B"/>
    <w:rsid w:val="004420E1"/>
    <w:rsid w:val="00442156"/>
    <w:rsid w:val="00442172"/>
    <w:rsid w:val="004421E6"/>
    <w:rsid w:val="0044220F"/>
    <w:rsid w:val="0044234D"/>
    <w:rsid w:val="0044246D"/>
    <w:rsid w:val="00442557"/>
    <w:rsid w:val="00442A9E"/>
    <w:rsid w:val="00442AB6"/>
    <w:rsid w:val="00442ACB"/>
    <w:rsid w:val="0044319D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6B"/>
    <w:rsid w:val="00445602"/>
    <w:rsid w:val="004457BB"/>
    <w:rsid w:val="004457CA"/>
    <w:rsid w:val="0044581A"/>
    <w:rsid w:val="00445A01"/>
    <w:rsid w:val="00445A3E"/>
    <w:rsid w:val="00445D0C"/>
    <w:rsid w:val="00445E7E"/>
    <w:rsid w:val="00446165"/>
    <w:rsid w:val="0044641B"/>
    <w:rsid w:val="004467F1"/>
    <w:rsid w:val="00446AB9"/>
    <w:rsid w:val="00446CD5"/>
    <w:rsid w:val="00446E19"/>
    <w:rsid w:val="00447007"/>
    <w:rsid w:val="00447051"/>
    <w:rsid w:val="004470E2"/>
    <w:rsid w:val="0044730B"/>
    <w:rsid w:val="00447388"/>
    <w:rsid w:val="0044747B"/>
    <w:rsid w:val="00447612"/>
    <w:rsid w:val="00447B45"/>
    <w:rsid w:val="00447CA5"/>
    <w:rsid w:val="00447DD2"/>
    <w:rsid w:val="00447E08"/>
    <w:rsid w:val="00450261"/>
    <w:rsid w:val="004502AC"/>
    <w:rsid w:val="0045042D"/>
    <w:rsid w:val="0045074C"/>
    <w:rsid w:val="0045099A"/>
    <w:rsid w:val="0045108C"/>
    <w:rsid w:val="004511A8"/>
    <w:rsid w:val="004512CC"/>
    <w:rsid w:val="004512CF"/>
    <w:rsid w:val="00451582"/>
    <w:rsid w:val="004515CB"/>
    <w:rsid w:val="0045184D"/>
    <w:rsid w:val="004518C0"/>
    <w:rsid w:val="00451920"/>
    <w:rsid w:val="00451B3A"/>
    <w:rsid w:val="00451CAD"/>
    <w:rsid w:val="00451CEC"/>
    <w:rsid w:val="00451E31"/>
    <w:rsid w:val="00451E8F"/>
    <w:rsid w:val="004520D6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F19"/>
    <w:rsid w:val="00453F89"/>
    <w:rsid w:val="00454107"/>
    <w:rsid w:val="0045421F"/>
    <w:rsid w:val="00454300"/>
    <w:rsid w:val="00454847"/>
    <w:rsid w:val="004549A6"/>
    <w:rsid w:val="00454A63"/>
    <w:rsid w:val="00454A74"/>
    <w:rsid w:val="00454E8D"/>
    <w:rsid w:val="004550D3"/>
    <w:rsid w:val="00455148"/>
    <w:rsid w:val="004551DF"/>
    <w:rsid w:val="0045528B"/>
    <w:rsid w:val="00455451"/>
    <w:rsid w:val="004557EA"/>
    <w:rsid w:val="004558CA"/>
    <w:rsid w:val="00455A40"/>
    <w:rsid w:val="00455AE3"/>
    <w:rsid w:val="00455FFC"/>
    <w:rsid w:val="004562A2"/>
    <w:rsid w:val="00456422"/>
    <w:rsid w:val="0045653F"/>
    <w:rsid w:val="004565B7"/>
    <w:rsid w:val="00456F57"/>
    <w:rsid w:val="004570B4"/>
    <w:rsid w:val="00457110"/>
    <w:rsid w:val="00457586"/>
    <w:rsid w:val="0045759D"/>
    <w:rsid w:val="004577CB"/>
    <w:rsid w:val="00457AFC"/>
    <w:rsid w:val="00457E1C"/>
    <w:rsid w:val="00457ECC"/>
    <w:rsid w:val="00457FE8"/>
    <w:rsid w:val="00460034"/>
    <w:rsid w:val="00460049"/>
    <w:rsid w:val="004604EC"/>
    <w:rsid w:val="0046054B"/>
    <w:rsid w:val="0046065D"/>
    <w:rsid w:val="00460841"/>
    <w:rsid w:val="00460F66"/>
    <w:rsid w:val="004610A8"/>
    <w:rsid w:val="0046151D"/>
    <w:rsid w:val="00461743"/>
    <w:rsid w:val="00461779"/>
    <w:rsid w:val="00461866"/>
    <w:rsid w:val="004619E3"/>
    <w:rsid w:val="00461CCB"/>
    <w:rsid w:val="00461D9B"/>
    <w:rsid w:val="00462472"/>
    <w:rsid w:val="004625B2"/>
    <w:rsid w:val="00462650"/>
    <w:rsid w:val="00462845"/>
    <w:rsid w:val="0046296D"/>
    <w:rsid w:val="00462A98"/>
    <w:rsid w:val="00462D8F"/>
    <w:rsid w:val="00462E13"/>
    <w:rsid w:val="00462E94"/>
    <w:rsid w:val="00462F90"/>
    <w:rsid w:val="00463038"/>
    <w:rsid w:val="00463209"/>
    <w:rsid w:val="00463335"/>
    <w:rsid w:val="00463546"/>
    <w:rsid w:val="00463A33"/>
    <w:rsid w:val="00463B22"/>
    <w:rsid w:val="00463DC0"/>
    <w:rsid w:val="00464BF6"/>
    <w:rsid w:val="00464C36"/>
    <w:rsid w:val="00464DAB"/>
    <w:rsid w:val="00464EB4"/>
    <w:rsid w:val="00464F9C"/>
    <w:rsid w:val="00465440"/>
    <w:rsid w:val="0046553B"/>
    <w:rsid w:val="004659C9"/>
    <w:rsid w:val="00465A1E"/>
    <w:rsid w:val="00465A6E"/>
    <w:rsid w:val="00465C50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560"/>
    <w:rsid w:val="004668A0"/>
    <w:rsid w:val="004669A3"/>
    <w:rsid w:val="00466A29"/>
    <w:rsid w:val="00466CEF"/>
    <w:rsid w:val="00466D9D"/>
    <w:rsid w:val="00466F12"/>
    <w:rsid w:val="00466F14"/>
    <w:rsid w:val="0046700D"/>
    <w:rsid w:val="00467029"/>
    <w:rsid w:val="004670C8"/>
    <w:rsid w:val="0046738C"/>
    <w:rsid w:val="004673E6"/>
    <w:rsid w:val="0046753F"/>
    <w:rsid w:val="004676A6"/>
    <w:rsid w:val="0046785D"/>
    <w:rsid w:val="00467AB7"/>
    <w:rsid w:val="00467D87"/>
    <w:rsid w:val="00467E05"/>
    <w:rsid w:val="00467EE6"/>
    <w:rsid w:val="0047002A"/>
    <w:rsid w:val="004701A5"/>
    <w:rsid w:val="00470391"/>
    <w:rsid w:val="00470470"/>
    <w:rsid w:val="004704A1"/>
    <w:rsid w:val="00470585"/>
    <w:rsid w:val="00470699"/>
    <w:rsid w:val="004708FC"/>
    <w:rsid w:val="0047098A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F6E"/>
    <w:rsid w:val="004727C6"/>
    <w:rsid w:val="00472808"/>
    <w:rsid w:val="00472946"/>
    <w:rsid w:val="004729E3"/>
    <w:rsid w:val="00472A2B"/>
    <w:rsid w:val="00472E3C"/>
    <w:rsid w:val="0047309D"/>
    <w:rsid w:val="004730D4"/>
    <w:rsid w:val="0047322D"/>
    <w:rsid w:val="004738A3"/>
    <w:rsid w:val="0047404E"/>
    <w:rsid w:val="00474069"/>
    <w:rsid w:val="004745C8"/>
    <w:rsid w:val="0047477B"/>
    <w:rsid w:val="0047485D"/>
    <w:rsid w:val="00474881"/>
    <w:rsid w:val="00474A0F"/>
    <w:rsid w:val="00474A21"/>
    <w:rsid w:val="00474B5F"/>
    <w:rsid w:val="00474B89"/>
    <w:rsid w:val="00474D08"/>
    <w:rsid w:val="00474E91"/>
    <w:rsid w:val="00474F67"/>
    <w:rsid w:val="004752A5"/>
    <w:rsid w:val="00475361"/>
    <w:rsid w:val="00475506"/>
    <w:rsid w:val="004755ED"/>
    <w:rsid w:val="00475827"/>
    <w:rsid w:val="00475A4A"/>
    <w:rsid w:val="00475B27"/>
    <w:rsid w:val="00475D73"/>
    <w:rsid w:val="00475DC4"/>
    <w:rsid w:val="004760D0"/>
    <w:rsid w:val="00476206"/>
    <w:rsid w:val="00476423"/>
    <w:rsid w:val="00476A60"/>
    <w:rsid w:val="00476D31"/>
    <w:rsid w:val="00476E1C"/>
    <w:rsid w:val="00477398"/>
    <w:rsid w:val="004778D3"/>
    <w:rsid w:val="00477C2E"/>
    <w:rsid w:val="00477C6E"/>
    <w:rsid w:val="00477CD9"/>
    <w:rsid w:val="00477EF0"/>
    <w:rsid w:val="00480042"/>
    <w:rsid w:val="004807AA"/>
    <w:rsid w:val="00480890"/>
    <w:rsid w:val="004808E2"/>
    <w:rsid w:val="00480AB8"/>
    <w:rsid w:val="00480AE1"/>
    <w:rsid w:val="00480C37"/>
    <w:rsid w:val="00480DAD"/>
    <w:rsid w:val="00480E08"/>
    <w:rsid w:val="00480F3A"/>
    <w:rsid w:val="004810BB"/>
    <w:rsid w:val="00481250"/>
    <w:rsid w:val="00481274"/>
    <w:rsid w:val="00481375"/>
    <w:rsid w:val="004819F3"/>
    <w:rsid w:val="00481D22"/>
    <w:rsid w:val="004825C5"/>
    <w:rsid w:val="00482637"/>
    <w:rsid w:val="0048272D"/>
    <w:rsid w:val="00482887"/>
    <w:rsid w:val="00482A65"/>
    <w:rsid w:val="00482D18"/>
    <w:rsid w:val="00482E79"/>
    <w:rsid w:val="00482E96"/>
    <w:rsid w:val="00482F86"/>
    <w:rsid w:val="00483240"/>
    <w:rsid w:val="0048353F"/>
    <w:rsid w:val="0048378C"/>
    <w:rsid w:val="00483917"/>
    <w:rsid w:val="00483B76"/>
    <w:rsid w:val="00483CEA"/>
    <w:rsid w:val="00483F57"/>
    <w:rsid w:val="00484076"/>
    <w:rsid w:val="0048423E"/>
    <w:rsid w:val="00484316"/>
    <w:rsid w:val="0048470D"/>
    <w:rsid w:val="0048473C"/>
    <w:rsid w:val="00484A02"/>
    <w:rsid w:val="00484BA0"/>
    <w:rsid w:val="00484BBF"/>
    <w:rsid w:val="00484F15"/>
    <w:rsid w:val="00485234"/>
    <w:rsid w:val="00485599"/>
    <w:rsid w:val="004855C9"/>
    <w:rsid w:val="004855E1"/>
    <w:rsid w:val="0048568C"/>
    <w:rsid w:val="0048593D"/>
    <w:rsid w:val="00485A01"/>
    <w:rsid w:val="00485E93"/>
    <w:rsid w:val="004860C0"/>
    <w:rsid w:val="0048610C"/>
    <w:rsid w:val="004863A0"/>
    <w:rsid w:val="004863EF"/>
    <w:rsid w:val="00486444"/>
    <w:rsid w:val="004864A4"/>
    <w:rsid w:val="00486747"/>
    <w:rsid w:val="004867F8"/>
    <w:rsid w:val="00486C3A"/>
    <w:rsid w:val="00486CEF"/>
    <w:rsid w:val="00486EED"/>
    <w:rsid w:val="004870D9"/>
    <w:rsid w:val="0048752D"/>
    <w:rsid w:val="0048779E"/>
    <w:rsid w:val="004878DB"/>
    <w:rsid w:val="00487ABC"/>
    <w:rsid w:val="00487C80"/>
    <w:rsid w:val="00487F3C"/>
    <w:rsid w:val="004900D0"/>
    <w:rsid w:val="00491045"/>
    <w:rsid w:val="00491276"/>
    <w:rsid w:val="004913A4"/>
    <w:rsid w:val="004915E5"/>
    <w:rsid w:val="00491824"/>
    <w:rsid w:val="004918A2"/>
    <w:rsid w:val="00491A7A"/>
    <w:rsid w:val="00491B82"/>
    <w:rsid w:val="00491BE1"/>
    <w:rsid w:val="00491CEF"/>
    <w:rsid w:val="0049217A"/>
    <w:rsid w:val="00492280"/>
    <w:rsid w:val="004923FD"/>
    <w:rsid w:val="00492A6C"/>
    <w:rsid w:val="00492B3A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0DC"/>
    <w:rsid w:val="0049411A"/>
    <w:rsid w:val="004942F0"/>
    <w:rsid w:val="00494505"/>
    <w:rsid w:val="00494B75"/>
    <w:rsid w:val="00494C88"/>
    <w:rsid w:val="00494E72"/>
    <w:rsid w:val="00494F73"/>
    <w:rsid w:val="00495127"/>
    <w:rsid w:val="004951B6"/>
    <w:rsid w:val="004954B4"/>
    <w:rsid w:val="0049558A"/>
    <w:rsid w:val="00495625"/>
    <w:rsid w:val="004958AB"/>
    <w:rsid w:val="0049598F"/>
    <w:rsid w:val="00495B19"/>
    <w:rsid w:val="00496034"/>
    <w:rsid w:val="0049603A"/>
    <w:rsid w:val="00496068"/>
    <w:rsid w:val="0049629B"/>
    <w:rsid w:val="004963B9"/>
    <w:rsid w:val="00496433"/>
    <w:rsid w:val="0049668B"/>
    <w:rsid w:val="004968A2"/>
    <w:rsid w:val="004968A9"/>
    <w:rsid w:val="00496AA8"/>
    <w:rsid w:val="00496C7A"/>
    <w:rsid w:val="00497164"/>
    <w:rsid w:val="004973B7"/>
    <w:rsid w:val="004975F5"/>
    <w:rsid w:val="00497721"/>
    <w:rsid w:val="00497737"/>
    <w:rsid w:val="004978A3"/>
    <w:rsid w:val="00497A97"/>
    <w:rsid w:val="00497BD5"/>
    <w:rsid w:val="00497C37"/>
    <w:rsid w:val="00497DF4"/>
    <w:rsid w:val="00497E33"/>
    <w:rsid w:val="00497EF1"/>
    <w:rsid w:val="00497F23"/>
    <w:rsid w:val="004A0021"/>
    <w:rsid w:val="004A0054"/>
    <w:rsid w:val="004A0413"/>
    <w:rsid w:val="004A0419"/>
    <w:rsid w:val="004A07B6"/>
    <w:rsid w:val="004A0836"/>
    <w:rsid w:val="004A08B9"/>
    <w:rsid w:val="004A0A5B"/>
    <w:rsid w:val="004A0B5A"/>
    <w:rsid w:val="004A0D3E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1F52"/>
    <w:rsid w:val="004A2069"/>
    <w:rsid w:val="004A247D"/>
    <w:rsid w:val="004A2488"/>
    <w:rsid w:val="004A27B2"/>
    <w:rsid w:val="004A2819"/>
    <w:rsid w:val="004A2846"/>
    <w:rsid w:val="004A28E3"/>
    <w:rsid w:val="004A29DC"/>
    <w:rsid w:val="004A29F1"/>
    <w:rsid w:val="004A2B59"/>
    <w:rsid w:val="004A2C21"/>
    <w:rsid w:val="004A32B5"/>
    <w:rsid w:val="004A338D"/>
    <w:rsid w:val="004A3432"/>
    <w:rsid w:val="004A35FE"/>
    <w:rsid w:val="004A3895"/>
    <w:rsid w:val="004A3A1E"/>
    <w:rsid w:val="004A3AEB"/>
    <w:rsid w:val="004A3AF3"/>
    <w:rsid w:val="004A46C1"/>
    <w:rsid w:val="004A485D"/>
    <w:rsid w:val="004A48E8"/>
    <w:rsid w:val="004A4912"/>
    <w:rsid w:val="004A4AB4"/>
    <w:rsid w:val="004A4D55"/>
    <w:rsid w:val="004A51B8"/>
    <w:rsid w:val="004A51E9"/>
    <w:rsid w:val="004A570B"/>
    <w:rsid w:val="004A589E"/>
    <w:rsid w:val="004A5A58"/>
    <w:rsid w:val="004A5AE5"/>
    <w:rsid w:val="004A5DDE"/>
    <w:rsid w:val="004A64E8"/>
    <w:rsid w:val="004A6A14"/>
    <w:rsid w:val="004A790F"/>
    <w:rsid w:val="004A7984"/>
    <w:rsid w:val="004A7989"/>
    <w:rsid w:val="004A7A0B"/>
    <w:rsid w:val="004A7F13"/>
    <w:rsid w:val="004B02B5"/>
    <w:rsid w:val="004B0308"/>
    <w:rsid w:val="004B0459"/>
    <w:rsid w:val="004B09D0"/>
    <w:rsid w:val="004B09F5"/>
    <w:rsid w:val="004B0CAD"/>
    <w:rsid w:val="004B0CEA"/>
    <w:rsid w:val="004B0E66"/>
    <w:rsid w:val="004B118E"/>
    <w:rsid w:val="004B1318"/>
    <w:rsid w:val="004B1356"/>
    <w:rsid w:val="004B1773"/>
    <w:rsid w:val="004B1792"/>
    <w:rsid w:val="004B1A3F"/>
    <w:rsid w:val="004B1B98"/>
    <w:rsid w:val="004B1D25"/>
    <w:rsid w:val="004B1F2E"/>
    <w:rsid w:val="004B20CA"/>
    <w:rsid w:val="004B22B7"/>
    <w:rsid w:val="004B2310"/>
    <w:rsid w:val="004B249F"/>
    <w:rsid w:val="004B25C6"/>
    <w:rsid w:val="004B28A0"/>
    <w:rsid w:val="004B2AC0"/>
    <w:rsid w:val="004B2B74"/>
    <w:rsid w:val="004B2BA7"/>
    <w:rsid w:val="004B2C8C"/>
    <w:rsid w:val="004B300E"/>
    <w:rsid w:val="004B308E"/>
    <w:rsid w:val="004B3197"/>
    <w:rsid w:val="004B3282"/>
    <w:rsid w:val="004B3403"/>
    <w:rsid w:val="004B3AA4"/>
    <w:rsid w:val="004B3C0B"/>
    <w:rsid w:val="004B3E82"/>
    <w:rsid w:val="004B4068"/>
    <w:rsid w:val="004B4321"/>
    <w:rsid w:val="004B4428"/>
    <w:rsid w:val="004B4869"/>
    <w:rsid w:val="004B4892"/>
    <w:rsid w:val="004B4A96"/>
    <w:rsid w:val="004B4AB6"/>
    <w:rsid w:val="004B4D23"/>
    <w:rsid w:val="004B4F5E"/>
    <w:rsid w:val="004B508F"/>
    <w:rsid w:val="004B53A8"/>
    <w:rsid w:val="004B57D2"/>
    <w:rsid w:val="004B58AA"/>
    <w:rsid w:val="004B58AE"/>
    <w:rsid w:val="004B5DF2"/>
    <w:rsid w:val="004B5F43"/>
    <w:rsid w:val="004B5F66"/>
    <w:rsid w:val="004B623B"/>
    <w:rsid w:val="004B6253"/>
    <w:rsid w:val="004B64F9"/>
    <w:rsid w:val="004B66CF"/>
    <w:rsid w:val="004B695E"/>
    <w:rsid w:val="004B7199"/>
    <w:rsid w:val="004B71C1"/>
    <w:rsid w:val="004B7356"/>
    <w:rsid w:val="004B753A"/>
    <w:rsid w:val="004B7752"/>
    <w:rsid w:val="004B7840"/>
    <w:rsid w:val="004B7B18"/>
    <w:rsid w:val="004B7B65"/>
    <w:rsid w:val="004B7BDE"/>
    <w:rsid w:val="004B7CD0"/>
    <w:rsid w:val="004B7DB2"/>
    <w:rsid w:val="004B7E9F"/>
    <w:rsid w:val="004C00F5"/>
    <w:rsid w:val="004C0251"/>
    <w:rsid w:val="004C0990"/>
    <w:rsid w:val="004C0A6C"/>
    <w:rsid w:val="004C0CD8"/>
    <w:rsid w:val="004C1151"/>
    <w:rsid w:val="004C11F2"/>
    <w:rsid w:val="004C12D2"/>
    <w:rsid w:val="004C13C1"/>
    <w:rsid w:val="004C1544"/>
    <w:rsid w:val="004C1973"/>
    <w:rsid w:val="004C1AC6"/>
    <w:rsid w:val="004C1AFF"/>
    <w:rsid w:val="004C1B21"/>
    <w:rsid w:val="004C1CF1"/>
    <w:rsid w:val="004C21A8"/>
    <w:rsid w:val="004C21F9"/>
    <w:rsid w:val="004C2350"/>
    <w:rsid w:val="004C241E"/>
    <w:rsid w:val="004C2556"/>
    <w:rsid w:val="004C2736"/>
    <w:rsid w:val="004C27E7"/>
    <w:rsid w:val="004C28AA"/>
    <w:rsid w:val="004C29C0"/>
    <w:rsid w:val="004C2C11"/>
    <w:rsid w:val="004C2DEC"/>
    <w:rsid w:val="004C2E0D"/>
    <w:rsid w:val="004C2EDF"/>
    <w:rsid w:val="004C31F0"/>
    <w:rsid w:val="004C3A24"/>
    <w:rsid w:val="004C3B9D"/>
    <w:rsid w:val="004C4614"/>
    <w:rsid w:val="004C4642"/>
    <w:rsid w:val="004C4B1E"/>
    <w:rsid w:val="004C4B45"/>
    <w:rsid w:val="004C4D30"/>
    <w:rsid w:val="004C4E09"/>
    <w:rsid w:val="004C4E59"/>
    <w:rsid w:val="004C532C"/>
    <w:rsid w:val="004C54C0"/>
    <w:rsid w:val="004C559B"/>
    <w:rsid w:val="004C55EE"/>
    <w:rsid w:val="004C56EA"/>
    <w:rsid w:val="004C577A"/>
    <w:rsid w:val="004C670F"/>
    <w:rsid w:val="004C6742"/>
    <w:rsid w:val="004C6755"/>
    <w:rsid w:val="004C6795"/>
    <w:rsid w:val="004C67B0"/>
    <w:rsid w:val="004C68B2"/>
    <w:rsid w:val="004C68C1"/>
    <w:rsid w:val="004C6A93"/>
    <w:rsid w:val="004C6CD4"/>
    <w:rsid w:val="004C6E78"/>
    <w:rsid w:val="004C747A"/>
    <w:rsid w:val="004C78A4"/>
    <w:rsid w:val="004C7BB6"/>
    <w:rsid w:val="004C7BD4"/>
    <w:rsid w:val="004C7C2C"/>
    <w:rsid w:val="004C7EF0"/>
    <w:rsid w:val="004D008D"/>
    <w:rsid w:val="004D00C3"/>
    <w:rsid w:val="004D04D1"/>
    <w:rsid w:val="004D04F7"/>
    <w:rsid w:val="004D0A84"/>
    <w:rsid w:val="004D0B56"/>
    <w:rsid w:val="004D0B65"/>
    <w:rsid w:val="004D0BA0"/>
    <w:rsid w:val="004D0F18"/>
    <w:rsid w:val="004D1090"/>
    <w:rsid w:val="004D11E5"/>
    <w:rsid w:val="004D12C8"/>
    <w:rsid w:val="004D14BA"/>
    <w:rsid w:val="004D17C4"/>
    <w:rsid w:val="004D1824"/>
    <w:rsid w:val="004D1851"/>
    <w:rsid w:val="004D194C"/>
    <w:rsid w:val="004D1A01"/>
    <w:rsid w:val="004D1A6D"/>
    <w:rsid w:val="004D1B83"/>
    <w:rsid w:val="004D1C53"/>
    <w:rsid w:val="004D1CCD"/>
    <w:rsid w:val="004D20AB"/>
    <w:rsid w:val="004D20C4"/>
    <w:rsid w:val="004D213F"/>
    <w:rsid w:val="004D2206"/>
    <w:rsid w:val="004D22C8"/>
    <w:rsid w:val="004D2387"/>
    <w:rsid w:val="004D2582"/>
    <w:rsid w:val="004D27E7"/>
    <w:rsid w:val="004D28C9"/>
    <w:rsid w:val="004D28FB"/>
    <w:rsid w:val="004D2A6C"/>
    <w:rsid w:val="004D2E2D"/>
    <w:rsid w:val="004D32A7"/>
    <w:rsid w:val="004D336C"/>
    <w:rsid w:val="004D33BB"/>
    <w:rsid w:val="004D39E5"/>
    <w:rsid w:val="004D412D"/>
    <w:rsid w:val="004D4187"/>
    <w:rsid w:val="004D4308"/>
    <w:rsid w:val="004D43F5"/>
    <w:rsid w:val="004D441F"/>
    <w:rsid w:val="004D44AC"/>
    <w:rsid w:val="004D4505"/>
    <w:rsid w:val="004D45B9"/>
    <w:rsid w:val="004D469A"/>
    <w:rsid w:val="004D4A54"/>
    <w:rsid w:val="004D4F1F"/>
    <w:rsid w:val="004D522E"/>
    <w:rsid w:val="004D57BA"/>
    <w:rsid w:val="004D57F4"/>
    <w:rsid w:val="004D5DC2"/>
    <w:rsid w:val="004D5FED"/>
    <w:rsid w:val="004D6442"/>
    <w:rsid w:val="004D6528"/>
    <w:rsid w:val="004D66DB"/>
    <w:rsid w:val="004D68C3"/>
    <w:rsid w:val="004D6C57"/>
    <w:rsid w:val="004D6D4E"/>
    <w:rsid w:val="004D6E94"/>
    <w:rsid w:val="004D713B"/>
    <w:rsid w:val="004D721D"/>
    <w:rsid w:val="004D753D"/>
    <w:rsid w:val="004D7A53"/>
    <w:rsid w:val="004D7AAE"/>
    <w:rsid w:val="004D7CCA"/>
    <w:rsid w:val="004D7D68"/>
    <w:rsid w:val="004D7D7E"/>
    <w:rsid w:val="004D7EBF"/>
    <w:rsid w:val="004E0009"/>
    <w:rsid w:val="004E0082"/>
    <w:rsid w:val="004E022B"/>
    <w:rsid w:val="004E026C"/>
    <w:rsid w:val="004E0495"/>
    <w:rsid w:val="004E05F5"/>
    <w:rsid w:val="004E09CD"/>
    <w:rsid w:val="004E09EC"/>
    <w:rsid w:val="004E0A43"/>
    <w:rsid w:val="004E0FF8"/>
    <w:rsid w:val="004E14A3"/>
    <w:rsid w:val="004E1603"/>
    <w:rsid w:val="004E163A"/>
    <w:rsid w:val="004E1A0C"/>
    <w:rsid w:val="004E1A3B"/>
    <w:rsid w:val="004E1C01"/>
    <w:rsid w:val="004E1DFA"/>
    <w:rsid w:val="004E20D0"/>
    <w:rsid w:val="004E23A0"/>
    <w:rsid w:val="004E24B9"/>
    <w:rsid w:val="004E2513"/>
    <w:rsid w:val="004E253C"/>
    <w:rsid w:val="004E2558"/>
    <w:rsid w:val="004E27DE"/>
    <w:rsid w:val="004E2941"/>
    <w:rsid w:val="004E2B27"/>
    <w:rsid w:val="004E2DCB"/>
    <w:rsid w:val="004E2DF7"/>
    <w:rsid w:val="004E2ECE"/>
    <w:rsid w:val="004E2F90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68D"/>
    <w:rsid w:val="004E4726"/>
    <w:rsid w:val="004E499A"/>
    <w:rsid w:val="004E4A2A"/>
    <w:rsid w:val="004E4E26"/>
    <w:rsid w:val="004E546E"/>
    <w:rsid w:val="004E55EE"/>
    <w:rsid w:val="004E58EE"/>
    <w:rsid w:val="004E5959"/>
    <w:rsid w:val="004E59C0"/>
    <w:rsid w:val="004E5A7D"/>
    <w:rsid w:val="004E5D6A"/>
    <w:rsid w:val="004E5DDB"/>
    <w:rsid w:val="004E5ECE"/>
    <w:rsid w:val="004E5F3D"/>
    <w:rsid w:val="004E6201"/>
    <w:rsid w:val="004E62C6"/>
    <w:rsid w:val="004E6419"/>
    <w:rsid w:val="004E6720"/>
    <w:rsid w:val="004E6877"/>
    <w:rsid w:val="004E6B4A"/>
    <w:rsid w:val="004E6D5A"/>
    <w:rsid w:val="004E6EC1"/>
    <w:rsid w:val="004E70B9"/>
    <w:rsid w:val="004E71A9"/>
    <w:rsid w:val="004E722A"/>
    <w:rsid w:val="004E72D8"/>
    <w:rsid w:val="004E7466"/>
    <w:rsid w:val="004E7505"/>
    <w:rsid w:val="004E7810"/>
    <w:rsid w:val="004E7BF4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680"/>
    <w:rsid w:val="004F06D8"/>
    <w:rsid w:val="004F0AD2"/>
    <w:rsid w:val="004F0DEA"/>
    <w:rsid w:val="004F0E22"/>
    <w:rsid w:val="004F0E69"/>
    <w:rsid w:val="004F1090"/>
    <w:rsid w:val="004F12D6"/>
    <w:rsid w:val="004F1551"/>
    <w:rsid w:val="004F162B"/>
    <w:rsid w:val="004F1846"/>
    <w:rsid w:val="004F1AC0"/>
    <w:rsid w:val="004F1D64"/>
    <w:rsid w:val="004F1E27"/>
    <w:rsid w:val="004F1E2C"/>
    <w:rsid w:val="004F2186"/>
    <w:rsid w:val="004F2233"/>
    <w:rsid w:val="004F23B0"/>
    <w:rsid w:val="004F24B5"/>
    <w:rsid w:val="004F24D7"/>
    <w:rsid w:val="004F2500"/>
    <w:rsid w:val="004F2B02"/>
    <w:rsid w:val="004F2BA6"/>
    <w:rsid w:val="004F2C83"/>
    <w:rsid w:val="004F34D3"/>
    <w:rsid w:val="004F396D"/>
    <w:rsid w:val="004F39A9"/>
    <w:rsid w:val="004F39F8"/>
    <w:rsid w:val="004F3A04"/>
    <w:rsid w:val="004F3A2A"/>
    <w:rsid w:val="004F3A54"/>
    <w:rsid w:val="004F3DA0"/>
    <w:rsid w:val="004F42AD"/>
    <w:rsid w:val="004F44DC"/>
    <w:rsid w:val="004F45A6"/>
    <w:rsid w:val="004F48AD"/>
    <w:rsid w:val="004F4913"/>
    <w:rsid w:val="004F4B59"/>
    <w:rsid w:val="004F4BC6"/>
    <w:rsid w:val="004F4C65"/>
    <w:rsid w:val="004F4F2D"/>
    <w:rsid w:val="004F51DD"/>
    <w:rsid w:val="004F5215"/>
    <w:rsid w:val="004F5216"/>
    <w:rsid w:val="004F55E4"/>
    <w:rsid w:val="004F56AB"/>
    <w:rsid w:val="004F5C4F"/>
    <w:rsid w:val="004F5CA4"/>
    <w:rsid w:val="004F5CEE"/>
    <w:rsid w:val="004F63E4"/>
    <w:rsid w:val="004F6633"/>
    <w:rsid w:val="004F6646"/>
    <w:rsid w:val="004F6713"/>
    <w:rsid w:val="004F6A62"/>
    <w:rsid w:val="004F6BC3"/>
    <w:rsid w:val="004F6BFC"/>
    <w:rsid w:val="004F6C8B"/>
    <w:rsid w:val="004F6DBF"/>
    <w:rsid w:val="004F7170"/>
    <w:rsid w:val="004F736C"/>
    <w:rsid w:val="004F756C"/>
    <w:rsid w:val="004F783C"/>
    <w:rsid w:val="004F7928"/>
    <w:rsid w:val="004F79BA"/>
    <w:rsid w:val="004F79F5"/>
    <w:rsid w:val="004F7B5C"/>
    <w:rsid w:val="004F7BFD"/>
    <w:rsid w:val="004F7C94"/>
    <w:rsid w:val="005000AB"/>
    <w:rsid w:val="005000E7"/>
    <w:rsid w:val="00500247"/>
    <w:rsid w:val="0050032E"/>
    <w:rsid w:val="0050045D"/>
    <w:rsid w:val="005004FE"/>
    <w:rsid w:val="00500C42"/>
    <w:rsid w:val="005011E3"/>
    <w:rsid w:val="0050122E"/>
    <w:rsid w:val="00501238"/>
    <w:rsid w:val="00501337"/>
    <w:rsid w:val="00501701"/>
    <w:rsid w:val="0050181F"/>
    <w:rsid w:val="005018F6"/>
    <w:rsid w:val="0050197A"/>
    <w:rsid w:val="00501D3A"/>
    <w:rsid w:val="00501E23"/>
    <w:rsid w:val="005027F1"/>
    <w:rsid w:val="00502AA0"/>
    <w:rsid w:val="00502BAC"/>
    <w:rsid w:val="00502CA0"/>
    <w:rsid w:val="00502ED5"/>
    <w:rsid w:val="00502FA8"/>
    <w:rsid w:val="005032A3"/>
    <w:rsid w:val="0050346D"/>
    <w:rsid w:val="005035C5"/>
    <w:rsid w:val="0050367E"/>
    <w:rsid w:val="005038A5"/>
    <w:rsid w:val="00503D30"/>
    <w:rsid w:val="00503F22"/>
    <w:rsid w:val="00504167"/>
    <w:rsid w:val="0050422F"/>
    <w:rsid w:val="00504517"/>
    <w:rsid w:val="005046C1"/>
    <w:rsid w:val="0050475B"/>
    <w:rsid w:val="0050490A"/>
    <w:rsid w:val="00504AFA"/>
    <w:rsid w:val="00504E4C"/>
    <w:rsid w:val="00505250"/>
    <w:rsid w:val="00505266"/>
    <w:rsid w:val="0050537B"/>
    <w:rsid w:val="00505383"/>
    <w:rsid w:val="0050594C"/>
    <w:rsid w:val="005059D9"/>
    <w:rsid w:val="005059ED"/>
    <w:rsid w:val="00505A8F"/>
    <w:rsid w:val="00505B55"/>
    <w:rsid w:val="00506060"/>
    <w:rsid w:val="005060C2"/>
    <w:rsid w:val="0050619F"/>
    <w:rsid w:val="00506211"/>
    <w:rsid w:val="005062F4"/>
    <w:rsid w:val="005063D5"/>
    <w:rsid w:val="005067BE"/>
    <w:rsid w:val="005067CB"/>
    <w:rsid w:val="00506819"/>
    <w:rsid w:val="00506BB4"/>
    <w:rsid w:val="00506C92"/>
    <w:rsid w:val="00506FFF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3E6"/>
    <w:rsid w:val="0051046C"/>
    <w:rsid w:val="005104B3"/>
    <w:rsid w:val="00510722"/>
    <w:rsid w:val="0051072B"/>
    <w:rsid w:val="00510A2F"/>
    <w:rsid w:val="00510B23"/>
    <w:rsid w:val="00511290"/>
    <w:rsid w:val="005114B8"/>
    <w:rsid w:val="005114C5"/>
    <w:rsid w:val="00511561"/>
    <w:rsid w:val="005115BC"/>
    <w:rsid w:val="005116FF"/>
    <w:rsid w:val="00511846"/>
    <w:rsid w:val="0051196C"/>
    <w:rsid w:val="00511CDF"/>
    <w:rsid w:val="00511D25"/>
    <w:rsid w:val="00511D27"/>
    <w:rsid w:val="00511E5C"/>
    <w:rsid w:val="005120BB"/>
    <w:rsid w:val="0051278F"/>
    <w:rsid w:val="005129CF"/>
    <w:rsid w:val="00512D8D"/>
    <w:rsid w:val="00512D99"/>
    <w:rsid w:val="00512FDE"/>
    <w:rsid w:val="00513228"/>
    <w:rsid w:val="00513A58"/>
    <w:rsid w:val="00513D9E"/>
    <w:rsid w:val="00513F31"/>
    <w:rsid w:val="0051408A"/>
    <w:rsid w:val="00514253"/>
    <w:rsid w:val="00514372"/>
    <w:rsid w:val="005143F3"/>
    <w:rsid w:val="005144AE"/>
    <w:rsid w:val="00514699"/>
    <w:rsid w:val="00514AE5"/>
    <w:rsid w:val="00514B35"/>
    <w:rsid w:val="00514BC5"/>
    <w:rsid w:val="00514C31"/>
    <w:rsid w:val="005150DD"/>
    <w:rsid w:val="00515104"/>
    <w:rsid w:val="00515380"/>
    <w:rsid w:val="00515403"/>
    <w:rsid w:val="00515AA7"/>
    <w:rsid w:val="00515AFE"/>
    <w:rsid w:val="00515BD4"/>
    <w:rsid w:val="00515E21"/>
    <w:rsid w:val="005161D4"/>
    <w:rsid w:val="00516279"/>
    <w:rsid w:val="005162D2"/>
    <w:rsid w:val="005164A1"/>
    <w:rsid w:val="005168AA"/>
    <w:rsid w:val="00516AC3"/>
    <w:rsid w:val="00516AED"/>
    <w:rsid w:val="00516BE4"/>
    <w:rsid w:val="00516D4A"/>
    <w:rsid w:val="00516D85"/>
    <w:rsid w:val="00516F1D"/>
    <w:rsid w:val="00516F71"/>
    <w:rsid w:val="005171FC"/>
    <w:rsid w:val="00517245"/>
    <w:rsid w:val="0051724C"/>
    <w:rsid w:val="005173B9"/>
    <w:rsid w:val="00517521"/>
    <w:rsid w:val="005175C9"/>
    <w:rsid w:val="005178DC"/>
    <w:rsid w:val="00517A67"/>
    <w:rsid w:val="00517C90"/>
    <w:rsid w:val="00520237"/>
    <w:rsid w:val="005203AA"/>
    <w:rsid w:val="0052049A"/>
    <w:rsid w:val="00520863"/>
    <w:rsid w:val="005208F2"/>
    <w:rsid w:val="00520BB6"/>
    <w:rsid w:val="00520BEF"/>
    <w:rsid w:val="00520C26"/>
    <w:rsid w:val="00520EA3"/>
    <w:rsid w:val="00520F92"/>
    <w:rsid w:val="00520FE2"/>
    <w:rsid w:val="005212C7"/>
    <w:rsid w:val="0052136F"/>
    <w:rsid w:val="005213E6"/>
    <w:rsid w:val="00521517"/>
    <w:rsid w:val="00521575"/>
    <w:rsid w:val="00521E6A"/>
    <w:rsid w:val="00522051"/>
    <w:rsid w:val="005222E9"/>
    <w:rsid w:val="005226F7"/>
    <w:rsid w:val="005226FB"/>
    <w:rsid w:val="0052287F"/>
    <w:rsid w:val="00522940"/>
    <w:rsid w:val="00522C6C"/>
    <w:rsid w:val="0052310C"/>
    <w:rsid w:val="0052313A"/>
    <w:rsid w:val="00523157"/>
    <w:rsid w:val="0052324C"/>
    <w:rsid w:val="00523423"/>
    <w:rsid w:val="00523866"/>
    <w:rsid w:val="0052399B"/>
    <w:rsid w:val="00523B2A"/>
    <w:rsid w:val="00523BCA"/>
    <w:rsid w:val="00523E22"/>
    <w:rsid w:val="00524043"/>
    <w:rsid w:val="005241E6"/>
    <w:rsid w:val="00524200"/>
    <w:rsid w:val="00524329"/>
    <w:rsid w:val="0052440D"/>
    <w:rsid w:val="00524632"/>
    <w:rsid w:val="005246D6"/>
    <w:rsid w:val="0052474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BD4"/>
    <w:rsid w:val="00525C86"/>
    <w:rsid w:val="00525C99"/>
    <w:rsid w:val="00525CDD"/>
    <w:rsid w:val="00525D4A"/>
    <w:rsid w:val="00525DE3"/>
    <w:rsid w:val="00525E8D"/>
    <w:rsid w:val="0052613A"/>
    <w:rsid w:val="0052614B"/>
    <w:rsid w:val="005261BE"/>
    <w:rsid w:val="00526625"/>
    <w:rsid w:val="005266F5"/>
    <w:rsid w:val="0052700E"/>
    <w:rsid w:val="00527213"/>
    <w:rsid w:val="0052740B"/>
    <w:rsid w:val="005275F2"/>
    <w:rsid w:val="005277A2"/>
    <w:rsid w:val="00527A52"/>
    <w:rsid w:val="00527D55"/>
    <w:rsid w:val="00527D7C"/>
    <w:rsid w:val="005304CF"/>
    <w:rsid w:val="00530717"/>
    <w:rsid w:val="00530981"/>
    <w:rsid w:val="005309CF"/>
    <w:rsid w:val="00530DDB"/>
    <w:rsid w:val="00531478"/>
    <w:rsid w:val="00531671"/>
    <w:rsid w:val="0053194F"/>
    <w:rsid w:val="00531E5B"/>
    <w:rsid w:val="00532276"/>
    <w:rsid w:val="00532351"/>
    <w:rsid w:val="0053271F"/>
    <w:rsid w:val="00532815"/>
    <w:rsid w:val="00532872"/>
    <w:rsid w:val="00533277"/>
    <w:rsid w:val="005332C1"/>
    <w:rsid w:val="005332DD"/>
    <w:rsid w:val="00533349"/>
    <w:rsid w:val="005334DF"/>
    <w:rsid w:val="005335B1"/>
    <w:rsid w:val="00533AE5"/>
    <w:rsid w:val="00533BC7"/>
    <w:rsid w:val="00533CB8"/>
    <w:rsid w:val="0053412E"/>
    <w:rsid w:val="005341EF"/>
    <w:rsid w:val="00534299"/>
    <w:rsid w:val="00534558"/>
    <w:rsid w:val="0053455B"/>
    <w:rsid w:val="0053469A"/>
    <w:rsid w:val="005349C1"/>
    <w:rsid w:val="00534A55"/>
    <w:rsid w:val="00534AEF"/>
    <w:rsid w:val="00534C56"/>
    <w:rsid w:val="00534D4D"/>
    <w:rsid w:val="00534EC4"/>
    <w:rsid w:val="0053509D"/>
    <w:rsid w:val="005351FF"/>
    <w:rsid w:val="005353D7"/>
    <w:rsid w:val="00535722"/>
    <w:rsid w:val="00535A33"/>
    <w:rsid w:val="00535D94"/>
    <w:rsid w:val="00535FB1"/>
    <w:rsid w:val="0053612E"/>
    <w:rsid w:val="005366C6"/>
    <w:rsid w:val="005367F4"/>
    <w:rsid w:val="0053680F"/>
    <w:rsid w:val="005369FF"/>
    <w:rsid w:val="00536A00"/>
    <w:rsid w:val="00536DEB"/>
    <w:rsid w:val="005370EA"/>
    <w:rsid w:val="00537199"/>
    <w:rsid w:val="005373EF"/>
    <w:rsid w:val="00537A54"/>
    <w:rsid w:val="00537A63"/>
    <w:rsid w:val="00537BCD"/>
    <w:rsid w:val="005400D5"/>
    <w:rsid w:val="005403B8"/>
    <w:rsid w:val="00540491"/>
    <w:rsid w:val="00540620"/>
    <w:rsid w:val="0054082E"/>
    <w:rsid w:val="005408F0"/>
    <w:rsid w:val="00540B63"/>
    <w:rsid w:val="00540E8D"/>
    <w:rsid w:val="00540F83"/>
    <w:rsid w:val="0054134C"/>
    <w:rsid w:val="00541520"/>
    <w:rsid w:val="005415A4"/>
    <w:rsid w:val="00541F29"/>
    <w:rsid w:val="00541F96"/>
    <w:rsid w:val="00542221"/>
    <w:rsid w:val="005428E0"/>
    <w:rsid w:val="00542942"/>
    <w:rsid w:val="00542A85"/>
    <w:rsid w:val="00542B96"/>
    <w:rsid w:val="00542BAB"/>
    <w:rsid w:val="00542FF0"/>
    <w:rsid w:val="00543B61"/>
    <w:rsid w:val="00543C6F"/>
    <w:rsid w:val="00543CD1"/>
    <w:rsid w:val="00543D82"/>
    <w:rsid w:val="00543E6A"/>
    <w:rsid w:val="00544228"/>
    <w:rsid w:val="0054456C"/>
    <w:rsid w:val="005449AD"/>
    <w:rsid w:val="00544B79"/>
    <w:rsid w:val="00544C4E"/>
    <w:rsid w:val="00544E72"/>
    <w:rsid w:val="00544FCA"/>
    <w:rsid w:val="0054517C"/>
    <w:rsid w:val="00545548"/>
    <w:rsid w:val="005455FB"/>
    <w:rsid w:val="005457D5"/>
    <w:rsid w:val="00545845"/>
    <w:rsid w:val="00545926"/>
    <w:rsid w:val="00545E8F"/>
    <w:rsid w:val="005460D7"/>
    <w:rsid w:val="005460D9"/>
    <w:rsid w:val="005461BE"/>
    <w:rsid w:val="005462F7"/>
    <w:rsid w:val="005469D2"/>
    <w:rsid w:val="00546A7A"/>
    <w:rsid w:val="00546B00"/>
    <w:rsid w:val="00546B01"/>
    <w:rsid w:val="00546E10"/>
    <w:rsid w:val="00546EF2"/>
    <w:rsid w:val="00546F04"/>
    <w:rsid w:val="00546FA6"/>
    <w:rsid w:val="0054744A"/>
    <w:rsid w:val="005474BE"/>
    <w:rsid w:val="00547A35"/>
    <w:rsid w:val="00547AC7"/>
    <w:rsid w:val="00547ACE"/>
    <w:rsid w:val="0055008A"/>
    <w:rsid w:val="00550189"/>
    <w:rsid w:val="0055048B"/>
    <w:rsid w:val="0055049F"/>
    <w:rsid w:val="005504AB"/>
    <w:rsid w:val="00550637"/>
    <w:rsid w:val="0055068B"/>
    <w:rsid w:val="0055097E"/>
    <w:rsid w:val="00550B1E"/>
    <w:rsid w:val="00550DCB"/>
    <w:rsid w:val="00550EE8"/>
    <w:rsid w:val="0055119D"/>
    <w:rsid w:val="00551268"/>
    <w:rsid w:val="00551275"/>
    <w:rsid w:val="00551380"/>
    <w:rsid w:val="0055158D"/>
    <w:rsid w:val="00551663"/>
    <w:rsid w:val="00551725"/>
    <w:rsid w:val="00551916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D5C"/>
    <w:rsid w:val="00552FCE"/>
    <w:rsid w:val="0055300C"/>
    <w:rsid w:val="00553019"/>
    <w:rsid w:val="005530BD"/>
    <w:rsid w:val="005530CE"/>
    <w:rsid w:val="005536D5"/>
    <w:rsid w:val="00553D84"/>
    <w:rsid w:val="00553F20"/>
    <w:rsid w:val="005546A3"/>
    <w:rsid w:val="00554B23"/>
    <w:rsid w:val="00554EA8"/>
    <w:rsid w:val="0055507E"/>
    <w:rsid w:val="00555288"/>
    <w:rsid w:val="0055532C"/>
    <w:rsid w:val="005556AB"/>
    <w:rsid w:val="005556AC"/>
    <w:rsid w:val="00555882"/>
    <w:rsid w:val="00555ACA"/>
    <w:rsid w:val="00555B9A"/>
    <w:rsid w:val="00555D17"/>
    <w:rsid w:val="00555DCE"/>
    <w:rsid w:val="00555E13"/>
    <w:rsid w:val="005562C6"/>
    <w:rsid w:val="00556317"/>
    <w:rsid w:val="00556462"/>
    <w:rsid w:val="0055665D"/>
    <w:rsid w:val="0055690E"/>
    <w:rsid w:val="0055695A"/>
    <w:rsid w:val="005569D2"/>
    <w:rsid w:val="00556C2C"/>
    <w:rsid w:val="00556CBD"/>
    <w:rsid w:val="00556FDB"/>
    <w:rsid w:val="005570F9"/>
    <w:rsid w:val="00557399"/>
    <w:rsid w:val="00557530"/>
    <w:rsid w:val="0055784C"/>
    <w:rsid w:val="00557872"/>
    <w:rsid w:val="00557B04"/>
    <w:rsid w:val="00557F57"/>
    <w:rsid w:val="00560135"/>
    <w:rsid w:val="00560192"/>
    <w:rsid w:val="00560194"/>
    <w:rsid w:val="00560288"/>
    <w:rsid w:val="0056054B"/>
    <w:rsid w:val="00560860"/>
    <w:rsid w:val="00560899"/>
    <w:rsid w:val="0056095E"/>
    <w:rsid w:val="00560AF0"/>
    <w:rsid w:val="00560C8D"/>
    <w:rsid w:val="00560DB1"/>
    <w:rsid w:val="00560E43"/>
    <w:rsid w:val="00561021"/>
    <w:rsid w:val="005610D5"/>
    <w:rsid w:val="0056111B"/>
    <w:rsid w:val="005618D9"/>
    <w:rsid w:val="00561928"/>
    <w:rsid w:val="00561B99"/>
    <w:rsid w:val="00561C3A"/>
    <w:rsid w:val="00561C87"/>
    <w:rsid w:val="00561DCE"/>
    <w:rsid w:val="005620E3"/>
    <w:rsid w:val="00562570"/>
    <w:rsid w:val="005626E9"/>
    <w:rsid w:val="0056271E"/>
    <w:rsid w:val="0056279E"/>
    <w:rsid w:val="005628F0"/>
    <w:rsid w:val="00563537"/>
    <w:rsid w:val="00563650"/>
    <w:rsid w:val="005637BC"/>
    <w:rsid w:val="00563928"/>
    <w:rsid w:val="00563A05"/>
    <w:rsid w:val="00563A39"/>
    <w:rsid w:val="00563F10"/>
    <w:rsid w:val="0056427C"/>
    <w:rsid w:val="00564343"/>
    <w:rsid w:val="0056458D"/>
    <w:rsid w:val="00564D20"/>
    <w:rsid w:val="00564D34"/>
    <w:rsid w:val="00564F21"/>
    <w:rsid w:val="005650EF"/>
    <w:rsid w:val="00565260"/>
    <w:rsid w:val="005652DD"/>
    <w:rsid w:val="00565687"/>
    <w:rsid w:val="005656B4"/>
    <w:rsid w:val="00565977"/>
    <w:rsid w:val="00565AEB"/>
    <w:rsid w:val="00565DF6"/>
    <w:rsid w:val="005660A7"/>
    <w:rsid w:val="005663AE"/>
    <w:rsid w:val="00566525"/>
    <w:rsid w:val="0056659C"/>
    <w:rsid w:val="0056660C"/>
    <w:rsid w:val="005666D2"/>
    <w:rsid w:val="00566946"/>
    <w:rsid w:val="00566A1F"/>
    <w:rsid w:val="00566BBE"/>
    <w:rsid w:val="00566DDE"/>
    <w:rsid w:val="00566E1F"/>
    <w:rsid w:val="00566FD2"/>
    <w:rsid w:val="0056722E"/>
    <w:rsid w:val="00567307"/>
    <w:rsid w:val="00567703"/>
    <w:rsid w:val="0056790F"/>
    <w:rsid w:val="00567E5F"/>
    <w:rsid w:val="00567F3C"/>
    <w:rsid w:val="005700CD"/>
    <w:rsid w:val="0057022E"/>
    <w:rsid w:val="005703A0"/>
    <w:rsid w:val="005703D9"/>
    <w:rsid w:val="005705E7"/>
    <w:rsid w:val="00570707"/>
    <w:rsid w:val="00570733"/>
    <w:rsid w:val="00570797"/>
    <w:rsid w:val="00570818"/>
    <w:rsid w:val="005708F5"/>
    <w:rsid w:val="005708FA"/>
    <w:rsid w:val="0057096E"/>
    <w:rsid w:val="00570EC1"/>
    <w:rsid w:val="005710A1"/>
    <w:rsid w:val="0057116E"/>
    <w:rsid w:val="00571192"/>
    <w:rsid w:val="00571304"/>
    <w:rsid w:val="005714B6"/>
    <w:rsid w:val="005716D0"/>
    <w:rsid w:val="00571C7E"/>
    <w:rsid w:val="00571C95"/>
    <w:rsid w:val="005721DA"/>
    <w:rsid w:val="00572549"/>
    <w:rsid w:val="005727AF"/>
    <w:rsid w:val="0057281E"/>
    <w:rsid w:val="00572998"/>
    <w:rsid w:val="00572A27"/>
    <w:rsid w:val="00572AD2"/>
    <w:rsid w:val="00572C14"/>
    <w:rsid w:val="00572D6F"/>
    <w:rsid w:val="005730A6"/>
    <w:rsid w:val="0057322B"/>
    <w:rsid w:val="005732E6"/>
    <w:rsid w:val="005736F8"/>
    <w:rsid w:val="00573827"/>
    <w:rsid w:val="00573AAE"/>
    <w:rsid w:val="00573C97"/>
    <w:rsid w:val="00573CF3"/>
    <w:rsid w:val="00573D11"/>
    <w:rsid w:val="00574087"/>
    <w:rsid w:val="005740BE"/>
    <w:rsid w:val="0057421A"/>
    <w:rsid w:val="00574282"/>
    <w:rsid w:val="005742F3"/>
    <w:rsid w:val="00574309"/>
    <w:rsid w:val="0057463F"/>
    <w:rsid w:val="00574CD4"/>
    <w:rsid w:val="00574D3E"/>
    <w:rsid w:val="00574DCE"/>
    <w:rsid w:val="0057520F"/>
    <w:rsid w:val="005752D8"/>
    <w:rsid w:val="00575341"/>
    <w:rsid w:val="00575657"/>
    <w:rsid w:val="005756D0"/>
    <w:rsid w:val="00575972"/>
    <w:rsid w:val="00576047"/>
    <w:rsid w:val="005761D8"/>
    <w:rsid w:val="005764D0"/>
    <w:rsid w:val="00576726"/>
    <w:rsid w:val="005767C8"/>
    <w:rsid w:val="0057695A"/>
    <w:rsid w:val="00576B9B"/>
    <w:rsid w:val="00576BEF"/>
    <w:rsid w:val="00576FF9"/>
    <w:rsid w:val="005777F5"/>
    <w:rsid w:val="00577866"/>
    <w:rsid w:val="005778C8"/>
    <w:rsid w:val="0057795D"/>
    <w:rsid w:val="00577998"/>
    <w:rsid w:val="00577A05"/>
    <w:rsid w:val="00577FCD"/>
    <w:rsid w:val="00580078"/>
    <w:rsid w:val="00580814"/>
    <w:rsid w:val="00580C6D"/>
    <w:rsid w:val="00580F32"/>
    <w:rsid w:val="005810D1"/>
    <w:rsid w:val="005810D3"/>
    <w:rsid w:val="0058110F"/>
    <w:rsid w:val="005812A6"/>
    <w:rsid w:val="005812AB"/>
    <w:rsid w:val="0058138A"/>
    <w:rsid w:val="005814F0"/>
    <w:rsid w:val="0058156E"/>
    <w:rsid w:val="00581705"/>
    <w:rsid w:val="005817C6"/>
    <w:rsid w:val="00581840"/>
    <w:rsid w:val="00581CC5"/>
    <w:rsid w:val="00581DBC"/>
    <w:rsid w:val="00581F88"/>
    <w:rsid w:val="00582E29"/>
    <w:rsid w:val="0058301D"/>
    <w:rsid w:val="0058305C"/>
    <w:rsid w:val="00583099"/>
    <w:rsid w:val="005830DE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F19"/>
    <w:rsid w:val="00583FFE"/>
    <w:rsid w:val="0058404F"/>
    <w:rsid w:val="005841B9"/>
    <w:rsid w:val="005842F0"/>
    <w:rsid w:val="00584793"/>
    <w:rsid w:val="00584908"/>
    <w:rsid w:val="00584BBC"/>
    <w:rsid w:val="00584BD1"/>
    <w:rsid w:val="00584D23"/>
    <w:rsid w:val="00584E75"/>
    <w:rsid w:val="00584FF8"/>
    <w:rsid w:val="00585105"/>
    <w:rsid w:val="0058518B"/>
    <w:rsid w:val="0058554A"/>
    <w:rsid w:val="00585688"/>
    <w:rsid w:val="005857E0"/>
    <w:rsid w:val="0058580D"/>
    <w:rsid w:val="00585B52"/>
    <w:rsid w:val="00585FED"/>
    <w:rsid w:val="0058601A"/>
    <w:rsid w:val="005862BD"/>
    <w:rsid w:val="00586417"/>
    <w:rsid w:val="00586AEB"/>
    <w:rsid w:val="00586B4E"/>
    <w:rsid w:val="00586BAB"/>
    <w:rsid w:val="00586BBC"/>
    <w:rsid w:val="00586CC1"/>
    <w:rsid w:val="00587177"/>
    <w:rsid w:val="0058753A"/>
    <w:rsid w:val="0059049C"/>
    <w:rsid w:val="00590843"/>
    <w:rsid w:val="00590994"/>
    <w:rsid w:val="00590A2B"/>
    <w:rsid w:val="00590A76"/>
    <w:rsid w:val="00590CA1"/>
    <w:rsid w:val="00590DEB"/>
    <w:rsid w:val="00590E4E"/>
    <w:rsid w:val="00590F76"/>
    <w:rsid w:val="00591046"/>
    <w:rsid w:val="005912B1"/>
    <w:rsid w:val="00591533"/>
    <w:rsid w:val="005915CB"/>
    <w:rsid w:val="005917B1"/>
    <w:rsid w:val="0059193F"/>
    <w:rsid w:val="00591F09"/>
    <w:rsid w:val="00591FE3"/>
    <w:rsid w:val="005924B4"/>
    <w:rsid w:val="00592527"/>
    <w:rsid w:val="005925EE"/>
    <w:rsid w:val="00592659"/>
    <w:rsid w:val="00592E0A"/>
    <w:rsid w:val="00592ED8"/>
    <w:rsid w:val="00592EEB"/>
    <w:rsid w:val="00593225"/>
    <w:rsid w:val="005937EC"/>
    <w:rsid w:val="005939E7"/>
    <w:rsid w:val="00593A29"/>
    <w:rsid w:val="00593A74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3C5"/>
    <w:rsid w:val="00595442"/>
    <w:rsid w:val="00595444"/>
    <w:rsid w:val="00595851"/>
    <w:rsid w:val="00595915"/>
    <w:rsid w:val="00595B68"/>
    <w:rsid w:val="00595CF7"/>
    <w:rsid w:val="00595D3E"/>
    <w:rsid w:val="00595FF0"/>
    <w:rsid w:val="005960EE"/>
    <w:rsid w:val="005961AF"/>
    <w:rsid w:val="005961FA"/>
    <w:rsid w:val="005963A4"/>
    <w:rsid w:val="00596421"/>
    <w:rsid w:val="00596537"/>
    <w:rsid w:val="005966F4"/>
    <w:rsid w:val="00596830"/>
    <w:rsid w:val="00596A2B"/>
    <w:rsid w:val="00596AD6"/>
    <w:rsid w:val="00596C4E"/>
    <w:rsid w:val="00596CC5"/>
    <w:rsid w:val="00596D8B"/>
    <w:rsid w:val="00596DBF"/>
    <w:rsid w:val="00596E6E"/>
    <w:rsid w:val="00596E9A"/>
    <w:rsid w:val="00596F39"/>
    <w:rsid w:val="00597032"/>
    <w:rsid w:val="0059711A"/>
    <w:rsid w:val="00597156"/>
    <w:rsid w:val="0059754B"/>
    <w:rsid w:val="005975C9"/>
    <w:rsid w:val="00597798"/>
    <w:rsid w:val="005977AE"/>
    <w:rsid w:val="005977CD"/>
    <w:rsid w:val="00597959"/>
    <w:rsid w:val="00597BAA"/>
    <w:rsid w:val="00597D2F"/>
    <w:rsid w:val="00597DB5"/>
    <w:rsid w:val="00597E8D"/>
    <w:rsid w:val="00597F4F"/>
    <w:rsid w:val="00597FC5"/>
    <w:rsid w:val="005A0319"/>
    <w:rsid w:val="005A04E3"/>
    <w:rsid w:val="005A0505"/>
    <w:rsid w:val="005A0623"/>
    <w:rsid w:val="005A0978"/>
    <w:rsid w:val="005A0ECB"/>
    <w:rsid w:val="005A0EDE"/>
    <w:rsid w:val="005A10D5"/>
    <w:rsid w:val="005A14B0"/>
    <w:rsid w:val="005A1848"/>
    <w:rsid w:val="005A1AF1"/>
    <w:rsid w:val="005A1F1D"/>
    <w:rsid w:val="005A1FEE"/>
    <w:rsid w:val="005A222C"/>
    <w:rsid w:val="005A241E"/>
    <w:rsid w:val="005A2AF4"/>
    <w:rsid w:val="005A2C26"/>
    <w:rsid w:val="005A2C8F"/>
    <w:rsid w:val="005A2CBE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3EDB"/>
    <w:rsid w:val="005A42E6"/>
    <w:rsid w:val="005A45CD"/>
    <w:rsid w:val="005A481E"/>
    <w:rsid w:val="005A4A68"/>
    <w:rsid w:val="005A4A73"/>
    <w:rsid w:val="005A4B28"/>
    <w:rsid w:val="005A4BE2"/>
    <w:rsid w:val="005A4D01"/>
    <w:rsid w:val="005A4D2C"/>
    <w:rsid w:val="005A50B9"/>
    <w:rsid w:val="005A50CB"/>
    <w:rsid w:val="005A50F8"/>
    <w:rsid w:val="005A54B2"/>
    <w:rsid w:val="005A54EA"/>
    <w:rsid w:val="005A57AA"/>
    <w:rsid w:val="005A5AAB"/>
    <w:rsid w:val="005A5DBC"/>
    <w:rsid w:val="005A6203"/>
    <w:rsid w:val="005A67DD"/>
    <w:rsid w:val="005A6F16"/>
    <w:rsid w:val="005A7386"/>
    <w:rsid w:val="005A7593"/>
    <w:rsid w:val="005A7680"/>
    <w:rsid w:val="005A779D"/>
    <w:rsid w:val="005A7AD9"/>
    <w:rsid w:val="005A7B0F"/>
    <w:rsid w:val="005A7C76"/>
    <w:rsid w:val="005A7DF8"/>
    <w:rsid w:val="005B03BD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5"/>
    <w:rsid w:val="005B117A"/>
    <w:rsid w:val="005B11E9"/>
    <w:rsid w:val="005B146F"/>
    <w:rsid w:val="005B16D3"/>
    <w:rsid w:val="005B181D"/>
    <w:rsid w:val="005B1976"/>
    <w:rsid w:val="005B1AAC"/>
    <w:rsid w:val="005B1B34"/>
    <w:rsid w:val="005B1E21"/>
    <w:rsid w:val="005B1EB8"/>
    <w:rsid w:val="005B1F45"/>
    <w:rsid w:val="005B25EA"/>
    <w:rsid w:val="005B27E6"/>
    <w:rsid w:val="005B2807"/>
    <w:rsid w:val="005B2AFD"/>
    <w:rsid w:val="005B2BEE"/>
    <w:rsid w:val="005B2CE5"/>
    <w:rsid w:val="005B2E3C"/>
    <w:rsid w:val="005B2EC1"/>
    <w:rsid w:val="005B2FE2"/>
    <w:rsid w:val="005B340B"/>
    <w:rsid w:val="005B3537"/>
    <w:rsid w:val="005B36A4"/>
    <w:rsid w:val="005B373D"/>
    <w:rsid w:val="005B3BB0"/>
    <w:rsid w:val="005B3C92"/>
    <w:rsid w:val="005B4060"/>
    <w:rsid w:val="005B4225"/>
    <w:rsid w:val="005B4279"/>
    <w:rsid w:val="005B427C"/>
    <w:rsid w:val="005B4393"/>
    <w:rsid w:val="005B43B5"/>
    <w:rsid w:val="005B44B7"/>
    <w:rsid w:val="005B4623"/>
    <w:rsid w:val="005B4762"/>
    <w:rsid w:val="005B4842"/>
    <w:rsid w:val="005B48AB"/>
    <w:rsid w:val="005B4908"/>
    <w:rsid w:val="005B4A73"/>
    <w:rsid w:val="005B4C9C"/>
    <w:rsid w:val="005B4FB5"/>
    <w:rsid w:val="005B5253"/>
    <w:rsid w:val="005B52FF"/>
    <w:rsid w:val="005B54C3"/>
    <w:rsid w:val="005B554F"/>
    <w:rsid w:val="005B5709"/>
    <w:rsid w:val="005B5D92"/>
    <w:rsid w:val="005B5EC8"/>
    <w:rsid w:val="005B6007"/>
    <w:rsid w:val="005B63DC"/>
    <w:rsid w:val="005B64CD"/>
    <w:rsid w:val="005B686C"/>
    <w:rsid w:val="005B6AAB"/>
    <w:rsid w:val="005B6CB9"/>
    <w:rsid w:val="005B6D60"/>
    <w:rsid w:val="005B6F62"/>
    <w:rsid w:val="005B6F64"/>
    <w:rsid w:val="005B705E"/>
    <w:rsid w:val="005B70EF"/>
    <w:rsid w:val="005B70FB"/>
    <w:rsid w:val="005B71F1"/>
    <w:rsid w:val="005B722E"/>
    <w:rsid w:val="005B72D9"/>
    <w:rsid w:val="005B73F5"/>
    <w:rsid w:val="005B7526"/>
    <w:rsid w:val="005B7561"/>
    <w:rsid w:val="005B7A83"/>
    <w:rsid w:val="005B7AA0"/>
    <w:rsid w:val="005B7C3E"/>
    <w:rsid w:val="005C012E"/>
    <w:rsid w:val="005C0239"/>
    <w:rsid w:val="005C047C"/>
    <w:rsid w:val="005C04E6"/>
    <w:rsid w:val="005C065D"/>
    <w:rsid w:val="005C0891"/>
    <w:rsid w:val="005C0987"/>
    <w:rsid w:val="005C0A50"/>
    <w:rsid w:val="005C0A99"/>
    <w:rsid w:val="005C0B5D"/>
    <w:rsid w:val="005C0D62"/>
    <w:rsid w:val="005C0E25"/>
    <w:rsid w:val="005C0F2E"/>
    <w:rsid w:val="005C123C"/>
    <w:rsid w:val="005C17C8"/>
    <w:rsid w:val="005C18B3"/>
    <w:rsid w:val="005C1FC8"/>
    <w:rsid w:val="005C1FF4"/>
    <w:rsid w:val="005C21F9"/>
    <w:rsid w:val="005C2309"/>
    <w:rsid w:val="005C24CE"/>
    <w:rsid w:val="005C2569"/>
    <w:rsid w:val="005C25DA"/>
    <w:rsid w:val="005C2952"/>
    <w:rsid w:val="005C2E1F"/>
    <w:rsid w:val="005C2F05"/>
    <w:rsid w:val="005C2F25"/>
    <w:rsid w:val="005C3413"/>
    <w:rsid w:val="005C3430"/>
    <w:rsid w:val="005C3443"/>
    <w:rsid w:val="005C3907"/>
    <w:rsid w:val="005C39CB"/>
    <w:rsid w:val="005C3F77"/>
    <w:rsid w:val="005C41A6"/>
    <w:rsid w:val="005C4209"/>
    <w:rsid w:val="005C42B7"/>
    <w:rsid w:val="005C44E2"/>
    <w:rsid w:val="005C473E"/>
    <w:rsid w:val="005C4965"/>
    <w:rsid w:val="005C49EE"/>
    <w:rsid w:val="005C4CCC"/>
    <w:rsid w:val="005C4DC5"/>
    <w:rsid w:val="005C4FB1"/>
    <w:rsid w:val="005C529C"/>
    <w:rsid w:val="005C5436"/>
    <w:rsid w:val="005C5671"/>
    <w:rsid w:val="005C5B94"/>
    <w:rsid w:val="005C5DF6"/>
    <w:rsid w:val="005C5F22"/>
    <w:rsid w:val="005C5F52"/>
    <w:rsid w:val="005C6461"/>
    <w:rsid w:val="005C649C"/>
    <w:rsid w:val="005C66A3"/>
    <w:rsid w:val="005C673F"/>
    <w:rsid w:val="005C67EC"/>
    <w:rsid w:val="005C6DEF"/>
    <w:rsid w:val="005C6EE1"/>
    <w:rsid w:val="005C73E0"/>
    <w:rsid w:val="005C7531"/>
    <w:rsid w:val="005C76EE"/>
    <w:rsid w:val="005C7C61"/>
    <w:rsid w:val="005D0044"/>
    <w:rsid w:val="005D00C4"/>
    <w:rsid w:val="005D0196"/>
    <w:rsid w:val="005D0231"/>
    <w:rsid w:val="005D0449"/>
    <w:rsid w:val="005D059E"/>
    <w:rsid w:val="005D0635"/>
    <w:rsid w:val="005D0A52"/>
    <w:rsid w:val="005D0A9C"/>
    <w:rsid w:val="005D0E5F"/>
    <w:rsid w:val="005D0F9A"/>
    <w:rsid w:val="005D1161"/>
    <w:rsid w:val="005D145A"/>
    <w:rsid w:val="005D19C8"/>
    <w:rsid w:val="005D1AB0"/>
    <w:rsid w:val="005D1CDA"/>
    <w:rsid w:val="005D1EA0"/>
    <w:rsid w:val="005D218D"/>
    <w:rsid w:val="005D2969"/>
    <w:rsid w:val="005D2ABC"/>
    <w:rsid w:val="005D2B12"/>
    <w:rsid w:val="005D2D75"/>
    <w:rsid w:val="005D2F2A"/>
    <w:rsid w:val="005D3169"/>
    <w:rsid w:val="005D327E"/>
    <w:rsid w:val="005D35CD"/>
    <w:rsid w:val="005D3B48"/>
    <w:rsid w:val="005D3E8A"/>
    <w:rsid w:val="005D4000"/>
    <w:rsid w:val="005D4013"/>
    <w:rsid w:val="005D4406"/>
    <w:rsid w:val="005D4661"/>
    <w:rsid w:val="005D471F"/>
    <w:rsid w:val="005D4767"/>
    <w:rsid w:val="005D49C8"/>
    <w:rsid w:val="005D4B0A"/>
    <w:rsid w:val="005D5004"/>
    <w:rsid w:val="005D50B3"/>
    <w:rsid w:val="005D5238"/>
    <w:rsid w:val="005D52B7"/>
    <w:rsid w:val="005D57A4"/>
    <w:rsid w:val="005D58B7"/>
    <w:rsid w:val="005D5A05"/>
    <w:rsid w:val="005D5F93"/>
    <w:rsid w:val="005D6059"/>
    <w:rsid w:val="005D619F"/>
    <w:rsid w:val="005D6317"/>
    <w:rsid w:val="005D63D6"/>
    <w:rsid w:val="005D641E"/>
    <w:rsid w:val="005D6615"/>
    <w:rsid w:val="005D6A8F"/>
    <w:rsid w:val="005D6AA9"/>
    <w:rsid w:val="005D6FD4"/>
    <w:rsid w:val="005D73FE"/>
    <w:rsid w:val="005D772E"/>
    <w:rsid w:val="005D7912"/>
    <w:rsid w:val="005D7C96"/>
    <w:rsid w:val="005D7CD3"/>
    <w:rsid w:val="005E0080"/>
    <w:rsid w:val="005E0130"/>
    <w:rsid w:val="005E019F"/>
    <w:rsid w:val="005E0223"/>
    <w:rsid w:val="005E029F"/>
    <w:rsid w:val="005E02AC"/>
    <w:rsid w:val="005E02C8"/>
    <w:rsid w:val="005E0313"/>
    <w:rsid w:val="005E04C4"/>
    <w:rsid w:val="005E06E8"/>
    <w:rsid w:val="005E0773"/>
    <w:rsid w:val="005E07EB"/>
    <w:rsid w:val="005E09A8"/>
    <w:rsid w:val="005E09C8"/>
    <w:rsid w:val="005E0A63"/>
    <w:rsid w:val="005E0DC6"/>
    <w:rsid w:val="005E1146"/>
    <w:rsid w:val="005E135F"/>
    <w:rsid w:val="005E1538"/>
    <w:rsid w:val="005E158F"/>
    <w:rsid w:val="005E15DB"/>
    <w:rsid w:val="005E1716"/>
    <w:rsid w:val="005E1770"/>
    <w:rsid w:val="005E18CA"/>
    <w:rsid w:val="005E1C2B"/>
    <w:rsid w:val="005E1C36"/>
    <w:rsid w:val="005E1E2E"/>
    <w:rsid w:val="005E1E39"/>
    <w:rsid w:val="005E21C7"/>
    <w:rsid w:val="005E233E"/>
    <w:rsid w:val="005E2590"/>
    <w:rsid w:val="005E2782"/>
    <w:rsid w:val="005E27F3"/>
    <w:rsid w:val="005E28D8"/>
    <w:rsid w:val="005E29DF"/>
    <w:rsid w:val="005E2B5B"/>
    <w:rsid w:val="005E2F77"/>
    <w:rsid w:val="005E3092"/>
    <w:rsid w:val="005E3309"/>
    <w:rsid w:val="005E39B2"/>
    <w:rsid w:val="005E3ECA"/>
    <w:rsid w:val="005E3F2D"/>
    <w:rsid w:val="005E40DA"/>
    <w:rsid w:val="005E43C4"/>
    <w:rsid w:val="005E4415"/>
    <w:rsid w:val="005E44E8"/>
    <w:rsid w:val="005E4943"/>
    <w:rsid w:val="005E4964"/>
    <w:rsid w:val="005E49C2"/>
    <w:rsid w:val="005E4A41"/>
    <w:rsid w:val="005E4A74"/>
    <w:rsid w:val="005E4A89"/>
    <w:rsid w:val="005E4B27"/>
    <w:rsid w:val="005E4CEC"/>
    <w:rsid w:val="005E4EB4"/>
    <w:rsid w:val="005E4EC6"/>
    <w:rsid w:val="005E5282"/>
    <w:rsid w:val="005E5445"/>
    <w:rsid w:val="005E58E1"/>
    <w:rsid w:val="005E5981"/>
    <w:rsid w:val="005E5A53"/>
    <w:rsid w:val="005E5EC9"/>
    <w:rsid w:val="005E6043"/>
    <w:rsid w:val="005E6472"/>
    <w:rsid w:val="005E68C4"/>
    <w:rsid w:val="005E6A52"/>
    <w:rsid w:val="005E6A76"/>
    <w:rsid w:val="005E6B2A"/>
    <w:rsid w:val="005E6BC2"/>
    <w:rsid w:val="005E6EF6"/>
    <w:rsid w:val="005E7265"/>
    <w:rsid w:val="005E736A"/>
    <w:rsid w:val="005E744D"/>
    <w:rsid w:val="005E747D"/>
    <w:rsid w:val="005E75EC"/>
    <w:rsid w:val="005E7856"/>
    <w:rsid w:val="005E78C2"/>
    <w:rsid w:val="005E78F0"/>
    <w:rsid w:val="005E79A3"/>
    <w:rsid w:val="005E7B14"/>
    <w:rsid w:val="005F0A60"/>
    <w:rsid w:val="005F0C22"/>
    <w:rsid w:val="005F0CCA"/>
    <w:rsid w:val="005F0D29"/>
    <w:rsid w:val="005F0D48"/>
    <w:rsid w:val="005F0E51"/>
    <w:rsid w:val="005F0E92"/>
    <w:rsid w:val="005F1061"/>
    <w:rsid w:val="005F128E"/>
    <w:rsid w:val="005F14FE"/>
    <w:rsid w:val="005F1823"/>
    <w:rsid w:val="005F1855"/>
    <w:rsid w:val="005F18A9"/>
    <w:rsid w:val="005F1ABC"/>
    <w:rsid w:val="005F1E99"/>
    <w:rsid w:val="005F1FB6"/>
    <w:rsid w:val="005F2426"/>
    <w:rsid w:val="005F25EB"/>
    <w:rsid w:val="005F29D1"/>
    <w:rsid w:val="005F2A99"/>
    <w:rsid w:val="005F2C2E"/>
    <w:rsid w:val="005F2EEF"/>
    <w:rsid w:val="005F30F9"/>
    <w:rsid w:val="005F35B5"/>
    <w:rsid w:val="005F3BA7"/>
    <w:rsid w:val="005F3E36"/>
    <w:rsid w:val="005F3E40"/>
    <w:rsid w:val="005F4000"/>
    <w:rsid w:val="005F4123"/>
    <w:rsid w:val="005F4461"/>
    <w:rsid w:val="005F44FD"/>
    <w:rsid w:val="005F460D"/>
    <w:rsid w:val="005F4736"/>
    <w:rsid w:val="005F48C1"/>
    <w:rsid w:val="005F497A"/>
    <w:rsid w:val="005F4D03"/>
    <w:rsid w:val="005F4F51"/>
    <w:rsid w:val="005F5227"/>
    <w:rsid w:val="005F52B8"/>
    <w:rsid w:val="005F5324"/>
    <w:rsid w:val="005F5419"/>
    <w:rsid w:val="005F551A"/>
    <w:rsid w:val="005F58FE"/>
    <w:rsid w:val="005F5B2C"/>
    <w:rsid w:val="005F6177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6E86"/>
    <w:rsid w:val="005F703C"/>
    <w:rsid w:val="005F7178"/>
    <w:rsid w:val="005F79DA"/>
    <w:rsid w:val="005F7BB3"/>
    <w:rsid w:val="005F7EFF"/>
    <w:rsid w:val="005F7F4C"/>
    <w:rsid w:val="00600279"/>
    <w:rsid w:val="00600395"/>
    <w:rsid w:val="0060040D"/>
    <w:rsid w:val="00600572"/>
    <w:rsid w:val="00600CB8"/>
    <w:rsid w:val="00600CEB"/>
    <w:rsid w:val="00600DA2"/>
    <w:rsid w:val="00600E2C"/>
    <w:rsid w:val="00600F3F"/>
    <w:rsid w:val="00601086"/>
    <w:rsid w:val="006010B9"/>
    <w:rsid w:val="006013A4"/>
    <w:rsid w:val="006015A7"/>
    <w:rsid w:val="0060164B"/>
    <w:rsid w:val="0060171F"/>
    <w:rsid w:val="00601982"/>
    <w:rsid w:val="006019D1"/>
    <w:rsid w:val="00601E2A"/>
    <w:rsid w:val="00601ED1"/>
    <w:rsid w:val="00602222"/>
    <w:rsid w:val="00602464"/>
    <w:rsid w:val="00602C83"/>
    <w:rsid w:val="00602D97"/>
    <w:rsid w:val="00602FC6"/>
    <w:rsid w:val="006037C2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3AA"/>
    <w:rsid w:val="00604837"/>
    <w:rsid w:val="006048EA"/>
    <w:rsid w:val="00604C5D"/>
    <w:rsid w:val="00604D96"/>
    <w:rsid w:val="006050E5"/>
    <w:rsid w:val="0060520C"/>
    <w:rsid w:val="006053A6"/>
    <w:rsid w:val="00605674"/>
    <w:rsid w:val="00605868"/>
    <w:rsid w:val="006059E7"/>
    <w:rsid w:val="00605A4F"/>
    <w:rsid w:val="00605BC9"/>
    <w:rsid w:val="00605EF6"/>
    <w:rsid w:val="00606182"/>
    <w:rsid w:val="0060662F"/>
    <w:rsid w:val="00606852"/>
    <w:rsid w:val="00606B6E"/>
    <w:rsid w:val="00607107"/>
    <w:rsid w:val="0060742F"/>
    <w:rsid w:val="00607699"/>
    <w:rsid w:val="006076BA"/>
    <w:rsid w:val="006077A8"/>
    <w:rsid w:val="00607D12"/>
    <w:rsid w:val="0061053A"/>
    <w:rsid w:val="00610609"/>
    <w:rsid w:val="0061077C"/>
    <w:rsid w:val="0061087E"/>
    <w:rsid w:val="006109BF"/>
    <w:rsid w:val="00610A03"/>
    <w:rsid w:val="00610E64"/>
    <w:rsid w:val="00610F7C"/>
    <w:rsid w:val="006110AD"/>
    <w:rsid w:val="006111C6"/>
    <w:rsid w:val="006116A5"/>
    <w:rsid w:val="0061173F"/>
    <w:rsid w:val="00611D5C"/>
    <w:rsid w:val="00611E17"/>
    <w:rsid w:val="00611F79"/>
    <w:rsid w:val="00612027"/>
    <w:rsid w:val="00612045"/>
    <w:rsid w:val="006121A3"/>
    <w:rsid w:val="0061264B"/>
    <w:rsid w:val="006126B3"/>
    <w:rsid w:val="0061270E"/>
    <w:rsid w:val="00612B23"/>
    <w:rsid w:val="00613279"/>
    <w:rsid w:val="00613442"/>
    <w:rsid w:val="006134B7"/>
    <w:rsid w:val="006135C2"/>
    <w:rsid w:val="006135D1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8A2"/>
    <w:rsid w:val="00614982"/>
    <w:rsid w:val="00614BF5"/>
    <w:rsid w:val="00614C02"/>
    <w:rsid w:val="00614D10"/>
    <w:rsid w:val="00614E39"/>
    <w:rsid w:val="00614E44"/>
    <w:rsid w:val="0061500A"/>
    <w:rsid w:val="006156B8"/>
    <w:rsid w:val="00615712"/>
    <w:rsid w:val="00615B0D"/>
    <w:rsid w:val="00615D4E"/>
    <w:rsid w:val="00615E48"/>
    <w:rsid w:val="00615EBD"/>
    <w:rsid w:val="00616070"/>
    <w:rsid w:val="00616303"/>
    <w:rsid w:val="006168C6"/>
    <w:rsid w:val="00616FC4"/>
    <w:rsid w:val="00617039"/>
    <w:rsid w:val="00617346"/>
    <w:rsid w:val="006179D4"/>
    <w:rsid w:val="00620198"/>
    <w:rsid w:val="00620420"/>
    <w:rsid w:val="00620463"/>
    <w:rsid w:val="00620650"/>
    <w:rsid w:val="00620894"/>
    <w:rsid w:val="006208C1"/>
    <w:rsid w:val="0062099F"/>
    <w:rsid w:val="006209FE"/>
    <w:rsid w:val="00620ACA"/>
    <w:rsid w:val="00620B96"/>
    <w:rsid w:val="00620EC1"/>
    <w:rsid w:val="00620F03"/>
    <w:rsid w:val="0062128A"/>
    <w:rsid w:val="00621446"/>
    <w:rsid w:val="0062158E"/>
    <w:rsid w:val="00621666"/>
    <w:rsid w:val="0062181F"/>
    <w:rsid w:val="00621832"/>
    <w:rsid w:val="00621A87"/>
    <w:rsid w:val="00621AC3"/>
    <w:rsid w:val="00621B61"/>
    <w:rsid w:val="00621C70"/>
    <w:rsid w:val="00622104"/>
    <w:rsid w:val="00622339"/>
    <w:rsid w:val="0062236F"/>
    <w:rsid w:val="006226E2"/>
    <w:rsid w:val="00622A1F"/>
    <w:rsid w:val="00622A2E"/>
    <w:rsid w:val="00622B8B"/>
    <w:rsid w:val="00622B93"/>
    <w:rsid w:val="00622BC0"/>
    <w:rsid w:val="00622C21"/>
    <w:rsid w:val="00622F36"/>
    <w:rsid w:val="0062301A"/>
    <w:rsid w:val="0062314E"/>
    <w:rsid w:val="006231D8"/>
    <w:rsid w:val="006233D5"/>
    <w:rsid w:val="006235F0"/>
    <w:rsid w:val="0062360F"/>
    <w:rsid w:val="00623BED"/>
    <w:rsid w:val="00623E27"/>
    <w:rsid w:val="006246B3"/>
    <w:rsid w:val="0062470A"/>
    <w:rsid w:val="00624932"/>
    <w:rsid w:val="00624CB1"/>
    <w:rsid w:val="00624F8E"/>
    <w:rsid w:val="00625032"/>
    <w:rsid w:val="0062516A"/>
    <w:rsid w:val="006252B0"/>
    <w:rsid w:val="00625AB5"/>
    <w:rsid w:val="00625B5F"/>
    <w:rsid w:val="00625C6F"/>
    <w:rsid w:val="00625EB1"/>
    <w:rsid w:val="00625F95"/>
    <w:rsid w:val="00626088"/>
    <w:rsid w:val="006262E6"/>
    <w:rsid w:val="0062634F"/>
    <w:rsid w:val="006267AC"/>
    <w:rsid w:val="00626ABB"/>
    <w:rsid w:val="00626B35"/>
    <w:rsid w:val="00627019"/>
    <w:rsid w:val="00627184"/>
    <w:rsid w:val="0062742D"/>
    <w:rsid w:val="0062746A"/>
    <w:rsid w:val="006276B0"/>
    <w:rsid w:val="006277D6"/>
    <w:rsid w:val="0062784F"/>
    <w:rsid w:val="00627925"/>
    <w:rsid w:val="00627A44"/>
    <w:rsid w:val="00627D64"/>
    <w:rsid w:val="00627E16"/>
    <w:rsid w:val="00627FF7"/>
    <w:rsid w:val="0063000F"/>
    <w:rsid w:val="00630010"/>
    <w:rsid w:val="00630639"/>
    <w:rsid w:val="006306B4"/>
    <w:rsid w:val="0063071A"/>
    <w:rsid w:val="00630B33"/>
    <w:rsid w:val="00630CB1"/>
    <w:rsid w:val="00630ECC"/>
    <w:rsid w:val="0063105A"/>
    <w:rsid w:val="006312FC"/>
    <w:rsid w:val="0063148B"/>
    <w:rsid w:val="0063179C"/>
    <w:rsid w:val="00631861"/>
    <w:rsid w:val="006318AF"/>
    <w:rsid w:val="00631E30"/>
    <w:rsid w:val="006320AB"/>
    <w:rsid w:val="0063227D"/>
    <w:rsid w:val="0063244F"/>
    <w:rsid w:val="00632645"/>
    <w:rsid w:val="00632818"/>
    <w:rsid w:val="0063299B"/>
    <w:rsid w:val="00632A69"/>
    <w:rsid w:val="00632D78"/>
    <w:rsid w:val="00632E84"/>
    <w:rsid w:val="00633333"/>
    <w:rsid w:val="0063334F"/>
    <w:rsid w:val="006334E1"/>
    <w:rsid w:val="0063373F"/>
    <w:rsid w:val="00633744"/>
    <w:rsid w:val="006339FF"/>
    <w:rsid w:val="00633A5F"/>
    <w:rsid w:val="00633B8A"/>
    <w:rsid w:val="00633D84"/>
    <w:rsid w:val="00633D90"/>
    <w:rsid w:val="00633E67"/>
    <w:rsid w:val="00633E9F"/>
    <w:rsid w:val="00634195"/>
    <w:rsid w:val="006343B8"/>
    <w:rsid w:val="0063484F"/>
    <w:rsid w:val="00634943"/>
    <w:rsid w:val="00634A89"/>
    <w:rsid w:val="00634DB7"/>
    <w:rsid w:val="00634E34"/>
    <w:rsid w:val="00634E48"/>
    <w:rsid w:val="00634FFE"/>
    <w:rsid w:val="00635023"/>
    <w:rsid w:val="0063509C"/>
    <w:rsid w:val="00635531"/>
    <w:rsid w:val="006357E1"/>
    <w:rsid w:val="00635923"/>
    <w:rsid w:val="00635958"/>
    <w:rsid w:val="00635CFC"/>
    <w:rsid w:val="00635E0D"/>
    <w:rsid w:val="00635E6E"/>
    <w:rsid w:val="0063617D"/>
    <w:rsid w:val="00636511"/>
    <w:rsid w:val="00636874"/>
    <w:rsid w:val="0063698E"/>
    <w:rsid w:val="00636BC1"/>
    <w:rsid w:val="00636C97"/>
    <w:rsid w:val="00636F16"/>
    <w:rsid w:val="00637007"/>
    <w:rsid w:val="006371A7"/>
    <w:rsid w:val="00637228"/>
    <w:rsid w:val="006374E8"/>
    <w:rsid w:val="00637780"/>
    <w:rsid w:val="0063789F"/>
    <w:rsid w:val="006378E4"/>
    <w:rsid w:val="00637A36"/>
    <w:rsid w:val="00637A60"/>
    <w:rsid w:val="00637D19"/>
    <w:rsid w:val="00637DC2"/>
    <w:rsid w:val="00637FB0"/>
    <w:rsid w:val="006402CC"/>
    <w:rsid w:val="00640358"/>
    <w:rsid w:val="0064051A"/>
    <w:rsid w:val="00640569"/>
    <w:rsid w:val="0064065A"/>
    <w:rsid w:val="00640763"/>
    <w:rsid w:val="006407AC"/>
    <w:rsid w:val="00640C2C"/>
    <w:rsid w:val="00640D10"/>
    <w:rsid w:val="00640E90"/>
    <w:rsid w:val="00640EBD"/>
    <w:rsid w:val="00640F9A"/>
    <w:rsid w:val="00641125"/>
    <w:rsid w:val="00641135"/>
    <w:rsid w:val="00641224"/>
    <w:rsid w:val="00641637"/>
    <w:rsid w:val="006417DA"/>
    <w:rsid w:val="00641A17"/>
    <w:rsid w:val="00641E6B"/>
    <w:rsid w:val="00641ED2"/>
    <w:rsid w:val="00641F13"/>
    <w:rsid w:val="0064241F"/>
    <w:rsid w:val="00642436"/>
    <w:rsid w:val="006425CD"/>
    <w:rsid w:val="0064293E"/>
    <w:rsid w:val="006429DC"/>
    <w:rsid w:val="00642AA0"/>
    <w:rsid w:val="00642E40"/>
    <w:rsid w:val="00642FB9"/>
    <w:rsid w:val="00642FCB"/>
    <w:rsid w:val="006430B4"/>
    <w:rsid w:val="006430B5"/>
    <w:rsid w:val="006430F0"/>
    <w:rsid w:val="0064328E"/>
    <w:rsid w:val="006433EB"/>
    <w:rsid w:val="00643D9C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24"/>
    <w:rsid w:val="00644ECD"/>
    <w:rsid w:val="00645156"/>
    <w:rsid w:val="0064540A"/>
    <w:rsid w:val="00645621"/>
    <w:rsid w:val="00645AA9"/>
    <w:rsid w:val="00645AF5"/>
    <w:rsid w:val="00645B28"/>
    <w:rsid w:val="00645C45"/>
    <w:rsid w:val="006460AA"/>
    <w:rsid w:val="00646196"/>
    <w:rsid w:val="00646482"/>
    <w:rsid w:val="00646561"/>
    <w:rsid w:val="00646BA0"/>
    <w:rsid w:val="00646CD0"/>
    <w:rsid w:val="00646EBA"/>
    <w:rsid w:val="00647025"/>
    <w:rsid w:val="0064762D"/>
    <w:rsid w:val="00647759"/>
    <w:rsid w:val="00647B83"/>
    <w:rsid w:val="00647D84"/>
    <w:rsid w:val="00647E32"/>
    <w:rsid w:val="00647F21"/>
    <w:rsid w:val="00647FA7"/>
    <w:rsid w:val="00650023"/>
    <w:rsid w:val="006500F4"/>
    <w:rsid w:val="006501B7"/>
    <w:rsid w:val="006501FD"/>
    <w:rsid w:val="0065051A"/>
    <w:rsid w:val="00650533"/>
    <w:rsid w:val="0065077C"/>
    <w:rsid w:val="00650783"/>
    <w:rsid w:val="006507CC"/>
    <w:rsid w:val="006508B3"/>
    <w:rsid w:val="00650A9B"/>
    <w:rsid w:val="00650E47"/>
    <w:rsid w:val="00650E68"/>
    <w:rsid w:val="00650F80"/>
    <w:rsid w:val="0065112F"/>
    <w:rsid w:val="0065171D"/>
    <w:rsid w:val="0065175E"/>
    <w:rsid w:val="00651771"/>
    <w:rsid w:val="00651858"/>
    <w:rsid w:val="00651B5C"/>
    <w:rsid w:val="00651F12"/>
    <w:rsid w:val="00652173"/>
    <w:rsid w:val="006524DA"/>
    <w:rsid w:val="006528C9"/>
    <w:rsid w:val="00652A8F"/>
    <w:rsid w:val="00652C4F"/>
    <w:rsid w:val="00652D41"/>
    <w:rsid w:val="00652D89"/>
    <w:rsid w:val="00652D8B"/>
    <w:rsid w:val="00652F93"/>
    <w:rsid w:val="00652FB6"/>
    <w:rsid w:val="0065394C"/>
    <w:rsid w:val="00653F5F"/>
    <w:rsid w:val="0065420B"/>
    <w:rsid w:val="00654405"/>
    <w:rsid w:val="006544FD"/>
    <w:rsid w:val="00654602"/>
    <w:rsid w:val="006547F5"/>
    <w:rsid w:val="006548E6"/>
    <w:rsid w:val="00654BE3"/>
    <w:rsid w:val="00654D7D"/>
    <w:rsid w:val="006552DD"/>
    <w:rsid w:val="00655A48"/>
    <w:rsid w:val="006560D9"/>
    <w:rsid w:val="00656154"/>
    <w:rsid w:val="0065645E"/>
    <w:rsid w:val="006564F1"/>
    <w:rsid w:val="0065654F"/>
    <w:rsid w:val="0065665B"/>
    <w:rsid w:val="00656765"/>
    <w:rsid w:val="00656803"/>
    <w:rsid w:val="00656999"/>
    <w:rsid w:val="00656A0E"/>
    <w:rsid w:val="00656AE1"/>
    <w:rsid w:val="00656B17"/>
    <w:rsid w:val="00656D93"/>
    <w:rsid w:val="00656E57"/>
    <w:rsid w:val="00656E74"/>
    <w:rsid w:val="006570FA"/>
    <w:rsid w:val="00657220"/>
    <w:rsid w:val="00657336"/>
    <w:rsid w:val="00657380"/>
    <w:rsid w:val="006574AD"/>
    <w:rsid w:val="00657756"/>
    <w:rsid w:val="00657922"/>
    <w:rsid w:val="006579F7"/>
    <w:rsid w:val="00657FC4"/>
    <w:rsid w:val="006601E3"/>
    <w:rsid w:val="00660472"/>
    <w:rsid w:val="0066063C"/>
    <w:rsid w:val="00660684"/>
    <w:rsid w:val="0066069C"/>
    <w:rsid w:val="00660A1E"/>
    <w:rsid w:val="00661045"/>
    <w:rsid w:val="006610A4"/>
    <w:rsid w:val="006612F1"/>
    <w:rsid w:val="006613CB"/>
    <w:rsid w:val="006618D6"/>
    <w:rsid w:val="00661E85"/>
    <w:rsid w:val="00661EF6"/>
    <w:rsid w:val="00662043"/>
    <w:rsid w:val="006620E8"/>
    <w:rsid w:val="00662291"/>
    <w:rsid w:val="006622AE"/>
    <w:rsid w:val="006623CC"/>
    <w:rsid w:val="00662414"/>
    <w:rsid w:val="00662423"/>
    <w:rsid w:val="006626D2"/>
    <w:rsid w:val="00662774"/>
    <w:rsid w:val="00662C7C"/>
    <w:rsid w:val="00662F7A"/>
    <w:rsid w:val="0066335A"/>
    <w:rsid w:val="006637CE"/>
    <w:rsid w:val="0066400C"/>
    <w:rsid w:val="006640F9"/>
    <w:rsid w:val="00664283"/>
    <w:rsid w:val="00664844"/>
    <w:rsid w:val="006649B0"/>
    <w:rsid w:val="00664A92"/>
    <w:rsid w:val="00664C22"/>
    <w:rsid w:val="00664C2D"/>
    <w:rsid w:val="00664E99"/>
    <w:rsid w:val="0066512F"/>
    <w:rsid w:val="00665285"/>
    <w:rsid w:val="006652C6"/>
    <w:rsid w:val="006652D0"/>
    <w:rsid w:val="006655C0"/>
    <w:rsid w:val="0066577B"/>
    <w:rsid w:val="006657B7"/>
    <w:rsid w:val="00665817"/>
    <w:rsid w:val="00665878"/>
    <w:rsid w:val="00665F74"/>
    <w:rsid w:val="006664C5"/>
    <w:rsid w:val="00666578"/>
    <w:rsid w:val="006667F8"/>
    <w:rsid w:val="006669B4"/>
    <w:rsid w:val="00666CA7"/>
    <w:rsid w:val="006670DB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D84"/>
    <w:rsid w:val="00670F4C"/>
    <w:rsid w:val="00670F8B"/>
    <w:rsid w:val="00671075"/>
    <w:rsid w:val="006711EA"/>
    <w:rsid w:val="0067121D"/>
    <w:rsid w:val="0067121F"/>
    <w:rsid w:val="00671748"/>
    <w:rsid w:val="0067178C"/>
    <w:rsid w:val="006717E2"/>
    <w:rsid w:val="006718EE"/>
    <w:rsid w:val="006719AD"/>
    <w:rsid w:val="00671A79"/>
    <w:rsid w:val="00671B42"/>
    <w:rsid w:val="00671CD2"/>
    <w:rsid w:val="00671D69"/>
    <w:rsid w:val="00671D98"/>
    <w:rsid w:val="006722CE"/>
    <w:rsid w:val="00672420"/>
    <w:rsid w:val="0067251A"/>
    <w:rsid w:val="006726E2"/>
    <w:rsid w:val="00672D3E"/>
    <w:rsid w:val="00673141"/>
    <w:rsid w:val="006735C1"/>
    <w:rsid w:val="00673995"/>
    <w:rsid w:val="00673AAB"/>
    <w:rsid w:val="00673C50"/>
    <w:rsid w:val="00673F36"/>
    <w:rsid w:val="006741D4"/>
    <w:rsid w:val="0067435F"/>
    <w:rsid w:val="0067436E"/>
    <w:rsid w:val="00674396"/>
    <w:rsid w:val="00674417"/>
    <w:rsid w:val="00674450"/>
    <w:rsid w:val="0067450C"/>
    <w:rsid w:val="00674979"/>
    <w:rsid w:val="00674A8D"/>
    <w:rsid w:val="00674D5B"/>
    <w:rsid w:val="00674E1B"/>
    <w:rsid w:val="0067532C"/>
    <w:rsid w:val="006758B0"/>
    <w:rsid w:val="00675A7D"/>
    <w:rsid w:val="00675F1E"/>
    <w:rsid w:val="006761F9"/>
    <w:rsid w:val="00676375"/>
    <w:rsid w:val="00676833"/>
    <w:rsid w:val="006769A7"/>
    <w:rsid w:val="00676A7F"/>
    <w:rsid w:val="00676AED"/>
    <w:rsid w:val="00676E8F"/>
    <w:rsid w:val="00676EF6"/>
    <w:rsid w:val="00676FCF"/>
    <w:rsid w:val="0067701B"/>
    <w:rsid w:val="00677112"/>
    <w:rsid w:val="006773CE"/>
    <w:rsid w:val="00677472"/>
    <w:rsid w:val="006776D3"/>
    <w:rsid w:val="0067777D"/>
    <w:rsid w:val="006777FA"/>
    <w:rsid w:val="00677842"/>
    <w:rsid w:val="00677856"/>
    <w:rsid w:val="00677B3C"/>
    <w:rsid w:val="00677B7C"/>
    <w:rsid w:val="00677C86"/>
    <w:rsid w:val="00677CB9"/>
    <w:rsid w:val="00677E00"/>
    <w:rsid w:val="006800C3"/>
    <w:rsid w:val="0068012D"/>
    <w:rsid w:val="00680253"/>
    <w:rsid w:val="00680292"/>
    <w:rsid w:val="006805AD"/>
    <w:rsid w:val="00680623"/>
    <w:rsid w:val="0068067F"/>
    <w:rsid w:val="0068068C"/>
    <w:rsid w:val="006808ED"/>
    <w:rsid w:val="006809F5"/>
    <w:rsid w:val="00680A8A"/>
    <w:rsid w:val="00680AE4"/>
    <w:rsid w:val="00680B84"/>
    <w:rsid w:val="00680D1C"/>
    <w:rsid w:val="00680E41"/>
    <w:rsid w:val="00681269"/>
    <w:rsid w:val="006812C0"/>
    <w:rsid w:val="006812C1"/>
    <w:rsid w:val="006817C0"/>
    <w:rsid w:val="00681B8F"/>
    <w:rsid w:val="00681D02"/>
    <w:rsid w:val="00681D98"/>
    <w:rsid w:val="006821C2"/>
    <w:rsid w:val="00682486"/>
    <w:rsid w:val="0068281A"/>
    <w:rsid w:val="00682A66"/>
    <w:rsid w:val="00682BDA"/>
    <w:rsid w:val="00683070"/>
    <w:rsid w:val="006834ED"/>
    <w:rsid w:val="00683570"/>
    <w:rsid w:val="00683607"/>
    <w:rsid w:val="00683BE5"/>
    <w:rsid w:val="00684A96"/>
    <w:rsid w:val="00684CEE"/>
    <w:rsid w:val="00684D17"/>
    <w:rsid w:val="00684E60"/>
    <w:rsid w:val="006851D4"/>
    <w:rsid w:val="006851F8"/>
    <w:rsid w:val="00685335"/>
    <w:rsid w:val="00685544"/>
    <w:rsid w:val="006858A6"/>
    <w:rsid w:val="0068597E"/>
    <w:rsid w:val="00685AF0"/>
    <w:rsid w:val="00685D88"/>
    <w:rsid w:val="00686145"/>
    <w:rsid w:val="00686396"/>
    <w:rsid w:val="006864E6"/>
    <w:rsid w:val="006869BD"/>
    <w:rsid w:val="00686A94"/>
    <w:rsid w:val="00686D1F"/>
    <w:rsid w:val="00686E91"/>
    <w:rsid w:val="00686EC5"/>
    <w:rsid w:val="00687126"/>
    <w:rsid w:val="00687420"/>
    <w:rsid w:val="006874BC"/>
    <w:rsid w:val="00687652"/>
    <w:rsid w:val="0068770D"/>
    <w:rsid w:val="00687710"/>
    <w:rsid w:val="0068793B"/>
    <w:rsid w:val="0068799B"/>
    <w:rsid w:val="00687A20"/>
    <w:rsid w:val="00687AC0"/>
    <w:rsid w:val="00687C7D"/>
    <w:rsid w:val="00687F90"/>
    <w:rsid w:val="00687FD9"/>
    <w:rsid w:val="0069014B"/>
    <w:rsid w:val="006901AD"/>
    <w:rsid w:val="006903C0"/>
    <w:rsid w:val="006906F1"/>
    <w:rsid w:val="006907E6"/>
    <w:rsid w:val="00690C25"/>
    <w:rsid w:val="00691041"/>
    <w:rsid w:val="0069131D"/>
    <w:rsid w:val="0069154F"/>
    <w:rsid w:val="006915C3"/>
    <w:rsid w:val="006915F7"/>
    <w:rsid w:val="00691655"/>
    <w:rsid w:val="0069166E"/>
    <w:rsid w:val="006916AC"/>
    <w:rsid w:val="00691ACC"/>
    <w:rsid w:val="00691C40"/>
    <w:rsid w:val="00691D1B"/>
    <w:rsid w:val="00691E26"/>
    <w:rsid w:val="006923FD"/>
    <w:rsid w:val="00692749"/>
    <w:rsid w:val="006929AA"/>
    <w:rsid w:val="00692A02"/>
    <w:rsid w:val="00692A62"/>
    <w:rsid w:val="00692DCE"/>
    <w:rsid w:val="006936B3"/>
    <w:rsid w:val="00693775"/>
    <w:rsid w:val="006938BC"/>
    <w:rsid w:val="006938CC"/>
    <w:rsid w:val="006939A6"/>
    <w:rsid w:val="00693A19"/>
    <w:rsid w:val="00693EFD"/>
    <w:rsid w:val="0069424D"/>
    <w:rsid w:val="006942C4"/>
    <w:rsid w:val="006946D9"/>
    <w:rsid w:val="00694B87"/>
    <w:rsid w:val="00694D40"/>
    <w:rsid w:val="00695116"/>
    <w:rsid w:val="0069531D"/>
    <w:rsid w:val="00695418"/>
    <w:rsid w:val="00695A31"/>
    <w:rsid w:val="006961C8"/>
    <w:rsid w:val="0069627A"/>
    <w:rsid w:val="0069629C"/>
    <w:rsid w:val="006963E8"/>
    <w:rsid w:val="00696662"/>
    <w:rsid w:val="006966F3"/>
    <w:rsid w:val="00696D5D"/>
    <w:rsid w:val="00696E99"/>
    <w:rsid w:val="00696F16"/>
    <w:rsid w:val="0069730C"/>
    <w:rsid w:val="00697573"/>
    <w:rsid w:val="0069759F"/>
    <w:rsid w:val="006976D5"/>
    <w:rsid w:val="006976DB"/>
    <w:rsid w:val="006976E3"/>
    <w:rsid w:val="00697728"/>
    <w:rsid w:val="006977F4"/>
    <w:rsid w:val="00697DDC"/>
    <w:rsid w:val="006A00CC"/>
    <w:rsid w:val="006A0128"/>
    <w:rsid w:val="006A014F"/>
    <w:rsid w:val="006A02DF"/>
    <w:rsid w:val="006A0368"/>
    <w:rsid w:val="006A05BA"/>
    <w:rsid w:val="006A0BFD"/>
    <w:rsid w:val="006A11D9"/>
    <w:rsid w:val="006A142E"/>
    <w:rsid w:val="006A147A"/>
    <w:rsid w:val="006A1489"/>
    <w:rsid w:val="006A1719"/>
    <w:rsid w:val="006A192A"/>
    <w:rsid w:val="006A19C1"/>
    <w:rsid w:val="006A1AA7"/>
    <w:rsid w:val="006A1AA8"/>
    <w:rsid w:val="006A1AE2"/>
    <w:rsid w:val="006A1AE5"/>
    <w:rsid w:val="006A1B09"/>
    <w:rsid w:val="006A1B23"/>
    <w:rsid w:val="006A1CB4"/>
    <w:rsid w:val="006A1DDD"/>
    <w:rsid w:val="006A1F2F"/>
    <w:rsid w:val="006A2141"/>
    <w:rsid w:val="006A22E9"/>
    <w:rsid w:val="006A2559"/>
    <w:rsid w:val="006A27D7"/>
    <w:rsid w:val="006A2A1A"/>
    <w:rsid w:val="006A2BC6"/>
    <w:rsid w:val="006A2CEE"/>
    <w:rsid w:val="006A30A4"/>
    <w:rsid w:val="006A322C"/>
    <w:rsid w:val="006A35AF"/>
    <w:rsid w:val="006A35B6"/>
    <w:rsid w:val="006A43AD"/>
    <w:rsid w:val="006A444D"/>
    <w:rsid w:val="006A4462"/>
    <w:rsid w:val="006A45E2"/>
    <w:rsid w:val="006A4763"/>
    <w:rsid w:val="006A48B7"/>
    <w:rsid w:val="006A4A5C"/>
    <w:rsid w:val="006A4ADE"/>
    <w:rsid w:val="006A4C69"/>
    <w:rsid w:val="006A503F"/>
    <w:rsid w:val="006A514F"/>
    <w:rsid w:val="006A53DB"/>
    <w:rsid w:val="006A55C9"/>
    <w:rsid w:val="006A5667"/>
    <w:rsid w:val="006A567B"/>
    <w:rsid w:val="006A5690"/>
    <w:rsid w:val="006A581E"/>
    <w:rsid w:val="006A58D5"/>
    <w:rsid w:val="006A5D1F"/>
    <w:rsid w:val="006A6038"/>
    <w:rsid w:val="006A62CE"/>
    <w:rsid w:val="006A64F3"/>
    <w:rsid w:val="006A6809"/>
    <w:rsid w:val="006A686C"/>
    <w:rsid w:val="006A6C3C"/>
    <w:rsid w:val="006A6C4D"/>
    <w:rsid w:val="006A6E2B"/>
    <w:rsid w:val="006A77E8"/>
    <w:rsid w:val="006A798F"/>
    <w:rsid w:val="006A7CBF"/>
    <w:rsid w:val="006A7D53"/>
    <w:rsid w:val="006A7E78"/>
    <w:rsid w:val="006B0054"/>
    <w:rsid w:val="006B0150"/>
    <w:rsid w:val="006B0197"/>
    <w:rsid w:val="006B0295"/>
    <w:rsid w:val="006B0B70"/>
    <w:rsid w:val="006B0E00"/>
    <w:rsid w:val="006B11BF"/>
    <w:rsid w:val="006B1323"/>
    <w:rsid w:val="006B1605"/>
    <w:rsid w:val="006B16ED"/>
    <w:rsid w:val="006B188D"/>
    <w:rsid w:val="006B1A90"/>
    <w:rsid w:val="006B1ACA"/>
    <w:rsid w:val="006B1B4A"/>
    <w:rsid w:val="006B1D80"/>
    <w:rsid w:val="006B1F75"/>
    <w:rsid w:val="006B214D"/>
    <w:rsid w:val="006B217C"/>
    <w:rsid w:val="006B2258"/>
    <w:rsid w:val="006B23B4"/>
    <w:rsid w:val="006B2A72"/>
    <w:rsid w:val="006B2D23"/>
    <w:rsid w:val="006B3048"/>
    <w:rsid w:val="006B3101"/>
    <w:rsid w:val="006B3875"/>
    <w:rsid w:val="006B3978"/>
    <w:rsid w:val="006B3AAE"/>
    <w:rsid w:val="006B3D30"/>
    <w:rsid w:val="006B3D46"/>
    <w:rsid w:val="006B3D9B"/>
    <w:rsid w:val="006B3E05"/>
    <w:rsid w:val="006B3FA5"/>
    <w:rsid w:val="006B40F4"/>
    <w:rsid w:val="006B475A"/>
    <w:rsid w:val="006B4A1F"/>
    <w:rsid w:val="006B4A74"/>
    <w:rsid w:val="006B4F00"/>
    <w:rsid w:val="006B4F97"/>
    <w:rsid w:val="006B5242"/>
    <w:rsid w:val="006B5260"/>
    <w:rsid w:val="006B53DC"/>
    <w:rsid w:val="006B5578"/>
    <w:rsid w:val="006B55A9"/>
    <w:rsid w:val="006B55F9"/>
    <w:rsid w:val="006B5720"/>
    <w:rsid w:val="006B5856"/>
    <w:rsid w:val="006B5862"/>
    <w:rsid w:val="006B5E29"/>
    <w:rsid w:val="006B5EBC"/>
    <w:rsid w:val="006B631F"/>
    <w:rsid w:val="006B635C"/>
    <w:rsid w:val="006B6605"/>
    <w:rsid w:val="006B678D"/>
    <w:rsid w:val="006B6932"/>
    <w:rsid w:val="006B69FE"/>
    <w:rsid w:val="006B6C42"/>
    <w:rsid w:val="006B6D3D"/>
    <w:rsid w:val="006B6E44"/>
    <w:rsid w:val="006B7245"/>
    <w:rsid w:val="006B72A2"/>
    <w:rsid w:val="006B767B"/>
    <w:rsid w:val="006B790B"/>
    <w:rsid w:val="006B7912"/>
    <w:rsid w:val="006B7B1C"/>
    <w:rsid w:val="006B7E43"/>
    <w:rsid w:val="006B7F9D"/>
    <w:rsid w:val="006C0170"/>
    <w:rsid w:val="006C01C4"/>
    <w:rsid w:val="006C0294"/>
    <w:rsid w:val="006C042D"/>
    <w:rsid w:val="006C04BD"/>
    <w:rsid w:val="006C0512"/>
    <w:rsid w:val="006C0A49"/>
    <w:rsid w:val="006C0A74"/>
    <w:rsid w:val="006C0C9B"/>
    <w:rsid w:val="006C0E6F"/>
    <w:rsid w:val="006C127F"/>
    <w:rsid w:val="006C175C"/>
    <w:rsid w:val="006C1814"/>
    <w:rsid w:val="006C1E4E"/>
    <w:rsid w:val="006C1EBF"/>
    <w:rsid w:val="006C2353"/>
    <w:rsid w:val="006C254E"/>
    <w:rsid w:val="006C2823"/>
    <w:rsid w:val="006C28D9"/>
    <w:rsid w:val="006C2923"/>
    <w:rsid w:val="006C2F6F"/>
    <w:rsid w:val="006C335A"/>
    <w:rsid w:val="006C3557"/>
    <w:rsid w:val="006C358C"/>
    <w:rsid w:val="006C3746"/>
    <w:rsid w:val="006C3798"/>
    <w:rsid w:val="006C3859"/>
    <w:rsid w:val="006C3960"/>
    <w:rsid w:val="006C3ACD"/>
    <w:rsid w:val="006C3B5E"/>
    <w:rsid w:val="006C3FCB"/>
    <w:rsid w:val="006C43F0"/>
    <w:rsid w:val="006C4487"/>
    <w:rsid w:val="006C47FC"/>
    <w:rsid w:val="006C4A2D"/>
    <w:rsid w:val="006C4CF0"/>
    <w:rsid w:val="006C4D85"/>
    <w:rsid w:val="006C4EFB"/>
    <w:rsid w:val="006C4F52"/>
    <w:rsid w:val="006C55B4"/>
    <w:rsid w:val="006C563A"/>
    <w:rsid w:val="006C5E7A"/>
    <w:rsid w:val="006C6129"/>
    <w:rsid w:val="006C62CC"/>
    <w:rsid w:val="006C632D"/>
    <w:rsid w:val="006C6386"/>
    <w:rsid w:val="006C65ED"/>
    <w:rsid w:val="006C6A2D"/>
    <w:rsid w:val="006C6C44"/>
    <w:rsid w:val="006C6D4C"/>
    <w:rsid w:val="006C6D8A"/>
    <w:rsid w:val="006C6E25"/>
    <w:rsid w:val="006C6E81"/>
    <w:rsid w:val="006C6FB9"/>
    <w:rsid w:val="006C7089"/>
    <w:rsid w:val="006C70F3"/>
    <w:rsid w:val="006C7833"/>
    <w:rsid w:val="006C7AE8"/>
    <w:rsid w:val="006C7E7E"/>
    <w:rsid w:val="006D033D"/>
    <w:rsid w:val="006D03C3"/>
    <w:rsid w:val="006D07BD"/>
    <w:rsid w:val="006D0A1B"/>
    <w:rsid w:val="006D0AD3"/>
    <w:rsid w:val="006D0BB3"/>
    <w:rsid w:val="006D0EDE"/>
    <w:rsid w:val="006D114D"/>
    <w:rsid w:val="006D131E"/>
    <w:rsid w:val="006D13B7"/>
    <w:rsid w:val="006D1843"/>
    <w:rsid w:val="006D1A7D"/>
    <w:rsid w:val="006D1D3A"/>
    <w:rsid w:val="006D1D6A"/>
    <w:rsid w:val="006D203A"/>
    <w:rsid w:val="006D2164"/>
    <w:rsid w:val="006D2265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49E"/>
    <w:rsid w:val="006D3A8F"/>
    <w:rsid w:val="006D3F26"/>
    <w:rsid w:val="006D409D"/>
    <w:rsid w:val="006D4305"/>
    <w:rsid w:val="006D435A"/>
    <w:rsid w:val="006D448B"/>
    <w:rsid w:val="006D44F2"/>
    <w:rsid w:val="006D475C"/>
    <w:rsid w:val="006D4B53"/>
    <w:rsid w:val="006D4E4F"/>
    <w:rsid w:val="006D4F92"/>
    <w:rsid w:val="006D534E"/>
    <w:rsid w:val="006D5623"/>
    <w:rsid w:val="006D5656"/>
    <w:rsid w:val="006D579B"/>
    <w:rsid w:val="006D5C3E"/>
    <w:rsid w:val="006D62D1"/>
    <w:rsid w:val="006D63A6"/>
    <w:rsid w:val="006D63F5"/>
    <w:rsid w:val="006D64B8"/>
    <w:rsid w:val="006D64C6"/>
    <w:rsid w:val="006D666E"/>
    <w:rsid w:val="006D669C"/>
    <w:rsid w:val="006D6895"/>
    <w:rsid w:val="006D6ADC"/>
    <w:rsid w:val="006D6BD1"/>
    <w:rsid w:val="006D6C4A"/>
    <w:rsid w:val="006D70EE"/>
    <w:rsid w:val="006D73B4"/>
    <w:rsid w:val="006D7590"/>
    <w:rsid w:val="006D7733"/>
    <w:rsid w:val="006D78F2"/>
    <w:rsid w:val="006D7CA0"/>
    <w:rsid w:val="006E008D"/>
    <w:rsid w:val="006E0188"/>
    <w:rsid w:val="006E032A"/>
    <w:rsid w:val="006E04AC"/>
    <w:rsid w:val="006E05AC"/>
    <w:rsid w:val="006E0868"/>
    <w:rsid w:val="006E0933"/>
    <w:rsid w:val="006E0DA8"/>
    <w:rsid w:val="006E0DAA"/>
    <w:rsid w:val="006E0E5E"/>
    <w:rsid w:val="006E0FB9"/>
    <w:rsid w:val="006E1055"/>
    <w:rsid w:val="006E146D"/>
    <w:rsid w:val="006E146E"/>
    <w:rsid w:val="006E1791"/>
    <w:rsid w:val="006E1834"/>
    <w:rsid w:val="006E186B"/>
    <w:rsid w:val="006E1881"/>
    <w:rsid w:val="006E1B0C"/>
    <w:rsid w:val="006E1CB5"/>
    <w:rsid w:val="006E1CCC"/>
    <w:rsid w:val="006E1F1A"/>
    <w:rsid w:val="006E2094"/>
    <w:rsid w:val="006E20F9"/>
    <w:rsid w:val="006E216D"/>
    <w:rsid w:val="006E272D"/>
    <w:rsid w:val="006E28D9"/>
    <w:rsid w:val="006E2AB2"/>
    <w:rsid w:val="006E2EF3"/>
    <w:rsid w:val="006E3178"/>
    <w:rsid w:val="006E335F"/>
    <w:rsid w:val="006E35EE"/>
    <w:rsid w:val="006E3670"/>
    <w:rsid w:val="006E3772"/>
    <w:rsid w:val="006E3843"/>
    <w:rsid w:val="006E3899"/>
    <w:rsid w:val="006E3BED"/>
    <w:rsid w:val="006E3CC8"/>
    <w:rsid w:val="006E3CEB"/>
    <w:rsid w:val="006E3F4A"/>
    <w:rsid w:val="006E4067"/>
    <w:rsid w:val="006E4302"/>
    <w:rsid w:val="006E4411"/>
    <w:rsid w:val="006E466A"/>
    <w:rsid w:val="006E47D2"/>
    <w:rsid w:val="006E47D8"/>
    <w:rsid w:val="006E4923"/>
    <w:rsid w:val="006E49F7"/>
    <w:rsid w:val="006E4BCB"/>
    <w:rsid w:val="006E4FE6"/>
    <w:rsid w:val="006E50F6"/>
    <w:rsid w:val="006E50FE"/>
    <w:rsid w:val="006E52A1"/>
    <w:rsid w:val="006E567B"/>
    <w:rsid w:val="006E5979"/>
    <w:rsid w:val="006E5E51"/>
    <w:rsid w:val="006E5F3A"/>
    <w:rsid w:val="006E6022"/>
    <w:rsid w:val="006E631C"/>
    <w:rsid w:val="006E6469"/>
    <w:rsid w:val="006E6522"/>
    <w:rsid w:val="006E6526"/>
    <w:rsid w:val="006E6732"/>
    <w:rsid w:val="006E67F9"/>
    <w:rsid w:val="006E697B"/>
    <w:rsid w:val="006E69EF"/>
    <w:rsid w:val="006E6AA7"/>
    <w:rsid w:val="006E6B53"/>
    <w:rsid w:val="006E6BAC"/>
    <w:rsid w:val="006E6D56"/>
    <w:rsid w:val="006E6E63"/>
    <w:rsid w:val="006E740C"/>
    <w:rsid w:val="006E75BB"/>
    <w:rsid w:val="006E773E"/>
    <w:rsid w:val="006E77F6"/>
    <w:rsid w:val="006E7ADB"/>
    <w:rsid w:val="006E7ADF"/>
    <w:rsid w:val="006E7C2C"/>
    <w:rsid w:val="006E7D42"/>
    <w:rsid w:val="006E7D68"/>
    <w:rsid w:val="006F0022"/>
    <w:rsid w:val="006F0124"/>
    <w:rsid w:val="006F015B"/>
    <w:rsid w:val="006F0721"/>
    <w:rsid w:val="006F076D"/>
    <w:rsid w:val="006F0828"/>
    <w:rsid w:val="006F08F7"/>
    <w:rsid w:val="006F096D"/>
    <w:rsid w:val="006F0A88"/>
    <w:rsid w:val="006F0B89"/>
    <w:rsid w:val="006F0C81"/>
    <w:rsid w:val="006F0FEF"/>
    <w:rsid w:val="006F117D"/>
    <w:rsid w:val="006F1294"/>
    <w:rsid w:val="006F1353"/>
    <w:rsid w:val="006F1510"/>
    <w:rsid w:val="006F1597"/>
    <w:rsid w:val="006F15ED"/>
    <w:rsid w:val="006F1782"/>
    <w:rsid w:val="006F1A29"/>
    <w:rsid w:val="006F1EBC"/>
    <w:rsid w:val="006F2128"/>
    <w:rsid w:val="006F219D"/>
    <w:rsid w:val="006F221E"/>
    <w:rsid w:val="006F23C3"/>
    <w:rsid w:val="006F281D"/>
    <w:rsid w:val="006F2958"/>
    <w:rsid w:val="006F2962"/>
    <w:rsid w:val="006F2CCB"/>
    <w:rsid w:val="006F2D7D"/>
    <w:rsid w:val="006F2E89"/>
    <w:rsid w:val="006F3119"/>
    <w:rsid w:val="006F321B"/>
    <w:rsid w:val="006F34BB"/>
    <w:rsid w:val="006F35CE"/>
    <w:rsid w:val="006F3630"/>
    <w:rsid w:val="006F376B"/>
    <w:rsid w:val="006F3B1C"/>
    <w:rsid w:val="006F3F23"/>
    <w:rsid w:val="006F440F"/>
    <w:rsid w:val="006F4857"/>
    <w:rsid w:val="006F49B5"/>
    <w:rsid w:val="006F4FEE"/>
    <w:rsid w:val="006F5040"/>
    <w:rsid w:val="006F5103"/>
    <w:rsid w:val="006F5142"/>
    <w:rsid w:val="006F5418"/>
    <w:rsid w:val="006F54C6"/>
    <w:rsid w:val="006F54D3"/>
    <w:rsid w:val="006F55BD"/>
    <w:rsid w:val="006F5885"/>
    <w:rsid w:val="006F5A36"/>
    <w:rsid w:val="006F5DD6"/>
    <w:rsid w:val="006F6100"/>
    <w:rsid w:val="006F613F"/>
    <w:rsid w:val="006F62D8"/>
    <w:rsid w:val="006F63D1"/>
    <w:rsid w:val="006F63E9"/>
    <w:rsid w:val="006F6448"/>
    <w:rsid w:val="006F654E"/>
    <w:rsid w:val="006F66F5"/>
    <w:rsid w:val="006F6827"/>
    <w:rsid w:val="006F682D"/>
    <w:rsid w:val="006F6887"/>
    <w:rsid w:val="006F69E9"/>
    <w:rsid w:val="006F6AFE"/>
    <w:rsid w:val="006F6B95"/>
    <w:rsid w:val="006F6C02"/>
    <w:rsid w:val="006F6C8F"/>
    <w:rsid w:val="006F6DD0"/>
    <w:rsid w:val="006F6F85"/>
    <w:rsid w:val="006F6F91"/>
    <w:rsid w:val="006F7114"/>
    <w:rsid w:val="006F72F6"/>
    <w:rsid w:val="006F730C"/>
    <w:rsid w:val="006F735F"/>
    <w:rsid w:val="006F74A0"/>
    <w:rsid w:val="006F786E"/>
    <w:rsid w:val="006F7996"/>
    <w:rsid w:val="006F7A0C"/>
    <w:rsid w:val="006F7A8C"/>
    <w:rsid w:val="006F7BC8"/>
    <w:rsid w:val="006F7DB5"/>
    <w:rsid w:val="006F7ED9"/>
    <w:rsid w:val="006F7F12"/>
    <w:rsid w:val="00700289"/>
    <w:rsid w:val="007007B6"/>
    <w:rsid w:val="00700994"/>
    <w:rsid w:val="007009F4"/>
    <w:rsid w:val="00700D8C"/>
    <w:rsid w:val="0070106F"/>
    <w:rsid w:val="00701306"/>
    <w:rsid w:val="007013BF"/>
    <w:rsid w:val="00701509"/>
    <w:rsid w:val="00701AE4"/>
    <w:rsid w:val="00702307"/>
    <w:rsid w:val="00702865"/>
    <w:rsid w:val="00702EE1"/>
    <w:rsid w:val="00702F5E"/>
    <w:rsid w:val="0070308B"/>
    <w:rsid w:val="0070338E"/>
    <w:rsid w:val="0070348A"/>
    <w:rsid w:val="00703510"/>
    <w:rsid w:val="00703998"/>
    <w:rsid w:val="00703BF8"/>
    <w:rsid w:val="00703D67"/>
    <w:rsid w:val="00704071"/>
    <w:rsid w:val="007040E1"/>
    <w:rsid w:val="007041A9"/>
    <w:rsid w:val="00704211"/>
    <w:rsid w:val="007044B1"/>
    <w:rsid w:val="00704840"/>
    <w:rsid w:val="00704A71"/>
    <w:rsid w:val="00704AD5"/>
    <w:rsid w:val="00704B0D"/>
    <w:rsid w:val="00704CA4"/>
    <w:rsid w:val="00704D01"/>
    <w:rsid w:val="00704D65"/>
    <w:rsid w:val="00704E33"/>
    <w:rsid w:val="00704ECF"/>
    <w:rsid w:val="00705304"/>
    <w:rsid w:val="00705397"/>
    <w:rsid w:val="00705525"/>
    <w:rsid w:val="00705CA8"/>
    <w:rsid w:val="00705D33"/>
    <w:rsid w:val="00705FA3"/>
    <w:rsid w:val="00705FC4"/>
    <w:rsid w:val="007060BF"/>
    <w:rsid w:val="00706139"/>
    <w:rsid w:val="007061D8"/>
    <w:rsid w:val="00706374"/>
    <w:rsid w:val="007063DE"/>
    <w:rsid w:val="00706462"/>
    <w:rsid w:val="007068D8"/>
    <w:rsid w:val="00706976"/>
    <w:rsid w:val="00706B77"/>
    <w:rsid w:val="00706EC5"/>
    <w:rsid w:val="0070701A"/>
    <w:rsid w:val="00707205"/>
    <w:rsid w:val="0070734E"/>
    <w:rsid w:val="0070754B"/>
    <w:rsid w:val="00707618"/>
    <w:rsid w:val="007079C1"/>
    <w:rsid w:val="00707AAE"/>
    <w:rsid w:val="00707C19"/>
    <w:rsid w:val="007100EF"/>
    <w:rsid w:val="00710D18"/>
    <w:rsid w:val="00710DA3"/>
    <w:rsid w:val="00710DD0"/>
    <w:rsid w:val="00710E1F"/>
    <w:rsid w:val="00710E78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ED"/>
    <w:rsid w:val="00711F8A"/>
    <w:rsid w:val="00711FEF"/>
    <w:rsid w:val="00712207"/>
    <w:rsid w:val="007122CB"/>
    <w:rsid w:val="007122D7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2E5"/>
    <w:rsid w:val="0071331A"/>
    <w:rsid w:val="0071335A"/>
    <w:rsid w:val="007134F7"/>
    <w:rsid w:val="00713693"/>
    <w:rsid w:val="0071376E"/>
    <w:rsid w:val="0071380B"/>
    <w:rsid w:val="00713931"/>
    <w:rsid w:val="00713A70"/>
    <w:rsid w:val="00713D48"/>
    <w:rsid w:val="00713E28"/>
    <w:rsid w:val="00713F2D"/>
    <w:rsid w:val="00713FB8"/>
    <w:rsid w:val="0071408D"/>
    <w:rsid w:val="00714199"/>
    <w:rsid w:val="00714260"/>
    <w:rsid w:val="007145DB"/>
    <w:rsid w:val="007146C1"/>
    <w:rsid w:val="0071495F"/>
    <w:rsid w:val="00714A0E"/>
    <w:rsid w:val="0071528A"/>
    <w:rsid w:val="007153D8"/>
    <w:rsid w:val="007153E1"/>
    <w:rsid w:val="0071547C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1D6"/>
    <w:rsid w:val="007164CE"/>
    <w:rsid w:val="00716BC9"/>
    <w:rsid w:val="00717145"/>
    <w:rsid w:val="007171DF"/>
    <w:rsid w:val="0071728D"/>
    <w:rsid w:val="00717451"/>
    <w:rsid w:val="0071780B"/>
    <w:rsid w:val="00717959"/>
    <w:rsid w:val="00717A10"/>
    <w:rsid w:val="00717D51"/>
    <w:rsid w:val="00717E5D"/>
    <w:rsid w:val="0072014C"/>
    <w:rsid w:val="007201EF"/>
    <w:rsid w:val="00720301"/>
    <w:rsid w:val="0072098B"/>
    <w:rsid w:val="00720A77"/>
    <w:rsid w:val="00720CA3"/>
    <w:rsid w:val="00720D19"/>
    <w:rsid w:val="00720E71"/>
    <w:rsid w:val="007211CA"/>
    <w:rsid w:val="00721242"/>
    <w:rsid w:val="00721591"/>
    <w:rsid w:val="007217E4"/>
    <w:rsid w:val="00721994"/>
    <w:rsid w:val="00721DAA"/>
    <w:rsid w:val="00721F19"/>
    <w:rsid w:val="00722011"/>
    <w:rsid w:val="00722091"/>
    <w:rsid w:val="007221E7"/>
    <w:rsid w:val="007225C5"/>
    <w:rsid w:val="00722667"/>
    <w:rsid w:val="00722692"/>
    <w:rsid w:val="007227A0"/>
    <w:rsid w:val="00722814"/>
    <w:rsid w:val="00722D2F"/>
    <w:rsid w:val="00722F20"/>
    <w:rsid w:val="0072327E"/>
    <w:rsid w:val="007235F6"/>
    <w:rsid w:val="00723709"/>
    <w:rsid w:val="007237A7"/>
    <w:rsid w:val="00723829"/>
    <w:rsid w:val="007239ED"/>
    <w:rsid w:val="00723AC2"/>
    <w:rsid w:val="00723CA1"/>
    <w:rsid w:val="00723D00"/>
    <w:rsid w:val="007241A5"/>
    <w:rsid w:val="0072426B"/>
    <w:rsid w:val="007242FA"/>
    <w:rsid w:val="0072439A"/>
    <w:rsid w:val="0072448C"/>
    <w:rsid w:val="007244AD"/>
    <w:rsid w:val="007245BD"/>
    <w:rsid w:val="00724672"/>
    <w:rsid w:val="007246A1"/>
    <w:rsid w:val="007246C0"/>
    <w:rsid w:val="0072471E"/>
    <w:rsid w:val="007248B5"/>
    <w:rsid w:val="00724C33"/>
    <w:rsid w:val="00724CA2"/>
    <w:rsid w:val="00724D7D"/>
    <w:rsid w:val="00724EC6"/>
    <w:rsid w:val="00725016"/>
    <w:rsid w:val="00725210"/>
    <w:rsid w:val="0072568B"/>
    <w:rsid w:val="00725770"/>
    <w:rsid w:val="00725857"/>
    <w:rsid w:val="00725D7A"/>
    <w:rsid w:val="0072617E"/>
    <w:rsid w:val="007261AB"/>
    <w:rsid w:val="00726222"/>
    <w:rsid w:val="007262EB"/>
    <w:rsid w:val="00726580"/>
    <w:rsid w:val="0072665C"/>
    <w:rsid w:val="00726857"/>
    <w:rsid w:val="00726919"/>
    <w:rsid w:val="00726C22"/>
    <w:rsid w:val="00726EE5"/>
    <w:rsid w:val="00727105"/>
    <w:rsid w:val="007276E2"/>
    <w:rsid w:val="007279CD"/>
    <w:rsid w:val="00727D23"/>
    <w:rsid w:val="00727D97"/>
    <w:rsid w:val="00727FAE"/>
    <w:rsid w:val="00727FC7"/>
    <w:rsid w:val="00730152"/>
    <w:rsid w:val="0073059C"/>
    <w:rsid w:val="00730649"/>
    <w:rsid w:val="007306A2"/>
    <w:rsid w:val="00730A18"/>
    <w:rsid w:val="00730FEB"/>
    <w:rsid w:val="007310D7"/>
    <w:rsid w:val="0073111E"/>
    <w:rsid w:val="00731241"/>
    <w:rsid w:val="0073124F"/>
    <w:rsid w:val="0073127E"/>
    <w:rsid w:val="0073158E"/>
    <w:rsid w:val="0073188A"/>
    <w:rsid w:val="007318FD"/>
    <w:rsid w:val="00731984"/>
    <w:rsid w:val="00731992"/>
    <w:rsid w:val="00731B69"/>
    <w:rsid w:val="00731BEB"/>
    <w:rsid w:val="00731D61"/>
    <w:rsid w:val="00731ECD"/>
    <w:rsid w:val="007320EF"/>
    <w:rsid w:val="007321BC"/>
    <w:rsid w:val="007321FC"/>
    <w:rsid w:val="00732266"/>
    <w:rsid w:val="007323B9"/>
    <w:rsid w:val="00732538"/>
    <w:rsid w:val="00732551"/>
    <w:rsid w:val="007325F8"/>
    <w:rsid w:val="00732B65"/>
    <w:rsid w:val="00732C75"/>
    <w:rsid w:val="00732FAA"/>
    <w:rsid w:val="00733170"/>
    <w:rsid w:val="007331FD"/>
    <w:rsid w:val="00733535"/>
    <w:rsid w:val="0073369C"/>
    <w:rsid w:val="007337E9"/>
    <w:rsid w:val="00733847"/>
    <w:rsid w:val="00733BBF"/>
    <w:rsid w:val="00733C0B"/>
    <w:rsid w:val="00733E86"/>
    <w:rsid w:val="007341E3"/>
    <w:rsid w:val="007342E1"/>
    <w:rsid w:val="0073433D"/>
    <w:rsid w:val="0073444B"/>
    <w:rsid w:val="00734668"/>
    <w:rsid w:val="007348AE"/>
    <w:rsid w:val="007348D1"/>
    <w:rsid w:val="00734921"/>
    <w:rsid w:val="00734C86"/>
    <w:rsid w:val="00734DA8"/>
    <w:rsid w:val="00734EA9"/>
    <w:rsid w:val="00735007"/>
    <w:rsid w:val="00735067"/>
    <w:rsid w:val="00735083"/>
    <w:rsid w:val="00735888"/>
    <w:rsid w:val="00735F51"/>
    <w:rsid w:val="00735F55"/>
    <w:rsid w:val="00735FAF"/>
    <w:rsid w:val="007360FD"/>
    <w:rsid w:val="00736256"/>
    <w:rsid w:val="00736423"/>
    <w:rsid w:val="00736504"/>
    <w:rsid w:val="00736908"/>
    <w:rsid w:val="00736B7A"/>
    <w:rsid w:val="00736CBA"/>
    <w:rsid w:val="00736EF4"/>
    <w:rsid w:val="00737403"/>
    <w:rsid w:val="0073749E"/>
    <w:rsid w:val="00737708"/>
    <w:rsid w:val="00737978"/>
    <w:rsid w:val="00737EAF"/>
    <w:rsid w:val="00740169"/>
    <w:rsid w:val="00740443"/>
    <w:rsid w:val="00740541"/>
    <w:rsid w:val="007405B7"/>
    <w:rsid w:val="0074078E"/>
    <w:rsid w:val="007407CA"/>
    <w:rsid w:val="007407F0"/>
    <w:rsid w:val="00740A27"/>
    <w:rsid w:val="0074103D"/>
    <w:rsid w:val="007414AE"/>
    <w:rsid w:val="00741526"/>
    <w:rsid w:val="007416C7"/>
    <w:rsid w:val="00741763"/>
    <w:rsid w:val="0074185B"/>
    <w:rsid w:val="007419B6"/>
    <w:rsid w:val="00741A65"/>
    <w:rsid w:val="00741FFA"/>
    <w:rsid w:val="00742006"/>
    <w:rsid w:val="00742288"/>
    <w:rsid w:val="0074233E"/>
    <w:rsid w:val="00742344"/>
    <w:rsid w:val="00742755"/>
    <w:rsid w:val="00742B75"/>
    <w:rsid w:val="00742C37"/>
    <w:rsid w:val="00742E19"/>
    <w:rsid w:val="00742F0D"/>
    <w:rsid w:val="00742FAD"/>
    <w:rsid w:val="0074349D"/>
    <w:rsid w:val="007434B3"/>
    <w:rsid w:val="007435C5"/>
    <w:rsid w:val="0074384A"/>
    <w:rsid w:val="0074389E"/>
    <w:rsid w:val="0074399A"/>
    <w:rsid w:val="007440A3"/>
    <w:rsid w:val="00744286"/>
    <w:rsid w:val="00744321"/>
    <w:rsid w:val="007443BF"/>
    <w:rsid w:val="007449C7"/>
    <w:rsid w:val="00744F61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B0"/>
    <w:rsid w:val="007460BE"/>
    <w:rsid w:val="007460D9"/>
    <w:rsid w:val="0074616C"/>
    <w:rsid w:val="00746320"/>
    <w:rsid w:val="00746497"/>
    <w:rsid w:val="00746619"/>
    <w:rsid w:val="00746763"/>
    <w:rsid w:val="00746E17"/>
    <w:rsid w:val="00746EAA"/>
    <w:rsid w:val="00746F44"/>
    <w:rsid w:val="007470B7"/>
    <w:rsid w:val="00747180"/>
    <w:rsid w:val="00747231"/>
    <w:rsid w:val="00747246"/>
    <w:rsid w:val="0074742A"/>
    <w:rsid w:val="007475FF"/>
    <w:rsid w:val="0074789B"/>
    <w:rsid w:val="00747950"/>
    <w:rsid w:val="00747AFE"/>
    <w:rsid w:val="00750693"/>
    <w:rsid w:val="00750818"/>
    <w:rsid w:val="00750D41"/>
    <w:rsid w:val="00750DCD"/>
    <w:rsid w:val="00750E04"/>
    <w:rsid w:val="00750F2C"/>
    <w:rsid w:val="00751066"/>
    <w:rsid w:val="007510FF"/>
    <w:rsid w:val="00751330"/>
    <w:rsid w:val="007513D9"/>
    <w:rsid w:val="007516D9"/>
    <w:rsid w:val="007516DF"/>
    <w:rsid w:val="00751912"/>
    <w:rsid w:val="00751916"/>
    <w:rsid w:val="00751C90"/>
    <w:rsid w:val="00751CD9"/>
    <w:rsid w:val="00751DB5"/>
    <w:rsid w:val="007523C3"/>
    <w:rsid w:val="00752591"/>
    <w:rsid w:val="00752887"/>
    <w:rsid w:val="007528DC"/>
    <w:rsid w:val="00752A0F"/>
    <w:rsid w:val="00752A5A"/>
    <w:rsid w:val="00752B03"/>
    <w:rsid w:val="00752C77"/>
    <w:rsid w:val="00752EC1"/>
    <w:rsid w:val="00752F4D"/>
    <w:rsid w:val="00752F60"/>
    <w:rsid w:val="007530C0"/>
    <w:rsid w:val="0075342C"/>
    <w:rsid w:val="007534A1"/>
    <w:rsid w:val="00753626"/>
    <w:rsid w:val="0075381D"/>
    <w:rsid w:val="007538D7"/>
    <w:rsid w:val="00753972"/>
    <w:rsid w:val="00753AE1"/>
    <w:rsid w:val="00753AE6"/>
    <w:rsid w:val="00753BBD"/>
    <w:rsid w:val="00753E3F"/>
    <w:rsid w:val="00754860"/>
    <w:rsid w:val="00754C02"/>
    <w:rsid w:val="00754E04"/>
    <w:rsid w:val="00754EBA"/>
    <w:rsid w:val="007551FA"/>
    <w:rsid w:val="00755271"/>
    <w:rsid w:val="007552D3"/>
    <w:rsid w:val="00755577"/>
    <w:rsid w:val="0075569D"/>
    <w:rsid w:val="00755742"/>
    <w:rsid w:val="007558C6"/>
    <w:rsid w:val="007559EC"/>
    <w:rsid w:val="00755A43"/>
    <w:rsid w:val="00755C6A"/>
    <w:rsid w:val="00755D5E"/>
    <w:rsid w:val="00755E61"/>
    <w:rsid w:val="007560E2"/>
    <w:rsid w:val="007562C5"/>
    <w:rsid w:val="007562DC"/>
    <w:rsid w:val="00756561"/>
    <w:rsid w:val="007565E4"/>
    <w:rsid w:val="0075687F"/>
    <w:rsid w:val="007568F7"/>
    <w:rsid w:val="00756A23"/>
    <w:rsid w:val="00756E16"/>
    <w:rsid w:val="00756EBA"/>
    <w:rsid w:val="007571C2"/>
    <w:rsid w:val="007575BD"/>
    <w:rsid w:val="00757841"/>
    <w:rsid w:val="007578EA"/>
    <w:rsid w:val="00757F5E"/>
    <w:rsid w:val="00760077"/>
    <w:rsid w:val="007601DA"/>
    <w:rsid w:val="007602E8"/>
    <w:rsid w:val="007602F4"/>
    <w:rsid w:val="0076053F"/>
    <w:rsid w:val="007605FF"/>
    <w:rsid w:val="007607B8"/>
    <w:rsid w:val="00760936"/>
    <w:rsid w:val="00760945"/>
    <w:rsid w:val="00760A05"/>
    <w:rsid w:val="00760AC2"/>
    <w:rsid w:val="00760BD8"/>
    <w:rsid w:val="00760BF8"/>
    <w:rsid w:val="00760CF8"/>
    <w:rsid w:val="00760E57"/>
    <w:rsid w:val="0076136F"/>
    <w:rsid w:val="00761886"/>
    <w:rsid w:val="00761944"/>
    <w:rsid w:val="00761D94"/>
    <w:rsid w:val="007620C3"/>
    <w:rsid w:val="00762204"/>
    <w:rsid w:val="00762238"/>
    <w:rsid w:val="00762792"/>
    <w:rsid w:val="007627E9"/>
    <w:rsid w:val="00762935"/>
    <w:rsid w:val="00762D35"/>
    <w:rsid w:val="0076313B"/>
    <w:rsid w:val="007631D1"/>
    <w:rsid w:val="00763346"/>
    <w:rsid w:val="0076356B"/>
    <w:rsid w:val="007637DF"/>
    <w:rsid w:val="007639D5"/>
    <w:rsid w:val="00763AAD"/>
    <w:rsid w:val="00763D54"/>
    <w:rsid w:val="00763D61"/>
    <w:rsid w:val="00763DE5"/>
    <w:rsid w:val="00764060"/>
    <w:rsid w:val="007641DE"/>
    <w:rsid w:val="007642FD"/>
    <w:rsid w:val="00764559"/>
    <w:rsid w:val="00764735"/>
    <w:rsid w:val="007647A9"/>
    <w:rsid w:val="0076485F"/>
    <w:rsid w:val="00764A26"/>
    <w:rsid w:val="00764C5E"/>
    <w:rsid w:val="00764D07"/>
    <w:rsid w:val="007651CE"/>
    <w:rsid w:val="007651FB"/>
    <w:rsid w:val="0076588D"/>
    <w:rsid w:val="00765B52"/>
    <w:rsid w:val="00765E5D"/>
    <w:rsid w:val="0076698D"/>
    <w:rsid w:val="007669B0"/>
    <w:rsid w:val="00766A0D"/>
    <w:rsid w:val="00766A37"/>
    <w:rsid w:val="00766E5B"/>
    <w:rsid w:val="00766EF4"/>
    <w:rsid w:val="00766F85"/>
    <w:rsid w:val="007670B8"/>
    <w:rsid w:val="00767136"/>
    <w:rsid w:val="0076718C"/>
    <w:rsid w:val="0076753A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60D"/>
    <w:rsid w:val="007706E6"/>
    <w:rsid w:val="007707D2"/>
    <w:rsid w:val="00770D13"/>
    <w:rsid w:val="00770E05"/>
    <w:rsid w:val="007711E5"/>
    <w:rsid w:val="00771833"/>
    <w:rsid w:val="007718E5"/>
    <w:rsid w:val="0077191E"/>
    <w:rsid w:val="00771C46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3211"/>
    <w:rsid w:val="00773269"/>
    <w:rsid w:val="00773319"/>
    <w:rsid w:val="007737C0"/>
    <w:rsid w:val="0077386D"/>
    <w:rsid w:val="007738EF"/>
    <w:rsid w:val="00773CDC"/>
    <w:rsid w:val="00773F74"/>
    <w:rsid w:val="00773F77"/>
    <w:rsid w:val="00773FAE"/>
    <w:rsid w:val="007741A5"/>
    <w:rsid w:val="007741C8"/>
    <w:rsid w:val="007741EF"/>
    <w:rsid w:val="007744FD"/>
    <w:rsid w:val="00774E07"/>
    <w:rsid w:val="00775034"/>
    <w:rsid w:val="00775066"/>
    <w:rsid w:val="00775193"/>
    <w:rsid w:val="007753BE"/>
    <w:rsid w:val="0077560E"/>
    <w:rsid w:val="00775761"/>
    <w:rsid w:val="00775AB7"/>
    <w:rsid w:val="00775B5E"/>
    <w:rsid w:val="00775E5D"/>
    <w:rsid w:val="00775EF1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A24"/>
    <w:rsid w:val="00776B23"/>
    <w:rsid w:val="00776D42"/>
    <w:rsid w:val="007770FC"/>
    <w:rsid w:val="0077772F"/>
    <w:rsid w:val="007779F6"/>
    <w:rsid w:val="00777B9C"/>
    <w:rsid w:val="00777CE2"/>
    <w:rsid w:val="00777D80"/>
    <w:rsid w:val="007803BF"/>
    <w:rsid w:val="00780606"/>
    <w:rsid w:val="00780773"/>
    <w:rsid w:val="00780870"/>
    <w:rsid w:val="007808BA"/>
    <w:rsid w:val="00780A7E"/>
    <w:rsid w:val="00780BD4"/>
    <w:rsid w:val="00780C76"/>
    <w:rsid w:val="00781152"/>
    <w:rsid w:val="007811C0"/>
    <w:rsid w:val="007811C8"/>
    <w:rsid w:val="0078172B"/>
    <w:rsid w:val="00781745"/>
    <w:rsid w:val="00781A45"/>
    <w:rsid w:val="00781A5B"/>
    <w:rsid w:val="00781ACA"/>
    <w:rsid w:val="00781AD1"/>
    <w:rsid w:val="007820D4"/>
    <w:rsid w:val="007823DF"/>
    <w:rsid w:val="007824BF"/>
    <w:rsid w:val="00782560"/>
    <w:rsid w:val="007827C1"/>
    <w:rsid w:val="0078296C"/>
    <w:rsid w:val="00782ACF"/>
    <w:rsid w:val="00782E17"/>
    <w:rsid w:val="00782ECE"/>
    <w:rsid w:val="007831A9"/>
    <w:rsid w:val="007832D7"/>
    <w:rsid w:val="007832DF"/>
    <w:rsid w:val="00783409"/>
    <w:rsid w:val="007834D0"/>
    <w:rsid w:val="0078364C"/>
    <w:rsid w:val="0078379A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AC3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5F7F"/>
    <w:rsid w:val="007860BD"/>
    <w:rsid w:val="0078626A"/>
    <w:rsid w:val="007862C5"/>
    <w:rsid w:val="00786448"/>
    <w:rsid w:val="007865B3"/>
    <w:rsid w:val="0078696A"/>
    <w:rsid w:val="00786B93"/>
    <w:rsid w:val="00786BFE"/>
    <w:rsid w:val="00786C5D"/>
    <w:rsid w:val="00787085"/>
    <w:rsid w:val="00787173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D1E"/>
    <w:rsid w:val="00787F67"/>
    <w:rsid w:val="00790060"/>
    <w:rsid w:val="007901A6"/>
    <w:rsid w:val="0079040C"/>
    <w:rsid w:val="00790CBA"/>
    <w:rsid w:val="007914D7"/>
    <w:rsid w:val="00791634"/>
    <w:rsid w:val="00791D74"/>
    <w:rsid w:val="00792182"/>
    <w:rsid w:val="007921C1"/>
    <w:rsid w:val="00792285"/>
    <w:rsid w:val="00792462"/>
    <w:rsid w:val="00792DCB"/>
    <w:rsid w:val="00792DDE"/>
    <w:rsid w:val="00792F41"/>
    <w:rsid w:val="007932C2"/>
    <w:rsid w:val="007935F8"/>
    <w:rsid w:val="0079365A"/>
    <w:rsid w:val="0079375E"/>
    <w:rsid w:val="007937AF"/>
    <w:rsid w:val="00793929"/>
    <w:rsid w:val="007939DA"/>
    <w:rsid w:val="00793AF6"/>
    <w:rsid w:val="00793B39"/>
    <w:rsid w:val="00793BF8"/>
    <w:rsid w:val="00793FA5"/>
    <w:rsid w:val="0079417F"/>
    <w:rsid w:val="007941D0"/>
    <w:rsid w:val="00794378"/>
    <w:rsid w:val="007943AE"/>
    <w:rsid w:val="0079457D"/>
    <w:rsid w:val="007947C6"/>
    <w:rsid w:val="00794C5B"/>
    <w:rsid w:val="00794DC6"/>
    <w:rsid w:val="00794FBC"/>
    <w:rsid w:val="00795091"/>
    <w:rsid w:val="00795201"/>
    <w:rsid w:val="00795932"/>
    <w:rsid w:val="0079597A"/>
    <w:rsid w:val="00795987"/>
    <w:rsid w:val="00795C04"/>
    <w:rsid w:val="00795D46"/>
    <w:rsid w:val="00795F80"/>
    <w:rsid w:val="0079601B"/>
    <w:rsid w:val="00796167"/>
    <w:rsid w:val="007961A1"/>
    <w:rsid w:val="007961B9"/>
    <w:rsid w:val="0079648F"/>
    <w:rsid w:val="00796536"/>
    <w:rsid w:val="007965AC"/>
    <w:rsid w:val="0079678E"/>
    <w:rsid w:val="00796997"/>
    <w:rsid w:val="007969AD"/>
    <w:rsid w:val="00796AC2"/>
    <w:rsid w:val="00796B32"/>
    <w:rsid w:val="00796C5C"/>
    <w:rsid w:val="00796C6D"/>
    <w:rsid w:val="00796CB0"/>
    <w:rsid w:val="00796CEF"/>
    <w:rsid w:val="00797001"/>
    <w:rsid w:val="00797179"/>
    <w:rsid w:val="0079722F"/>
    <w:rsid w:val="00797292"/>
    <w:rsid w:val="007972C8"/>
    <w:rsid w:val="007973F1"/>
    <w:rsid w:val="0079747E"/>
    <w:rsid w:val="00797741"/>
    <w:rsid w:val="0079798F"/>
    <w:rsid w:val="00797B11"/>
    <w:rsid w:val="00797EA5"/>
    <w:rsid w:val="00797F4B"/>
    <w:rsid w:val="007A00DB"/>
    <w:rsid w:val="007A0144"/>
    <w:rsid w:val="007A0224"/>
    <w:rsid w:val="007A02A4"/>
    <w:rsid w:val="007A03F1"/>
    <w:rsid w:val="007A0791"/>
    <w:rsid w:val="007A0884"/>
    <w:rsid w:val="007A0CEF"/>
    <w:rsid w:val="007A0E67"/>
    <w:rsid w:val="007A0F0C"/>
    <w:rsid w:val="007A10D7"/>
    <w:rsid w:val="007A1313"/>
    <w:rsid w:val="007A169D"/>
    <w:rsid w:val="007A1908"/>
    <w:rsid w:val="007A1A3D"/>
    <w:rsid w:val="007A1BF8"/>
    <w:rsid w:val="007A1C6E"/>
    <w:rsid w:val="007A2286"/>
    <w:rsid w:val="007A2358"/>
    <w:rsid w:val="007A2485"/>
    <w:rsid w:val="007A24AC"/>
    <w:rsid w:val="007A24EC"/>
    <w:rsid w:val="007A2670"/>
    <w:rsid w:val="007A26E5"/>
    <w:rsid w:val="007A29DE"/>
    <w:rsid w:val="007A2D43"/>
    <w:rsid w:val="007A2D46"/>
    <w:rsid w:val="007A2E7E"/>
    <w:rsid w:val="007A2F07"/>
    <w:rsid w:val="007A2FE3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3FE"/>
    <w:rsid w:val="007A4537"/>
    <w:rsid w:val="007A45E7"/>
    <w:rsid w:val="007A46AD"/>
    <w:rsid w:val="007A471D"/>
    <w:rsid w:val="007A4764"/>
    <w:rsid w:val="007A4A5F"/>
    <w:rsid w:val="007A4AE3"/>
    <w:rsid w:val="007A4E57"/>
    <w:rsid w:val="007A4E6F"/>
    <w:rsid w:val="007A4EFF"/>
    <w:rsid w:val="007A51A7"/>
    <w:rsid w:val="007A541B"/>
    <w:rsid w:val="007A5C27"/>
    <w:rsid w:val="007A5FAB"/>
    <w:rsid w:val="007A6229"/>
    <w:rsid w:val="007A628C"/>
    <w:rsid w:val="007A687B"/>
    <w:rsid w:val="007A69F8"/>
    <w:rsid w:val="007A6A07"/>
    <w:rsid w:val="007A6DD9"/>
    <w:rsid w:val="007A7421"/>
    <w:rsid w:val="007A7632"/>
    <w:rsid w:val="007A771F"/>
    <w:rsid w:val="007A789C"/>
    <w:rsid w:val="007A78ED"/>
    <w:rsid w:val="007A7955"/>
    <w:rsid w:val="007A7DB2"/>
    <w:rsid w:val="007A7F0E"/>
    <w:rsid w:val="007A7F1E"/>
    <w:rsid w:val="007B0027"/>
    <w:rsid w:val="007B00D1"/>
    <w:rsid w:val="007B0319"/>
    <w:rsid w:val="007B046B"/>
    <w:rsid w:val="007B05D1"/>
    <w:rsid w:val="007B0870"/>
    <w:rsid w:val="007B08E5"/>
    <w:rsid w:val="007B0D1C"/>
    <w:rsid w:val="007B0D80"/>
    <w:rsid w:val="007B0EFA"/>
    <w:rsid w:val="007B101A"/>
    <w:rsid w:val="007B112B"/>
    <w:rsid w:val="007B11DA"/>
    <w:rsid w:val="007B12E4"/>
    <w:rsid w:val="007B13D8"/>
    <w:rsid w:val="007B1518"/>
    <w:rsid w:val="007B1708"/>
    <w:rsid w:val="007B174B"/>
    <w:rsid w:val="007B18F0"/>
    <w:rsid w:val="007B1922"/>
    <w:rsid w:val="007B1BD9"/>
    <w:rsid w:val="007B1E8A"/>
    <w:rsid w:val="007B1F17"/>
    <w:rsid w:val="007B205C"/>
    <w:rsid w:val="007B2118"/>
    <w:rsid w:val="007B2222"/>
    <w:rsid w:val="007B223B"/>
    <w:rsid w:val="007B2553"/>
    <w:rsid w:val="007B2B6F"/>
    <w:rsid w:val="007B2C5D"/>
    <w:rsid w:val="007B2D25"/>
    <w:rsid w:val="007B2F53"/>
    <w:rsid w:val="007B3010"/>
    <w:rsid w:val="007B305F"/>
    <w:rsid w:val="007B30BA"/>
    <w:rsid w:val="007B32E1"/>
    <w:rsid w:val="007B331F"/>
    <w:rsid w:val="007B350D"/>
    <w:rsid w:val="007B361A"/>
    <w:rsid w:val="007B36C1"/>
    <w:rsid w:val="007B3761"/>
    <w:rsid w:val="007B3962"/>
    <w:rsid w:val="007B3A62"/>
    <w:rsid w:val="007B3A81"/>
    <w:rsid w:val="007B3B0A"/>
    <w:rsid w:val="007B41EC"/>
    <w:rsid w:val="007B4255"/>
    <w:rsid w:val="007B4358"/>
    <w:rsid w:val="007B45F2"/>
    <w:rsid w:val="007B4832"/>
    <w:rsid w:val="007B4A08"/>
    <w:rsid w:val="007B4AB3"/>
    <w:rsid w:val="007B4B90"/>
    <w:rsid w:val="007B4B9E"/>
    <w:rsid w:val="007B50DF"/>
    <w:rsid w:val="007B521B"/>
    <w:rsid w:val="007B5411"/>
    <w:rsid w:val="007B5426"/>
    <w:rsid w:val="007B599A"/>
    <w:rsid w:val="007B5BBD"/>
    <w:rsid w:val="007B5BDF"/>
    <w:rsid w:val="007B5D90"/>
    <w:rsid w:val="007B5DE8"/>
    <w:rsid w:val="007B5F44"/>
    <w:rsid w:val="007B6334"/>
    <w:rsid w:val="007B6735"/>
    <w:rsid w:val="007B6975"/>
    <w:rsid w:val="007B6C1C"/>
    <w:rsid w:val="007B6E5C"/>
    <w:rsid w:val="007B70D5"/>
    <w:rsid w:val="007B727E"/>
    <w:rsid w:val="007B7560"/>
    <w:rsid w:val="007B772A"/>
    <w:rsid w:val="007B796A"/>
    <w:rsid w:val="007B7BCA"/>
    <w:rsid w:val="007B7E3F"/>
    <w:rsid w:val="007C0007"/>
    <w:rsid w:val="007C004C"/>
    <w:rsid w:val="007C032C"/>
    <w:rsid w:val="007C0347"/>
    <w:rsid w:val="007C06BD"/>
    <w:rsid w:val="007C0952"/>
    <w:rsid w:val="007C0A14"/>
    <w:rsid w:val="007C0BB6"/>
    <w:rsid w:val="007C0BE9"/>
    <w:rsid w:val="007C0DA2"/>
    <w:rsid w:val="007C0E68"/>
    <w:rsid w:val="007C0EC8"/>
    <w:rsid w:val="007C0ED2"/>
    <w:rsid w:val="007C0F48"/>
    <w:rsid w:val="007C1107"/>
    <w:rsid w:val="007C1553"/>
    <w:rsid w:val="007C171B"/>
    <w:rsid w:val="007C1A62"/>
    <w:rsid w:val="007C1A7E"/>
    <w:rsid w:val="007C1CA0"/>
    <w:rsid w:val="007C1D06"/>
    <w:rsid w:val="007C20A5"/>
    <w:rsid w:val="007C227F"/>
    <w:rsid w:val="007C26AA"/>
    <w:rsid w:val="007C2978"/>
    <w:rsid w:val="007C29EA"/>
    <w:rsid w:val="007C2CC7"/>
    <w:rsid w:val="007C2D59"/>
    <w:rsid w:val="007C3316"/>
    <w:rsid w:val="007C39DB"/>
    <w:rsid w:val="007C3BF2"/>
    <w:rsid w:val="007C3C71"/>
    <w:rsid w:val="007C3EA8"/>
    <w:rsid w:val="007C3EFB"/>
    <w:rsid w:val="007C3F60"/>
    <w:rsid w:val="007C40BE"/>
    <w:rsid w:val="007C41B7"/>
    <w:rsid w:val="007C43D9"/>
    <w:rsid w:val="007C445C"/>
    <w:rsid w:val="007C44ED"/>
    <w:rsid w:val="007C45A0"/>
    <w:rsid w:val="007C4691"/>
    <w:rsid w:val="007C49B6"/>
    <w:rsid w:val="007C4DAE"/>
    <w:rsid w:val="007C5047"/>
    <w:rsid w:val="007C53F8"/>
    <w:rsid w:val="007C55AC"/>
    <w:rsid w:val="007C586C"/>
    <w:rsid w:val="007C5B27"/>
    <w:rsid w:val="007C5B65"/>
    <w:rsid w:val="007C5E6D"/>
    <w:rsid w:val="007C6164"/>
    <w:rsid w:val="007C6748"/>
    <w:rsid w:val="007C674F"/>
    <w:rsid w:val="007C6B0D"/>
    <w:rsid w:val="007C6E20"/>
    <w:rsid w:val="007C6FA8"/>
    <w:rsid w:val="007C70DA"/>
    <w:rsid w:val="007C712F"/>
    <w:rsid w:val="007C7233"/>
    <w:rsid w:val="007C7304"/>
    <w:rsid w:val="007C7AD6"/>
    <w:rsid w:val="007C7D9C"/>
    <w:rsid w:val="007C7DA5"/>
    <w:rsid w:val="007C7E24"/>
    <w:rsid w:val="007C7F74"/>
    <w:rsid w:val="007D006F"/>
    <w:rsid w:val="007D00AC"/>
    <w:rsid w:val="007D057D"/>
    <w:rsid w:val="007D061C"/>
    <w:rsid w:val="007D07D5"/>
    <w:rsid w:val="007D082D"/>
    <w:rsid w:val="007D0897"/>
    <w:rsid w:val="007D091C"/>
    <w:rsid w:val="007D0944"/>
    <w:rsid w:val="007D0A13"/>
    <w:rsid w:val="007D0B38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DD"/>
    <w:rsid w:val="007D1FEB"/>
    <w:rsid w:val="007D2003"/>
    <w:rsid w:val="007D205C"/>
    <w:rsid w:val="007D22E1"/>
    <w:rsid w:val="007D237D"/>
    <w:rsid w:val="007D2467"/>
    <w:rsid w:val="007D255F"/>
    <w:rsid w:val="007D2979"/>
    <w:rsid w:val="007D2A25"/>
    <w:rsid w:val="007D2AB8"/>
    <w:rsid w:val="007D2FE3"/>
    <w:rsid w:val="007D3313"/>
    <w:rsid w:val="007D356D"/>
    <w:rsid w:val="007D35A6"/>
    <w:rsid w:val="007D35F4"/>
    <w:rsid w:val="007D3ADB"/>
    <w:rsid w:val="007D3BA1"/>
    <w:rsid w:val="007D3FED"/>
    <w:rsid w:val="007D4189"/>
    <w:rsid w:val="007D44B8"/>
    <w:rsid w:val="007D4E6C"/>
    <w:rsid w:val="007D5165"/>
    <w:rsid w:val="007D51D1"/>
    <w:rsid w:val="007D5B09"/>
    <w:rsid w:val="007D5DBF"/>
    <w:rsid w:val="007D5E80"/>
    <w:rsid w:val="007D5F4A"/>
    <w:rsid w:val="007D5F9E"/>
    <w:rsid w:val="007D60F2"/>
    <w:rsid w:val="007D626C"/>
    <w:rsid w:val="007D676B"/>
    <w:rsid w:val="007D68A7"/>
    <w:rsid w:val="007D69D9"/>
    <w:rsid w:val="007D6A1A"/>
    <w:rsid w:val="007D6D04"/>
    <w:rsid w:val="007D6EE3"/>
    <w:rsid w:val="007D6F19"/>
    <w:rsid w:val="007D71E9"/>
    <w:rsid w:val="007D71F1"/>
    <w:rsid w:val="007D77C6"/>
    <w:rsid w:val="007D792A"/>
    <w:rsid w:val="007D7988"/>
    <w:rsid w:val="007D7D9A"/>
    <w:rsid w:val="007D7E03"/>
    <w:rsid w:val="007E0112"/>
    <w:rsid w:val="007E04A8"/>
    <w:rsid w:val="007E06DD"/>
    <w:rsid w:val="007E074C"/>
    <w:rsid w:val="007E080D"/>
    <w:rsid w:val="007E08F6"/>
    <w:rsid w:val="007E09A5"/>
    <w:rsid w:val="007E0A3E"/>
    <w:rsid w:val="007E0C0E"/>
    <w:rsid w:val="007E0CA3"/>
    <w:rsid w:val="007E0F82"/>
    <w:rsid w:val="007E104C"/>
    <w:rsid w:val="007E1146"/>
    <w:rsid w:val="007E1660"/>
    <w:rsid w:val="007E180B"/>
    <w:rsid w:val="007E196C"/>
    <w:rsid w:val="007E19E1"/>
    <w:rsid w:val="007E1D2B"/>
    <w:rsid w:val="007E2257"/>
    <w:rsid w:val="007E22C4"/>
    <w:rsid w:val="007E25CD"/>
    <w:rsid w:val="007E2B1F"/>
    <w:rsid w:val="007E2CB6"/>
    <w:rsid w:val="007E2CFD"/>
    <w:rsid w:val="007E32B2"/>
    <w:rsid w:val="007E354E"/>
    <w:rsid w:val="007E3608"/>
    <w:rsid w:val="007E38F4"/>
    <w:rsid w:val="007E397D"/>
    <w:rsid w:val="007E3AC9"/>
    <w:rsid w:val="007E3C5C"/>
    <w:rsid w:val="007E446C"/>
    <w:rsid w:val="007E466E"/>
    <w:rsid w:val="007E46AE"/>
    <w:rsid w:val="007E471E"/>
    <w:rsid w:val="007E4771"/>
    <w:rsid w:val="007E4B8A"/>
    <w:rsid w:val="007E4CA8"/>
    <w:rsid w:val="007E4CC3"/>
    <w:rsid w:val="007E52C5"/>
    <w:rsid w:val="007E55B1"/>
    <w:rsid w:val="007E5A5D"/>
    <w:rsid w:val="007E5B9D"/>
    <w:rsid w:val="007E5C3C"/>
    <w:rsid w:val="007E5D21"/>
    <w:rsid w:val="007E5EDA"/>
    <w:rsid w:val="007E5F6A"/>
    <w:rsid w:val="007E609A"/>
    <w:rsid w:val="007E62B7"/>
    <w:rsid w:val="007E696B"/>
    <w:rsid w:val="007E6B8B"/>
    <w:rsid w:val="007E6DCF"/>
    <w:rsid w:val="007E6F4E"/>
    <w:rsid w:val="007E76DD"/>
    <w:rsid w:val="007E7787"/>
    <w:rsid w:val="007E77C5"/>
    <w:rsid w:val="007E78BF"/>
    <w:rsid w:val="007E795F"/>
    <w:rsid w:val="007E7A1E"/>
    <w:rsid w:val="007E7B0B"/>
    <w:rsid w:val="007E7C43"/>
    <w:rsid w:val="007E7C84"/>
    <w:rsid w:val="007E7ED6"/>
    <w:rsid w:val="007E7FD9"/>
    <w:rsid w:val="007F010C"/>
    <w:rsid w:val="007F030C"/>
    <w:rsid w:val="007F0387"/>
    <w:rsid w:val="007F059B"/>
    <w:rsid w:val="007F05F4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307"/>
    <w:rsid w:val="007F1534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56"/>
    <w:rsid w:val="007F2273"/>
    <w:rsid w:val="007F2293"/>
    <w:rsid w:val="007F2349"/>
    <w:rsid w:val="007F2B90"/>
    <w:rsid w:val="007F2CA3"/>
    <w:rsid w:val="007F2CA4"/>
    <w:rsid w:val="007F2D7A"/>
    <w:rsid w:val="007F331A"/>
    <w:rsid w:val="007F3CBB"/>
    <w:rsid w:val="007F3EA0"/>
    <w:rsid w:val="007F4485"/>
    <w:rsid w:val="007F4611"/>
    <w:rsid w:val="007F46BB"/>
    <w:rsid w:val="007F46FF"/>
    <w:rsid w:val="007F4764"/>
    <w:rsid w:val="007F47CF"/>
    <w:rsid w:val="007F4AB2"/>
    <w:rsid w:val="007F4C3A"/>
    <w:rsid w:val="007F4D41"/>
    <w:rsid w:val="007F4EA8"/>
    <w:rsid w:val="007F50E0"/>
    <w:rsid w:val="007F513E"/>
    <w:rsid w:val="007F524B"/>
    <w:rsid w:val="007F5271"/>
    <w:rsid w:val="007F5388"/>
    <w:rsid w:val="007F5560"/>
    <w:rsid w:val="007F5A97"/>
    <w:rsid w:val="007F5BE8"/>
    <w:rsid w:val="007F5D2B"/>
    <w:rsid w:val="007F5FC8"/>
    <w:rsid w:val="007F650D"/>
    <w:rsid w:val="007F656F"/>
    <w:rsid w:val="007F67C8"/>
    <w:rsid w:val="007F68C1"/>
    <w:rsid w:val="007F6B3C"/>
    <w:rsid w:val="007F6DCB"/>
    <w:rsid w:val="007F70C2"/>
    <w:rsid w:val="007F7451"/>
    <w:rsid w:val="007F7770"/>
    <w:rsid w:val="007F79EE"/>
    <w:rsid w:val="007F7DFC"/>
    <w:rsid w:val="007F7F43"/>
    <w:rsid w:val="007F7FDA"/>
    <w:rsid w:val="0080014C"/>
    <w:rsid w:val="0080046F"/>
    <w:rsid w:val="00800482"/>
    <w:rsid w:val="00800884"/>
    <w:rsid w:val="00800A7C"/>
    <w:rsid w:val="00800BF5"/>
    <w:rsid w:val="00800CB4"/>
    <w:rsid w:val="0080143C"/>
    <w:rsid w:val="008014F3"/>
    <w:rsid w:val="00801614"/>
    <w:rsid w:val="00801808"/>
    <w:rsid w:val="00801D08"/>
    <w:rsid w:val="00801F23"/>
    <w:rsid w:val="00801F50"/>
    <w:rsid w:val="008022DF"/>
    <w:rsid w:val="0080234F"/>
    <w:rsid w:val="00802538"/>
    <w:rsid w:val="008026A5"/>
    <w:rsid w:val="00802726"/>
    <w:rsid w:val="00802823"/>
    <w:rsid w:val="00802910"/>
    <w:rsid w:val="00802A1F"/>
    <w:rsid w:val="00802D1A"/>
    <w:rsid w:val="00803931"/>
    <w:rsid w:val="00803ADD"/>
    <w:rsid w:val="00803B2D"/>
    <w:rsid w:val="00803CBB"/>
    <w:rsid w:val="00803D3E"/>
    <w:rsid w:val="00803D82"/>
    <w:rsid w:val="00803DEE"/>
    <w:rsid w:val="00803E63"/>
    <w:rsid w:val="0080409C"/>
    <w:rsid w:val="00804148"/>
    <w:rsid w:val="00804408"/>
    <w:rsid w:val="008049F0"/>
    <w:rsid w:val="00804B82"/>
    <w:rsid w:val="00804C58"/>
    <w:rsid w:val="00804D0A"/>
    <w:rsid w:val="00804D53"/>
    <w:rsid w:val="00804E2B"/>
    <w:rsid w:val="00805032"/>
    <w:rsid w:val="0080586B"/>
    <w:rsid w:val="00805921"/>
    <w:rsid w:val="008059B7"/>
    <w:rsid w:val="008059FD"/>
    <w:rsid w:val="00805B16"/>
    <w:rsid w:val="00805BD5"/>
    <w:rsid w:val="00805CF1"/>
    <w:rsid w:val="00805DC5"/>
    <w:rsid w:val="00805E2D"/>
    <w:rsid w:val="00805F7A"/>
    <w:rsid w:val="008060CB"/>
    <w:rsid w:val="008060F9"/>
    <w:rsid w:val="008065B0"/>
    <w:rsid w:val="008065BD"/>
    <w:rsid w:val="0080684C"/>
    <w:rsid w:val="0080688F"/>
    <w:rsid w:val="008068D2"/>
    <w:rsid w:val="008068E7"/>
    <w:rsid w:val="008068F7"/>
    <w:rsid w:val="008069DF"/>
    <w:rsid w:val="00806F9D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5FD"/>
    <w:rsid w:val="00810840"/>
    <w:rsid w:val="00810B10"/>
    <w:rsid w:val="00810BC5"/>
    <w:rsid w:val="00810C14"/>
    <w:rsid w:val="00810D5B"/>
    <w:rsid w:val="00810FC3"/>
    <w:rsid w:val="00811088"/>
    <w:rsid w:val="0081140A"/>
    <w:rsid w:val="008115C0"/>
    <w:rsid w:val="00811802"/>
    <w:rsid w:val="00811B1F"/>
    <w:rsid w:val="00811C67"/>
    <w:rsid w:val="00811E56"/>
    <w:rsid w:val="008120C2"/>
    <w:rsid w:val="0081265C"/>
    <w:rsid w:val="008127A3"/>
    <w:rsid w:val="0081299E"/>
    <w:rsid w:val="00812A32"/>
    <w:rsid w:val="00812A45"/>
    <w:rsid w:val="00812BCE"/>
    <w:rsid w:val="00812EC5"/>
    <w:rsid w:val="008130E1"/>
    <w:rsid w:val="00813267"/>
    <w:rsid w:val="008133AF"/>
    <w:rsid w:val="008133B1"/>
    <w:rsid w:val="008135BB"/>
    <w:rsid w:val="00813981"/>
    <w:rsid w:val="00813CDA"/>
    <w:rsid w:val="00813CF0"/>
    <w:rsid w:val="00813F8B"/>
    <w:rsid w:val="008140A5"/>
    <w:rsid w:val="008141DF"/>
    <w:rsid w:val="0081424D"/>
    <w:rsid w:val="0081432D"/>
    <w:rsid w:val="00814470"/>
    <w:rsid w:val="00814546"/>
    <w:rsid w:val="00814879"/>
    <w:rsid w:val="00814A45"/>
    <w:rsid w:val="00814A7E"/>
    <w:rsid w:val="00814D19"/>
    <w:rsid w:val="00814E3F"/>
    <w:rsid w:val="00814E4A"/>
    <w:rsid w:val="00814EA5"/>
    <w:rsid w:val="00815150"/>
    <w:rsid w:val="00815205"/>
    <w:rsid w:val="0081534E"/>
    <w:rsid w:val="0081540D"/>
    <w:rsid w:val="0081573B"/>
    <w:rsid w:val="00815938"/>
    <w:rsid w:val="0081599B"/>
    <w:rsid w:val="008159F2"/>
    <w:rsid w:val="00815A03"/>
    <w:rsid w:val="00815DF3"/>
    <w:rsid w:val="00816027"/>
    <w:rsid w:val="0081627A"/>
    <w:rsid w:val="008164EF"/>
    <w:rsid w:val="00816645"/>
    <w:rsid w:val="008166C5"/>
    <w:rsid w:val="008166FB"/>
    <w:rsid w:val="0081680F"/>
    <w:rsid w:val="00816982"/>
    <w:rsid w:val="008169B1"/>
    <w:rsid w:val="00816C62"/>
    <w:rsid w:val="00816CB7"/>
    <w:rsid w:val="00816D33"/>
    <w:rsid w:val="00816FB2"/>
    <w:rsid w:val="00816FFD"/>
    <w:rsid w:val="0081701D"/>
    <w:rsid w:val="00817045"/>
    <w:rsid w:val="008170D3"/>
    <w:rsid w:val="00817156"/>
    <w:rsid w:val="0081721E"/>
    <w:rsid w:val="00817289"/>
    <w:rsid w:val="0081785A"/>
    <w:rsid w:val="00817AA6"/>
    <w:rsid w:val="00817C30"/>
    <w:rsid w:val="00817CBB"/>
    <w:rsid w:val="00817D85"/>
    <w:rsid w:val="0082005F"/>
    <w:rsid w:val="00820242"/>
    <w:rsid w:val="00820882"/>
    <w:rsid w:val="00820904"/>
    <w:rsid w:val="00820931"/>
    <w:rsid w:val="00820A13"/>
    <w:rsid w:val="00820AEE"/>
    <w:rsid w:val="00820B8A"/>
    <w:rsid w:val="00820CD0"/>
    <w:rsid w:val="00820CD8"/>
    <w:rsid w:val="00820F68"/>
    <w:rsid w:val="00821061"/>
    <w:rsid w:val="008213DC"/>
    <w:rsid w:val="008213F0"/>
    <w:rsid w:val="00821567"/>
    <w:rsid w:val="008218B7"/>
    <w:rsid w:val="0082193F"/>
    <w:rsid w:val="00821A7B"/>
    <w:rsid w:val="00821ABB"/>
    <w:rsid w:val="00821AE5"/>
    <w:rsid w:val="00821C17"/>
    <w:rsid w:val="00821D02"/>
    <w:rsid w:val="00821E6D"/>
    <w:rsid w:val="00821FCC"/>
    <w:rsid w:val="008220AB"/>
    <w:rsid w:val="008221AB"/>
    <w:rsid w:val="008221C6"/>
    <w:rsid w:val="008223AA"/>
    <w:rsid w:val="008224AB"/>
    <w:rsid w:val="0082256D"/>
    <w:rsid w:val="00822631"/>
    <w:rsid w:val="008226DD"/>
    <w:rsid w:val="0082281D"/>
    <w:rsid w:val="00822B6A"/>
    <w:rsid w:val="00822B8B"/>
    <w:rsid w:val="00823080"/>
    <w:rsid w:val="008230F5"/>
    <w:rsid w:val="0082310D"/>
    <w:rsid w:val="00823128"/>
    <w:rsid w:val="00823485"/>
    <w:rsid w:val="008239B2"/>
    <w:rsid w:val="00823C84"/>
    <w:rsid w:val="00823CF2"/>
    <w:rsid w:val="00823CF6"/>
    <w:rsid w:val="00823ECA"/>
    <w:rsid w:val="00824184"/>
    <w:rsid w:val="00824390"/>
    <w:rsid w:val="008244C0"/>
    <w:rsid w:val="008244FF"/>
    <w:rsid w:val="00824612"/>
    <w:rsid w:val="0082473E"/>
    <w:rsid w:val="00824970"/>
    <w:rsid w:val="00824A4F"/>
    <w:rsid w:val="00825279"/>
    <w:rsid w:val="0082545B"/>
    <w:rsid w:val="008256F9"/>
    <w:rsid w:val="00825972"/>
    <w:rsid w:val="00825A31"/>
    <w:rsid w:val="00825D50"/>
    <w:rsid w:val="00825D63"/>
    <w:rsid w:val="00826038"/>
    <w:rsid w:val="008260E7"/>
    <w:rsid w:val="0082615C"/>
    <w:rsid w:val="0082620B"/>
    <w:rsid w:val="0082621F"/>
    <w:rsid w:val="00826A99"/>
    <w:rsid w:val="00826ACB"/>
    <w:rsid w:val="008274C9"/>
    <w:rsid w:val="00827E1B"/>
    <w:rsid w:val="0083039F"/>
    <w:rsid w:val="008304B5"/>
    <w:rsid w:val="008304D8"/>
    <w:rsid w:val="00830AD7"/>
    <w:rsid w:val="00830BC6"/>
    <w:rsid w:val="008314ED"/>
    <w:rsid w:val="00831F26"/>
    <w:rsid w:val="00831F47"/>
    <w:rsid w:val="0083202D"/>
    <w:rsid w:val="008324B2"/>
    <w:rsid w:val="0083253F"/>
    <w:rsid w:val="008326B7"/>
    <w:rsid w:val="0083287D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8AA"/>
    <w:rsid w:val="00833C2E"/>
    <w:rsid w:val="00834050"/>
    <w:rsid w:val="0083459B"/>
    <w:rsid w:val="00834953"/>
    <w:rsid w:val="00834B9E"/>
    <w:rsid w:val="00834D08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CE7"/>
    <w:rsid w:val="00835EC1"/>
    <w:rsid w:val="00835FE6"/>
    <w:rsid w:val="00836559"/>
    <w:rsid w:val="008369DF"/>
    <w:rsid w:val="00836A66"/>
    <w:rsid w:val="00836A93"/>
    <w:rsid w:val="00836B59"/>
    <w:rsid w:val="00836CCA"/>
    <w:rsid w:val="00836CCE"/>
    <w:rsid w:val="00836F3E"/>
    <w:rsid w:val="00837088"/>
    <w:rsid w:val="008370BC"/>
    <w:rsid w:val="00837371"/>
    <w:rsid w:val="0083764B"/>
    <w:rsid w:val="00837741"/>
    <w:rsid w:val="0083788B"/>
    <w:rsid w:val="008378A6"/>
    <w:rsid w:val="00837C0F"/>
    <w:rsid w:val="00837CC8"/>
    <w:rsid w:val="00837D10"/>
    <w:rsid w:val="00837EA0"/>
    <w:rsid w:val="008402F7"/>
    <w:rsid w:val="008404DE"/>
    <w:rsid w:val="00840DBE"/>
    <w:rsid w:val="0084125B"/>
    <w:rsid w:val="008417D1"/>
    <w:rsid w:val="00841BA7"/>
    <w:rsid w:val="00841C7E"/>
    <w:rsid w:val="00841D5D"/>
    <w:rsid w:val="00841E1A"/>
    <w:rsid w:val="00841EFC"/>
    <w:rsid w:val="00841FBF"/>
    <w:rsid w:val="008421D1"/>
    <w:rsid w:val="008424F0"/>
    <w:rsid w:val="00842DBA"/>
    <w:rsid w:val="0084322A"/>
    <w:rsid w:val="008433E2"/>
    <w:rsid w:val="0084381E"/>
    <w:rsid w:val="008439B8"/>
    <w:rsid w:val="008439C8"/>
    <w:rsid w:val="00843ADD"/>
    <w:rsid w:val="00843F3F"/>
    <w:rsid w:val="00844194"/>
    <w:rsid w:val="00844208"/>
    <w:rsid w:val="00844433"/>
    <w:rsid w:val="008444E9"/>
    <w:rsid w:val="0084453B"/>
    <w:rsid w:val="0084458E"/>
    <w:rsid w:val="008445DA"/>
    <w:rsid w:val="00844719"/>
    <w:rsid w:val="0084491A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9DD"/>
    <w:rsid w:val="00845A30"/>
    <w:rsid w:val="00845B85"/>
    <w:rsid w:val="00845D2D"/>
    <w:rsid w:val="00845DED"/>
    <w:rsid w:val="00845E51"/>
    <w:rsid w:val="00846162"/>
    <w:rsid w:val="00846371"/>
    <w:rsid w:val="00846942"/>
    <w:rsid w:val="0084694A"/>
    <w:rsid w:val="008469E8"/>
    <w:rsid w:val="00846CA9"/>
    <w:rsid w:val="00846CAC"/>
    <w:rsid w:val="00847022"/>
    <w:rsid w:val="00847AFF"/>
    <w:rsid w:val="00847B70"/>
    <w:rsid w:val="00847F16"/>
    <w:rsid w:val="008500FE"/>
    <w:rsid w:val="008501C8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1DD"/>
    <w:rsid w:val="0085122F"/>
    <w:rsid w:val="008513CF"/>
    <w:rsid w:val="008513ED"/>
    <w:rsid w:val="008515B6"/>
    <w:rsid w:val="00851716"/>
    <w:rsid w:val="00851813"/>
    <w:rsid w:val="00851916"/>
    <w:rsid w:val="00851B8A"/>
    <w:rsid w:val="00851CA9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76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270"/>
    <w:rsid w:val="008533C4"/>
    <w:rsid w:val="00853404"/>
    <w:rsid w:val="00853499"/>
    <w:rsid w:val="00853615"/>
    <w:rsid w:val="0085380D"/>
    <w:rsid w:val="00853A4A"/>
    <w:rsid w:val="00853C1C"/>
    <w:rsid w:val="00853D24"/>
    <w:rsid w:val="00853E60"/>
    <w:rsid w:val="0085417D"/>
    <w:rsid w:val="008542F1"/>
    <w:rsid w:val="00854550"/>
    <w:rsid w:val="008547D2"/>
    <w:rsid w:val="00854AD5"/>
    <w:rsid w:val="00854AF6"/>
    <w:rsid w:val="00854BD2"/>
    <w:rsid w:val="0085515C"/>
    <w:rsid w:val="0085536A"/>
    <w:rsid w:val="008556AE"/>
    <w:rsid w:val="00855764"/>
    <w:rsid w:val="00855A20"/>
    <w:rsid w:val="00855B1C"/>
    <w:rsid w:val="00855C8E"/>
    <w:rsid w:val="00855D8D"/>
    <w:rsid w:val="00855F82"/>
    <w:rsid w:val="00855FE1"/>
    <w:rsid w:val="0085608B"/>
    <w:rsid w:val="008562AB"/>
    <w:rsid w:val="0085684A"/>
    <w:rsid w:val="00856ADC"/>
    <w:rsid w:val="00856BAD"/>
    <w:rsid w:val="00856D6C"/>
    <w:rsid w:val="00856D6F"/>
    <w:rsid w:val="00856F02"/>
    <w:rsid w:val="00856FB8"/>
    <w:rsid w:val="00857104"/>
    <w:rsid w:val="00857507"/>
    <w:rsid w:val="0085756A"/>
    <w:rsid w:val="00857AB1"/>
    <w:rsid w:val="00857D95"/>
    <w:rsid w:val="00857D99"/>
    <w:rsid w:val="0086006C"/>
    <w:rsid w:val="0086021F"/>
    <w:rsid w:val="00860366"/>
    <w:rsid w:val="00860700"/>
    <w:rsid w:val="00860813"/>
    <w:rsid w:val="00860D51"/>
    <w:rsid w:val="00860E82"/>
    <w:rsid w:val="00860F2D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A49"/>
    <w:rsid w:val="00862A6B"/>
    <w:rsid w:val="00862B06"/>
    <w:rsid w:val="00862E6B"/>
    <w:rsid w:val="0086306F"/>
    <w:rsid w:val="00863162"/>
    <w:rsid w:val="008631C0"/>
    <w:rsid w:val="008633DD"/>
    <w:rsid w:val="00863510"/>
    <w:rsid w:val="008635E8"/>
    <w:rsid w:val="00863A8A"/>
    <w:rsid w:val="00863C90"/>
    <w:rsid w:val="00863CAF"/>
    <w:rsid w:val="008640E0"/>
    <w:rsid w:val="008643AB"/>
    <w:rsid w:val="008644F8"/>
    <w:rsid w:val="00864508"/>
    <w:rsid w:val="008646A7"/>
    <w:rsid w:val="0086477A"/>
    <w:rsid w:val="0086490C"/>
    <w:rsid w:val="00864C4C"/>
    <w:rsid w:val="0086508E"/>
    <w:rsid w:val="00865334"/>
    <w:rsid w:val="0086535C"/>
    <w:rsid w:val="0086537B"/>
    <w:rsid w:val="008653C3"/>
    <w:rsid w:val="0086557D"/>
    <w:rsid w:val="0086568F"/>
    <w:rsid w:val="00865C59"/>
    <w:rsid w:val="00865D20"/>
    <w:rsid w:val="00865DA3"/>
    <w:rsid w:val="00865E3E"/>
    <w:rsid w:val="008660A9"/>
    <w:rsid w:val="008662EC"/>
    <w:rsid w:val="00866819"/>
    <w:rsid w:val="00866CC7"/>
    <w:rsid w:val="00866D1E"/>
    <w:rsid w:val="00866D51"/>
    <w:rsid w:val="00866E06"/>
    <w:rsid w:val="00866FC5"/>
    <w:rsid w:val="00867024"/>
    <w:rsid w:val="00867070"/>
    <w:rsid w:val="008672E3"/>
    <w:rsid w:val="008674CB"/>
    <w:rsid w:val="0086755C"/>
    <w:rsid w:val="008676E7"/>
    <w:rsid w:val="0086775D"/>
    <w:rsid w:val="00867CE1"/>
    <w:rsid w:val="00867EF6"/>
    <w:rsid w:val="00870130"/>
    <w:rsid w:val="00870192"/>
    <w:rsid w:val="00870513"/>
    <w:rsid w:val="00870605"/>
    <w:rsid w:val="00870EC4"/>
    <w:rsid w:val="00870FDF"/>
    <w:rsid w:val="00871622"/>
    <w:rsid w:val="00871A0E"/>
    <w:rsid w:val="00871B37"/>
    <w:rsid w:val="00871C21"/>
    <w:rsid w:val="00871D3E"/>
    <w:rsid w:val="0087207C"/>
    <w:rsid w:val="0087213D"/>
    <w:rsid w:val="008727E0"/>
    <w:rsid w:val="008728DA"/>
    <w:rsid w:val="008729E1"/>
    <w:rsid w:val="00872ABC"/>
    <w:rsid w:val="00872AD2"/>
    <w:rsid w:val="00872B0A"/>
    <w:rsid w:val="00872E06"/>
    <w:rsid w:val="00872E91"/>
    <w:rsid w:val="00872FF0"/>
    <w:rsid w:val="008730A9"/>
    <w:rsid w:val="008733CF"/>
    <w:rsid w:val="00873734"/>
    <w:rsid w:val="00873735"/>
    <w:rsid w:val="00873743"/>
    <w:rsid w:val="008737D0"/>
    <w:rsid w:val="00873B28"/>
    <w:rsid w:val="00873C57"/>
    <w:rsid w:val="00873FFA"/>
    <w:rsid w:val="008740A6"/>
    <w:rsid w:val="008740F8"/>
    <w:rsid w:val="00874721"/>
    <w:rsid w:val="0087479C"/>
    <w:rsid w:val="008749B4"/>
    <w:rsid w:val="00874B10"/>
    <w:rsid w:val="00874C1F"/>
    <w:rsid w:val="00874C66"/>
    <w:rsid w:val="00874D2C"/>
    <w:rsid w:val="00875204"/>
    <w:rsid w:val="0087565E"/>
    <w:rsid w:val="00875A0C"/>
    <w:rsid w:val="00875DDB"/>
    <w:rsid w:val="00875E4E"/>
    <w:rsid w:val="00876147"/>
    <w:rsid w:val="00876634"/>
    <w:rsid w:val="008766C5"/>
    <w:rsid w:val="00876714"/>
    <w:rsid w:val="008767A0"/>
    <w:rsid w:val="00876AB4"/>
    <w:rsid w:val="00876B12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19"/>
    <w:rsid w:val="00877864"/>
    <w:rsid w:val="00877BBA"/>
    <w:rsid w:val="00877C68"/>
    <w:rsid w:val="00877D59"/>
    <w:rsid w:val="00880024"/>
    <w:rsid w:val="00880095"/>
    <w:rsid w:val="00880425"/>
    <w:rsid w:val="008804AC"/>
    <w:rsid w:val="008805DD"/>
    <w:rsid w:val="00880601"/>
    <w:rsid w:val="008806A3"/>
    <w:rsid w:val="0088070B"/>
    <w:rsid w:val="00880D87"/>
    <w:rsid w:val="00880E86"/>
    <w:rsid w:val="00880ED5"/>
    <w:rsid w:val="0088114B"/>
    <w:rsid w:val="008815F0"/>
    <w:rsid w:val="008816A1"/>
    <w:rsid w:val="0088178D"/>
    <w:rsid w:val="008817E9"/>
    <w:rsid w:val="00881962"/>
    <w:rsid w:val="00881E2E"/>
    <w:rsid w:val="008821A2"/>
    <w:rsid w:val="00882B85"/>
    <w:rsid w:val="00882E2B"/>
    <w:rsid w:val="00882FAF"/>
    <w:rsid w:val="00883190"/>
    <w:rsid w:val="008832A3"/>
    <w:rsid w:val="00883472"/>
    <w:rsid w:val="00883554"/>
    <w:rsid w:val="0088379D"/>
    <w:rsid w:val="008839FF"/>
    <w:rsid w:val="00883BA0"/>
    <w:rsid w:val="00883BEC"/>
    <w:rsid w:val="00883D46"/>
    <w:rsid w:val="00883ED9"/>
    <w:rsid w:val="00884102"/>
    <w:rsid w:val="00884601"/>
    <w:rsid w:val="00884763"/>
    <w:rsid w:val="0088482C"/>
    <w:rsid w:val="00884A0C"/>
    <w:rsid w:val="00884E11"/>
    <w:rsid w:val="00884F18"/>
    <w:rsid w:val="008854DC"/>
    <w:rsid w:val="008855AB"/>
    <w:rsid w:val="00885908"/>
    <w:rsid w:val="00885AF5"/>
    <w:rsid w:val="00885BEB"/>
    <w:rsid w:val="00885DBF"/>
    <w:rsid w:val="00885F36"/>
    <w:rsid w:val="00886021"/>
    <w:rsid w:val="00886976"/>
    <w:rsid w:val="00886ADC"/>
    <w:rsid w:val="00886CE1"/>
    <w:rsid w:val="00886CFF"/>
    <w:rsid w:val="00886D86"/>
    <w:rsid w:val="00886E19"/>
    <w:rsid w:val="00887661"/>
    <w:rsid w:val="008876EC"/>
    <w:rsid w:val="00887867"/>
    <w:rsid w:val="0088790F"/>
    <w:rsid w:val="00887C3F"/>
    <w:rsid w:val="0089004B"/>
    <w:rsid w:val="00890200"/>
    <w:rsid w:val="008903E6"/>
    <w:rsid w:val="008905CB"/>
    <w:rsid w:val="008905E2"/>
    <w:rsid w:val="00890723"/>
    <w:rsid w:val="00890755"/>
    <w:rsid w:val="0089078F"/>
    <w:rsid w:val="008908E2"/>
    <w:rsid w:val="00890A1D"/>
    <w:rsid w:val="00890A9C"/>
    <w:rsid w:val="00890D79"/>
    <w:rsid w:val="00890E11"/>
    <w:rsid w:val="008911B4"/>
    <w:rsid w:val="00891782"/>
    <w:rsid w:val="00891835"/>
    <w:rsid w:val="00891AF0"/>
    <w:rsid w:val="00891AF4"/>
    <w:rsid w:val="00891BB9"/>
    <w:rsid w:val="00891DFA"/>
    <w:rsid w:val="00891E80"/>
    <w:rsid w:val="0089217E"/>
    <w:rsid w:val="00892241"/>
    <w:rsid w:val="0089249F"/>
    <w:rsid w:val="00892603"/>
    <w:rsid w:val="008926A7"/>
    <w:rsid w:val="0089274A"/>
    <w:rsid w:val="008929A4"/>
    <w:rsid w:val="00892A9D"/>
    <w:rsid w:val="00892B3B"/>
    <w:rsid w:val="00892C1C"/>
    <w:rsid w:val="00892D59"/>
    <w:rsid w:val="00892E9E"/>
    <w:rsid w:val="00892FBC"/>
    <w:rsid w:val="0089311F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4D27"/>
    <w:rsid w:val="0089525A"/>
    <w:rsid w:val="00895310"/>
    <w:rsid w:val="0089535E"/>
    <w:rsid w:val="00895504"/>
    <w:rsid w:val="0089555F"/>
    <w:rsid w:val="008955FC"/>
    <w:rsid w:val="0089566E"/>
    <w:rsid w:val="00895B07"/>
    <w:rsid w:val="00895B09"/>
    <w:rsid w:val="00895B49"/>
    <w:rsid w:val="00895B88"/>
    <w:rsid w:val="00895F71"/>
    <w:rsid w:val="00896385"/>
    <w:rsid w:val="00896387"/>
    <w:rsid w:val="00896480"/>
    <w:rsid w:val="00896708"/>
    <w:rsid w:val="00896742"/>
    <w:rsid w:val="0089678A"/>
    <w:rsid w:val="008969E6"/>
    <w:rsid w:val="00896C95"/>
    <w:rsid w:val="00897699"/>
    <w:rsid w:val="0089771A"/>
    <w:rsid w:val="008978A4"/>
    <w:rsid w:val="00897C59"/>
    <w:rsid w:val="00897D06"/>
    <w:rsid w:val="00897DE5"/>
    <w:rsid w:val="00897E97"/>
    <w:rsid w:val="00897ECF"/>
    <w:rsid w:val="008A003C"/>
    <w:rsid w:val="008A02F2"/>
    <w:rsid w:val="008A0316"/>
    <w:rsid w:val="008A042F"/>
    <w:rsid w:val="008A0453"/>
    <w:rsid w:val="008A04BD"/>
    <w:rsid w:val="008A0C54"/>
    <w:rsid w:val="008A0D81"/>
    <w:rsid w:val="008A104D"/>
    <w:rsid w:val="008A10CD"/>
    <w:rsid w:val="008A11B4"/>
    <w:rsid w:val="008A11C2"/>
    <w:rsid w:val="008A1452"/>
    <w:rsid w:val="008A14AC"/>
    <w:rsid w:val="008A1634"/>
    <w:rsid w:val="008A17F6"/>
    <w:rsid w:val="008A1871"/>
    <w:rsid w:val="008A188F"/>
    <w:rsid w:val="008A1F62"/>
    <w:rsid w:val="008A1F66"/>
    <w:rsid w:val="008A1FA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4F"/>
    <w:rsid w:val="008A3239"/>
    <w:rsid w:val="008A327B"/>
    <w:rsid w:val="008A32B8"/>
    <w:rsid w:val="008A37E2"/>
    <w:rsid w:val="008A3B22"/>
    <w:rsid w:val="008A3BA7"/>
    <w:rsid w:val="008A3DC1"/>
    <w:rsid w:val="008A40BF"/>
    <w:rsid w:val="008A4119"/>
    <w:rsid w:val="008A41AB"/>
    <w:rsid w:val="008A422D"/>
    <w:rsid w:val="008A45FB"/>
    <w:rsid w:val="008A466B"/>
    <w:rsid w:val="008A4927"/>
    <w:rsid w:val="008A4AD1"/>
    <w:rsid w:val="008A4B28"/>
    <w:rsid w:val="008A4C4B"/>
    <w:rsid w:val="008A4CD3"/>
    <w:rsid w:val="008A4D15"/>
    <w:rsid w:val="008A4D84"/>
    <w:rsid w:val="008A4E46"/>
    <w:rsid w:val="008A5169"/>
    <w:rsid w:val="008A522A"/>
    <w:rsid w:val="008A5276"/>
    <w:rsid w:val="008A5281"/>
    <w:rsid w:val="008A53FE"/>
    <w:rsid w:val="008A58EF"/>
    <w:rsid w:val="008A5A37"/>
    <w:rsid w:val="008A5E0E"/>
    <w:rsid w:val="008A5E86"/>
    <w:rsid w:val="008A6360"/>
    <w:rsid w:val="008A695F"/>
    <w:rsid w:val="008A6A93"/>
    <w:rsid w:val="008A6EEA"/>
    <w:rsid w:val="008A6F39"/>
    <w:rsid w:val="008A6FA9"/>
    <w:rsid w:val="008A7009"/>
    <w:rsid w:val="008A774A"/>
    <w:rsid w:val="008A7782"/>
    <w:rsid w:val="008A78DD"/>
    <w:rsid w:val="008A7E94"/>
    <w:rsid w:val="008B0094"/>
    <w:rsid w:val="008B02EA"/>
    <w:rsid w:val="008B0342"/>
    <w:rsid w:val="008B048D"/>
    <w:rsid w:val="008B0C50"/>
    <w:rsid w:val="008B0C9B"/>
    <w:rsid w:val="008B0CE7"/>
    <w:rsid w:val="008B0D5B"/>
    <w:rsid w:val="008B13C5"/>
    <w:rsid w:val="008B14B5"/>
    <w:rsid w:val="008B1631"/>
    <w:rsid w:val="008B1823"/>
    <w:rsid w:val="008B1E4C"/>
    <w:rsid w:val="008B1ED5"/>
    <w:rsid w:val="008B20C6"/>
    <w:rsid w:val="008B225C"/>
    <w:rsid w:val="008B2655"/>
    <w:rsid w:val="008B282B"/>
    <w:rsid w:val="008B28D2"/>
    <w:rsid w:val="008B2968"/>
    <w:rsid w:val="008B31C0"/>
    <w:rsid w:val="008B3281"/>
    <w:rsid w:val="008B3454"/>
    <w:rsid w:val="008B352F"/>
    <w:rsid w:val="008B35BC"/>
    <w:rsid w:val="008B35F9"/>
    <w:rsid w:val="008B371F"/>
    <w:rsid w:val="008B3960"/>
    <w:rsid w:val="008B3B5B"/>
    <w:rsid w:val="008B3F28"/>
    <w:rsid w:val="008B40AA"/>
    <w:rsid w:val="008B421C"/>
    <w:rsid w:val="008B44E6"/>
    <w:rsid w:val="008B46EB"/>
    <w:rsid w:val="008B493D"/>
    <w:rsid w:val="008B4A00"/>
    <w:rsid w:val="008B4AB4"/>
    <w:rsid w:val="008B4B6C"/>
    <w:rsid w:val="008B4EC9"/>
    <w:rsid w:val="008B50A4"/>
    <w:rsid w:val="008B51A5"/>
    <w:rsid w:val="008B53AC"/>
    <w:rsid w:val="008B563A"/>
    <w:rsid w:val="008B59A7"/>
    <w:rsid w:val="008B5BA5"/>
    <w:rsid w:val="008B5EA1"/>
    <w:rsid w:val="008B5FC7"/>
    <w:rsid w:val="008B627A"/>
    <w:rsid w:val="008B628A"/>
    <w:rsid w:val="008B62AE"/>
    <w:rsid w:val="008B639A"/>
    <w:rsid w:val="008B6611"/>
    <w:rsid w:val="008B6A5D"/>
    <w:rsid w:val="008B6A93"/>
    <w:rsid w:val="008B6BF3"/>
    <w:rsid w:val="008B6D0D"/>
    <w:rsid w:val="008B6E05"/>
    <w:rsid w:val="008B7106"/>
    <w:rsid w:val="008B71EF"/>
    <w:rsid w:val="008B7277"/>
    <w:rsid w:val="008B7441"/>
    <w:rsid w:val="008B7586"/>
    <w:rsid w:val="008B79A7"/>
    <w:rsid w:val="008B7A50"/>
    <w:rsid w:val="008B7B22"/>
    <w:rsid w:val="008B7B85"/>
    <w:rsid w:val="008B7F4B"/>
    <w:rsid w:val="008C0001"/>
    <w:rsid w:val="008C001B"/>
    <w:rsid w:val="008C0025"/>
    <w:rsid w:val="008C00AC"/>
    <w:rsid w:val="008C030B"/>
    <w:rsid w:val="008C0357"/>
    <w:rsid w:val="008C03CD"/>
    <w:rsid w:val="008C05D7"/>
    <w:rsid w:val="008C0724"/>
    <w:rsid w:val="008C07B6"/>
    <w:rsid w:val="008C0C46"/>
    <w:rsid w:val="008C1484"/>
    <w:rsid w:val="008C15FE"/>
    <w:rsid w:val="008C191D"/>
    <w:rsid w:val="008C1C52"/>
    <w:rsid w:val="008C1E1B"/>
    <w:rsid w:val="008C20FC"/>
    <w:rsid w:val="008C2454"/>
    <w:rsid w:val="008C24C1"/>
    <w:rsid w:val="008C287F"/>
    <w:rsid w:val="008C29D2"/>
    <w:rsid w:val="008C2DDC"/>
    <w:rsid w:val="008C2E91"/>
    <w:rsid w:val="008C30AB"/>
    <w:rsid w:val="008C3257"/>
    <w:rsid w:val="008C32BA"/>
    <w:rsid w:val="008C3577"/>
    <w:rsid w:val="008C36D4"/>
    <w:rsid w:val="008C376C"/>
    <w:rsid w:val="008C3AC7"/>
    <w:rsid w:val="008C3C1A"/>
    <w:rsid w:val="008C4642"/>
    <w:rsid w:val="008C4B1C"/>
    <w:rsid w:val="008C4B53"/>
    <w:rsid w:val="008C4B5E"/>
    <w:rsid w:val="008C4F30"/>
    <w:rsid w:val="008C53C0"/>
    <w:rsid w:val="008C53EA"/>
    <w:rsid w:val="008C57C5"/>
    <w:rsid w:val="008C5871"/>
    <w:rsid w:val="008C59AB"/>
    <w:rsid w:val="008C59E9"/>
    <w:rsid w:val="008C5A2B"/>
    <w:rsid w:val="008C5A67"/>
    <w:rsid w:val="008C5A89"/>
    <w:rsid w:val="008C5C45"/>
    <w:rsid w:val="008C5D42"/>
    <w:rsid w:val="008C5F10"/>
    <w:rsid w:val="008C677C"/>
    <w:rsid w:val="008C6B44"/>
    <w:rsid w:val="008C6D23"/>
    <w:rsid w:val="008C7022"/>
    <w:rsid w:val="008C72FC"/>
    <w:rsid w:val="008C7418"/>
    <w:rsid w:val="008C75C4"/>
    <w:rsid w:val="008C7B09"/>
    <w:rsid w:val="008C7CF1"/>
    <w:rsid w:val="008C7E7D"/>
    <w:rsid w:val="008C7F15"/>
    <w:rsid w:val="008D002E"/>
    <w:rsid w:val="008D05E3"/>
    <w:rsid w:val="008D068C"/>
    <w:rsid w:val="008D071D"/>
    <w:rsid w:val="008D0D28"/>
    <w:rsid w:val="008D0F9D"/>
    <w:rsid w:val="008D1001"/>
    <w:rsid w:val="008D1546"/>
    <w:rsid w:val="008D1577"/>
    <w:rsid w:val="008D1608"/>
    <w:rsid w:val="008D187E"/>
    <w:rsid w:val="008D1AF2"/>
    <w:rsid w:val="008D1BF9"/>
    <w:rsid w:val="008D1D5E"/>
    <w:rsid w:val="008D1DDA"/>
    <w:rsid w:val="008D1E61"/>
    <w:rsid w:val="008D1E84"/>
    <w:rsid w:val="008D1EEB"/>
    <w:rsid w:val="008D244F"/>
    <w:rsid w:val="008D2721"/>
    <w:rsid w:val="008D2958"/>
    <w:rsid w:val="008D29F8"/>
    <w:rsid w:val="008D2C62"/>
    <w:rsid w:val="008D3063"/>
    <w:rsid w:val="008D317C"/>
    <w:rsid w:val="008D3561"/>
    <w:rsid w:val="008D3686"/>
    <w:rsid w:val="008D3712"/>
    <w:rsid w:val="008D4013"/>
    <w:rsid w:val="008D41BA"/>
    <w:rsid w:val="008D43A7"/>
    <w:rsid w:val="008D49FD"/>
    <w:rsid w:val="008D4B22"/>
    <w:rsid w:val="008D4BA1"/>
    <w:rsid w:val="008D4BBA"/>
    <w:rsid w:val="008D4C01"/>
    <w:rsid w:val="008D503B"/>
    <w:rsid w:val="008D519B"/>
    <w:rsid w:val="008D52A3"/>
    <w:rsid w:val="008D5300"/>
    <w:rsid w:val="008D532A"/>
    <w:rsid w:val="008D5616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70A5"/>
    <w:rsid w:val="008D718A"/>
    <w:rsid w:val="008D78FE"/>
    <w:rsid w:val="008D797E"/>
    <w:rsid w:val="008D7C5E"/>
    <w:rsid w:val="008D7CF8"/>
    <w:rsid w:val="008E03A4"/>
    <w:rsid w:val="008E03EA"/>
    <w:rsid w:val="008E05E1"/>
    <w:rsid w:val="008E084C"/>
    <w:rsid w:val="008E0963"/>
    <w:rsid w:val="008E0980"/>
    <w:rsid w:val="008E0CF6"/>
    <w:rsid w:val="008E0D1D"/>
    <w:rsid w:val="008E0E88"/>
    <w:rsid w:val="008E0FD5"/>
    <w:rsid w:val="008E12CC"/>
    <w:rsid w:val="008E15D4"/>
    <w:rsid w:val="008E1C93"/>
    <w:rsid w:val="008E1CF3"/>
    <w:rsid w:val="008E1E34"/>
    <w:rsid w:val="008E1E63"/>
    <w:rsid w:val="008E1F34"/>
    <w:rsid w:val="008E233A"/>
    <w:rsid w:val="008E243C"/>
    <w:rsid w:val="008E276A"/>
    <w:rsid w:val="008E28AC"/>
    <w:rsid w:val="008E2977"/>
    <w:rsid w:val="008E2AD6"/>
    <w:rsid w:val="008E2C86"/>
    <w:rsid w:val="008E2E9A"/>
    <w:rsid w:val="008E2EE4"/>
    <w:rsid w:val="008E30F6"/>
    <w:rsid w:val="008E343A"/>
    <w:rsid w:val="008E3537"/>
    <w:rsid w:val="008E3609"/>
    <w:rsid w:val="008E409F"/>
    <w:rsid w:val="008E40B7"/>
    <w:rsid w:val="008E4286"/>
    <w:rsid w:val="008E4487"/>
    <w:rsid w:val="008E4571"/>
    <w:rsid w:val="008E4C1B"/>
    <w:rsid w:val="008E4D9B"/>
    <w:rsid w:val="008E4DF6"/>
    <w:rsid w:val="008E4EE0"/>
    <w:rsid w:val="008E4EE4"/>
    <w:rsid w:val="008E502A"/>
    <w:rsid w:val="008E531E"/>
    <w:rsid w:val="008E53A0"/>
    <w:rsid w:val="008E5884"/>
    <w:rsid w:val="008E5A44"/>
    <w:rsid w:val="008E62F9"/>
    <w:rsid w:val="008E64D7"/>
    <w:rsid w:val="008E65A3"/>
    <w:rsid w:val="008E66CF"/>
    <w:rsid w:val="008E6A99"/>
    <w:rsid w:val="008E6AAA"/>
    <w:rsid w:val="008E6B0B"/>
    <w:rsid w:val="008E749A"/>
    <w:rsid w:val="008E7644"/>
    <w:rsid w:val="008E766D"/>
    <w:rsid w:val="008E7A3E"/>
    <w:rsid w:val="008E7AF6"/>
    <w:rsid w:val="008E7C6F"/>
    <w:rsid w:val="008E7F56"/>
    <w:rsid w:val="008E7FED"/>
    <w:rsid w:val="008F00E5"/>
    <w:rsid w:val="008F028D"/>
    <w:rsid w:val="008F0328"/>
    <w:rsid w:val="008F05BA"/>
    <w:rsid w:val="008F0653"/>
    <w:rsid w:val="008F0831"/>
    <w:rsid w:val="008F0988"/>
    <w:rsid w:val="008F0A42"/>
    <w:rsid w:val="008F0CD3"/>
    <w:rsid w:val="008F0CE9"/>
    <w:rsid w:val="008F0D40"/>
    <w:rsid w:val="008F0D89"/>
    <w:rsid w:val="008F0E8E"/>
    <w:rsid w:val="008F0ECA"/>
    <w:rsid w:val="008F0F34"/>
    <w:rsid w:val="008F0FF8"/>
    <w:rsid w:val="008F10D0"/>
    <w:rsid w:val="008F11AB"/>
    <w:rsid w:val="008F13EE"/>
    <w:rsid w:val="008F15FE"/>
    <w:rsid w:val="008F1A20"/>
    <w:rsid w:val="008F1B9F"/>
    <w:rsid w:val="008F1DE1"/>
    <w:rsid w:val="008F2022"/>
    <w:rsid w:val="008F2226"/>
    <w:rsid w:val="008F231E"/>
    <w:rsid w:val="008F239A"/>
    <w:rsid w:val="008F23C7"/>
    <w:rsid w:val="008F2519"/>
    <w:rsid w:val="008F282B"/>
    <w:rsid w:val="008F2A87"/>
    <w:rsid w:val="008F2CA2"/>
    <w:rsid w:val="008F2CCF"/>
    <w:rsid w:val="008F2E5A"/>
    <w:rsid w:val="008F33B2"/>
    <w:rsid w:val="008F34AB"/>
    <w:rsid w:val="008F376B"/>
    <w:rsid w:val="008F3900"/>
    <w:rsid w:val="008F3A90"/>
    <w:rsid w:val="008F3EA7"/>
    <w:rsid w:val="008F4164"/>
    <w:rsid w:val="008F41AB"/>
    <w:rsid w:val="008F4215"/>
    <w:rsid w:val="008F445A"/>
    <w:rsid w:val="008F4516"/>
    <w:rsid w:val="008F4D7D"/>
    <w:rsid w:val="008F53E4"/>
    <w:rsid w:val="008F5457"/>
    <w:rsid w:val="008F588D"/>
    <w:rsid w:val="008F59AD"/>
    <w:rsid w:val="008F5D4F"/>
    <w:rsid w:val="008F60DF"/>
    <w:rsid w:val="008F61EB"/>
    <w:rsid w:val="008F658F"/>
    <w:rsid w:val="008F661E"/>
    <w:rsid w:val="008F6758"/>
    <w:rsid w:val="008F6778"/>
    <w:rsid w:val="008F6D3E"/>
    <w:rsid w:val="008F72C1"/>
    <w:rsid w:val="008F743D"/>
    <w:rsid w:val="008F745C"/>
    <w:rsid w:val="008F79CE"/>
    <w:rsid w:val="008F7A7A"/>
    <w:rsid w:val="008F7DAD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380"/>
    <w:rsid w:val="009019C4"/>
    <w:rsid w:val="00901BD9"/>
    <w:rsid w:val="00901F4C"/>
    <w:rsid w:val="00902347"/>
    <w:rsid w:val="009029DC"/>
    <w:rsid w:val="00902A6D"/>
    <w:rsid w:val="00902BD8"/>
    <w:rsid w:val="00902D9C"/>
    <w:rsid w:val="0090335D"/>
    <w:rsid w:val="0090341F"/>
    <w:rsid w:val="00903569"/>
    <w:rsid w:val="009039B3"/>
    <w:rsid w:val="00903A30"/>
    <w:rsid w:val="00903ABD"/>
    <w:rsid w:val="00904206"/>
    <w:rsid w:val="0090420D"/>
    <w:rsid w:val="009042C4"/>
    <w:rsid w:val="00904374"/>
    <w:rsid w:val="009044F1"/>
    <w:rsid w:val="009044FD"/>
    <w:rsid w:val="00904579"/>
    <w:rsid w:val="0090472E"/>
    <w:rsid w:val="0090490C"/>
    <w:rsid w:val="00904926"/>
    <w:rsid w:val="00904D2B"/>
    <w:rsid w:val="00904D3C"/>
    <w:rsid w:val="00904D40"/>
    <w:rsid w:val="00904ED7"/>
    <w:rsid w:val="00904F8C"/>
    <w:rsid w:val="00905019"/>
    <w:rsid w:val="00905679"/>
    <w:rsid w:val="00905727"/>
    <w:rsid w:val="0090583E"/>
    <w:rsid w:val="00905853"/>
    <w:rsid w:val="009058EC"/>
    <w:rsid w:val="00905954"/>
    <w:rsid w:val="00905A39"/>
    <w:rsid w:val="00905E90"/>
    <w:rsid w:val="009061EA"/>
    <w:rsid w:val="00906242"/>
    <w:rsid w:val="009064BE"/>
    <w:rsid w:val="00906690"/>
    <w:rsid w:val="00906B63"/>
    <w:rsid w:val="00906C09"/>
    <w:rsid w:val="00906EB5"/>
    <w:rsid w:val="0090712A"/>
    <w:rsid w:val="009074CA"/>
    <w:rsid w:val="009076B0"/>
    <w:rsid w:val="009078C1"/>
    <w:rsid w:val="00907CEE"/>
    <w:rsid w:val="00907FCD"/>
    <w:rsid w:val="009100B1"/>
    <w:rsid w:val="00910302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831"/>
    <w:rsid w:val="00911885"/>
    <w:rsid w:val="00911B21"/>
    <w:rsid w:val="00911C75"/>
    <w:rsid w:val="00911C9B"/>
    <w:rsid w:val="00912160"/>
    <w:rsid w:val="00912315"/>
    <w:rsid w:val="0091236C"/>
    <w:rsid w:val="00912520"/>
    <w:rsid w:val="009126EF"/>
    <w:rsid w:val="00912A27"/>
    <w:rsid w:val="00912A2B"/>
    <w:rsid w:val="00912A69"/>
    <w:rsid w:val="00912B98"/>
    <w:rsid w:val="00912B99"/>
    <w:rsid w:val="00912BB1"/>
    <w:rsid w:val="00912E03"/>
    <w:rsid w:val="00912FD6"/>
    <w:rsid w:val="00913090"/>
    <w:rsid w:val="009132A8"/>
    <w:rsid w:val="00913400"/>
    <w:rsid w:val="0091343B"/>
    <w:rsid w:val="0091346A"/>
    <w:rsid w:val="00913697"/>
    <w:rsid w:val="00913DB2"/>
    <w:rsid w:val="00914268"/>
    <w:rsid w:val="009143E4"/>
    <w:rsid w:val="0091448E"/>
    <w:rsid w:val="009144E0"/>
    <w:rsid w:val="0091478A"/>
    <w:rsid w:val="0091537F"/>
    <w:rsid w:val="009153BF"/>
    <w:rsid w:val="009157DF"/>
    <w:rsid w:val="00915856"/>
    <w:rsid w:val="0091585E"/>
    <w:rsid w:val="00915C22"/>
    <w:rsid w:val="00915C93"/>
    <w:rsid w:val="00915CA8"/>
    <w:rsid w:val="00915DF4"/>
    <w:rsid w:val="00915E28"/>
    <w:rsid w:val="00915E57"/>
    <w:rsid w:val="0091601C"/>
    <w:rsid w:val="00916215"/>
    <w:rsid w:val="009165B3"/>
    <w:rsid w:val="009167F8"/>
    <w:rsid w:val="0091695C"/>
    <w:rsid w:val="00916A02"/>
    <w:rsid w:val="00916BB0"/>
    <w:rsid w:val="00916E6C"/>
    <w:rsid w:val="00917431"/>
    <w:rsid w:val="0091769A"/>
    <w:rsid w:val="00917BCB"/>
    <w:rsid w:val="00917D61"/>
    <w:rsid w:val="00917DA9"/>
    <w:rsid w:val="009205A0"/>
    <w:rsid w:val="00920624"/>
    <w:rsid w:val="0092086E"/>
    <w:rsid w:val="009209BB"/>
    <w:rsid w:val="00920C30"/>
    <w:rsid w:val="00920C72"/>
    <w:rsid w:val="00920C73"/>
    <w:rsid w:val="00920E26"/>
    <w:rsid w:val="00921132"/>
    <w:rsid w:val="0092117B"/>
    <w:rsid w:val="009212EE"/>
    <w:rsid w:val="00921434"/>
    <w:rsid w:val="0092155D"/>
    <w:rsid w:val="00921595"/>
    <w:rsid w:val="00921623"/>
    <w:rsid w:val="00921816"/>
    <w:rsid w:val="009219C2"/>
    <w:rsid w:val="00921A9F"/>
    <w:rsid w:val="00921D04"/>
    <w:rsid w:val="00921DCD"/>
    <w:rsid w:val="009221A1"/>
    <w:rsid w:val="0092222A"/>
    <w:rsid w:val="00922254"/>
    <w:rsid w:val="00922358"/>
    <w:rsid w:val="009223CB"/>
    <w:rsid w:val="0092287D"/>
    <w:rsid w:val="0092291A"/>
    <w:rsid w:val="00922A79"/>
    <w:rsid w:val="00922AB0"/>
    <w:rsid w:val="0092322C"/>
    <w:rsid w:val="0092369A"/>
    <w:rsid w:val="00923AF5"/>
    <w:rsid w:val="00923E59"/>
    <w:rsid w:val="009240ED"/>
    <w:rsid w:val="00924219"/>
    <w:rsid w:val="00924383"/>
    <w:rsid w:val="009245D1"/>
    <w:rsid w:val="009247F6"/>
    <w:rsid w:val="00925275"/>
    <w:rsid w:val="0092528A"/>
    <w:rsid w:val="009252B5"/>
    <w:rsid w:val="00925378"/>
    <w:rsid w:val="0092575F"/>
    <w:rsid w:val="00925CBA"/>
    <w:rsid w:val="00925EB0"/>
    <w:rsid w:val="009260AE"/>
    <w:rsid w:val="009260CC"/>
    <w:rsid w:val="00926141"/>
    <w:rsid w:val="00926292"/>
    <w:rsid w:val="00926401"/>
    <w:rsid w:val="0092642F"/>
    <w:rsid w:val="00926643"/>
    <w:rsid w:val="0092667A"/>
    <w:rsid w:val="009266B6"/>
    <w:rsid w:val="0092682E"/>
    <w:rsid w:val="00926AC7"/>
    <w:rsid w:val="00926D72"/>
    <w:rsid w:val="00926E15"/>
    <w:rsid w:val="009272A5"/>
    <w:rsid w:val="00927664"/>
    <w:rsid w:val="009277CD"/>
    <w:rsid w:val="009278E1"/>
    <w:rsid w:val="00927F36"/>
    <w:rsid w:val="00927F84"/>
    <w:rsid w:val="00927FF1"/>
    <w:rsid w:val="009304F3"/>
    <w:rsid w:val="00930675"/>
    <w:rsid w:val="0093089A"/>
    <w:rsid w:val="00930931"/>
    <w:rsid w:val="00930CEB"/>
    <w:rsid w:val="00930E09"/>
    <w:rsid w:val="00930FD4"/>
    <w:rsid w:val="009311A4"/>
    <w:rsid w:val="00931266"/>
    <w:rsid w:val="00931526"/>
    <w:rsid w:val="009317F2"/>
    <w:rsid w:val="00931ABA"/>
    <w:rsid w:val="00931B24"/>
    <w:rsid w:val="00932051"/>
    <w:rsid w:val="009320EE"/>
    <w:rsid w:val="0093249F"/>
    <w:rsid w:val="009326A2"/>
    <w:rsid w:val="009329DF"/>
    <w:rsid w:val="00932AC4"/>
    <w:rsid w:val="00932BE9"/>
    <w:rsid w:val="00932D34"/>
    <w:rsid w:val="00933407"/>
    <w:rsid w:val="009335EA"/>
    <w:rsid w:val="0093365A"/>
    <w:rsid w:val="009337F1"/>
    <w:rsid w:val="0093386E"/>
    <w:rsid w:val="00933871"/>
    <w:rsid w:val="00933888"/>
    <w:rsid w:val="00933C14"/>
    <w:rsid w:val="00933E55"/>
    <w:rsid w:val="00933E70"/>
    <w:rsid w:val="0093401F"/>
    <w:rsid w:val="009343DB"/>
    <w:rsid w:val="009343F6"/>
    <w:rsid w:val="009347F2"/>
    <w:rsid w:val="00934A7B"/>
    <w:rsid w:val="00934AD6"/>
    <w:rsid w:val="00934EBF"/>
    <w:rsid w:val="00934F78"/>
    <w:rsid w:val="0093520D"/>
    <w:rsid w:val="009356C1"/>
    <w:rsid w:val="00935708"/>
    <w:rsid w:val="00935795"/>
    <w:rsid w:val="009359FF"/>
    <w:rsid w:val="0093633D"/>
    <w:rsid w:val="0093641D"/>
    <w:rsid w:val="009366BA"/>
    <w:rsid w:val="009367D2"/>
    <w:rsid w:val="00936AF0"/>
    <w:rsid w:val="00936EF4"/>
    <w:rsid w:val="00937095"/>
    <w:rsid w:val="0093712D"/>
    <w:rsid w:val="0093730F"/>
    <w:rsid w:val="009373DB"/>
    <w:rsid w:val="00937475"/>
    <w:rsid w:val="00937512"/>
    <w:rsid w:val="0093752D"/>
    <w:rsid w:val="009375A0"/>
    <w:rsid w:val="00937C5E"/>
    <w:rsid w:val="00937F20"/>
    <w:rsid w:val="009407DD"/>
    <w:rsid w:val="0094087D"/>
    <w:rsid w:val="009408D4"/>
    <w:rsid w:val="009409A2"/>
    <w:rsid w:val="00940ABC"/>
    <w:rsid w:val="00940B62"/>
    <w:rsid w:val="00940DDE"/>
    <w:rsid w:val="00940EF6"/>
    <w:rsid w:val="00941023"/>
    <w:rsid w:val="00941092"/>
    <w:rsid w:val="009410B5"/>
    <w:rsid w:val="0094110A"/>
    <w:rsid w:val="00941137"/>
    <w:rsid w:val="0094120A"/>
    <w:rsid w:val="0094128D"/>
    <w:rsid w:val="00941293"/>
    <w:rsid w:val="009415A7"/>
    <w:rsid w:val="009415C8"/>
    <w:rsid w:val="00941A18"/>
    <w:rsid w:val="00941BF6"/>
    <w:rsid w:val="00941CC6"/>
    <w:rsid w:val="00941FAE"/>
    <w:rsid w:val="0094220B"/>
    <w:rsid w:val="0094221E"/>
    <w:rsid w:val="00942569"/>
    <w:rsid w:val="00942AF8"/>
    <w:rsid w:val="00942E8F"/>
    <w:rsid w:val="00942F36"/>
    <w:rsid w:val="00942FF5"/>
    <w:rsid w:val="00943065"/>
    <w:rsid w:val="009430BE"/>
    <w:rsid w:val="0094335D"/>
    <w:rsid w:val="00943A24"/>
    <w:rsid w:val="00943BB4"/>
    <w:rsid w:val="00943DBE"/>
    <w:rsid w:val="00943E31"/>
    <w:rsid w:val="0094412D"/>
    <w:rsid w:val="0094437D"/>
    <w:rsid w:val="00944384"/>
    <w:rsid w:val="00944427"/>
    <w:rsid w:val="009446B4"/>
    <w:rsid w:val="009446C7"/>
    <w:rsid w:val="009446F2"/>
    <w:rsid w:val="009447DC"/>
    <w:rsid w:val="009447DF"/>
    <w:rsid w:val="0094499C"/>
    <w:rsid w:val="009449CA"/>
    <w:rsid w:val="00944B9B"/>
    <w:rsid w:val="00944D00"/>
    <w:rsid w:val="00944D4E"/>
    <w:rsid w:val="00944FF8"/>
    <w:rsid w:val="0094522E"/>
    <w:rsid w:val="00945423"/>
    <w:rsid w:val="0094585F"/>
    <w:rsid w:val="00945AC5"/>
    <w:rsid w:val="00945C77"/>
    <w:rsid w:val="00945E90"/>
    <w:rsid w:val="00946049"/>
    <w:rsid w:val="009466A2"/>
    <w:rsid w:val="00946DED"/>
    <w:rsid w:val="00947038"/>
    <w:rsid w:val="0094728D"/>
    <w:rsid w:val="009472A8"/>
    <w:rsid w:val="009472F3"/>
    <w:rsid w:val="0094732C"/>
    <w:rsid w:val="009474FA"/>
    <w:rsid w:val="00947997"/>
    <w:rsid w:val="00947AC1"/>
    <w:rsid w:val="00947C67"/>
    <w:rsid w:val="00947DA4"/>
    <w:rsid w:val="0095028C"/>
    <w:rsid w:val="009504FE"/>
    <w:rsid w:val="009505CA"/>
    <w:rsid w:val="00950693"/>
    <w:rsid w:val="00950697"/>
    <w:rsid w:val="00950881"/>
    <w:rsid w:val="00950992"/>
    <w:rsid w:val="00950C92"/>
    <w:rsid w:val="00950E62"/>
    <w:rsid w:val="0095133E"/>
    <w:rsid w:val="009513BA"/>
    <w:rsid w:val="00951512"/>
    <w:rsid w:val="00951613"/>
    <w:rsid w:val="009516CC"/>
    <w:rsid w:val="009516E5"/>
    <w:rsid w:val="00951A8F"/>
    <w:rsid w:val="00951B6A"/>
    <w:rsid w:val="00951E13"/>
    <w:rsid w:val="00952194"/>
    <w:rsid w:val="009521C1"/>
    <w:rsid w:val="00952292"/>
    <w:rsid w:val="00952466"/>
    <w:rsid w:val="00952674"/>
    <w:rsid w:val="00952711"/>
    <w:rsid w:val="00952777"/>
    <w:rsid w:val="009527FB"/>
    <w:rsid w:val="00952B14"/>
    <w:rsid w:val="00952BF5"/>
    <w:rsid w:val="009533BC"/>
    <w:rsid w:val="009533D5"/>
    <w:rsid w:val="009533DD"/>
    <w:rsid w:val="009536CC"/>
    <w:rsid w:val="0095375A"/>
    <w:rsid w:val="00953887"/>
    <w:rsid w:val="009539A2"/>
    <w:rsid w:val="009539BA"/>
    <w:rsid w:val="00953B05"/>
    <w:rsid w:val="00953CC5"/>
    <w:rsid w:val="00953FC5"/>
    <w:rsid w:val="00954508"/>
    <w:rsid w:val="0095463A"/>
    <w:rsid w:val="009548B6"/>
    <w:rsid w:val="009548BC"/>
    <w:rsid w:val="00954916"/>
    <w:rsid w:val="0095495F"/>
    <w:rsid w:val="00954BA2"/>
    <w:rsid w:val="00954DE9"/>
    <w:rsid w:val="00954DEC"/>
    <w:rsid w:val="00954E23"/>
    <w:rsid w:val="00954F09"/>
    <w:rsid w:val="00954F15"/>
    <w:rsid w:val="0095541C"/>
    <w:rsid w:val="00955446"/>
    <w:rsid w:val="009556E9"/>
    <w:rsid w:val="0095574B"/>
    <w:rsid w:val="0095591D"/>
    <w:rsid w:val="00955D02"/>
    <w:rsid w:val="00955DD3"/>
    <w:rsid w:val="00955F49"/>
    <w:rsid w:val="009565B3"/>
    <w:rsid w:val="00956D12"/>
    <w:rsid w:val="00956ED2"/>
    <w:rsid w:val="0095757D"/>
    <w:rsid w:val="009575EA"/>
    <w:rsid w:val="00957698"/>
    <w:rsid w:val="00957775"/>
    <w:rsid w:val="009578DF"/>
    <w:rsid w:val="0095790C"/>
    <w:rsid w:val="0095798E"/>
    <w:rsid w:val="00957A6E"/>
    <w:rsid w:val="00957CAB"/>
    <w:rsid w:val="00957D6C"/>
    <w:rsid w:val="00957E70"/>
    <w:rsid w:val="00960029"/>
    <w:rsid w:val="00960085"/>
    <w:rsid w:val="009600FD"/>
    <w:rsid w:val="009602D0"/>
    <w:rsid w:val="0096031C"/>
    <w:rsid w:val="00960810"/>
    <w:rsid w:val="00960826"/>
    <w:rsid w:val="00960A16"/>
    <w:rsid w:val="0096129D"/>
    <w:rsid w:val="0096158E"/>
    <w:rsid w:val="0096167C"/>
    <w:rsid w:val="009619A5"/>
    <w:rsid w:val="00961D4D"/>
    <w:rsid w:val="0096227A"/>
    <w:rsid w:val="00962314"/>
    <w:rsid w:val="00962351"/>
    <w:rsid w:val="00962456"/>
    <w:rsid w:val="009624D5"/>
    <w:rsid w:val="00963111"/>
    <w:rsid w:val="00963258"/>
    <w:rsid w:val="0096331A"/>
    <w:rsid w:val="0096335A"/>
    <w:rsid w:val="009636A0"/>
    <w:rsid w:val="009637D6"/>
    <w:rsid w:val="00963975"/>
    <w:rsid w:val="00963B5B"/>
    <w:rsid w:val="00963C1E"/>
    <w:rsid w:val="00963C7D"/>
    <w:rsid w:val="00963E27"/>
    <w:rsid w:val="00963F31"/>
    <w:rsid w:val="00963FA1"/>
    <w:rsid w:val="00964201"/>
    <w:rsid w:val="009642A0"/>
    <w:rsid w:val="009643D9"/>
    <w:rsid w:val="00964487"/>
    <w:rsid w:val="00964697"/>
    <w:rsid w:val="0096478A"/>
    <w:rsid w:val="00964A70"/>
    <w:rsid w:val="00964D72"/>
    <w:rsid w:val="00964E95"/>
    <w:rsid w:val="009650F1"/>
    <w:rsid w:val="00965166"/>
    <w:rsid w:val="0096550E"/>
    <w:rsid w:val="00965547"/>
    <w:rsid w:val="00965BC3"/>
    <w:rsid w:val="00965D88"/>
    <w:rsid w:val="00966368"/>
    <w:rsid w:val="009666A6"/>
    <w:rsid w:val="00966738"/>
    <w:rsid w:val="009667BF"/>
    <w:rsid w:val="00966BC9"/>
    <w:rsid w:val="00966DC8"/>
    <w:rsid w:val="00966E07"/>
    <w:rsid w:val="00966E45"/>
    <w:rsid w:val="00966F5B"/>
    <w:rsid w:val="0096701C"/>
    <w:rsid w:val="00967165"/>
    <w:rsid w:val="009671DA"/>
    <w:rsid w:val="00967233"/>
    <w:rsid w:val="0096723B"/>
    <w:rsid w:val="00967294"/>
    <w:rsid w:val="009675C2"/>
    <w:rsid w:val="0096789C"/>
    <w:rsid w:val="0096792C"/>
    <w:rsid w:val="0096799B"/>
    <w:rsid w:val="00967AEC"/>
    <w:rsid w:val="00967C1D"/>
    <w:rsid w:val="00967E50"/>
    <w:rsid w:val="009700C7"/>
    <w:rsid w:val="00970330"/>
    <w:rsid w:val="009704C4"/>
    <w:rsid w:val="00970620"/>
    <w:rsid w:val="00970645"/>
    <w:rsid w:val="009707A2"/>
    <w:rsid w:val="009709ED"/>
    <w:rsid w:val="00970A33"/>
    <w:rsid w:val="00970AD4"/>
    <w:rsid w:val="00970BF6"/>
    <w:rsid w:val="00970EB3"/>
    <w:rsid w:val="00970F69"/>
    <w:rsid w:val="00970FA2"/>
    <w:rsid w:val="009712BC"/>
    <w:rsid w:val="00971306"/>
    <w:rsid w:val="0097178D"/>
    <w:rsid w:val="009718CA"/>
    <w:rsid w:val="00971A6A"/>
    <w:rsid w:val="00971A98"/>
    <w:rsid w:val="00971C87"/>
    <w:rsid w:val="009720B5"/>
    <w:rsid w:val="009720C1"/>
    <w:rsid w:val="00972135"/>
    <w:rsid w:val="0097221F"/>
    <w:rsid w:val="009722CE"/>
    <w:rsid w:val="009723EC"/>
    <w:rsid w:val="00972411"/>
    <w:rsid w:val="00972581"/>
    <w:rsid w:val="00972910"/>
    <w:rsid w:val="00972B06"/>
    <w:rsid w:val="00972B44"/>
    <w:rsid w:val="00972F6C"/>
    <w:rsid w:val="00972FD5"/>
    <w:rsid w:val="00973023"/>
    <w:rsid w:val="0097303A"/>
    <w:rsid w:val="00973445"/>
    <w:rsid w:val="00973486"/>
    <w:rsid w:val="009734B7"/>
    <w:rsid w:val="00973531"/>
    <w:rsid w:val="0097353F"/>
    <w:rsid w:val="00973678"/>
    <w:rsid w:val="009736A7"/>
    <w:rsid w:val="00973712"/>
    <w:rsid w:val="00973A40"/>
    <w:rsid w:val="00973B48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76B"/>
    <w:rsid w:val="00974C39"/>
    <w:rsid w:val="00974D14"/>
    <w:rsid w:val="009751AE"/>
    <w:rsid w:val="009755CC"/>
    <w:rsid w:val="009755DE"/>
    <w:rsid w:val="00975660"/>
    <w:rsid w:val="009757D0"/>
    <w:rsid w:val="00975F0E"/>
    <w:rsid w:val="00975F5A"/>
    <w:rsid w:val="0097617A"/>
    <w:rsid w:val="009762DB"/>
    <w:rsid w:val="0097631F"/>
    <w:rsid w:val="0097634E"/>
    <w:rsid w:val="009764B1"/>
    <w:rsid w:val="009764BF"/>
    <w:rsid w:val="009769DC"/>
    <w:rsid w:val="00976B00"/>
    <w:rsid w:val="00976B96"/>
    <w:rsid w:val="00976F3D"/>
    <w:rsid w:val="00976FFE"/>
    <w:rsid w:val="00977020"/>
    <w:rsid w:val="0097737A"/>
    <w:rsid w:val="0097758D"/>
    <w:rsid w:val="00977BF7"/>
    <w:rsid w:val="00977CDE"/>
    <w:rsid w:val="00977D0B"/>
    <w:rsid w:val="00977FE7"/>
    <w:rsid w:val="0098009E"/>
    <w:rsid w:val="009801A9"/>
    <w:rsid w:val="009804A4"/>
    <w:rsid w:val="009805CF"/>
    <w:rsid w:val="009806EE"/>
    <w:rsid w:val="00980708"/>
    <w:rsid w:val="0098075C"/>
    <w:rsid w:val="00980A5A"/>
    <w:rsid w:val="00980C4A"/>
    <w:rsid w:val="00980D26"/>
    <w:rsid w:val="00980D35"/>
    <w:rsid w:val="00980D9B"/>
    <w:rsid w:val="00980E14"/>
    <w:rsid w:val="0098130D"/>
    <w:rsid w:val="00981395"/>
    <w:rsid w:val="00981472"/>
    <w:rsid w:val="0098153B"/>
    <w:rsid w:val="009819CC"/>
    <w:rsid w:val="00981B08"/>
    <w:rsid w:val="00981B14"/>
    <w:rsid w:val="00981CEF"/>
    <w:rsid w:val="00981E58"/>
    <w:rsid w:val="0098209F"/>
    <w:rsid w:val="00982452"/>
    <w:rsid w:val="0098274F"/>
    <w:rsid w:val="00982A8E"/>
    <w:rsid w:val="00982CEC"/>
    <w:rsid w:val="00982D44"/>
    <w:rsid w:val="00982FF8"/>
    <w:rsid w:val="0098311A"/>
    <w:rsid w:val="0098362C"/>
    <w:rsid w:val="00983643"/>
    <w:rsid w:val="0098367F"/>
    <w:rsid w:val="009837B6"/>
    <w:rsid w:val="009837CA"/>
    <w:rsid w:val="00984025"/>
    <w:rsid w:val="009841B0"/>
    <w:rsid w:val="00984841"/>
    <w:rsid w:val="009849DD"/>
    <w:rsid w:val="00984B0D"/>
    <w:rsid w:val="00984B6E"/>
    <w:rsid w:val="00984DA7"/>
    <w:rsid w:val="00984E81"/>
    <w:rsid w:val="00985068"/>
    <w:rsid w:val="00985107"/>
    <w:rsid w:val="00985389"/>
    <w:rsid w:val="00985607"/>
    <w:rsid w:val="00985817"/>
    <w:rsid w:val="00985999"/>
    <w:rsid w:val="00985AF3"/>
    <w:rsid w:val="009860FA"/>
    <w:rsid w:val="009864B3"/>
    <w:rsid w:val="00986621"/>
    <w:rsid w:val="00986B30"/>
    <w:rsid w:val="00986CC0"/>
    <w:rsid w:val="00986D83"/>
    <w:rsid w:val="00986D91"/>
    <w:rsid w:val="00986DF8"/>
    <w:rsid w:val="00986E8C"/>
    <w:rsid w:val="00986F23"/>
    <w:rsid w:val="00987002"/>
    <w:rsid w:val="009878C5"/>
    <w:rsid w:val="00987C47"/>
    <w:rsid w:val="00987CFD"/>
    <w:rsid w:val="009902DB"/>
    <w:rsid w:val="0099037F"/>
    <w:rsid w:val="00990517"/>
    <w:rsid w:val="009909D8"/>
    <w:rsid w:val="00990AD4"/>
    <w:rsid w:val="00990B65"/>
    <w:rsid w:val="00990E77"/>
    <w:rsid w:val="009910FB"/>
    <w:rsid w:val="009912D3"/>
    <w:rsid w:val="009916B9"/>
    <w:rsid w:val="009918D7"/>
    <w:rsid w:val="00991932"/>
    <w:rsid w:val="00991953"/>
    <w:rsid w:val="009919F3"/>
    <w:rsid w:val="00991A5E"/>
    <w:rsid w:val="00991CE0"/>
    <w:rsid w:val="00992089"/>
    <w:rsid w:val="0099254F"/>
    <w:rsid w:val="0099264B"/>
    <w:rsid w:val="009927B8"/>
    <w:rsid w:val="0099280F"/>
    <w:rsid w:val="0099293E"/>
    <w:rsid w:val="00992A47"/>
    <w:rsid w:val="00992A7D"/>
    <w:rsid w:val="00992DBA"/>
    <w:rsid w:val="00992FCE"/>
    <w:rsid w:val="009931FA"/>
    <w:rsid w:val="00993245"/>
    <w:rsid w:val="009932B4"/>
    <w:rsid w:val="009932CA"/>
    <w:rsid w:val="009938E7"/>
    <w:rsid w:val="00993974"/>
    <w:rsid w:val="00993CFC"/>
    <w:rsid w:val="00993DD6"/>
    <w:rsid w:val="00994796"/>
    <w:rsid w:val="00994954"/>
    <w:rsid w:val="00994A51"/>
    <w:rsid w:val="00994FA8"/>
    <w:rsid w:val="00995217"/>
    <w:rsid w:val="00995335"/>
    <w:rsid w:val="0099536D"/>
    <w:rsid w:val="009956A0"/>
    <w:rsid w:val="00995754"/>
    <w:rsid w:val="009957CE"/>
    <w:rsid w:val="00995958"/>
    <w:rsid w:val="00995968"/>
    <w:rsid w:val="009959E1"/>
    <w:rsid w:val="00995A46"/>
    <w:rsid w:val="00995AD4"/>
    <w:rsid w:val="00995C00"/>
    <w:rsid w:val="00995EB3"/>
    <w:rsid w:val="009960AD"/>
    <w:rsid w:val="00996194"/>
    <w:rsid w:val="00996244"/>
    <w:rsid w:val="00996302"/>
    <w:rsid w:val="00996337"/>
    <w:rsid w:val="00996BE2"/>
    <w:rsid w:val="00996EC3"/>
    <w:rsid w:val="009970C0"/>
    <w:rsid w:val="009971CB"/>
    <w:rsid w:val="00997429"/>
    <w:rsid w:val="00997556"/>
    <w:rsid w:val="00997631"/>
    <w:rsid w:val="0099766A"/>
    <w:rsid w:val="00997939"/>
    <w:rsid w:val="009979E2"/>
    <w:rsid w:val="00997AF9"/>
    <w:rsid w:val="00997C69"/>
    <w:rsid w:val="00997E15"/>
    <w:rsid w:val="009A0350"/>
    <w:rsid w:val="009A0361"/>
    <w:rsid w:val="009A0495"/>
    <w:rsid w:val="009A0584"/>
    <w:rsid w:val="009A089E"/>
    <w:rsid w:val="009A08B9"/>
    <w:rsid w:val="009A0BB4"/>
    <w:rsid w:val="009A0BF8"/>
    <w:rsid w:val="009A0D61"/>
    <w:rsid w:val="009A0DD8"/>
    <w:rsid w:val="009A0F95"/>
    <w:rsid w:val="009A103C"/>
    <w:rsid w:val="009A10C6"/>
    <w:rsid w:val="009A1293"/>
    <w:rsid w:val="009A162E"/>
    <w:rsid w:val="009A171D"/>
    <w:rsid w:val="009A1C3D"/>
    <w:rsid w:val="009A1D70"/>
    <w:rsid w:val="009A1DF2"/>
    <w:rsid w:val="009A1E31"/>
    <w:rsid w:val="009A1EC9"/>
    <w:rsid w:val="009A2207"/>
    <w:rsid w:val="009A2247"/>
    <w:rsid w:val="009A2685"/>
    <w:rsid w:val="009A2A81"/>
    <w:rsid w:val="009A2B22"/>
    <w:rsid w:val="009A2B78"/>
    <w:rsid w:val="009A2C34"/>
    <w:rsid w:val="009A2C76"/>
    <w:rsid w:val="009A2D8F"/>
    <w:rsid w:val="009A3110"/>
    <w:rsid w:val="009A33DF"/>
    <w:rsid w:val="009A350A"/>
    <w:rsid w:val="009A3855"/>
    <w:rsid w:val="009A3883"/>
    <w:rsid w:val="009A3938"/>
    <w:rsid w:val="009A394C"/>
    <w:rsid w:val="009A3A50"/>
    <w:rsid w:val="009A3DEB"/>
    <w:rsid w:val="009A3E9A"/>
    <w:rsid w:val="009A401C"/>
    <w:rsid w:val="009A405A"/>
    <w:rsid w:val="009A41A5"/>
    <w:rsid w:val="009A4285"/>
    <w:rsid w:val="009A45B0"/>
    <w:rsid w:val="009A4B48"/>
    <w:rsid w:val="009A5172"/>
    <w:rsid w:val="009A56CB"/>
    <w:rsid w:val="009A5947"/>
    <w:rsid w:val="009A5A0E"/>
    <w:rsid w:val="009A5D00"/>
    <w:rsid w:val="009A5D1A"/>
    <w:rsid w:val="009A5F91"/>
    <w:rsid w:val="009A63DA"/>
    <w:rsid w:val="009A6C01"/>
    <w:rsid w:val="009A6C95"/>
    <w:rsid w:val="009A7145"/>
    <w:rsid w:val="009A7355"/>
    <w:rsid w:val="009A7471"/>
    <w:rsid w:val="009A764C"/>
    <w:rsid w:val="009A76EC"/>
    <w:rsid w:val="009A7A5A"/>
    <w:rsid w:val="009A7C66"/>
    <w:rsid w:val="009A7D65"/>
    <w:rsid w:val="009A7EE9"/>
    <w:rsid w:val="009A7F9F"/>
    <w:rsid w:val="009B0356"/>
    <w:rsid w:val="009B0540"/>
    <w:rsid w:val="009B08E2"/>
    <w:rsid w:val="009B0995"/>
    <w:rsid w:val="009B0C75"/>
    <w:rsid w:val="009B0DBC"/>
    <w:rsid w:val="009B104C"/>
    <w:rsid w:val="009B10B2"/>
    <w:rsid w:val="009B10DE"/>
    <w:rsid w:val="009B111A"/>
    <w:rsid w:val="009B1177"/>
    <w:rsid w:val="009B15D4"/>
    <w:rsid w:val="009B163E"/>
    <w:rsid w:val="009B1899"/>
    <w:rsid w:val="009B1ADA"/>
    <w:rsid w:val="009B1C5B"/>
    <w:rsid w:val="009B1E7B"/>
    <w:rsid w:val="009B209E"/>
    <w:rsid w:val="009B26C1"/>
    <w:rsid w:val="009B26DC"/>
    <w:rsid w:val="009B27DD"/>
    <w:rsid w:val="009B2839"/>
    <w:rsid w:val="009B2876"/>
    <w:rsid w:val="009B2A2F"/>
    <w:rsid w:val="009B2C3E"/>
    <w:rsid w:val="009B2CAA"/>
    <w:rsid w:val="009B2F39"/>
    <w:rsid w:val="009B2FC0"/>
    <w:rsid w:val="009B2FE7"/>
    <w:rsid w:val="009B30C1"/>
    <w:rsid w:val="009B3120"/>
    <w:rsid w:val="009B3182"/>
    <w:rsid w:val="009B31D9"/>
    <w:rsid w:val="009B3292"/>
    <w:rsid w:val="009B3360"/>
    <w:rsid w:val="009B33C3"/>
    <w:rsid w:val="009B3536"/>
    <w:rsid w:val="009B3611"/>
    <w:rsid w:val="009B36BF"/>
    <w:rsid w:val="009B3791"/>
    <w:rsid w:val="009B3884"/>
    <w:rsid w:val="009B3C52"/>
    <w:rsid w:val="009B3EBA"/>
    <w:rsid w:val="009B401A"/>
    <w:rsid w:val="009B4059"/>
    <w:rsid w:val="009B436C"/>
    <w:rsid w:val="009B4485"/>
    <w:rsid w:val="009B4593"/>
    <w:rsid w:val="009B46DE"/>
    <w:rsid w:val="009B46DF"/>
    <w:rsid w:val="009B46F0"/>
    <w:rsid w:val="009B493A"/>
    <w:rsid w:val="009B4B68"/>
    <w:rsid w:val="009B4C3B"/>
    <w:rsid w:val="009B4D9C"/>
    <w:rsid w:val="009B4DC7"/>
    <w:rsid w:val="009B4EA6"/>
    <w:rsid w:val="009B5166"/>
    <w:rsid w:val="009B5ACE"/>
    <w:rsid w:val="009B5AE6"/>
    <w:rsid w:val="009B5CFD"/>
    <w:rsid w:val="009B6494"/>
    <w:rsid w:val="009B6676"/>
    <w:rsid w:val="009B6890"/>
    <w:rsid w:val="009B6CBD"/>
    <w:rsid w:val="009B6F36"/>
    <w:rsid w:val="009B7013"/>
    <w:rsid w:val="009B71EE"/>
    <w:rsid w:val="009B7353"/>
    <w:rsid w:val="009B736C"/>
    <w:rsid w:val="009B7445"/>
    <w:rsid w:val="009B7625"/>
    <w:rsid w:val="009B7A96"/>
    <w:rsid w:val="009B7CDA"/>
    <w:rsid w:val="009B7E80"/>
    <w:rsid w:val="009B7E9C"/>
    <w:rsid w:val="009C00FD"/>
    <w:rsid w:val="009C0355"/>
    <w:rsid w:val="009C03A2"/>
    <w:rsid w:val="009C03C0"/>
    <w:rsid w:val="009C0508"/>
    <w:rsid w:val="009C05F6"/>
    <w:rsid w:val="009C064B"/>
    <w:rsid w:val="009C07AE"/>
    <w:rsid w:val="009C08F9"/>
    <w:rsid w:val="009C0A63"/>
    <w:rsid w:val="009C0F19"/>
    <w:rsid w:val="009C0FC3"/>
    <w:rsid w:val="009C121D"/>
    <w:rsid w:val="009C1350"/>
    <w:rsid w:val="009C141B"/>
    <w:rsid w:val="009C154F"/>
    <w:rsid w:val="009C1862"/>
    <w:rsid w:val="009C197A"/>
    <w:rsid w:val="009C1A88"/>
    <w:rsid w:val="009C1ADA"/>
    <w:rsid w:val="009C1E02"/>
    <w:rsid w:val="009C1E06"/>
    <w:rsid w:val="009C1EC5"/>
    <w:rsid w:val="009C2249"/>
    <w:rsid w:val="009C237B"/>
    <w:rsid w:val="009C2396"/>
    <w:rsid w:val="009C246B"/>
    <w:rsid w:val="009C2490"/>
    <w:rsid w:val="009C285B"/>
    <w:rsid w:val="009C2906"/>
    <w:rsid w:val="009C29A0"/>
    <w:rsid w:val="009C2CAE"/>
    <w:rsid w:val="009C2D18"/>
    <w:rsid w:val="009C2D3D"/>
    <w:rsid w:val="009C2F53"/>
    <w:rsid w:val="009C30B6"/>
    <w:rsid w:val="009C31EF"/>
    <w:rsid w:val="009C3499"/>
    <w:rsid w:val="009C3592"/>
    <w:rsid w:val="009C367C"/>
    <w:rsid w:val="009C39AB"/>
    <w:rsid w:val="009C3B11"/>
    <w:rsid w:val="009C3B1D"/>
    <w:rsid w:val="009C3BB6"/>
    <w:rsid w:val="009C3C1D"/>
    <w:rsid w:val="009C3FED"/>
    <w:rsid w:val="009C4173"/>
    <w:rsid w:val="009C42C0"/>
    <w:rsid w:val="009C43B6"/>
    <w:rsid w:val="009C4435"/>
    <w:rsid w:val="009C4655"/>
    <w:rsid w:val="009C4AE8"/>
    <w:rsid w:val="009C4B92"/>
    <w:rsid w:val="009C4BF9"/>
    <w:rsid w:val="009C4C69"/>
    <w:rsid w:val="009C4E51"/>
    <w:rsid w:val="009C50DE"/>
    <w:rsid w:val="009C5247"/>
    <w:rsid w:val="009C55C0"/>
    <w:rsid w:val="009C59A0"/>
    <w:rsid w:val="009C5AFF"/>
    <w:rsid w:val="009C5E02"/>
    <w:rsid w:val="009C5E31"/>
    <w:rsid w:val="009C62EE"/>
    <w:rsid w:val="009C6473"/>
    <w:rsid w:val="009C671E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00"/>
    <w:rsid w:val="009C7C75"/>
    <w:rsid w:val="009C7D6D"/>
    <w:rsid w:val="009C7E6A"/>
    <w:rsid w:val="009C7F3B"/>
    <w:rsid w:val="009D004A"/>
    <w:rsid w:val="009D0076"/>
    <w:rsid w:val="009D016C"/>
    <w:rsid w:val="009D0223"/>
    <w:rsid w:val="009D0461"/>
    <w:rsid w:val="009D0733"/>
    <w:rsid w:val="009D0B78"/>
    <w:rsid w:val="009D0BE3"/>
    <w:rsid w:val="009D0CF9"/>
    <w:rsid w:val="009D1048"/>
    <w:rsid w:val="009D10B7"/>
    <w:rsid w:val="009D128E"/>
    <w:rsid w:val="009D1459"/>
    <w:rsid w:val="009D15D2"/>
    <w:rsid w:val="009D15FD"/>
    <w:rsid w:val="009D16C6"/>
    <w:rsid w:val="009D1D28"/>
    <w:rsid w:val="009D1EAD"/>
    <w:rsid w:val="009D20D7"/>
    <w:rsid w:val="009D2311"/>
    <w:rsid w:val="009D253C"/>
    <w:rsid w:val="009D25DE"/>
    <w:rsid w:val="009D26AB"/>
    <w:rsid w:val="009D26EF"/>
    <w:rsid w:val="009D2742"/>
    <w:rsid w:val="009D290F"/>
    <w:rsid w:val="009D2CEF"/>
    <w:rsid w:val="009D2CF5"/>
    <w:rsid w:val="009D2E30"/>
    <w:rsid w:val="009D3067"/>
    <w:rsid w:val="009D329E"/>
    <w:rsid w:val="009D3359"/>
    <w:rsid w:val="009D3382"/>
    <w:rsid w:val="009D33A0"/>
    <w:rsid w:val="009D34EF"/>
    <w:rsid w:val="009D35F0"/>
    <w:rsid w:val="009D3B3D"/>
    <w:rsid w:val="009D3B60"/>
    <w:rsid w:val="009D3D86"/>
    <w:rsid w:val="009D3F1B"/>
    <w:rsid w:val="009D40EB"/>
    <w:rsid w:val="009D413C"/>
    <w:rsid w:val="009D41D5"/>
    <w:rsid w:val="009D483F"/>
    <w:rsid w:val="009D48BA"/>
    <w:rsid w:val="009D4A63"/>
    <w:rsid w:val="009D4B5C"/>
    <w:rsid w:val="009D4FF6"/>
    <w:rsid w:val="009D5093"/>
    <w:rsid w:val="009D5303"/>
    <w:rsid w:val="009D55A3"/>
    <w:rsid w:val="009D58BD"/>
    <w:rsid w:val="009D5999"/>
    <w:rsid w:val="009D5AC6"/>
    <w:rsid w:val="009D5B7F"/>
    <w:rsid w:val="009D62A6"/>
    <w:rsid w:val="009D64A7"/>
    <w:rsid w:val="009D662B"/>
    <w:rsid w:val="009D6810"/>
    <w:rsid w:val="009D6897"/>
    <w:rsid w:val="009D6923"/>
    <w:rsid w:val="009D6A6A"/>
    <w:rsid w:val="009D7100"/>
    <w:rsid w:val="009D74A8"/>
    <w:rsid w:val="009D759E"/>
    <w:rsid w:val="009D75E7"/>
    <w:rsid w:val="009D7631"/>
    <w:rsid w:val="009D7665"/>
    <w:rsid w:val="009D7775"/>
    <w:rsid w:val="009D7855"/>
    <w:rsid w:val="009D7889"/>
    <w:rsid w:val="009D7949"/>
    <w:rsid w:val="009E01A0"/>
    <w:rsid w:val="009E01B7"/>
    <w:rsid w:val="009E03AE"/>
    <w:rsid w:val="009E03B6"/>
    <w:rsid w:val="009E0615"/>
    <w:rsid w:val="009E0731"/>
    <w:rsid w:val="009E08CA"/>
    <w:rsid w:val="009E08E7"/>
    <w:rsid w:val="009E0CD2"/>
    <w:rsid w:val="009E0FB1"/>
    <w:rsid w:val="009E105B"/>
    <w:rsid w:val="009E10FB"/>
    <w:rsid w:val="009E1146"/>
    <w:rsid w:val="009E11FF"/>
    <w:rsid w:val="009E17E1"/>
    <w:rsid w:val="009E1850"/>
    <w:rsid w:val="009E19E7"/>
    <w:rsid w:val="009E1AF0"/>
    <w:rsid w:val="009E1BCB"/>
    <w:rsid w:val="009E22E2"/>
    <w:rsid w:val="009E23C6"/>
    <w:rsid w:val="009E2576"/>
    <w:rsid w:val="009E25D4"/>
    <w:rsid w:val="009E2E2E"/>
    <w:rsid w:val="009E2F33"/>
    <w:rsid w:val="009E33AF"/>
    <w:rsid w:val="009E3499"/>
    <w:rsid w:val="009E377D"/>
    <w:rsid w:val="009E381B"/>
    <w:rsid w:val="009E394B"/>
    <w:rsid w:val="009E399C"/>
    <w:rsid w:val="009E3B83"/>
    <w:rsid w:val="009E3DA7"/>
    <w:rsid w:val="009E4098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7F"/>
    <w:rsid w:val="009E4F6E"/>
    <w:rsid w:val="009E4F82"/>
    <w:rsid w:val="009E4FDC"/>
    <w:rsid w:val="009E5490"/>
    <w:rsid w:val="009E559A"/>
    <w:rsid w:val="009E5AAF"/>
    <w:rsid w:val="009E5AD1"/>
    <w:rsid w:val="009E5E2F"/>
    <w:rsid w:val="009E6489"/>
    <w:rsid w:val="009E6674"/>
    <w:rsid w:val="009E67CC"/>
    <w:rsid w:val="009E6B41"/>
    <w:rsid w:val="009E6B61"/>
    <w:rsid w:val="009E6E62"/>
    <w:rsid w:val="009E6E6C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88"/>
    <w:rsid w:val="009F03D8"/>
    <w:rsid w:val="009F0A48"/>
    <w:rsid w:val="009F1138"/>
    <w:rsid w:val="009F1458"/>
    <w:rsid w:val="009F151F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1B"/>
    <w:rsid w:val="009F24C1"/>
    <w:rsid w:val="009F293D"/>
    <w:rsid w:val="009F29B7"/>
    <w:rsid w:val="009F2A21"/>
    <w:rsid w:val="009F2DD0"/>
    <w:rsid w:val="009F2E24"/>
    <w:rsid w:val="009F3008"/>
    <w:rsid w:val="009F31FA"/>
    <w:rsid w:val="009F3752"/>
    <w:rsid w:val="009F3A6D"/>
    <w:rsid w:val="009F3B1E"/>
    <w:rsid w:val="009F3F03"/>
    <w:rsid w:val="009F4250"/>
    <w:rsid w:val="009F433E"/>
    <w:rsid w:val="009F43C4"/>
    <w:rsid w:val="009F43E4"/>
    <w:rsid w:val="009F449E"/>
    <w:rsid w:val="009F46CD"/>
    <w:rsid w:val="009F4746"/>
    <w:rsid w:val="009F4966"/>
    <w:rsid w:val="009F4A0E"/>
    <w:rsid w:val="009F5239"/>
    <w:rsid w:val="009F5620"/>
    <w:rsid w:val="009F56C4"/>
    <w:rsid w:val="009F5A7A"/>
    <w:rsid w:val="009F5B7D"/>
    <w:rsid w:val="009F5DEC"/>
    <w:rsid w:val="009F5EEA"/>
    <w:rsid w:val="009F6176"/>
    <w:rsid w:val="009F6376"/>
    <w:rsid w:val="009F67FC"/>
    <w:rsid w:val="009F70E1"/>
    <w:rsid w:val="009F71A5"/>
    <w:rsid w:val="009F76FD"/>
    <w:rsid w:val="009F7799"/>
    <w:rsid w:val="009F793F"/>
    <w:rsid w:val="009F7993"/>
    <w:rsid w:val="009F7B3A"/>
    <w:rsid w:val="009F7D60"/>
    <w:rsid w:val="009F7DC4"/>
    <w:rsid w:val="00A000EB"/>
    <w:rsid w:val="00A00274"/>
    <w:rsid w:val="00A00590"/>
    <w:rsid w:val="00A00686"/>
    <w:rsid w:val="00A00B17"/>
    <w:rsid w:val="00A00BA8"/>
    <w:rsid w:val="00A00BF5"/>
    <w:rsid w:val="00A01201"/>
    <w:rsid w:val="00A01277"/>
    <w:rsid w:val="00A0129D"/>
    <w:rsid w:val="00A01499"/>
    <w:rsid w:val="00A01B4E"/>
    <w:rsid w:val="00A01FAF"/>
    <w:rsid w:val="00A0201E"/>
    <w:rsid w:val="00A02059"/>
    <w:rsid w:val="00A0219D"/>
    <w:rsid w:val="00A0224F"/>
    <w:rsid w:val="00A022D1"/>
    <w:rsid w:val="00A02308"/>
    <w:rsid w:val="00A0265A"/>
    <w:rsid w:val="00A02793"/>
    <w:rsid w:val="00A02940"/>
    <w:rsid w:val="00A0318E"/>
    <w:rsid w:val="00A03377"/>
    <w:rsid w:val="00A03481"/>
    <w:rsid w:val="00A03523"/>
    <w:rsid w:val="00A03534"/>
    <w:rsid w:val="00A038AB"/>
    <w:rsid w:val="00A03C53"/>
    <w:rsid w:val="00A03EF7"/>
    <w:rsid w:val="00A043B3"/>
    <w:rsid w:val="00A045B5"/>
    <w:rsid w:val="00A04823"/>
    <w:rsid w:val="00A049BB"/>
    <w:rsid w:val="00A04A48"/>
    <w:rsid w:val="00A05029"/>
    <w:rsid w:val="00A054AD"/>
    <w:rsid w:val="00A0564C"/>
    <w:rsid w:val="00A05721"/>
    <w:rsid w:val="00A05871"/>
    <w:rsid w:val="00A058FC"/>
    <w:rsid w:val="00A059E0"/>
    <w:rsid w:val="00A05A96"/>
    <w:rsid w:val="00A05EB1"/>
    <w:rsid w:val="00A064EA"/>
    <w:rsid w:val="00A06B98"/>
    <w:rsid w:val="00A06BF8"/>
    <w:rsid w:val="00A06C5A"/>
    <w:rsid w:val="00A06C66"/>
    <w:rsid w:val="00A06CBF"/>
    <w:rsid w:val="00A06EB3"/>
    <w:rsid w:val="00A06EB8"/>
    <w:rsid w:val="00A06F60"/>
    <w:rsid w:val="00A070B5"/>
    <w:rsid w:val="00A07286"/>
    <w:rsid w:val="00A072E6"/>
    <w:rsid w:val="00A07350"/>
    <w:rsid w:val="00A073CD"/>
    <w:rsid w:val="00A073F9"/>
    <w:rsid w:val="00A076C0"/>
    <w:rsid w:val="00A07992"/>
    <w:rsid w:val="00A07A2D"/>
    <w:rsid w:val="00A07BDB"/>
    <w:rsid w:val="00A07C30"/>
    <w:rsid w:val="00A07C8E"/>
    <w:rsid w:val="00A1001A"/>
    <w:rsid w:val="00A1006A"/>
    <w:rsid w:val="00A10153"/>
    <w:rsid w:val="00A10208"/>
    <w:rsid w:val="00A1048C"/>
    <w:rsid w:val="00A10533"/>
    <w:rsid w:val="00A1058E"/>
    <w:rsid w:val="00A1076F"/>
    <w:rsid w:val="00A1089D"/>
    <w:rsid w:val="00A108B1"/>
    <w:rsid w:val="00A109AA"/>
    <w:rsid w:val="00A10EAE"/>
    <w:rsid w:val="00A10EEF"/>
    <w:rsid w:val="00A111C4"/>
    <w:rsid w:val="00A112A6"/>
    <w:rsid w:val="00A1167F"/>
    <w:rsid w:val="00A119EB"/>
    <w:rsid w:val="00A11A56"/>
    <w:rsid w:val="00A11A7D"/>
    <w:rsid w:val="00A11C0D"/>
    <w:rsid w:val="00A12374"/>
    <w:rsid w:val="00A1253F"/>
    <w:rsid w:val="00A126E5"/>
    <w:rsid w:val="00A12758"/>
    <w:rsid w:val="00A12D56"/>
    <w:rsid w:val="00A1313B"/>
    <w:rsid w:val="00A13527"/>
    <w:rsid w:val="00A13531"/>
    <w:rsid w:val="00A1375B"/>
    <w:rsid w:val="00A13990"/>
    <w:rsid w:val="00A13AE5"/>
    <w:rsid w:val="00A13B41"/>
    <w:rsid w:val="00A13B4A"/>
    <w:rsid w:val="00A143F2"/>
    <w:rsid w:val="00A14885"/>
    <w:rsid w:val="00A14D23"/>
    <w:rsid w:val="00A14D57"/>
    <w:rsid w:val="00A14DAF"/>
    <w:rsid w:val="00A150D5"/>
    <w:rsid w:val="00A15321"/>
    <w:rsid w:val="00A154DD"/>
    <w:rsid w:val="00A155DE"/>
    <w:rsid w:val="00A156A8"/>
    <w:rsid w:val="00A156DA"/>
    <w:rsid w:val="00A1576A"/>
    <w:rsid w:val="00A15A7F"/>
    <w:rsid w:val="00A15E57"/>
    <w:rsid w:val="00A15F00"/>
    <w:rsid w:val="00A16356"/>
    <w:rsid w:val="00A1641C"/>
    <w:rsid w:val="00A165C2"/>
    <w:rsid w:val="00A16DD0"/>
    <w:rsid w:val="00A16EB2"/>
    <w:rsid w:val="00A1721B"/>
    <w:rsid w:val="00A1727D"/>
    <w:rsid w:val="00A172A6"/>
    <w:rsid w:val="00A173C0"/>
    <w:rsid w:val="00A17A1C"/>
    <w:rsid w:val="00A17D24"/>
    <w:rsid w:val="00A17DBD"/>
    <w:rsid w:val="00A17F67"/>
    <w:rsid w:val="00A20020"/>
    <w:rsid w:val="00A20085"/>
    <w:rsid w:val="00A20269"/>
    <w:rsid w:val="00A2029D"/>
    <w:rsid w:val="00A2037F"/>
    <w:rsid w:val="00A2047A"/>
    <w:rsid w:val="00A20564"/>
    <w:rsid w:val="00A205A6"/>
    <w:rsid w:val="00A207EE"/>
    <w:rsid w:val="00A20A14"/>
    <w:rsid w:val="00A20C34"/>
    <w:rsid w:val="00A20DCC"/>
    <w:rsid w:val="00A21160"/>
    <w:rsid w:val="00A21339"/>
    <w:rsid w:val="00A21AB8"/>
    <w:rsid w:val="00A220AB"/>
    <w:rsid w:val="00A220EC"/>
    <w:rsid w:val="00A222C9"/>
    <w:rsid w:val="00A223A5"/>
    <w:rsid w:val="00A22510"/>
    <w:rsid w:val="00A22546"/>
    <w:rsid w:val="00A22678"/>
    <w:rsid w:val="00A22A44"/>
    <w:rsid w:val="00A22C05"/>
    <w:rsid w:val="00A22C67"/>
    <w:rsid w:val="00A22DB2"/>
    <w:rsid w:val="00A22F11"/>
    <w:rsid w:val="00A23164"/>
    <w:rsid w:val="00A2318B"/>
    <w:rsid w:val="00A2333F"/>
    <w:rsid w:val="00A2338E"/>
    <w:rsid w:val="00A23585"/>
    <w:rsid w:val="00A23AB9"/>
    <w:rsid w:val="00A23C66"/>
    <w:rsid w:val="00A23CA5"/>
    <w:rsid w:val="00A23DBA"/>
    <w:rsid w:val="00A242DA"/>
    <w:rsid w:val="00A242E1"/>
    <w:rsid w:val="00A24CA0"/>
    <w:rsid w:val="00A2533B"/>
    <w:rsid w:val="00A25804"/>
    <w:rsid w:val="00A25B8B"/>
    <w:rsid w:val="00A25D2B"/>
    <w:rsid w:val="00A2603F"/>
    <w:rsid w:val="00A26248"/>
    <w:rsid w:val="00A2665F"/>
    <w:rsid w:val="00A269FD"/>
    <w:rsid w:val="00A26C7D"/>
    <w:rsid w:val="00A26CE6"/>
    <w:rsid w:val="00A26E4E"/>
    <w:rsid w:val="00A27117"/>
    <w:rsid w:val="00A271FD"/>
    <w:rsid w:val="00A2720A"/>
    <w:rsid w:val="00A2746F"/>
    <w:rsid w:val="00A275D0"/>
    <w:rsid w:val="00A27659"/>
    <w:rsid w:val="00A27A68"/>
    <w:rsid w:val="00A27A7B"/>
    <w:rsid w:val="00A27ADF"/>
    <w:rsid w:val="00A27B00"/>
    <w:rsid w:val="00A303A9"/>
    <w:rsid w:val="00A30411"/>
    <w:rsid w:val="00A30544"/>
    <w:rsid w:val="00A3095D"/>
    <w:rsid w:val="00A30A57"/>
    <w:rsid w:val="00A30A89"/>
    <w:rsid w:val="00A30BAA"/>
    <w:rsid w:val="00A30CE2"/>
    <w:rsid w:val="00A30F67"/>
    <w:rsid w:val="00A313CA"/>
    <w:rsid w:val="00A3140A"/>
    <w:rsid w:val="00A3148C"/>
    <w:rsid w:val="00A3149C"/>
    <w:rsid w:val="00A314D2"/>
    <w:rsid w:val="00A315B2"/>
    <w:rsid w:val="00A317AE"/>
    <w:rsid w:val="00A31BCE"/>
    <w:rsid w:val="00A31C09"/>
    <w:rsid w:val="00A31EC3"/>
    <w:rsid w:val="00A31EC5"/>
    <w:rsid w:val="00A31EDE"/>
    <w:rsid w:val="00A31EF8"/>
    <w:rsid w:val="00A32916"/>
    <w:rsid w:val="00A32CB9"/>
    <w:rsid w:val="00A32F32"/>
    <w:rsid w:val="00A32F4C"/>
    <w:rsid w:val="00A32F92"/>
    <w:rsid w:val="00A33171"/>
    <w:rsid w:val="00A33173"/>
    <w:rsid w:val="00A33209"/>
    <w:rsid w:val="00A3371B"/>
    <w:rsid w:val="00A33A0B"/>
    <w:rsid w:val="00A33E81"/>
    <w:rsid w:val="00A341F3"/>
    <w:rsid w:val="00A34226"/>
    <w:rsid w:val="00A34441"/>
    <w:rsid w:val="00A347B1"/>
    <w:rsid w:val="00A3482A"/>
    <w:rsid w:val="00A34864"/>
    <w:rsid w:val="00A34C1F"/>
    <w:rsid w:val="00A34C8E"/>
    <w:rsid w:val="00A34D53"/>
    <w:rsid w:val="00A35001"/>
    <w:rsid w:val="00A352DB"/>
    <w:rsid w:val="00A3537D"/>
    <w:rsid w:val="00A3565C"/>
    <w:rsid w:val="00A35B9A"/>
    <w:rsid w:val="00A35EA4"/>
    <w:rsid w:val="00A35F12"/>
    <w:rsid w:val="00A35F56"/>
    <w:rsid w:val="00A368DF"/>
    <w:rsid w:val="00A3698A"/>
    <w:rsid w:val="00A36B58"/>
    <w:rsid w:val="00A36ED2"/>
    <w:rsid w:val="00A372E2"/>
    <w:rsid w:val="00A37836"/>
    <w:rsid w:val="00A37859"/>
    <w:rsid w:val="00A3786E"/>
    <w:rsid w:val="00A378C9"/>
    <w:rsid w:val="00A37C22"/>
    <w:rsid w:val="00A37D84"/>
    <w:rsid w:val="00A37DA0"/>
    <w:rsid w:val="00A40326"/>
    <w:rsid w:val="00A406DD"/>
    <w:rsid w:val="00A40D87"/>
    <w:rsid w:val="00A40EAD"/>
    <w:rsid w:val="00A40F67"/>
    <w:rsid w:val="00A40F7F"/>
    <w:rsid w:val="00A4124D"/>
    <w:rsid w:val="00A414FC"/>
    <w:rsid w:val="00A41753"/>
    <w:rsid w:val="00A41A9E"/>
    <w:rsid w:val="00A41DB6"/>
    <w:rsid w:val="00A42085"/>
    <w:rsid w:val="00A421A1"/>
    <w:rsid w:val="00A421B3"/>
    <w:rsid w:val="00A42222"/>
    <w:rsid w:val="00A42429"/>
    <w:rsid w:val="00A424E0"/>
    <w:rsid w:val="00A42609"/>
    <w:rsid w:val="00A42676"/>
    <w:rsid w:val="00A42701"/>
    <w:rsid w:val="00A4282A"/>
    <w:rsid w:val="00A42A6C"/>
    <w:rsid w:val="00A42B38"/>
    <w:rsid w:val="00A42F7F"/>
    <w:rsid w:val="00A430A1"/>
    <w:rsid w:val="00A433C6"/>
    <w:rsid w:val="00A433DC"/>
    <w:rsid w:val="00A43486"/>
    <w:rsid w:val="00A43B70"/>
    <w:rsid w:val="00A43F7E"/>
    <w:rsid w:val="00A44105"/>
    <w:rsid w:val="00A444AD"/>
    <w:rsid w:val="00A446C0"/>
    <w:rsid w:val="00A44D18"/>
    <w:rsid w:val="00A450DC"/>
    <w:rsid w:val="00A451C6"/>
    <w:rsid w:val="00A45AED"/>
    <w:rsid w:val="00A45B3A"/>
    <w:rsid w:val="00A45B63"/>
    <w:rsid w:val="00A45DCD"/>
    <w:rsid w:val="00A45ECC"/>
    <w:rsid w:val="00A45EF6"/>
    <w:rsid w:val="00A4610A"/>
    <w:rsid w:val="00A46125"/>
    <w:rsid w:val="00A4628A"/>
    <w:rsid w:val="00A46295"/>
    <w:rsid w:val="00A464D0"/>
    <w:rsid w:val="00A46572"/>
    <w:rsid w:val="00A465CE"/>
    <w:rsid w:val="00A46B18"/>
    <w:rsid w:val="00A46F43"/>
    <w:rsid w:val="00A4708D"/>
    <w:rsid w:val="00A47247"/>
    <w:rsid w:val="00A4750F"/>
    <w:rsid w:val="00A47641"/>
    <w:rsid w:val="00A47654"/>
    <w:rsid w:val="00A4766E"/>
    <w:rsid w:val="00A47704"/>
    <w:rsid w:val="00A47AE9"/>
    <w:rsid w:val="00A47D66"/>
    <w:rsid w:val="00A47EED"/>
    <w:rsid w:val="00A47EFD"/>
    <w:rsid w:val="00A47FA7"/>
    <w:rsid w:val="00A5005C"/>
    <w:rsid w:val="00A508AF"/>
    <w:rsid w:val="00A50968"/>
    <w:rsid w:val="00A50A94"/>
    <w:rsid w:val="00A50BC5"/>
    <w:rsid w:val="00A50C3E"/>
    <w:rsid w:val="00A50D9A"/>
    <w:rsid w:val="00A50E27"/>
    <w:rsid w:val="00A50EC5"/>
    <w:rsid w:val="00A512F6"/>
    <w:rsid w:val="00A5131B"/>
    <w:rsid w:val="00A516AB"/>
    <w:rsid w:val="00A519A0"/>
    <w:rsid w:val="00A51D0A"/>
    <w:rsid w:val="00A5206C"/>
    <w:rsid w:val="00A520E8"/>
    <w:rsid w:val="00A5218A"/>
    <w:rsid w:val="00A524FB"/>
    <w:rsid w:val="00A526BB"/>
    <w:rsid w:val="00A5284B"/>
    <w:rsid w:val="00A528E1"/>
    <w:rsid w:val="00A52900"/>
    <w:rsid w:val="00A52C19"/>
    <w:rsid w:val="00A53158"/>
    <w:rsid w:val="00A53451"/>
    <w:rsid w:val="00A534D4"/>
    <w:rsid w:val="00A53AB2"/>
    <w:rsid w:val="00A53E25"/>
    <w:rsid w:val="00A53F99"/>
    <w:rsid w:val="00A5441C"/>
    <w:rsid w:val="00A54457"/>
    <w:rsid w:val="00A54768"/>
    <w:rsid w:val="00A549A9"/>
    <w:rsid w:val="00A54A68"/>
    <w:rsid w:val="00A54B76"/>
    <w:rsid w:val="00A54CA8"/>
    <w:rsid w:val="00A54D60"/>
    <w:rsid w:val="00A54F07"/>
    <w:rsid w:val="00A54F2A"/>
    <w:rsid w:val="00A5517A"/>
    <w:rsid w:val="00A55577"/>
    <w:rsid w:val="00A55A3B"/>
    <w:rsid w:val="00A55ADE"/>
    <w:rsid w:val="00A55B5E"/>
    <w:rsid w:val="00A55BD8"/>
    <w:rsid w:val="00A55C25"/>
    <w:rsid w:val="00A56184"/>
    <w:rsid w:val="00A5647D"/>
    <w:rsid w:val="00A569CB"/>
    <w:rsid w:val="00A57040"/>
    <w:rsid w:val="00A57635"/>
    <w:rsid w:val="00A57AF1"/>
    <w:rsid w:val="00A57CF9"/>
    <w:rsid w:val="00A57F80"/>
    <w:rsid w:val="00A604C4"/>
    <w:rsid w:val="00A605EE"/>
    <w:rsid w:val="00A6066E"/>
    <w:rsid w:val="00A606E6"/>
    <w:rsid w:val="00A608DC"/>
    <w:rsid w:val="00A60B20"/>
    <w:rsid w:val="00A60BF4"/>
    <w:rsid w:val="00A60D62"/>
    <w:rsid w:val="00A60E25"/>
    <w:rsid w:val="00A60E3E"/>
    <w:rsid w:val="00A60E92"/>
    <w:rsid w:val="00A60FD5"/>
    <w:rsid w:val="00A61064"/>
    <w:rsid w:val="00A61222"/>
    <w:rsid w:val="00A6136D"/>
    <w:rsid w:val="00A6143D"/>
    <w:rsid w:val="00A6156C"/>
    <w:rsid w:val="00A615C9"/>
    <w:rsid w:val="00A61775"/>
    <w:rsid w:val="00A61A8C"/>
    <w:rsid w:val="00A61BF1"/>
    <w:rsid w:val="00A61E8B"/>
    <w:rsid w:val="00A61EDD"/>
    <w:rsid w:val="00A61F8B"/>
    <w:rsid w:val="00A62307"/>
    <w:rsid w:val="00A623BC"/>
    <w:rsid w:val="00A62551"/>
    <w:rsid w:val="00A628DC"/>
    <w:rsid w:val="00A6294B"/>
    <w:rsid w:val="00A6297E"/>
    <w:rsid w:val="00A62A0F"/>
    <w:rsid w:val="00A62BC2"/>
    <w:rsid w:val="00A62DFA"/>
    <w:rsid w:val="00A62E28"/>
    <w:rsid w:val="00A62F81"/>
    <w:rsid w:val="00A63746"/>
    <w:rsid w:val="00A6377F"/>
    <w:rsid w:val="00A6386A"/>
    <w:rsid w:val="00A63A27"/>
    <w:rsid w:val="00A63C01"/>
    <w:rsid w:val="00A63CF0"/>
    <w:rsid w:val="00A63E3F"/>
    <w:rsid w:val="00A640A6"/>
    <w:rsid w:val="00A646BE"/>
    <w:rsid w:val="00A64825"/>
    <w:rsid w:val="00A64A7F"/>
    <w:rsid w:val="00A6505F"/>
    <w:rsid w:val="00A65116"/>
    <w:rsid w:val="00A65127"/>
    <w:rsid w:val="00A65167"/>
    <w:rsid w:val="00A651FD"/>
    <w:rsid w:val="00A65381"/>
    <w:rsid w:val="00A653FF"/>
    <w:rsid w:val="00A65502"/>
    <w:rsid w:val="00A656F5"/>
    <w:rsid w:val="00A6583A"/>
    <w:rsid w:val="00A65857"/>
    <w:rsid w:val="00A6588B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A25"/>
    <w:rsid w:val="00A66AF9"/>
    <w:rsid w:val="00A66C0A"/>
    <w:rsid w:val="00A66E5F"/>
    <w:rsid w:val="00A66EEE"/>
    <w:rsid w:val="00A6739C"/>
    <w:rsid w:val="00A674AA"/>
    <w:rsid w:val="00A6777F"/>
    <w:rsid w:val="00A6788E"/>
    <w:rsid w:val="00A67B1C"/>
    <w:rsid w:val="00A67D0D"/>
    <w:rsid w:val="00A7008D"/>
    <w:rsid w:val="00A7013C"/>
    <w:rsid w:val="00A7045F"/>
    <w:rsid w:val="00A704ED"/>
    <w:rsid w:val="00A70647"/>
    <w:rsid w:val="00A706B9"/>
    <w:rsid w:val="00A706EE"/>
    <w:rsid w:val="00A7076A"/>
    <w:rsid w:val="00A7076B"/>
    <w:rsid w:val="00A70801"/>
    <w:rsid w:val="00A7082A"/>
    <w:rsid w:val="00A7086C"/>
    <w:rsid w:val="00A70AEC"/>
    <w:rsid w:val="00A70B93"/>
    <w:rsid w:val="00A70BF5"/>
    <w:rsid w:val="00A70CD4"/>
    <w:rsid w:val="00A70D5F"/>
    <w:rsid w:val="00A70DBF"/>
    <w:rsid w:val="00A70DD1"/>
    <w:rsid w:val="00A70E9B"/>
    <w:rsid w:val="00A70EE9"/>
    <w:rsid w:val="00A70EF3"/>
    <w:rsid w:val="00A70FDE"/>
    <w:rsid w:val="00A70FEA"/>
    <w:rsid w:val="00A7109B"/>
    <w:rsid w:val="00A71170"/>
    <w:rsid w:val="00A716D9"/>
    <w:rsid w:val="00A716DB"/>
    <w:rsid w:val="00A718BF"/>
    <w:rsid w:val="00A718D5"/>
    <w:rsid w:val="00A71969"/>
    <w:rsid w:val="00A71A5C"/>
    <w:rsid w:val="00A71CA7"/>
    <w:rsid w:val="00A71D82"/>
    <w:rsid w:val="00A72800"/>
    <w:rsid w:val="00A728E0"/>
    <w:rsid w:val="00A72B10"/>
    <w:rsid w:val="00A72B17"/>
    <w:rsid w:val="00A72F0F"/>
    <w:rsid w:val="00A7304A"/>
    <w:rsid w:val="00A73361"/>
    <w:rsid w:val="00A733B7"/>
    <w:rsid w:val="00A7376A"/>
    <w:rsid w:val="00A73E16"/>
    <w:rsid w:val="00A73F70"/>
    <w:rsid w:val="00A7417B"/>
    <w:rsid w:val="00A74551"/>
    <w:rsid w:val="00A7457C"/>
    <w:rsid w:val="00A7479A"/>
    <w:rsid w:val="00A74A99"/>
    <w:rsid w:val="00A74B18"/>
    <w:rsid w:val="00A74D11"/>
    <w:rsid w:val="00A74E62"/>
    <w:rsid w:val="00A75076"/>
    <w:rsid w:val="00A75669"/>
    <w:rsid w:val="00A75797"/>
    <w:rsid w:val="00A75825"/>
    <w:rsid w:val="00A758B0"/>
    <w:rsid w:val="00A75C6D"/>
    <w:rsid w:val="00A75CDC"/>
    <w:rsid w:val="00A76080"/>
    <w:rsid w:val="00A761A9"/>
    <w:rsid w:val="00A762B0"/>
    <w:rsid w:val="00A76456"/>
    <w:rsid w:val="00A765FC"/>
    <w:rsid w:val="00A76841"/>
    <w:rsid w:val="00A76876"/>
    <w:rsid w:val="00A76950"/>
    <w:rsid w:val="00A76D12"/>
    <w:rsid w:val="00A76D5C"/>
    <w:rsid w:val="00A76DC6"/>
    <w:rsid w:val="00A76E0F"/>
    <w:rsid w:val="00A77080"/>
    <w:rsid w:val="00A7714E"/>
    <w:rsid w:val="00A774D9"/>
    <w:rsid w:val="00A775B3"/>
    <w:rsid w:val="00A77634"/>
    <w:rsid w:val="00A779B9"/>
    <w:rsid w:val="00A77A28"/>
    <w:rsid w:val="00A77AF0"/>
    <w:rsid w:val="00A77BC9"/>
    <w:rsid w:val="00A77CFE"/>
    <w:rsid w:val="00A77D8F"/>
    <w:rsid w:val="00A77FA3"/>
    <w:rsid w:val="00A80415"/>
    <w:rsid w:val="00A805F3"/>
    <w:rsid w:val="00A8065D"/>
    <w:rsid w:val="00A807BC"/>
    <w:rsid w:val="00A808EB"/>
    <w:rsid w:val="00A80B89"/>
    <w:rsid w:val="00A80E8B"/>
    <w:rsid w:val="00A810B1"/>
    <w:rsid w:val="00A810D7"/>
    <w:rsid w:val="00A81510"/>
    <w:rsid w:val="00A8164F"/>
    <w:rsid w:val="00A8186B"/>
    <w:rsid w:val="00A818A4"/>
    <w:rsid w:val="00A8196A"/>
    <w:rsid w:val="00A81CB8"/>
    <w:rsid w:val="00A81DDE"/>
    <w:rsid w:val="00A82594"/>
    <w:rsid w:val="00A83291"/>
    <w:rsid w:val="00A83388"/>
    <w:rsid w:val="00A8361F"/>
    <w:rsid w:val="00A836C8"/>
    <w:rsid w:val="00A8376D"/>
    <w:rsid w:val="00A83829"/>
    <w:rsid w:val="00A83964"/>
    <w:rsid w:val="00A83A0B"/>
    <w:rsid w:val="00A83B53"/>
    <w:rsid w:val="00A83BDC"/>
    <w:rsid w:val="00A83CA4"/>
    <w:rsid w:val="00A83D39"/>
    <w:rsid w:val="00A83D5A"/>
    <w:rsid w:val="00A83DC7"/>
    <w:rsid w:val="00A83E80"/>
    <w:rsid w:val="00A841A2"/>
    <w:rsid w:val="00A84340"/>
    <w:rsid w:val="00A84626"/>
    <w:rsid w:val="00A8473D"/>
    <w:rsid w:val="00A8475A"/>
    <w:rsid w:val="00A84872"/>
    <w:rsid w:val="00A84888"/>
    <w:rsid w:val="00A84A03"/>
    <w:rsid w:val="00A84BB3"/>
    <w:rsid w:val="00A84C20"/>
    <w:rsid w:val="00A84DFC"/>
    <w:rsid w:val="00A8539C"/>
    <w:rsid w:val="00A85DF0"/>
    <w:rsid w:val="00A85E64"/>
    <w:rsid w:val="00A86221"/>
    <w:rsid w:val="00A8630E"/>
    <w:rsid w:val="00A8648A"/>
    <w:rsid w:val="00A86833"/>
    <w:rsid w:val="00A86878"/>
    <w:rsid w:val="00A86C3B"/>
    <w:rsid w:val="00A86CE1"/>
    <w:rsid w:val="00A86DCB"/>
    <w:rsid w:val="00A86F62"/>
    <w:rsid w:val="00A87240"/>
    <w:rsid w:val="00A8739B"/>
    <w:rsid w:val="00A87515"/>
    <w:rsid w:val="00A878F9"/>
    <w:rsid w:val="00A87B03"/>
    <w:rsid w:val="00A87BC7"/>
    <w:rsid w:val="00A87C4F"/>
    <w:rsid w:val="00A87ED2"/>
    <w:rsid w:val="00A90449"/>
    <w:rsid w:val="00A90672"/>
    <w:rsid w:val="00A90836"/>
    <w:rsid w:val="00A90AE7"/>
    <w:rsid w:val="00A90AFC"/>
    <w:rsid w:val="00A90CD8"/>
    <w:rsid w:val="00A90F68"/>
    <w:rsid w:val="00A91004"/>
    <w:rsid w:val="00A91557"/>
    <w:rsid w:val="00A915A9"/>
    <w:rsid w:val="00A916E3"/>
    <w:rsid w:val="00A91794"/>
    <w:rsid w:val="00A919A6"/>
    <w:rsid w:val="00A91BC6"/>
    <w:rsid w:val="00A91C4A"/>
    <w:rsid w:val="00A91CEE"/>
    <w:rsid w:val="00A91DAF"/>
    <w:rsid w:val="00A91F20"/>
    <w:rsid w:val="00A91F6D"/>
    <w:rsid w:val="00A9213E"/>
    <w:rsid w:val="00A921DE"/>
    <w:rsid w:val="00A92436"/>
    <w:rsid w:val="00A92456"/>
    <w:rsid w:val="00A9283C"/>
    <w:rsid w:val="00A92AB3"/>
    <w:rsid w:val="00A92AC7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598"/>
    <w:rsid w:val="00A9485C"/>
    <w:rsid w:val="00A94AA9"/>
    <w:rsid w:val="00A94AC4"/>
    <w:rsid w:val="00A94BD2"/>
    <w:rsid w:val="00A951C5"/>
    <w:rsid w:val="00A951D1"/>
    <w:rsid w:val="00A952B2"/>
    <w:rsid w:val="00A95992"/>
    <w:rsid w:val="00A95A3D"/>
    <w:rsid w:val="00A95BB1"/>
    <w:rsid w:val="00A95D34"/>
    <w:rsid w:val="00A96084"/>
    <w:rsid w:val="00A96228"/>
    <w:rsid w:val="00A96541"/>
    <w:rsid w:val="00A965D9"/>
    <w:rsid w:val="00A9671D"/>
    <w:rsid w:val="00A96AD1"/>
    <w:rsid w:val="00A96C11"/>
    <w:rsid w:val="00A96D8D"/>
    <w:rsid w:val="00A9716C"/>
    <w:rsid w:val="00A97803"/>
    <w:rsid w:val="00A97902"/>
    <w:rsid w:val="00A97A28"/>
    <w:rsid w:val="00A97AB9"/>
    <w:rsid w:val="00A97B44"/>
    <w:rsid w:val="00A97B80"/>
    <w:rsid w:val="00A97D1B"/>
    <w:rsid w:val="00AA01A6"/>
    <w:rsid w:val="00AA047B"/>
    <w:rsid w:val="00AA0718"/>
    <w:rsid w:val="00AA0799"/>
    <w:rsid w:val="00AA0918"/>
    <w:rsid w:val="00AA0AAC"/>
    <w:rsid w:val="00AA0BF4"/>
    <w:rsid w:val="00AA11B0"/>
    <w:rsid w:val="00AA1254"/>
    <w:rsid w:val="00AA12E1"/>
    <w:rsid w:val="00AA1576"/>
    <w:rsid w:val="00AA159C"/>
    <w:rsid w:val="00AA1691"/>
    <w:rsid w:val="00AA178E"/>
    <w:rsid w:val="00AA1807"/>
    <w:rsid w:val="00AA188F"/>
    <w:rsid w:val="00AA19E9"/>
    <w:rsid w:val="00AA19EC"/>
    <w:rsid w:val="00AA1DD0"/>
    <w:rsid w:val="00AA21B4"/>
    <w:rsid w:val="00AA21E4"/>
    <w:rsid w:val="00AA22DB"/>
    <w:rsid w:val="00AA281C"/>
    <w:rsid w:val="00AA285F"/>
    <w:rsid w:val="00AA29A1"/>
    <w:rsid w:val="00AA2E9D"/>
    <w:rsid w:val="00AA31A5"/>
    <w:rsid w:val="00AA32EC"/>
    <w:rsid w:val="00AA35CE"/>
    <w:rsid w:val="00AA3884"/>
    <w:rsid w:val="00AA3918"/>
    <w:rsid w:val="00AA3941"/>
    <w:rsid w:val="00AA3953"/>
    <w:rsid w:val="00AA3A7F"/>
    <w:rsid w:val="00AA3B97"/>
    <w:rsid w:val="00AA3BE5"/>
    <w:rsid w:val="00AA3C3E"/>
    <w:rsid w:val="00AA3E54"/>
    <w:rsid w:val="00AA42A3"/>
    <w:rsid w:val="00AA4327"/>
    <w:rsid w:val="00AA439F"/>
    <w:rsid w:val="00AA4712"/>
    <w:rsid w:val="00AA486C"/>
    <w:rsid w:val="00AA4A4D"/>
    <w:rsid w:val="00AA4B60"/>
    <w:rsid w:val="00AA4E31"/>
    <w:rsid w:val="00AA4F93"/>
    <w:rsid w:val="00AA51E0"/>
    <w:rsid w:val="00AA5278"/>
    <w:rsid w:val="00AA56D1"/>
    <w:rsid w:val="00AA58DE"/>
    <w:rsid w:val="00AA58E6"/>
    <w:rsid w:val="00AA5B3F"/>
    <w:rsid w:val="00AA5D86"/>
    <w:rsid w:val="00AA5EB8"/>
    <w:rsid w:val="00AA5FC7"/>
    <w:rsid w:val="00AA608B"/>
    <w:rsid w:val="00AA614C"/>
    <w:rsid w:val="00AA6324"/>
    <w:rsid w:val="00AA63EC"/>
    <w:rsid w:val="00AA669F"/>
    <w:rsid w:val="00AA68DB"/>
    <w:rsid w:val="00AA6934"/>
    <w:rsid w:val="00AA6AB2"/>
    <w:rsid w:val="00AA6AF1"/>
    <w:rsid w:val="00AA6C06"/>
    <w:rsid w:val="00AA6EBD"/>
    <w:rsid w:val="00AA72A6"/>
    <w:rsid w:val="00AA735A"/>
    <w:rsid w:val="00AA75EB"/>
    <w:rsid w:val="00AA76F8"/>
    <w:rsid w:val="00AB0037"/>
    <w:rsid w:val="00AB016B"/>
    <w:rsid w:val="00AB01BF"/>
    <w:rsid w:val="00AB0200"/>
    <w:rsid w:val="00AB02F1"/>
    <w:rsid w:val="00AB0557"/>
    <w:rsid w:val="00AB064E"/>
    <w:rsid w:val="00AB0668"/>
    <w:rsid w:val="00AB06AE"/>
    <w:rsid w:val="00AB07F2"/>
    <w:rsid w:val="00AB08FE"/>
    <w:rsid w:val="00AB0A9B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377"/>
    <w:rsid w:val="00AB159C"/>
    <w:rsid w:val="00AB1813"/>
    <w:rsid w:val="00AB1A71"/>
    <w:rsid w:val="00AB1CD2"/>
    <w:rsid w:val="00AB1D3A"/>
    <w:rsid w:val="00AB1F1E"/>
    <w:rsid w:val="00AB201B"/>
    <w:rsid w:val="00AB21FC"/>
    <w:rsid w:val="00AB2749"/>
    <w:rsid w:val="00AB2844"/>
    <w:rsid w:val="00AB2D74"/>
    <w:rsid w:val="00AB2FDB"/>
    <w:rsid w:val="00AB356B"/>
    <w:rsid w:val="00AB358D"/>
    <w:rsid w:val="00AB35DC"/>
    <w:rsid w:val="00AB369D"/>
    <w:rsid w:val="00AB3798"/>
    <w:rsid w:val="00AB37CE"/>
    <w:rsid w:val="00AB3983"/>
    <w:rsid w:val="00AB39A3"/>
    <w:rsid w:val="00AB3ADA"/>
    <w:rsid w:val="00AB4304"/>
    <w:rsid w:val="00AB482C"/>
    <w:rsid w:val="00AB4990"/>
    <w:rsid w:val="00AB49A9"/>
    <w:rsid w:val="00AB4A09"/>
    <w:rsid w:val="00AB4A28"/>
    <w:rsid w:val="00AB4F1A"/>
    <w:rsid w:val="00AB503D"/>
    <w:rsid w:val="00AB5104"/>
    <w:rsid w:val="00AB51BA"/>
    <w:rsid w:val="00AB555C"/>
    <w:rsid w:val="00AB58B7"/>
    <w:rsid w:val="00AB59FD"/>
    <w:rsid w:val="00AB60FF"/>
    <w:rsid w:val="00AB612C"/>
    <w:rsid w:val="00AB62F6"/>
    <w:rsid w:val="00AB6457"/>
    <w:rsid w:val="00AB64F6"/>
    <w:rsid w:val="00AB6562"/>
    <w:rsid w:val="00AB6A1B"/>
    <w:rsid w:val="00AB6E25"/>
    <w:rsid w:val="00AB6F58"/>
    <w:rsid w:val="00AB7401"/>
    <w:rsid w:val="00AB75A2"/>
    <w:rsid w:val="00AB7760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2EC"/>
    <w:rsid w:val="00AC156C"/>
    <w:rsid w:val="00AC1896"/>
    <w:rsid w:val="00AC1955"/>
    <w:rsid w:val="00AC1A5C"/>
    <w:rsid w:val="00AC1D84"/>
    <w:rsid w:val="00AC1DC4"/>
    <w:rsid w:val="00AC1F20"/>
    <w:rsid w:val="00AC1FE6"/>
    <w:rsid w:val="00AC1FFA"/>
    <w:rsid w:val="00AC202E"/>
    <w:rsid w:val="00AC215E"/>
    <w:rsid w:val="00AC2532"/>
    <w:rsid w:val="00AC28FE"/>
    <w:rsid w:val="00AC2933"/>
    <w:rsid w:val="00AC2995"/>
    <w:rsid w:val="00AC2B57"/>
    <w:rsid w:val="00AC2CF4"/>
    <w:rsid w:val="00AC2D28"/>
    <w:rsid w:val="00AC300D"/>
    <w:rsid w:val="00AC318A"/>
    <w:rsid w:val="00AC31C1"/>
    <w:rsid w:val="00AC3616"/>
    <w:rsid w:val="00AC391E"/>
    <w:rsid w:val="00AC3B03"/>
    <w:rsid w:val="00AC3B93"/>
    <w:rsid w:val="00AC3C68"/>
    <w:rsid w:val="00AC3D67"/>
    <w:rsid w:val="00AC4057"/>
    <w:rsid w:val="00AC407D"/>
    <w:rsid w:val="00AC414A"/>
    <w:rsid w:val="00AC421B"/>
    <w:rsid w:val="00AC42E6"/>
    <w:rsid w:val="00AC440A"/>
    <w:rsid w:val="00AC4571"/>
    <w:rsid w:val="00AC4621"/>
    <w:rsid w:val="00AC46CE"/>
    <w:rsid w:val="00AC4A7B"/>
    <w:rsid w:val="00AC4CA5"/>
    <w:rsid w:val="00AC4CBC"/>
    <w:rsid w:val="00AC4F8B"/>
    <w:rsid w:val="00AC5028"/>
    <w:rsid w:val="00AC5345"/>
    <w:rsid w:val="00AC561A"/>
    <w:rsid w:val="00AC5639"/>
    <w:rsid w:val="00AC5684"/>
    <w:rsid w:val="00AC575E"/>
    <w:rsid w:val="00AC57B2"/>
    <w:rsid w:val="00AC5BD7"/>
    <w:rsid w:val="00AC5CB7"/>
    <w:rsid w:val="00AC5D2E"/>
    <w:rsid w:val="00AC5D82"/>
    <w:rsid w:val="00AC5EC0"/>
    <w:rsid w:val="00AC5FCA"/>
    <w:rsid w:val="00AC5FEE"/>
    <w:rsid w:val="00AC606D"/>
    <w:rsid w:val="00AC6384"/>
    <w:rsid w:val="00AC63FC"/>
    <w:rsid w:val="00AC64A6"/>
    <w:rsid w:val="00AC6B63"/>
    <w:rsid w:val="00AC6C23"/>
    <w:rsid w:val="00AC6CE5"/>
    <w:rsid w:val="00AC6D6E"/>
    <w:rsid w:val="00AC6F43"/>
    <w:rsid w:val="00AC6F68"/>
    <w:rsid w:val="00AC6F99"/>
    <w:rsid w:val="00AC70A9"/>
    <w:rsid w:val="00AC742A"/>
    <w:rsid w:val="00AC750E"/>
    <w:rsid w:val="00AC762F"/>
    <w:rsid w:val="00AC76F3"/>
    <w:rsid w:val="00AC784B"/>
    <w:rsid w:val="00AC7896"/>
    <w:rsid w:val="00AC78E4"/>
    <w:rsid w:val="00AC7919"/>
    <w:rsid w:val="00AC7A21"/>
    <w:rsid w:val="00AC7A2A"/>
    <w:rsid w:val="00AC7C2F"/>
    <w:rsid w:val="00AC7DD9"/>
    <w:rsid w:val="00AC7E47"/>
    <w:rsid w:val="00AD009F"/>
    <w:rsid w:val="00AD0109"/>
    <w:rsid w:val="00AD01F0"/>
    <w:rsid w:val="00AD053D"/>
    <w:rsid w:val="00AD05D9"/>
    <w:rsid w:val="00AD07C2"/>
    <w:rsid w:val="00AD089D"/>
    <w:rsid w:val="00AD0A30"/>
    <w:rsid w:val="00AD0C96"/>
    <w:rsid w:val="00AD10E0"/>
    <w:rsid w:val="00AD12D3"/>
    <w:rsid w:val="00AD1479"/>
    <w:rsid w:val="00AD14CE"/>
    <w:rsid w:val="00AD19F4"/>
    <w:rsid w:val="00AD1A49"/>
    <w:rsid w:val="00AD1B30"/>
    <w:rsid w:val="00AD1FAC"/>
    <w:rsid w:val="00AD235D"/>
    <w:rsid w:val="00AD2664"/>
    <w:rsid w:val="00AD283E"/>
    <w:rsid w:val="00AD2A29"/>
    <w:rsid w:val="00AD2DCF"/>
    <w:rsid w:val="00AD2DDE"/>
    <w:rsid w:val="00AD36A0"/>
    <w:rsid w:val="00AD37A9"/>
    <w:rsid w:val="00AD39F3"/>
    <w:rsid w:val="00AD3A8C"/>
    <w:rsid w:val="00AD3AA6"/>
    <w:rsid w:val="00AD3BF6"/>
    <w:rsid w:val="00AD41FD"/>
    <w:rsid w:val="00AD4521"/>
    <w:rsid w:val="00AD47EA"/>
    <w:rsid w:val="00AD4A02"/>
    <w:rsid w:val="00AD4A33"/>
    <w:rsid w:val="00AD4AB4"/>
    <w:rsid w:val="00AD4DD3"/>
    <w:rsid w:val="00AD4E96"/>
    <w:rsid w:val="00AD4FE4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E92"/>
    <w:rsid w:val="00AD5F5D"/>
    <w:rsid w:val="00AD62A5"/>
    <w:rsid w:val="00AD6408"/>
    <w:rsid w:val="00AD64D4"/>
    <w:rsid w:val="00AD687D"/>
    <w:rsid w:val="00AD6884"/>
    <w:rsid w:val="00AD6903"/>
    <w:rsid w:val="00AD69B8"/>
    <w:rsid w:val="00AD6A0A"/>
    <w:rsid w:val="00AD6D2E"/>
    <w:rsid w:val="00AD6D8F"/>
    <w:rsid w:val="00AD71B8"/>
    <w:rsid w:val="00AD72A3"/>
    <w:rsid w:val="00AD77E0"/>
    <w:rsid w:val="00AD7A39"/>
    <w:rsid w:val="00AD7AB6"/>
    <w:rsid w:val="00AD7D57"/>
    <w:rsid w:val="00AD7E5D"/>
    <w:rsid w:val="00AE0331"/>
    <w:rsid w:val="00AE0537"/>
    <w:rsid w:val="00AE065E"/>
    <w:rsid w:val="00AE099C"/>
    <w:rsid w:val="00AE0B0E"/>
    <w:rsid w:val="00AE0B84"/>
    <w:rsid w:val="00AE0D60"/>
    <w:rsid w:val="00AE0F32"/>
    <w:rsid w:val="00AE11C2"/>
    <w:rsid w:val="00AE11FE"/>
    <w:rsid w:val="00AE1310"/>
    <w:rsid w:val="00AE139C"/>
    <w:rsid w:val="00AE1425"/>
    <w:rsid w:val="00AE14CF"/>
    <w:rsid w:val="00AE163A"/>
    <w:rsid w:val="00AE1641"/>
    <w:rsid w:val="00AE1729"/>
    <w:rsid w:val="00AE1783"/>
    <w:rsid w:val="00AE18D9"/>
    <w:rsid w:val="00AE1C68"/>
    <w:rsid w:val="00AE1D1B"/>
    <w:rsid w:val="00AE208B"/>
    <w:rsid w:val="00AE22F5"/>
    <w:rsid w:val="00AE245E"/>
    <w:rsid w:val="00AE246A"/>
    <w:rsid w:val="00AE2533"/>
    <w:rsid w:val="00AE2547"/>
    <w:rsid w:val="00AE269E"/>
    <w:rsid w:val="00AE27CD"/>
    <w:rsid w:val="00AE2C8D"/>
    <w:rsid w:val="00AE2CA9"/>
    <w:rsid w:val="00AE2D4E"/>
    <w:rsid w:val="00AE2DF3"/>
    <w:rsid w:val="00AE2EB6"/>
    <w:rsid w:val="00AE2F2D"/>
    <w:rsid w:val="00AE2FCB"/>
    <w:rsid w:val="00AE2FCD"/>
    <w:rsid w:val="00AE3216"/>
    <w:rsid w:val="00AE32FC"/>
    <w:rsid w:val="00AE3709"/>
    <w:rsid w:val="00AE371B"/>
    <w:rsid w:val="00AE3934"/>
    <w:rsid w:val="00AE3A98"/>
    <w:rsid w:val="00AE3B2F"/>
    <w:rsid w:val="00AE3C63"/>
    <w:rsid w:val="00AE3E6F"/>
    <w:rsid w:val="00AE3EF9"/>
    <w:rsid w:val="00AE4103"/>
    <w:rsid w:val="00AE42DF"/>
    <w:rsid w:val="00AE4559"/>
    <w:rsid w:val="00AE4788"/>
    <w:rsid w:val="00AE496B"/>
    <w:rsid w:val="00AE4B88"/>
    <w:rsid w:val="00AE4C2D"/>
    <w:rsid w:val="00AE5071"/>
    <w:rsid w:val="00AE53E4"/>
    <w:rsid w:val="00AE59C3"/>
    <w:rsid w:val="00AE59C4"/>
    <w:rsid w:val="00AE5F84"/>
    <w:rsid w:val="00AE5FA4"/>
    <w:rsid w:val="00AE60F4"/>
    <w:rsid w:val="00AE613D"/>
    <w:rsid w:val="00AE6157"/>
    <w:rsid w:val="00AE615B"/>
    <w:rsid w:val="00AE6537"/>
    <w:rsid w:val="00AE67F3"/>
    <w:rsid w:val="00AE6FCC"/>
    <w:rsid w:val="00AE710A"/>
    <w:rsid w:val="00AE71DB"/>
    <w:rsid w:val="00AE72D3"/>
    <w:rsid w:val="00AE737F"/>
    <w:rsid w:val="00AE7611"/>
    <w:rsid w:val="00AE7760"/>
    <w:rsid w:val="00AE7783"/>
    <w:rsid w:val="00AE781B"/>
    <w:rsid w:val="00AE7827"/>
    <w:rsid w:val="00AE7F23"/>
    <w:rsid w:val="00AE7F63"/>
    <w:rsid w:val="00AF06B7"/>
    <w:rsid w:val="00AF06EB"/>
    <w:rsid w:val="00AF09BB"/>
    <w:rsid w:val="00AF1073"/>
    <w:rsid w:val="00AF11F7"/>
    <w:rsid w:val="00AF1709"/>
    <w:rsid w:val="00AF1AA4"/>
    <w:rsid w:val="00AF2506"/>
    <w:rsid w:val="00AF2553"/>
    <w:rsid w:val="00AF2B47"/>
    <w:rsid w:val="00AF2D60"/>
    <w:rsid w:val="00AF306A"/>
    <w:rsid w:val="00AF313C"/>
    <w:rsid w:val="00AF318C"/>
    <w:rsid w:val="00AF3481"/>
    <w:rsid w:val="00AF348C"/>
    <w:rsid w:val="00AF349E"/>
    <w:rsid w:val="00AF34CF"/>
    <w:rsid w:val="00AF34D2"/>
    <w:rsid w:val="00AF3581"/>
    <w:rsid w:val="00AF36DE"/>
    <w:rsid w:val="00AF3867"/>
    <w:rsid w:val="00AF3AB0"/>
    <w:rsid w:val="00AF3AD4"/>
    <w:rsid w:val="00AF3B64"/>
    <w:rsid w:val="00AF3C24"/>
    <w:rsid w:val="00AF3E9C"/>
    <w:rsid w:val="00AF3EC3"/>
    <w:rsid w:val="00AF4503"/>
    <w:rsid w:val="00AF45DE"/>
    <w:rsid w:val="00AF49CF"/>
    <w:rsid w:val="00AF4A0F"/>
    <w:rsid w:val="00AF4C6A"/>
    <w:rsid w:val="00AF4E4D"/>
    <w:rsid w:val="00AF4FAB"/>
    <w:rsid w:val="00AF5395"/>
    <w:rsid w:val="00AF54F4"/>
    <w:rsid w:val="00AF55E7"/>
    <w:rsid w:val="00AF5659"/>
    <w:rsid w:val="00AF5877"/>
    <w:rsid w:val="00AF58B4"/>
    <w:rsid w:val="00AF5C6D"/>
    <w:rsid w:val="00AF61B0"/>
    <w:rsid w:val="00AF6384"/>
    <w:rsid w:val="00AF6463"/>
    <w:rsid w:val="00AF6547"/>
    <w:rsid w:val="00AF690B"/>
    <w:rsid w:val="00AF69AA"/>
    <w:rsid w:val="00AF6AE8"/>
    <w:rsid w:val="00AF6EED"/>
    <w:rsid w:val="00AF6F0F"/>
    <w:rsid w:val="00AF6F4E"/>
    <w:rsid w:val="00AF7405"/>
    <w:rsid w:val="00AF7455"/>
    <w:rsid w:val="00AF7473"/>
    <w:rsid w:val="00AF7789"/>
    <w:rsid w:val="00AF7A55"/>
    <w:rsid w:val="00AF7C55"/>
    <w:rsid w:val="00AF7DAC"/>
    <w:rsid w:val="00AF7ED0"/>
    <w:rsid w:val="00B001A6"/>
    <w:rsid w:val="00B00265"/>
    <w:rsid w:val="00B004AC"/>
    <w:rsid w:val="00B00F1D"/>
    <w:rsid w:val="00B00F22"/>
    <w:rsid w:val="00B0107C"/>
    <w:rsid w:val="00B01142"/>
    <w:rsid w:val="00B01389"/>
    <w:rsid w:val="00B01497"/>
    <w:rsid w:val="00B01590"/>
    <w:rsid w:val="00B01620"/>
    <w:rsid w:val="00B01A1A"/>
    <w:rsid w:val="00B01EC1"/>
    <w:rsid w:val="00B021D2"/>
    <w:rsid w:val="00B0227B"/>
    <w:rsid w:val="00B0233E"/>
    <w:rsid w:val="00B0259C"/>
    <w:rsid w:val="00B02758"/>
    <w:rsid w:val="00B027A9"/>
    <w:rsid w:val="00B0291F"/>
    <w:rsid w:val="00B02F72"/>
    <w:rsid w:val="00B02F90"/>
    <w:rsid w:val="00B03052"/>
    <w:rsid w:val="00B03053"/>
    <w:rsid w:val="00B03071"/>
    <w:rsid w:val="00B03090"/>
    <w:rsid w:val="00B031C0"/>
    <w:rsid w:val="00B03614"/>
    <w:rsid w:val="00B036C7"/>
    <w:rsid w:val="00B0386A"/>
    <w:rsid w:val="00B03997"/>
    <w:rsid w:val="00B039D2"/>
    <w:rsid w:val="00B03C81"/>
    <w:rsid w:val="00B040A7"/>
    <w:rsid w:val="00B0410A"/>
    <w:rsid w:val="00B0416C"/>
    <w:rsid w:val="00B04A22"/>
    <w:rsid w:val="00B0517A"/>
    <w:rsid w:val="00B0520C"/>
    <w:rsid w:val="00B0534D"/>
    <w:rsid w:val="00B05553"/>
    <w:rsid w:val="00B05594"/>
    <w:rsid w:val="00B05F65"/>
    <w:rsid w:val="00B063C7"/>
    <w:rsid w:val="00B065B3"/>
    <w:rsid w:val="00B066C6"/>
    <w:rsid w:val="00B06761"/>
    <w:rsid w:val="00B0698B"/>
    <w:rsid w:val="00B06ADB"/>
    <w:rsid w:val="00B07056"/>
    <w:rsid w:val="00B072B3"/>
    <w:rsid w:val="00B072D6"/>
    <w:rsid w:val="00B075C6"/>
    <w:rsid w:val="00B07857"/>
    <w:rsid w:val="00B07863"/>
    <w:rsid w:val="00B07877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622"/>
    <w:rsid w:val="00B1074C"/>
    <w:rsid w:val="00B10A7D"/>
    <w:rsid w:val="00B10C7C"/>
    <w:rsid w:val="00B10C8C"/>
    <w:rsid w:val="00B10CB6"/>
    <w:rsid w:val="00B10D1A"/>
    <w:rsid w:val="00B10D4B"/>
    <w:rsid w:val="00B10DCE"/>
    <w:rsid w:val="00B10EA8"/>
    <w:rsid w:val="00B110F1"/>
    <w:rsid w:val="00B11385"/>
    <w:rsid w:val="00B11457"/>
    <w:rsid w:val="00B114A3"/>
    <w:rsid w:val="00B114B0"/>
    <w:rsid w:val="00B115F8"/>
    <w:rsid w:val="00B11706"/>
    <w:rsid w:val="00B11736"/>
    <w:rsid w:val="00B11881"/>
    <w:rsid w:val="00B118EE"/>
    <w:rsid w:val="00B11E07"/>
    <w:rsid w:val="00B11E17"/>
    <w:rsid w:val="00B120EB"/>
    <w:rsid w:val="00B1214A"/>
    <w:rsid w:val="00B121EB"/>
    <w:rsid w:val="00B1224D"/>
    <w:rsid w:val="00B12278"/>
    <w:rsid w:val="00B12327"/>
    <w:rsid w:val="00B12511"/>
    <w:rsid w:val="00B125C2"/>
    <w:rsid w:val="00B125FE"/>
    <w:rsid w:val="00B12DC8"/>
    <w:rsid w:val="00B130CD"/>
    <w:rsid w:val="00B131C0"/>
    <w:rsid w:val="00B133AD"/>
    <w:rsid w:val="00B133D4"/>
    <w:rsid w:val="00B1347D"/>
    <w:rsid w:val="00B1380E"/>
    <w:rsid w:val="00B13C28"/>
    <w:rsid w:val="00B14062"/>
    <w:rsid w:val="00B14161"/>
    <w:rsid w:val="00B141CF"/>
    <w:rsid w:val="00B144AC"/>
    <w:rsid w:val="00B14575"/>
    <w:rsid w:val="00B14631"/>
    <w:rsid w:val="00B146D8"/>
    <w:rsid w:val="00B14952"/>
    <w:rsid w:val="00B149DE"/>
    <w:rsid w:val="00B14A47"/>
    <w:rsid w:val="00B14A99"/>
    <w:rsid w:val="00B14C9B"/>
    <w:rsid w:val="00B15348"/>
    <w:rsid w:val="00B158E3"/>
    <w:rsid w:val="00B15C7F"/>
    <w:rsid w:val="00B15D47"/>
    <w:rsid w:val="00B16056"/>
    <w:rsid w:val="00B1609F"/>
    <w:rsid w:val="00B16136"/>
    <w:rsid w:val="00B163E2"/>
    <w:rsid w:val="00B16453"/>
    <w:rsid w:val="00B16870"/>
    <w:rsid w:val="00B168C8"/>
    <w:rsid w:val="00B16E51"/>
    <w:rsid w:val="00B16E97"/>
    <w:rsid w:val="00B16EA8"/>
    <w:rsid w:val="00B16EB0"/>
    <w:rsid w:val="00B16FA7"/>
    <w:rsid w:val="00B171C7"/>
    <w:rsid w:val="00B17463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514"/>
    <w:rsid w:val="00B2054E"/>
    <w:rsid w:val="00B20569"/>
    <w:rsid w:val="00B20823"/>
    <w:rsid w:val="00B20829"/>
    <w:rsid w:val="00B2098B"/>
    <w:rsid w:val="00B2099B"/>
    <w:rsid w:val="00B209A8"/>
    <w:rsid w:val="00B20D3F"/>
    <w:rsid w:val="00B20E96"/>
    <w:rsid w:val="00B20FC7"/>
    <w:rsid w:val="00B20FF7"/>
    <w:rsid w:val="00B21151"/>
    <w:rsid w:val="00B211D9"/>
    <w:rsid w:val="00B213B1"/>
    <w:rsid w:val="00B2142F"/>
    <w:rsid w:val="00B21437"/>
    <w:rsid w:val="00B21480"/>
    <w:rsid w:val="00B214D6"/>
    <w:rsid w:val="00B217AD"/>
    <w:rsid w:val="00B21A46"/>
    <w:rsid w:val="00B21C7B"/>
    <w:rsid w:val="00B21EC9"/>
    <w:rsid w:val="00B21FFA"/>
    <w:rsid w:val="00B223AB"/>
    <w:rsid w:val="00B2248E"/>
    <w:rsid w:val="00B22782"/>
    <w:rsid w:val="00B2280A"/>
    <w:rsid w:val="00B229D7"/>
    <w:rsid w:val="00B22A4E"/>
    <w:rsid w:val="00B22BCF"/>
    <w:rsid w:val="00B22BD7"/>
    <w:rsid w:val="00B22EC1"/>
    <w:rsid w:val="00B22F66"/>
    <w:rsid w:val="00B23543"/>
    <w:rsid w:val="00B237B9"/>
    <w:rsid w:val="00B239FF"/>
    <w:rsid w:val="00B23B38"/>
    <w:rsid w:val="00B23D45"/>
    <w:rsid w:val="00B23E4C"/>
    <w:rsid w:val="00B240A6"/>
    <w:rsid w:val="00B24128"/>
    <w:rsid w:val="00B24997"/>
    <w:rsid w:val="00B24BCE"/>
    <w:rsid w:val="00B25342"/>
    <w:rsid w:val="00B2539A"/>
    <w:rsid w:val="00B254CF"/>
    <w:rsid w:val="00B25B06"/>
    <w:rsid w:val="00B25C35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5F5"/>
    <w:rsid w:val="00B278A1"/>
    <w:rsid w:val="00B279AB"/>
    <w:rsid w:val="00B27A5A"/>
    <w:rsid w:val="00B27B4C"/>
    <w:rsid w:val="00B27BB3"/>
    <w:rsid w:val="00B27C62"/>
    <w:rsid w:val="00B27DF1"/>
    <w:rsid w:val="00B27F63"/>
    <w:rsid w:val="00B27FDA"/>
    <w:rsid w:val="00B27FE5"/>
    <w:rsid w:val="00B3005D"/>
    <w:rsid w:val="00B303F2"/>
    <w:rsid w:val="00B303FC"/>
    <w:rsid w:val="00B305D7"/>
    <w:rsid w:val="00B306CC"/>
    <w:rsid w:val="00B30E8E"/>
    <w:rsid w:val="00B30F10"/>
    <w:rsid w:val="00B30F2D"/>
    <w:rsid w:val="00B31398"/>
    <w:rsid w:val="00B313B6"/>
    <w:rsid w:val="00B3149C"/>
    <w:rsid w:val="00B316C6"/>
    <w:rsid w:val="00B3170F"/>
    <w:rsid w:val="00B317D9"/>
    <w:rsid w:val="00B3195D"/>
    <w:rsid w:val="00B319A0"/>
    <w:rsid w:val="00B31A1E"/>
    <w:rsid w:val="00B31C73"/>
    <w:rsid w:val="00B31D05"/>
    <w:rsid w:val="00B31D9B"/>
    <w:rsid w:val="00B31E50"/>
    <w:rsid w:val="00B31EDB"/>
    <w:rsid w:val="00B3203D"/>
    <w:rsid w:val="00B32044"/>
    <w:rsid w:val="00B320C8"/>
    <w:rsid w:val="00B3259E"/>
    <w:rsid w:val="00B327CF"/>
    <w:rsid w:val="00B32EDE"/>
    <w:rsid w:val="00B32F3E"/>
    <w:rsid w:val="00B3304B"/>
    <w:rsid w:val="00B33193"/>
    <w:rsid w:val="00B33373"/>
    <w:rsid w:val="00B33657"/>
    <w:rsid w:val="00B33ACF"/>
    <w:rsid w:val="00B33BCF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1B7"/>
    <w:rsid w:val="00B365D0"/>
    <w:rsid w:val="00B36786"/>
    <w:rsid w:val="00B36BC4"/>
    <w:rsid w:val="00B36EF5"/>
    <w:rsid w:val="00B37183"/>
    <w:rsid w:val="00B37554"/>
    <w:rsid w:val="00B375F7"/>
    <w:rsid w:val="00B378C2"/>
    <w:rsid w:val="00B37A08"/>
    <w:rsid w:val="00B37B7C"/>
    <w:rsid w:val="00B37C2E"/>
    <w:rsid w:val="00B40378"/>
    <w:rsid w:val="00B4062D"/>
    <w:rsid w:val="00B406BB"/>
    <w:rsid w:val="00B40796"/>
    <w:rsid w:val="00B4079E"/>
    <w:rsid w:val="00B409D9"/>
    <w:rsid w:val="00B40AD4"/>
    <w:rsid w:val="00B40DED"/>
    <w:rsid w:val="00B40F2E"/>
    <w:rsid w:val="00B4149F"/>
    <w:rsid w:val="00B4164E"/>
    <w:rsid w:val="00B418D5"/>
    <w:rsid w:val="00B419A4"/>
    <w:rsid w:val="00B41B83"/>
    <w:rsid w:val="00B41B9E"/>
    <w:rsid w:val="00B41F0F"/>
    <w:rsid w:val="00B41F92"/>
    <w:rsid w:val="00B42265"/>
    <w:rsid w:val="00B4232D"/>
    <w:rsid w:val="00B4236D"/>
    <w:rsid w:val="00B4273E"/>
    <w:rsid w:val="00B427F5"/>
    <w:rsid w:val="00B42A85"/>
    <w:rsid w:val="00B42C74"/>
    <w:rsid w:val="00B42DED"/>
    <w:rsid w:val="00B430F6"/>
    <w:rsid w:val="00B432AA"/>
    <w:rsid w:val="00B4354E"/>
    <w:rsid w:val="00B43A07"/>
    <w:rsid w:val="00B43BFF"/>
    <w:rsid w:val="00B43CB5"/>
    <w:rsid w:val="00B43CDF"/>
    <w:rsid w:val="00B43EDF"/>
    <w:rsid w:val="00B43F27"/>
    <w:rsid w:val="00B441C7"/>
    <w:rsid w:val="00B445F3"/>
    <w:rsid w:val="00B44602"/>
    <w:rsid w:val="00B44A62"/>
    <w:rsid w:val="00B44CD2"/>
    <w:rsid w:val="00B44E40"/>
    <w:rsid w:val="00B44E86"/>
    <w:rsid w:val="00B451D5"/>
    <w:rsid w:val="00B45345"/>
    <w:rsid w:val="00B4537C"/>
    <w:rsid w:val="00B454C6"/>
    <w:rsid w:val="00B454EC"/>
    <w:rsid w:val="00B456C6"/>
    <w:rsid w:val="00B45AFD"/>
    <w:rsid w:val="00B45B3D"/>
    <w:rsid w:val="00B45C05"/>
    <w:rsid w:val="00B45DDB"/>
    <w:rsid w:val="00B45E3E"/>
    <w:rsid w:val="00B46494"/>
    <w:rsid w:val="00B46834"/>
    <w:rsid w:val="00B4689A"/>
    <w:rsid w:val="00B468AD"/>
    <w:rsid w:val="00B46991"/>
    <w:rsid w:val="00B46CD7"/>
    <w:rsid w:val="00B46D0B"/>
    <w:rsid w:val="00B46F6A"/>
    <w:rsid w:val="00B470B8"/>
    <w:rsid w:val="00B4716F"/>
    <w:rsid w:val="00B471A3"/>
    <w:rsid w:val="00B4726A"/>
    <w:rsid w:val="00B474D1"/>
    <w:rsid w:val="00B475A2"/>
    <w:rsid w:val="00B476E9"/>
    <w:rsid w:val="00B477AE"/>
    <w:rsid w:val="00B478E8"/>
    <w:rsid w:val="00B47916"/>
    <w:rsid w:val="00B47A50"/>
    <w:rsid w:val="00B501D0"/>
    <w:rsid w:val="00B502E1"/>
    <w:rsid w:val="00B503FF"/>
    <w:rsid w:val="00B50413"/>
    <w:rsid w:val="00B504F2"/>
    <w:rsid w:val="00B5054D"/>
    <w:rsid w:val="00B50998"/>
    <w:rsid w:val="00B50BBF"/>
    <w:rsid w:val="00B50F73"/>
    <w:rsid w:val="00B51084"/>
    <w:rsid w:val="00B5137A"/>
    <w:rsid w:val="00B513EB"/>
    <w:rsid w:val="00B51804"/>
    <w:rsid w:val="00B519DC"/>
    <w:rsid w:val="00B51A37"/>
    <w:rsid w:val="00B51ABB"/>
    <w:rsid w:val="00B51CE6"/>
    <w:rsid w:val="00B51DF7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6B"/>
    <w:rsid w:val="00B52E9B"/>
    <w:rsid w:val="00B52F64"/>
    <w:rsid w:val="00B52F83"/>
    <w:rsid w:val="00B52FB1"/>
    <w:rsid w:val="00B52FF0"/>
    <w:rsid w:val="00B533A6"/>
    <w:rsid w:val="00B53405"/>
    <w:rsid w:val="00B53644"/>
    <w:rsid w:val="00B536B4"/>
    <w:rsid w:val="00B5375E"/>
    <w:rsid w:val="00B53D60"/>
    <w:rsid w:val="00B540ED"/>
    <w:rsid w:val="00B54127"/>
    <w:rsid w:val="00B5422C"/>
    <w:rsid w:val="00B54371"/>
    <w:rsid w:val="00B54630"/>
    <w:rsid w:val="00B54BB4"/>
    <w:rsid w:val="00B54BB7"/>
    <w:rsid w:val="00B54C25"/>
    <w:rsid w:val="00B54CFE"/>
    <w:rsid w:val="00B54F95"/>
    <w:rsid w:val="00B5513C"/>
    <w:rsid w:val="00B551B7"/>
    <w:rsid w:val="00B5523C"/>
    <w:rsid w:val="00B552E9"/>
    <w:rsid w:val="00B55523"/>
    <w:rsid w:val="00B5566C"/>
    <w:rsid w:val="00B55763"/>
    <w:rsid w:val="00B559BA"/>
    <w:rsid w:val="00B55B4F"/>
    <w:rsid w:val="00B55B67"/>
    <w:rsid w:val="00B55EEF"/>
    <w:rsid w:val="00B55F01"/>
    <w:rsid w:val="00B55F80"/>
    <w:rsid w:val="00B55F82"/>
    <w:rsid w:val="00B561ED"/>
    <w:rsid w:val="00B563D6"/>
    <w:rsid w:val="00B5664A"/>
    <w:rsid w:val="00B566FC"/>
    <w:rsid w:val="00B56FCD"/>
    <w:rsid w:val="00B5719F"/>
    <w:rsid w:val="00B57281"/>
    <w:rsid w:val="00B574EC"/>
    <w:rsid w:val="00B576D2"/>
    <w:rsid w:val="00B5791F"/>
    <w:rsid w:val="00B57968"/>
    <w:rsid w:val="00B57A98"/>
    <w:rsid w:val="00B57B4C"/>
    <w:rsid w:val="00B600E1"/>
    <w:rsid w:val="00B6028E"/>
    <w:rsid w:val="00B6058E"/>
    <w:rsid w:val="00B605EA"/>
    <w:rsid w:val="00B606C4"/>
    <w:rsid w:val="00B60948"/>
    <w:rsid w:val="00B60A98"/>
    <w:rsid w:val="00B60BBD"/>
    <w:rsid w:val="00B60DD2"/>
    <w:rsid w:val="00B6126C"/>
    <w:rsid w:val="00B612BC"/>
    <w:rsid w:val="00B613E6"/>
    <w:rsid w:val="00B61581"/>
    <w:rsid w:val="00B61B80"/>
    <w:rsid w:val="00B61D8C"/>
    <w:rsid w:val="00B61DF7"/>
    <w:rsid w:val="00B61EAE"/>
    <w:rsid w:val="00B61ED9"/>
    <w:rsid w:val="00B61EFA"/>
    <w:rsid w:val="00B62318"/>
    <w:rsid w:val="00B624DC"/>
    <w:rsid w:val="00B624DE"/>
    <w:rsid w:val="00B63304"/>
    <w:rsid w:val="00B63837"/>
    <w:rsid w:val="00B639F7"/>
    <w:rsid w:val="00B63C5C"/>
    <w:rsid w:val="00B63EA7"/>
    <w:rsid w:val="00B63EC0"/>
    <w:rsid w:val="00B63F0C"/>
    <w:rsid w:val="00B64238"/>
    <w:rsid w:val="00B643A3"/>
    <w:rsid w:val="00B64769"/>
    <w:rsid w:val="00B6481C"/>
    <w:rsid w:val="00B64A76"/>
    <w:rsid w:val="00B64AD3"/>
    <w:rsid w:val="00B64AF1"/>
    <w:rsid w:val="00B64B13"/>
    <w:rsid w:val="00B64C26"/>
    <w:rsid w:val="00B65130"/>
    <w:rsid w:val="00B655F1"/>
    <w:rsid w:val="00B65997"/>
    <w:rsid w:val="00B65A1D"/>
    <w:rsid w:val="00B65CCF"/>
    <w:rsid w:val="00B65EF6"/>
    <w:rsid w:val="00B65F78"/>
    <w:rsid w:val="00B660A6"/>
    <w:rsid w:val="00B660CD"/>
    <w:rsid w:val="00B661B0"/>
    <w:rsid w:val="00B66659"/>
    <w:rsid w:val="00B668BA"/>
    <w:rsid w:val="00B669A1"/>
    <w:rsid w:val="00B66BBE"/>
    <w:rsid w:val="00B66D30"/>
    <w:rsid w:val="00B66F85"/>
    <w:rsid w:val="00B66FEA"/>
    <w:rsid w:val="00B67386"/>
    <w:rsid w:val="00B678AD"/>
    <w:rsid w:val="00B67988"/>
    <w:rsid w:val="00B679D9"/>
    <w:rsid w:val="00B67A05"/>
    <w:rsid w:val="00B67B78"/>
    <w:rsid w:val="00B67C82"/>
    <w:rsid w:val="00B67D86"/>
    <w:rsid w:val="00B701BF"/>
    <w:rsid w:val="00B7034D"/>
    <w:rsid w:val="00B70914"/>
    <w:rsid w:val="00B70C9C"/>
    <w:rsid w:val="00B7112C"/>
    <w:rsid w:val="00B711D2"/>
    <w:rsid w:val="00B7154D"/>
    <w:rsid w:val="00B7159A"/>
    <w:rsid w:val="00B715A6"/>
    <w:rsid w:val="00B71680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8B5"/>
    <w:rsid w:val="00B72C68"/>
    <w:rsid w:val="00B72D03"/>
    <w:rsid w:val="00B73215"/>
    <w:rsid w:val="00B73611"/>
    <w:rsid w:val="00B736C3"/>
    <w:rsid w:val="00B738EE"/>
    <w:rsid w:val="00B73D85"/>
    <w:rsid w:val="00B73F30"/>
    <w:rsid w:val="00B73F79"/>
    <w:rsid w:val="00B7409A"/>
    <w:rsid w:val="00B74143"/>
    <w:rsid w:val="00B742B2"/>
    <w:rsid w:val="00B74343"/>
    <w:rsid w:val="00B7474C"/>
    <w:rsid w:val="00B7494E"/>
    <w:rsid w:val="00B74A0E"/>
    <w:rsid w:val="00B74A3A"/>
    <w:rsid w:val="00B74AEB"/>
    <w:rsid w:val="00B74B7A"/>
    <w:rsid w:val="00B74EB4"/>
    <w:rsid w:val="00B752F7"/>
    <w:rsid w:val="00B75408"/>
    <w:rsid w:val="00B760BA"/>
    <w:rsid w:val="00B7646A"/>
    <w:rsid w:val="00B764F7"/>
    <w:rsid w:val="00B765DB"/>
    <w:rsid w:val="00B767ED"/>
    <w:rsid w:val="00B7682A"/>
    <w:rsid w:val="00B76941"/>
    <w:rsid w:val="00B769E7"/>
    <w:rsid w:val="00B7716F"/>
    <w:rsid w:val="00B77393"/>
    <w:rsid w:val="00B774CF"/>
    <w:rsid w:val="00B77825"/>
    <w:rsid w:val="00B77ABF"/>
    <w:rsid w:val="00B8006B"/>
    <w:rsid w:val="00B802DB"/>
    <w:rsid w:val="00B806EA"/>
    <w:rsid w:val="00B807DD"/>
    <w:rsid w:val="00B80A48"/>
    <w:rsid w:val="00B80C0B"/>
    <w:rsid w:val="00B80D0F"/>
    <w:rsid w:val="00B80D71"/>
    <w:rsid w:val="00B81071"/>
    <w:rsid w:val="00B81147"/>
    <w:rsid w:val="00B81618"/>
    <w:rsid w:val="00B81915"/>
    <w:rsid w:val="00B81A6A"/>
    <w:rsid w:val="00B81BC9"/>
    <w:rsid w:val="00B81F8A"/>
    <w:rsid w:val="00B82131"/>
    <w:rsid w:val="00B821CE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6D"/>
    <w:rsid w:val="00B83AD6"/>
    <w:rsid w:val="00B83B81"/>
    <w:rsid w:val="00B83C54"/>
    <w:rsid w:val="00B83DBF"/>
    <w:rsid w:val="00B84059"/>
    <w:rsid w:val="00B84094"/>
    <w:rsid w:val="00B84381"/>
    <w:rsid w:val="00B845F1"/>
    <w:rsid w:val="00B8471D"/>
    <w:rsid w:val="00B84883"/>
    <w:rsid w:val="00B84C7F"/>
    <w:rsid w:val="00B84CBC"/>
    <w:rsid w:val="00B84E62"/>
    <w:rsid w:val="00B84F9D"/>
    <w:rsid w:val="00B851C4"/>
    <w:rsid w:val="00B852C6"/>
    <w:rsid w:val="00B8543A"/>
    <w:rsid w:val="00B854E3"/>
    <w:rsid w:val="00B8570C"/>
    <w:rsid w:val="00B85AAD"/>
    <w:rsid w:val="00B86304"/>
    <w:rsid w:val="00B86422"/>
    <w:rsid w:val="00B86499"/>
    <w:rsid w:val="00B8672E"/>
    <w:rsid w:val="00B86980"/>
    <w:rsid w:val="00B86B8E"/>
    <w:rsid w:val="00B86C4E"/>
    <w:rsid w:val="00B86DCC"/>
    <w:rsid w:val="00B86E78"/>
    <w:rsid w:val="00B86F01"/>
    <w:rsid w:val="00B8709A"/>
    <w:rsid w:val="00B87148"/>
    <w:rsid w:val="00B872F3"/>
    <w:rsid w:val="00B8732B"/>
    <w:rsid w:val="00B875F7"/>
    <w:rsid w:val="00B878FB"/>
    <w:rsid w:val="00B87A51"/>
    <w:rsid w:val="00B87A63"/>
    <w:rsid w:val="00B87C3E"/>
    <w:rsid w:val="00B87E4C"/>
    <w:rsid w:val="00B906A4"/>
    <w:rsid w:val="00B90756"/>
    <w:rsid w:val="00B90799"/>
    <w:rsid w:val="00B9080A"/>
    <w:rsid w:val="00B90C09"/>
    <w:rsid w:val="00B90D4D"/>
    <w:rsid w:val="00B90EF3"/>
    <w:rsid w:val="00B91101"/>
    <w:rsid w:val="00B9119F"/>
    <w:rsid w:val="00B91224"/>
    <w:rsid w:val="00B9146A"/>
    <w:rsid w:val="00B9156D"/>
    <w:rsid w:val="00B916BB"/>
    <w:rsid w:val="00B916C5"/>
    <w:rsid w:val="00B9196A"/>
    <w:rsid w:val="00B91CAD"/>
    <w:rsid w:val="00B91CF2"/>
    <w:rsid w:val="00B91D67"/>
    <w:rsid w:val="00B91DF2"/>
    <w:rsid w:val="00B91FB2"/>
    <w:rsid w:val="00B923FA"/>
    <w:rsid w:val="00B9244D"/>
    <w:rsid w:val="00B9246C"/>
    <w:rsid w:val="00B92625"/>
    <w:rsid w:val="00B927E7"/>
    <w:rsid w:val="00B9289E"/>
    <w:rsid w:val="00B92A7A"/>
    <w:rsid w:val="00B92D6B"/>
    <w:rsid w:val="00B92EB8"/>
    <w:rsid w:val="00B931BD"/>
    <w:rsid w:val="00B93200"/>
    <w:rsid w:val="00B9324D"/>
    <w:rsid w:val="00B934BC"/>
    <w:rsid w:val="00B93530"/>
    <w:rsid w:val="00B935CF"/>
    <w:rsid w:val="00B9381C"/>
    <w:rsid w:val="00B93BD7"/>
    <w:rsid w:val="00B93D07"/>
    <w:rsid w:val="00B93EBD"/>
    <w:rsid w:val="00B93F86"/>
    <w:rsid w:val="00B9403F"/>
    <w:rsid w:val="00B94289"/>
    <w:rsid w:val="00B945C3"/>
    <w:rsid w:val="00B948E7"/>
    <w:rsid w:val="00B949F1"/>
    <w:rsid w:val="00B94AEB"/>
    <w:rsid w:val="00B94B2A"/>
    <w:rsid w:val="00B94B48"/>
    <w:rsid w:val="00B94C55"/>
    <w:rsid w:val="00B94CCF"/>
    <w:rsid w:val="00B94CF9"/>
    <w:rsid w:val="00B95183"/>
    <w:rsid w:val="00B9557D"/>
    <w:rsid w:val="00B95775"/>
    <w:rsid w:val="00B95912"/>
    <w:rsid w:val="00B9593D"/>
    <w:rsid w:val="00B95AD4"/>
    <w:rsid w:val="00B95E03"/>
    <w:rsid w:val="00B9626B"/>
    <w:rsid w:val="00B9631D"/>
    <w:rsid w:val="00B96ADF"/>
    <w:rsid w:val="00B96B58"/>
    <w:rsid w:val="00B96CBA"/>
    <w:rsid w:val="00B9707C"/>
    <w:rsid w:val="00B975F0"/>
    <w:rsid w:val="00B976ED"/>
    <w:rsid w:val="00B9797E"/>
    <w:rsid w:val="00B97B26"/>
    <w:rsid w:val="00B97E54"/>
    <w:rsid w:val="00BA03EE"/>
    <w:rsid w:val="00BA0405"/>
    <w:rsid w:val="00BA0588"/>
    <w:rsid w:val="00BA080E"/>
    <w:rsid w:val="00BA0937"/>
    <w:rsid w:val="00BA0A17"/>
    <w:rsid w:val="00BA0A7D"/>
    <w:rsid w:val="00BA0A99"/>
    <w:rsid w:val="00BA0D15"/>
    <w:rsid w:val="00BA0EFA"/>
    <w:rsid w:val="00BA0FAC"/>
    <w:rsid w:val="00BA13E8"/>
    <w:rsid w:val="00BA14A0"/>
    <w:rsid w:val="00BA1516"/>
    <w:rsid w:val="00BA1571"/>
    <w:rsid w:val="00BA1854"/>
    <w:rsid w:val="00BA189C"/>
    <w:rsid w:val="00BA1915"/>
    <w:rsid w:val="00BA1D0B"/>
    <w:rsid w:val="00BA1E67"/>
    <w:rsid w:val="00BA22AC"/>
    <w:rsid w:val="00BA2561"/>
    <w:rsid w:val="00BA28F1"/>
    <w:rsid w:val="00BA3304"/>
    <w:rsid w:val="00BA339D"/>
    <w:rsid w:val="00BA37EA"/>
    <w:rsid w:val="00BA42FE"/>
    <w:rsid w:val="00BA4383"/>
    <w:rsid w:val="00BA4785"/>
    <w:rsid w:val="00BA48DF"/>
    <w:rsid w:val="00BA4913"/>
    <w:rsid w:val="00BA4B55"/>
    <w:rsid w:val="00BA4E44"/>
    <w:rsid w:val="00BA4E89"/>
    <w:rsid w:val="00BA4F17"/>
    <w:rsid w:val="00BA521E"/>
    <w:rsid w:val="00BA5242"/>
    <w:rsid w:val="00BA52AD"/>
    <w:rsid w:val="00BA5450"/>
    <w:rsid w:val="00BA5464"/>
    <w:rsid w:val="00BA5498"/>
    <w:rsid w:val="00BA5504"/>
    <w:rsid w:val="00BA57ED"/>
    <w:rsid w:val="00BA586C"/>
    <w:rsid w:val="00BA591C"/>
    <w:rsid w:val="00BA5998"/>
    <w:rsid w:val="00BA59F1"/>
    <w:rsid w:val="00BA5ABF"/>
    <w:rsid w:val="00BA5B05"/>
    <w:rsid w:val="00BA5D0A"/>
    <w:rsid w:val="00BA5DDF"/>
    <w:rsid w:val="00BA5E33"/>
    <w:rsid w:val="00BA6318"/>
    <w:rsid w:val="00BA63FA"/>
    <w:rsid w:val="00BA6474"/>
    <w:rsid w:val="00BA670D"/>
    <w:rsid w:val="00BA67B2"/>
    <w:rsid w:val="00BA6C47"/>
    <w:rsid w:val="00BA6D38"/>
    <w:rsid w:val="00BA6DC2"/>
    <w:rsid w:val="00BA6EA1"/>
    <w:rsid w:val="00BA6F69"/>
    <w:rsid w:val="00BA788B"/>
    <w:rsid w:val="00BB04B6"/>
    <w:rsid w:val="00BB0699"/>
    <w:rsid w:val="00BB0990"/>
    <w:rsid w:val="00BB0C28"/>
    <w:rsid w:val="00BB0E69"/>
    <w:rsid w:val="00BB1043"/>
    <w:rsid w:val="00BB1128"/>
    <w:rsid w:val="00BB11BB"/>
    <w:rsid w:val="00BB13EA"/>
    <w:rsid w:val="00BB148C"/>
    <w:rsid w:val="00BB165E"/>
    <w:rsid w:val="00BB179B"/>
    <w:rsid w:val="00BB17C5"/>
    <w:rsid w:val="00BB1978"/>
    <w:rsid w:val="00BB1ABB"/>
    <w:rsid w:val="00BB1ADA"/>
    <w:rsid w:val="00BB1B41"/>
    <w:rsid w:val="00BB1B78"/>
    <w:rsid w:val="00BB1D20"/>
    <w:rsid w:val="00BB1E34"/>
    <w:rsid w:val="00BB1EAF"/>
    <w:rsid w:val="00BB269E"/>
    <w:rsid w:val="00BB2A15"/>
    <w:rsid w:val="00BB2A41"/>
    <w:rsid w:val="00BB2BE6"/>
    <w:rsid w:val="00BB2C84"/>
    <w:rsid w:val="00BB2D7D"/>
    <w:rsid w:val="00BB2E61"/>
    <w:rsid w:val="00BB2EA9"/>
    <w:rsid w:val="00BB315C"/>
    <w:rsid w:val="00BB3272"/>
    <w:rsid w:val="00BB3516"/>
    <w:rsid w:val="00BB354D"/>
    <w:rsid w:val="00BB3A7F"/>
    <w:rsid w:val="00BB3CE0"/>
    <w:rsid w:val="00BB4080"/>
    <w:rsid w:val="00BB4782"/>
    <w:rsid w:val="00BB49BF"/>
    <w:rsid w:val="00BB4B07"/>
    <w:rsid w:val="00BB4EB6"/>
    <w:rsid w:val="00BB51E1"/>
    <w:rsid w:val="00BB58BC"/>
    <w:rsid w:val="00BB58CC"/>
    <w:rsid w:val="00BB5A42"/>
    <w:rsid w:val="00BB5C4F"/>
    <w:rsid w:val="00BB5C5D"/>
    <w:rsid w:val="00BB5C69"/>
    <w:rsid w:val="00BB5D41"/>
    <w:rsid w:val="00BB5D45"/>
    <w:rsid w:val="00BB5E42"/>
    <w:rsid w:val="00BB5EC5"/>
    <w:rsid w:val="00BB5F1A"/>
    <w:rsid w:val="00BB5FD6"/>
    <w:rsid w:val="00BB6147"/>
    <w:rsid w:val="00BB63AE"/>
    <w:rsid w:val="00BB6B43"/>
    <w:rsid w:val="00BB7210"/>
    <w:rsid w:val="00BB737A"/>
    <w:rsid w:val="00BB75C8"/>
    <w:rsid w:val="00BB763C"/>
    <w:rsid w:val="00BB771A"/>
    <w:rsid w:val="00BB79C3"/>
    <w:rsid w:val="00BB7C62"/>
    <w:rsid w:val="00BC002A"/>
    <w:rsid w:val="00BC0058"/>
    <w:rsid w:val="00BC0167"/>
    <w:rsid w:val="00BC0596"/>
    <w:rsid w:val="00BC05AE"/>
    <w:rsid w:val="00BC05FD"/>
    <w:rsid w:val="00BC09FC"/>
    <w:rsid w:val="00BC0CD3"/>
    <w:rsid w:val="00BC0CD4"/>
    <w:rsid w:val="00BC0D00"/>
    <w:rsid w:val="00BC121E"/>
    <w:rsid w:val="00BC16FD"/>
    <w:rsid w:val="00BC181D"/>
    <w:rsid w:val="00BC18FA"/>
    <w:rsid w:val="00BC195E"/>
    <w:rsid w:val="00BC1DA8"/>
    <w:rsid w:val="00BC1E00"/>
    <w:rsid w:val="00BC2019"/>
    <w:rsid w:val="00BC2078"/>
    <w:rsid w:val="00BC2081"/>
    <w:rsid w:val="00BC239C"/>
    <w:rsid w:val="00BC27BA"/>
    <w:rsid w:val="00BC2C3A"/>
    <w:rsid w:val="00BC2CD4"/>
    <w:rsid w:val="00BC2F66"/>
    <w:rsid w:val="00BC2F8C"/>
    <w:rsid w:val="00BC338A"/>
    <w:rsid w:val="00BC355B"/>
    <w:rsid w:val="00BC3710"/>
    <w:rsid w:val="00BC3AD5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4F39"/>
    <w:rsid w:val="00BC51DB"/>
    <w:rsid w:val="00BC54C1"/>
    <w:rsid w:val="00BC55FC"/>
    <w:rsid w:val="00BC564F"/>
    <w:rsid w:val="00BC576E"/>
    <w:rsid w:val="00BC5844"/>
    <w:rsid w:val="00BC5BEA"/>
    <w:rsid w:val="00BC5C7D"/>
    <w:rsid w:val="00BC5CA7"/>
    <w:rsid w:val="00BC5DCB"/>
    <w:rsid w:val="00BC5DDB"/>
    <w:rsid w:val="00BC616D"/>
    <w:rsid w:val="00BC61B7"/>
    <w:rsid w:val="00BC61F8"/>
    <w:rsid w:val="00BC68F5"/>
    <w:rsid w:val="00BC69A2"/>
    <w:rsid w:val="00BC6D56"/>
    <w:rsid w:val="00BC709B"/>
    <w:rsid w:val="00BC7220"/>
    <w:rsid w:val="00BC7490"/>
    <w:rsid w:val="00BC74EA"/>
    <w:rsid w:val="00BC75DA"/>
    <w:rsid w:val="00BC765B"/>
    <w:rsid w:val="00BC79CB"/>
    <w:rsid w:val="00BC7BCC"/>
    <w:rsid w:val="00BC7C48"/>
    <w:rsid w:val="00BC7CF8"/>
    <w:rsid w:val="00BD042D"/>
    <w:rsid w:val="00BD0CFF"/>
    <w:rsid w:val="00BD0F5D"/>
    <w:rsid w:val="00BD10E7"/>
    <w:rsid w:val="00BD1296"/>
    <w:rsid w:val="00BD12D5"/>
    <w:rsid w:val="00BD1338"/>
    <w:rsid w:val="00BD137F"/>
    <w:rsid w:val="00BD1926"/>
    <w:rsid w:val="00BD1AD6"/>
    <w:rsid w:val="00BD1E2E"/>
    <w:rsid w:val="00BD1F3E"/>
    <w:rsid w:val="00BD1F8D"/>
    <w:rsid w:val="00BD1FDD"/>
    <w:rsid w:val="00BD200E"/>
    <w:rsid w:val="00BD202E"/>
    <w:rsid w:val="00BD24E0"/>
    <w:rsid w:val="00BD26A7"/>
    <w:rsid w:val="00BD27B9"/>
    <w:rsid w:val="00BD2B43"/>
    <w:rsid w:val="00BD2C42"/>
    <w:rsid w:val="00BD31D4"/>
    <w:rsid w:val="00BD336D"/>
    <w:rsid w:val="00BD3771"/>
    <w:rsid w:val="00BD38D1"/>
    <w:rsid w:val="00BD38D2"/>
    <w:rsid w:val="00BD3B11"/>
    <w:rsid w:val="00BD3C60"/>
    <w:rsid w:val="00BD3E84"/>
    <w:rsid w:val="00BD424C"/>
    <w:rsid w:val="00BD46D8"/>
    <w:rsid w:val="00BD4B2D"/>
    <w:rsid w:val="00BD4E82"/>
    <w:rsid w:val="00BD4FCC"/>
    <w:rsid w:val="00BD5130"/>
    <w:rsid w:val="00BD5349"/>
    <w:rsid w:val="00BD54E2"/>
    <w:rsid w:val="00BD54F8"/>
    <w:rsid w:val="00BD5501"/>
    <w:rsid w:val="00BD5547"/>
    <w:rsid w:val="00BD55AC"/>
    <w:rsid w:val="00BD599D"/>
    <w:rsid w:val="00BD59D0"/>
    <w:rsid w:val="00BD5B4A"/>
    <w:rsid w:val="00BD5C05"/>
    <w:rsid w:val="00BD5C18"/>
    <w:rsid w:val="00BD5C1C"/>
    <w:rsid w:val="00BD5CB6"/>
    <w:rsid w:val="00BD5D8F"/>
    <w:rsid w:val="00BD5F64"/>
    <w:rsid w:val="00BD5FDC"/>
    <w:rsid w:val="00BD61C1"/>
    <w:rsid w:val="00BD65BA"/>
    <w:rsid w:val="00BD697F"/>
    <w:rsid w:val="00BD6BA0"/>
    <w:rsid w:val="00BD6E68"/>
    <w:rsid w:val="00BD6F6B"/>
    <w:rsid w:val="00BD7111"/>
    <w:rsid w:val="00BD7346"/>
    <w:rsid w:val="00BD7D87"/>
    <w:rsid w:val="00BE000D"/>
    <w:rsid w:val="00BE0070"/>
    <w:rsid w:val="00BE0496"/>
    <w:rsid w:val="00BE05AC"/>
    <w:rsid w:val="00BE05F4"/>
    <w:rsid w:val="00BE070B"/>
    <w:rsid w:val="00BE0807"/>
    <w:rsid w:val="00BE08D0"/>
    <w:rsid w:val="00BE093D"/>
    <w:rsid w:val="00BE0975"/>
    <w:rsid w:val="00BE0AC2"/>
    <w:rsid w:val="00BE0BE1"/>
    <w:rsid w:val="00BE0CA7"/>
    <w:rsid w:val="00BE0DB9"/>
    <w:rsid w:val="00BE10AC"/>
    <w:rsid w:val="00BE10D4"/>
    <w:rsid w:val="00BE12E3"/>
    <w:rsid w:val="00BE1581"/>
    <w:rsid w:val="00BE1738"/>
    <w:rsid w:val="00BE1864"/>
    <w:rsid w:val="00BE1F4C"/>
    <w:rsid w:val="00BE2075"/>
    <w:rsid w:val="00BE2321"/>
    <w:rsid w:val="00BE23A3"/>
    <w:rsid w:val="00BE24F7"/>
    <w:rsid w:val="00BE2579"/>
    <w:rsid w:val="00BE27E5"/>
    <w:rsid w:val="00BE27FA"/>
    <w:rsid w:val="00BE27FC"/>
    <w:rsid w:val="00BE2A07"/>
    <w:rsid w:val="00BE2A5F"/>
    <w:rsid w:val="00BE2A77"/>
    <w:rsid w:val="00BE2C94"/>
    <w:rsid w:val="00BE2DDF"/>
    <w:rsid w:val="00BE2FAF"/>
    <w:rsid w:val="00BE313F"/>
    <w:rsid w:val="00BE32AA"/>
    <w:rsid w:val="00BE33E8"/>
    <w:rsid w:val="00BE3621"/>
    <w:rsid w:val="00BE36DC"/>
    <w:rsid w:val="00BE36F7"/>
    <w:rsid w:val="00BE3CA3"/>
    <w:rsid w:val="00BE3CC9"/>
    <w:rsid w:val="00BE3DC8"/>
    <w:rsid w:val="00BE416D"/>
    <w:rsid w:val="00BE4446"/>
    <w:rsid w:val="00BE44FF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4D9"/>
    <w:rsid w:val="00BE5689"/>
    <w:rsid w:val="00BE58C4"/>
    <w:rsid w:val="00BE5B26"/>
    <w:rsid w:val="00BE5F3E"/>
    <w:rsid w:val="00BE61B4"/>
    <w:rsid w:val="00BE62F2"/>
    <w:rsid w:val="00BE6412"/>
    <w:rsid w:val="00BE6579"/>
    <w:rsid w:val="00BE6590"/>
    <w:rsid w:val="00BE65E4"/>
    <w:rsid w:val="00BE66FA"/>
    <w:rsid w:val="00BE6A2B"/>
    <w:rsid w:val="00BE6AB3"/>
    <w:rsid w:val="00BE6FE3"/>
    <w:rsid w:val="00BE73C5"/>
    <w:rsid w:val="00BE76B2"/>
    <w:rsid w:val="00BE7763"/>
    <w:rsid w:val="00BE780E"/>
    <w:rsid w:val="00BE78DB"/>
    <w:rsid w:val="00BE7A27"/>
    <w:rsid w:val="00BE7A42"/>
    <w:rsid w:val="00BE7DA6"/>
    <w:rsid w:val="00BE7F78"/>
    <w:rsid w:val="00BF0044"/>
    <w:rsid w:val="00BF057B"/>
    <w:rsid w:val="00BF062A"/>
    <w:rsid w:val="00BF09C2"/>
    <w:rsid w:val="00BF0ACA"/>
    <w:rsid w:val="00BF0B90"/>
    <w:rsid w:val="00BF0FDD"/>
    <w:rsid w:val="00BF1019"/>
    <w:rsid w:val="00BF1247"/>
    <w:rsid w:val="00BF141C"/>
    <w:rsid w:val="00BF14CE"/>
    <w:rsid w:val="00BF14FE"/>
    <w:rsid w:val="00BF1562"/>
    <w:rsid w:val="00BF15C6"/>
    <w:rsid w:val="00BF1880"/>
    <w:rsid w:val="00BF18D2"/>
    <w:rsid w:val="00BF1B2D"/>
    <w:rsid w:val="00BF1BFF"/>
    <w:rsid w:val="00BF1D34"/>
    <w:rsid w:val="00BF1DFF"/>
    <w:rsid w:val="00BF1E7A"/>
    <w:rsid w:val="00BF1F8D"/>
    <w:rsid w:val="00BF1FA5"/>
    <w:rsid w:val="00BF2418"/>
    <w:rsid w:val="00BF29D7"/>
    <w:rsid w:val="00BF2A31"/>
    <w:rsid w:val="00BF2B53"/>
    <w:rsid w:val="00BF2BED"/>
    <w:rsid w:val="00BF2CB6"/>
    <w:rsid w:val="00BF30F3"/>
    <w:rsid w:val="00BF350C"/>
    <w:rsid w:val="00BF355A"/>
    <w:rsid w:val="00BF3786"/>
    <w:rsid w:val="00BF37F5"/>
    <w:rsid w:val="00BF3AD1"/>
    <w:rsid w:val="00BF3F25"/>
    <w:rsid w:val="00BF4038"/>
    <w:rsid w:val="00BF408E"/>
    <w:rsid w:val="00BF4178"/>
    <w:rsid w:val="00BF41B4"/>
    <w:rsid w:val="00BF429E"/>
    <w:rsid w:val="00BF45D3"/>
    <w:rsid w:val="00BF46BC"/>
    <w:rsid w:val="00BF471F"/>
    <w:rsid w:val="00BF4994"/>
    <w:rsid w:val="00BF4C26"/>
    <w:rsid w:val="00BF507D"/>
    <w:rsid w:val="00BF543E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287"/>
    <w:rsid w:val="00BF6702"/>
    <w:rsid w:val="00BF6705"/>
    <w:rsid w:val="00BF6779"/>
    <w:rsid w:val="00BF6843"/>
    <w:rsid w:val="00BF6C8D"/>
    <w:rsid w:val="00BF7022"/>
    <w:rsid w:val="00BF7945"/>
    <w:rsid w:val="00BF794E"/>
    <w:rsid w:val="00BF79CB"/>
    <w:rsid w:val="00BF7C5C"/>
    <w:rsid w:val="00BF7D8D"/>
    <w:rsid w:val="00BF7F6D"/>
    <w:rsid w:val="00BF7FFD"/>
    <w:rsid w:val="00C0003D"/>
    <w:rsid w:val="00C00197"/>
    <w:rsid w:val="00C00390"/>
    <w:rsid w:val="00C00425"/>
    <w:rsid w:val="00C005F8"/>
    <w:rsid w:val="00C00696"/>
    <w:rsid w:val="00C00B59"/>
    <w:rsid w:val="00C00D42"/>
    <w:rsid w:val="00C00DD3"/>
    <w:rsid w:val="00C00F5A"/>
    <w:rsid w:val="00C0146C"/>
    <w:rsid w:val="00C01748"/>
    <w:rsid w:val="00C017DA"/>
    <w:rsid w:val="00C01945"/>
    <w:rsid w:val="00C019AA"/>
    <w:rsid w:val="00C01A01"/>
    <w:rsid w:val="00C01C9D"/>
    <w:rsid w:val="00C01D7A"/>
    <w:rsid w:val="00C0201D"/>
    <w:rsid w:val="00C02060"/>
    <w:rsid w:val="00C020F2"/>
    <w:rsid w:val="00C02317"/>
    <w:rsid w:val="00C02401"/>
    <w:rsid w:val="00C02481"/>
    <w:rsid w:val="00C029D9"/>
    <w:rsid w:val="00C03143"/>
    <w:rsid w:val="00C031C6"/>
    <w:rsid w:val="00C033CF"/>
    <w:rsid w:val="00C03487"/>
    <w:rsid w:val="00C03A86"/>
    <w:rsid w:val="00C03A8B"/>
    <w:rsid w:val="00C03ABB"/>
    <w:rsid w:val="00C03B3A"/>
    <w:rsid w:val="00C03E34"/>
    <w:rsid w:val="00C03E3B"/>
    <w:rsid w:val="00C04331"/>
    <w:rsid w:val="00C04444"/>
    <w:rsid w:val="00C04567"/>
    <w:rsid w:val="00C045A4"/>
    <w:rsid w:val="00C04A18"/>
    <w:rsid w:val="00C04BEF"/>
    <w:rsid w:val="00C04CF7"/>
    <w:rsid w:val="00C04F0D"/>
    <w:rsid w:val="00C04F22"/>
    <w:rsid w:val="00C04F5D"/>
    <w:rsid w:val="00C05320"/>
    <w:rsid w:val="00C05721"/>
    <w:rsid w:val="00C0593B"/>
    <w:rsid w:val="00C05AC9"/>
    <w:rsid w:val="00C05AF5"/>
    <w:rsid w:val="00C0616C"/>
    <w:rsid w:val="00C0632D"/>
    <w:rsid w:val="00C06580"/>
    <w:rsid w:val="00C06630"/>
    <w:rsid w:val="00C06708"/>
    <w:rsid w:val="00C06781"/>
    <w:rsid w:val="00C06C48"/>
    <w:rsid w:val="00C06EC2"/>
    <w:rsid w:val="00C0706E"/>
    <w:rsid w:val="00C0721C"/>
    <w:rsid w:val="00C07805"/>
    <w:rsid w:val="00C07A1E"/>
    <w:rsid w:val="00C07E51"/>
    <w:rsid w:val="00C07FBD"/>
    <w:rsid w:val="00C102FB"/>
    <w:rsid w:val="00C10427"/>
    <w:rsid w:val="00C104C9"/>
    <w:rsid w:val="00C10AB8"/>
    <w:rsid w:val="00C10C7A"/>
    <w:rsid w:val="00C10DE0"/>
    <w:rsid w:val="00C10E25"/>
    <w:rsid w:val="00C10E6E"/>
    <w:rsid w:val="00C10EE4"/>
    <w:rsid w:val="00C10FB5"/>
    <w:rsid w:val="00C1103D"/>
    <w:rsid w:val="00C110C3"/>
    <w:rsid w:val="00C11392"/>
    <w:rsid w:val="00C114FF"/>
    <w:rsid w:val="00C11627"/>
    <w:rsid w:val="00C1170A"/>
    <w:rsid w:val="00C1173C"/>
    <w:rsid w:val="00C1185F"/>
    <w:rsid w:val="00C11E0B"/>
    <w:rsid w:val="00C1208C"/>
    <w:rsid w:val="00C120B2"/>
    <w:rsid w:val="00C12158"/>
    <w:rsid w:val="00C121D7"/>
    <w:rsid w:val="00C12326"/>
    <w:rsid w:val="00C1232B"/>
    <w:rsid w:val="00C1234E"/>
    <w:rsid w:val="00C12409"/>
    <w:rsid w:val="00C12871"/>
    <w:rsid w:val="00C12889"/>
    <w:rsid w:val="00C12A67"/>
    <w:rsid w:val="00C12A71"/>
    <w:rsid w:val="00C1308D"/>
    <w:rsid w:val="00C133D9"/>
    <w:rsid w:val="00C13676"/>
    <w:rsid w:val="00C13AD8"/>
    <w:rsid w:val="00C13D41"/>
    <w:rsid w:val="00C1434E"/>
    <w:rsid w:val="00C145B8"/>
    <w:rsid w:val="00C14783"/>
    <w:rsid w:val="00C1488F"/>
    <w:rsid w:val="00C149B7"/>
    <w:rsid w:val="00C14A08"/>
    <w:rsid w:val="00C14FB7"/>
    <w:rsid w:val="00C152C8"/>
    <w:rsid w:val="00C1559D"/>
    <w:rsid w:val="00C155CA"/>
    <w:rsid w:val="00C15B9E"/>
    <w:rsid w:val="00C15CFD"/>
    <w:rsid w:val="00C15D6E"/>
    <w:rsid w:val="00C16066"/>
    <w:rsid w:val="00C160AD"/>
    <w:rsid w:val="00C16195"/>
    <w:rsid w:val="00C16511"/>
    <w:rsid w:val="00C165C9"/>
    <w:rsid w:val="00C1662C"/>
    <w:rsid w:val="00C16748"/>
    <w:rsid w:val="00C167A7"/>
    <w:rsid w:val="00C16827"/>
    <w:rsid w:val="00C1686A"/>
    <w:rsid w:val="00C16C47"/>
    <w:rsid w:val="00C1701B"/>
    <w:rsid w:val="00C17034"/>
    <w:rsid w:val="00C171B5"/>
    <w:rsid w:val="00C171F7"/>
    <w:rsid w:val="00C173AE"/>
    <w:rsid w:val="00C17453"/>
    <w:rsid w:val="00C17703"/>
    <w:rsid w:val="00C17DBC"/>
    <w:rsid w:val="00C17F8E"/>
    <w:rsid w:val="00C200A4"/>
    <w:rsid w:val="00C200A8"/>
    <w:rsid w:val="00C20279"/>
    <w:rsid w:val="00C203D4"/>
    <w:rsid w:val="00C20551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1086"/>
    <w:rsid w:val="00C21271"/>
    <w:rsid w:val="00C21299"/>
    <w:rsid w:val="00C21321"/>
    <w:rsid w:val="00C21344"/>
    <w:rsid w:val="00C2139C"/>
    <w:rsid w:val="00C21777"/>
    <w:rsid w:val="00C22004"/>
    <w:rsid w:val="00C227B4"/>
    <w:rsid w:val="00C22938"/>
    <w:rsid w:val="00C22A95"/>
    <w:rsid w:val="00C22CC1"/>
    <w:rsid w:val="00C2325B"/>
    <w:rsid w:val="00C2326F"/>
    <w:rsid w:val="00C235B1"/>
    <w:rsid w:val="00C236D7"/>
    <w:rsid w:val="00C237FC"/>
    <w:rsid w:val="00C239A3"/>
    <w:rsid w:val="00C239CB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D3F"/>
    <w:rsid w:val="00C24EF6"/>
    <w:rsid w:val="00C24F40"/>
    <w:rsid w:val="00C25117"/>
    <w:rsid w:val="00C2520C"/>
    <w:rsid w:val="00C25299"/>
    <w:rsid w:val="00C25305"/>
    <w:rsid w:val="00C25526"/>
    <w:rsid w:val="00C255EB"/>
    <w:rsid w:val="00C25632"/>
    <w:rsid w:val="00C2573D"/>
    <w:rsid w:val="00C257EB"/>
    <w:rsid w:val="00C25A33"/>
    <w:rsid w:val="00C25FC9"/>
    <w:rsid w:val="00C2660B"/>
    <w:rsid w:val="00C2671D"/>
    <w:rsid w:val="00C26AEC"/>
    <w:rsid w:val="00C26BF6"/>
    <w:rsid w:val="00C26BFC"/>
    <w:rsid w:val="00C26C2D"/>
    <w:rsid w:val="00C26C78"/>
    <w:rsid w:val="00C27125"/>
    <w:rsid w:val="00C271B2"/>
    <w:rsid w:val="00C272B6"/>
    <w:rsid w:val="00C2730E"/>
    <w:rsid w:val="00C276D6"/>
    <w:rsid w:val="00C303BB"/>
    <w:rsid w:val="00C3059D"/>
    <w:rsid w:val="00C307D2"/>
    <w:rsid w:val="00C3080D"/>
    <w:rsid w:val="00C30890"/>
    <w:rsid w:val="00C313AF"/>
    <w:rsid w:val="00C31845"/>
    <w:rsid w:val="00C322B8"/>
    <w:rsid w:val="00C32AA8"/>
    <w:rsid w:val="00C32B87"/>
    <w:rsid w:val="00C32D8B"/>
    <w:rsid w:val="00C32E1C"/>
    <w:rsid w:val="00C32F54"/>
    <w:rsid w:val="00C33168"/>
    <w:rsid w:val="00C3338B"/>
    <w:rsid w:val="00C335B2"/>
    <w:rsid w:val="00C340A2"/>
    <w:rsid w:val="00C341AA"/>
    <w:rsid w:val="00C34654"/>
    <w:rsid w:val="00C34742"/>
    <w:rsid w:val="00C349AF"/>
    <w:rsid w:val="00C34C85"/>
    <w:rsid w:val="00C34E6E"/>
    <w:rsid w:val="00C34F02"/>
    <w:rsid w:val="00C34F84"/>
    <w:rsid w:val="00C351B0"/>
    <w:rsid w:val="00C35202"/>
    <w:rsid w:val="00C3531C"/>
    <w:rsid w:val="00C35379"/>
    <w:rsid w:val="00C355D4"/>
    <w:rsid w:val="00C3561A"/>
    <w:rsid w:val="00C35666"/>
    <w:rsid w:val="00C357A9"/>
    <w:rsid w:val="00C35B75"/>
    <w:rsid w:val="00C35C5E"/>
    <w:rsid w:val="00C35CFC"/>
    <w:rsid w:val="00C35F43"/>
    <w:rsid w:val="00C35F8B"/>
    <w:rsid w:val="00C36022"/>
    <w:rsid w:val="00C360CD"/>
    <w:rsid w:val="00C363DD"/>
    <w:rsid w:val="00C36692"/>
    <w:rsid w:val="00C367CD"/>
    <w:rsid w:val="00C368F0"/>
    <w:rsid w:val="00C370A4"/>
    <w:rsid w:val="00C3717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A81"/>
    <w:rsid w:val="00C40BE4"/>
    <w:rsid w:val="00C40CF3"/>
    <w:rsid w:val="00C411B4"/>
    <w:rsid w:val="00C411DC"/>
    <w:rsid w:val="00C4121A"/>
    <w:rsid w:val="00C412D0"/>
    <w:rsid w:val="00C417B0"/>
    <w:rsid w:val="00C419F7"/>
    <w:rsid w:val="00C41D7F"/>
    <w:rsid w:val="00C41DDA"/>
    <w:rsid w:val="00C41E9B"/>
    <w:rsid w:val="00C41EFD"/>
    <w:rsid w:val="00C41F76"/>
    <w:rsid w:val="00C4207A"/>
    <w:rsid w:val="00C420C0"/>
    <w:rsid w:val="00C420D2"/>
    <w:rsid w:val="00C426B7"/>
    <w:rsid w:val="00C426C3"/>
    <w:rsid w:val="00C42728"/>
    <w:rsid w:val="00C42B5F"/>
    <w:rsid w:val="00C42B78"/>
    <w:rsid w:val="00C42C44"/>
    <w:rsid w:val="00C42D7A"/>
    <w:rsid w:val="00C42D97"/>
    <w:rsid w:val="00C43339"/>
    <w:rsid w:val="00C4333D"/>
    <w:rsid w:val="00C433ED"/>
    <w:rsid w:val="00C44291"/>
    <w:rsid w:val="00C442B7"/>
    <w:rsid w:val="00C44692"/>
    <w:rsid w:val="00C446CF"/>
    <w:rsid w:val="00C4470D"/>
    <w:rsid w:val="00C44753"/>
    <w:rsid w:val="00C44772"/>
    <w:rsid w:val="00C44774"/>
    <w:rsid w:val="00C4478B"/>
    <w:rsid w:val="00C44B31"/>
    <w:rsid w:val="00C44D20"/>
    <w:rsid w:val="00C44D37"/>
    <w:rsid w:val="00C454B0"/>
    <w:rsid w:val="00C4559B"/>
    <w:rsid w:val="00C456B4"/>
    <w:rsid w:val="00C45B2F"/>
    <w:rsid w:val="00C45C4C"/>
    <w:rsid w:val="00C4601B"/>
    <w:rsid w:val="00C4606C"/>
    <w:rsid w:val="00C463F1"/>
    <w:rsid w:val="00C46453"/>
    <w:rsid w:val="00C46653"/>
    <w:rsid w:val="00C466C0"/>
    <w:rsid w:val="00C46894"/>
    <w:rsid w:val="00C46952"/>
    <w:rsid w:val="00C46D3F"/>
    <w:rsid w:val="00C46D91"/>
    <w:rsid w:val="00C46EE6"/>
    <w:rsid w:val="00C47108"/>
    <w:rsid w:val="00C471F0"/>
    <w:rsid w:val="00C47291"/>
    <w:rsid w:val="00C4747C"/>
    <w:rsid w:val="00C47715"/>
    <w:rsid w:val="00C4790A"/>
    <w:rsid w:val="00C47EC3"/>
    <w:rsid w:val="00C47EF2"/>
    <w:rsid w:val="00C47F52"/>
    <w:rsid w:val="00C5012E"/>
    <w:rsid w:val="00C50187"/>
    <w:rsid w:val="00C501A9"/>
    <w:rsid w:val="00C5048F"/>
    <w:rsid w:val="00C50875"/>
    <w:rsid w:val="00C50AEA"/>
    <w:rsid w:val="00C50B5A"/>
    <w:rsid w:val="00C50BA2"/>
    <w:rsid w:val="00C510BD"/>
    <w:rsid w:val="00C511AA"/>
    <w:rsid w:val="00C51287"/>
    <w:rsid w:val="00C514F3"/>
    <w:rsid w:val="00C5174E"/>
    <w:rsid w:val="00C5175C"/>
    <w:rsid w:val="00C519E7"/>
    <w:rsid w:val="00C51A17"/>
    <w:rsid w:val="00C51CE4"/>
    <w:rsid w:val="00C51EE5"/>
    <w:rsid w:val="00C5244C"/>
    <w:rsid w:val="00C52A36"/>
    <w:rsid w:val="00C52C87"/>
    <w:rsid w:val="00C52DD8"/>
    <w:rsid w:val="00C530D1"/>
    <w:rsid w:val="00C53276"/>
    <w:rsid w:val="00C5354D"/>
    <w:rsid w:val="00C53583"/>
    <w:rsid w:val="00C5378A"/>
    <w:rsid w:val="00C537A2"/>
    <w:rsid w:val="00C539E7"/>
    <w:rsid w:val="00C53AA8"/>
    <w:rsid w:val="00C5426D"/>
    <w:rsid w:val="00C542B8"/>
    <w:rsid w:val="00C5450A"/>
    <w:rsid w:val="00C54694"/>
    <w:rsid w:val="00C54CCB"/>
    <w:rsid w:val="00C55233"/>
    <w:rsid w:val="00C5537D"/>
    <w:rsid w:val="00C5541D"/>
    <w:rsid w:val="00C559AF"/>
    <w:rsid w:val="00C55D63"/>
    <w:rsid w:val="00C55E65"/>
    <w:rsid w:val="00C56232"/>
    <w:rsid w:val="00C562FA"/>
    <w:rsid w:val="00C5632B"/>
    <w:rsid w:val="00C563C1"/>
    <w:rsid w:val="00C5644D"/>
    <w:rsid w:val="00C56737"/>
    <w:rsid w:val="00C567CE"/>
    <w:rsid w:val="00C56B15"/>
    <w:rsid w:val="00C56F59"/>
    <w:rsid w:val="00C56FA9"/>
    <w:rsid w:val="00C572AE"/>
    <w:rsid w:val="00C5734E"/>
    <w:rsid w:val="00C57AC9"/>
    <w:rsid w:val="00C57BD0"/>
    <w:rsid w:val="00C57BD7"/>
    <w:rsid w:val="00C57C01"/>
    <w:rsid w:val="00C57C9B"/>
    <w:rsid w:val="00C57C9F"/>
    <w:rsid w:val="00C57D89"/>
    <w:rsid w:val="00C57E00"/>
    <w:rsid w:val="00C600AB"/>
    <w:rsid w:val="00C60183"/>
    <w:rsid w:val="00C602C3"/>
    <w:rsid w:val="00C6036F"/>
    <w:rsid w:val="00C607A3"/>
    <w:rsid w:val="00C60A91"/>
    <w:rsid w:val="00C60C4B"/>
    <w:rsid w:val="00C60DFC"/>
    <w:rsid w:val="00C60FBF"/>
    <w:rsid w:val="00C6178C"/>
    <w:rsid w:val="00C618AD"/>
    <w:rsid w:val="00C618DD"/>
    <w:rsid w:val="00C61F77"/>
    <w:rsid w:val="00C62048"/>
    <w:rsid w:val="00C62229"/>
    <w:rsid w:val="00C6242C"/>
    <w:rsid w:val="00C62477"/>
    <w:rsid w:val="00C625AD"/>
    <w:rsid w:val="00C625B2"/>
    <w:rsid w:val="00C626CA"/>
    <w:rsid w:val="00C6276B"/>
    <w:rsid w:val="00C627E4"/>
    <w:rsid w:val="00C629B3"/>
    <w:rsid w:val="00C62A3F"/>
    <w:rsid w:val="00C62AB7"/>
    <w:rsid w:val="00C62B47"/>
    <w:rsid w:val="00C62B88"/>
    <w:rsid w:val="00C62D62"/>
    <w:rsid w:val="00C631E2"/>
    <w:rsid w:val="00C63513"/>
    <w:rsid w:val="00C63551"/>
    <w:rsid w:val="00C63605"/>
    <w:rsid w:val="00C637E7"/>
    <w:rsid w:val="00C637F0"/>
    <w:rsid w:val="00C63A03"/>
    <w:rsid w:val="00C63A24"/>
    <w:rsid w:val="00C63B06"/>
    <w:rsid w:val="00C63C9B"/>
    <w:rsid w:val="00C63E28"/>
    <w:rsid w:val="00C63E79"/>
    <w:rsid w:val="00C640B8"/>
    <w:rsid w:val="00C64102"/>
    <w:rsid w:val="00C64160"/>
    <w:rsid w:val="00C641D3"/>
    <w:rsid w:val="00C641EA"/>
    <w:rsid w:val="00C6477E"/>
    <w:rsid w:val="00C647EC"/>
    <w:rsid w:val="00C64A6F"/>
    <w:rsid w:val="00C64A9F"/>
    <w:rsid w:val="00C64D03"/>
    <w:rsid w:val="00C65017"/>
    <w:rsid w:val="00C659DD"/>
    <w:rsid w:val="00C65A48"/>
    <w:rsid w:val="00C65A74"/>
    <w:rsid w:val="00C65DD7"/>
    <w:rsid w:val="00C65EC3"/>
    <w:rsid w:val="00C6603A"/>
    <w:rsid w:val="00C66050"/>
    <w:rsid w:val="00C663E8"/>
    <w:rsid w:val="00C667F4"/>
    <w:rsid w:val="00C66989"/>
    <w:rsid w:val="00C669B9"/>
    <w:rsid w:val="00C66AC3"/>
    <w:rsid w:val="00C66B59"/>
    <w:rsid w:val="00C66BE1"/>
    <w:rsid w:val="00C67142"/>
    <w:rsid w:val="00C67419"/>
    <w:rsid w:val="00C6742A"/>
    <w:rsid w:val="00C677FC"/>
    <w:rsid w:val="00C67885"/>
    <w:rsid w:val="00C67963"/>
    <w:rsid w:val="00C6798F"/>
    <w:rsid w:val="00C67B8C"/>
    <w:rsid w:val="00C67D0A"/>
    <w:rsid w:val="00C67D79"/>
    <w:rsid w:val="00C67E06"/>
    <w:rsid w:val="00C7067A"/>
    <w:rsid w:val="00C707F3"/>
    <w:rsid w:val="00C70AC5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B27"/>
    <w:rsid w:val="00C71C5A"/>
    <w:rsid w:val="00C71C86"/>
    <w:rsid w:val="00C72100"/>
    <w:rsid w:val="00C7249F"/>
    <w:rsid w:val="00C72976"/>
    <w:rsid w:val="00C72A0E"/>
    <w:rsid w:val="00C72A70"/>
    <w:rsid w:val="00C72AA1"/>
    <w:rsid w:val="00C72D42"/>
    <w:rsid w:val="00C72E99"/>
    <w:rsid w:val="00C72F75"/>
    <w:rsid w:val="00C730B8"/>
    <w:rsid w:val="00C73122"/>
    <w:rsid w:val="00C731A6"/>
    <w:rsid w:val="00C7350F"/>
    <w:rsid w:val="00C7362A"/>
    <w:rsid w:val="00C73640"/>
    <w:rsid w:val="00C736D2"/>
    <w:rsid w:val="00C73756"/>
    <w:rsid w:val="00C737D5"/>
    <w:rsid w:val="00C7383F"/>
    <w:rsid w:val="00C739B8"/>
    <w:rsid w:val="00C73A11"/>
    <w:rsid w:val="00C73BF1"/>
    <w:rsid w:val="00C73E7F"/>
    <w:rsid w:val="00C73F65"/>
    <w:rsid w:val="00C73FF9"/>
    <w:rsid w:val="00C741BC"/>
    <w:rsid w:val="00C74202"/>
    <w:rsid w:val="00C74338"/>
    <w:rsid w:val="00C74514"/>
    <w:rsid w:val="00C746A1"/>
    <w:rsid w:val="00C747E7"/>
    <w:rsid w:val="00C748A0"/>
    <w:rsid w:val="00C74A0D"/>
    <w:rsid w:val="00C74D6B"/>
    <w:rsid w:val="00C7506C"/>
    <w:rsid w:val="00C75070"/>
    <w:rsid w:val="00C755CE"/>
    <w:rsid w:val="00C7572F"/>
    <w:rsid w:val="00C75921"/>
    <w:rsid w:val="00C75940"/>
    <w:rsid w:val="00C75A4D"/>
    <w:rsid w:val="00C75A6B"/>
    <w:rsid w:val="00C75AB8"/>
    <w:rsid w:val="00C75C60"/>
    <w:rsid w:val="00C761C9"/>
    <w:rsid w:val="00C767F3"/>
    <w:rsid w:val="00C7695D"/>
    <w:rsid w:val="00C76C8B"/>
    <w:rsid w:val="00C76FE3"/>
    <w:rsid w:val="00C77072"/>
    <w:rsid w:val="00C77180"/>
    <w:rsid w:val="00C7731B"/>
    <w:rsid w:val="00C7737C"/>
    <w:rsid w:val="00C77BDA"/>
    <w:rsid w:val="00C77C7F"/>
    <w:rsid w:val="00C77D61"/>
    <w:rsid w:val="00C77D76"/>
    <w:rsid w:val="00C77D7B"/>
    <w:rsid w:val="00C77DEF"/>
    <w:rsid w:val="00C803BF"/>
    <w:rsid w:val="00C80574"/>
    <w:rsid w:val="00C8067A"/>
    <w:rsid w:val="00C806AE"/>
    <w:rsid w:val="00C807A0"/>
    <w:rsid w:val="00C807E5"/>
    <w:rsid w:val="00C80934"/>
    <w:rsid w:val="00C80B93"/>
    <w:rsid w:val="00C80BD4"/>
    <w:rsid w:val="00C80E5C"/>
    <w:rsid w:val="00C80F53"/>
    <w:rsid w:val="00C8113A"/>
    <w:rsid w:val="00C812CE"/>
    <w:rsid w:val="00C81315"/>
    <w:rsid w:val="00C815D0"/>
    <w:rsid w:val="00C81663"/>
    <w:rsid w:val="00C817FF"/>
    <w:rsid w:val="00C81A44"/>
    <w:rsid w:val="00C81A7D"/>
    <w:rsid w:val="00C81B53"/>
    <w:rsid w:val="00C81D78"/>
    <w:rsid w:val="00C82201"/>
    <w:rsid w:val="00C822B8"/>
    <w:rsid w:val="00C82427"/>
    <w:rsid w:val="00C829A3"/>
    <w:rsid w:val="00C82B70"/>
    <w:rsid w:val="00C82D4A"/>
    <w:rsid w:val="00C82D76"/>
    <w:rsid w:val="00C83092"/>
    <w:rsid w:val="00C831F4"/>
    <w:rsid w:val="00C832E1"/>
    <w:rsid w:val="00C83418"/>
    <w:rsid w:val="00C834BD"/>
    <w:rsid w:val="00C836D3"/>
    <w:rsid w:val="00C839A8"/>
    <w:rsid w:val="00C83A36"/>
    <w:rsid w:val="00C83FB7"/>
    <w:rsid w:val="00C84135"/>
    <w:rsid w:val="00C84150"/>
    <w:rsid w:val="00C845A4"/>
    <w:rsid w:val="00C84B27"/>
    <w:rsid w:val="00C84DD4"/>
    <w:rsid w:val="00C84DE0"/>
    <w:rsid w:val="00C84EBB"/>
    <w:rsid w:val="00C8500E"/>
    <w:rsid w:val="00C85260"/>
    <w:rsid w:val="00C85F4F"/>
    <w:rsid w:val="00C86123"/>
    <w:rsid w:val="00C86336"/>
    <w:rsid w:val="00C864EF"/>
    <w:rsid w:val="00C8657C"/>
    <w:rsid w:val="00C86D1D"/>
    <w:rsid w:val="00C87449"/>
    <w:rsid w:val="00C87481"/>
    <w:rsid w:val="00C874D8"/>
    <w:rsid w:val="00C87569"/>
    <w:rsid w:val="00C87635"/>
    <w:rsid w:val="00C8790C"/>
    <w:rsid w:val="00C87AA7"/>
    <w:rsid w:val="00C87B13"/>
    <w:rsid w:val="00C87E06"/>
    <w:rsid w:val="00C90199"/>
    <w:rsid w:val="00C9024A"/>
    <w:rsid w:val="00C90333"/>
    <w:rsid w:val="00C90590"/>
    <w:rsid w:val="00C90C1E"/>
    <w:rsid w:val="00C90E3E"/>
    <w:rsid w:val="00C90FAA"/>
    <w:rsid w:val="00C91189"/>
    <w:rsid w:val="00C914D1"/>
    <w:rsid w:val="00C9154A"/>
    <w:rsid w:val="00C918BB"/>
    <w:rsid w:val="00C919A5"/>
    <w:rsid w:val="00C91B02"/>
    <w:rsid w:val="00C91B07"/>
    <w:rsid w:val="00C91C1D"/>
    <w:rsid w:val="00C91CDC"/>
    <w:rsid w:val="00C920E8"/>
    <w:rsid w:val="00C9221E"/>
    <w:rsid w:val="00C929C7"/>
    <w:rsid w:val="00C92EE8"/>
    <w:rsid w:val="00C93120"/>
    <w:rsid w:val="00C93129"/>
    <w:rsid w:val="00C9333E"/>
    <w:rsid w:val="00C936EB"/>
    <w:rsid w:val="00C93A18"/>
    <w:rsid w:val="00C93D92"/>
    <w:rsid w:val="00C93F8B"/>
    <w:rsid w:val="00C94592"/>
    <w:rsid w:val="00C946B3"/>
    <w:rsid w:val="00C94793"/>
    <w:rsid w:val="00C94A8A"/>
    <w:rsid w:val="00C94CC4"/>
    <w:rsid w:val="00C94DA8"/>
    <w:rsid w:val="00C951BA"/>
    <w:rsid w:val="00C951FB"/>
    <w:rsid w:val="00C953BB"/>
    <w:rsid w:val="00C9575D"/>
    <w:rsid w:val="00C957FA"/>
    <w:rsid w:val="00C95925"/>
    <w:rsid w:val="00C95EF1"/>
    <w:rsid w:val="00C95FC3"/>
    <w:rsid w:val="00C960CC"/>
    <w:rsid w:val="00C96532"/>
    <w:rsid w:val="00C965EE"/>
    <w:rsid w:val="00C96716"/>
    <w:rsid w:val="00C96844"/>
    <w:rsid w:val="00C96B61"/>
    <w:rsid w:val="00C96E9C"/>
    <w:rsid w:val="00C96FCA"/>
    <w:rsid w:val="00C96FFB"/>
    <w:rsid w:val="00C971A5"/>
    <w:rsid w:val="00C97364"/>
    <w:rsid w:val="00C97494"/>
    <w:rsid w:val="00C9770A"/>
    <w:rsid w:val="00C97BF8"/>
    <w:rsid w:val="00C97C2F"/>
    <w:rsid w:val="00C97CA8"/>
    <w:rsid w:val="00CA00D6"/>
    <w:rsid w:val="00CA015A"/>
    <w:rsid w:val="00CA024A"/>
    <w:rsid w:val="00CA0332"/>
    <w:rsid w:val="00CA0388"/>
    <w:rsid w:val="00CA03A6"/>
    <w:rsid w:val="00CA0758"/>
    <w:rsid w:val="00CA087A"/>
    <w:rsid w:val="00CA0A54"/>
    <w:rsid w:val="00CA0DCB"/>
    <w:rsid w:val="00CA107E"/>
    <w:rsid w:val="00CA151F"/>
    <w:rsid w:val="00CA18AC"/>
    <w:rsid w:val="00CA1AB5"/>
    <w:rsid w:val="00CA1B8F"/>
    <w:rsid w:val="00CA1BEF"/>
    <w:rsid w:val="00CA1D0B"/>
    <w:rsid w:val="00CA1F84"/>
    <w:rsid w:val="00CA207C"/>
    <w:rsid w:val="00CA2214"/>
    <w:rsid w:val="00CA22A2"/>
    <w:rsid w:val="00CA2352"/>
    <w:rsid w:val="00CA24AF"/>
    <w:rsid w:val="00CA2997"/>
    <w:rsid w:val="00CA2C72"/>
    <w:rsid w:val="00CA2CCE"/>
    <w:rsid w:val="00CA2D85"/>
    <w:rsid w:val="00CA2D97"/>
    <w:rsid w:val="00CA3003"/>
    <w:rsid w:val="00CA3123"/>
    <w:rsid w:val="00CA322D"/>
    <w:rsid w:val="00CA3546"/>
    <w:rsid w:val="00CA3706"/>
    <w:rsid w:val="00CA3768"/>
    <w:rsid w:val="00CA3D86"/>
    <w:rsid w:val="00CA3F9E"/>
    <w:rsid w:val="00CA4271"/>
    <w:rsid w:val="00CA429C"/>
    <w:rsid w:val="00CA42CF"/>
    <w:rsid w:val="00CA4321"/>
    <w:rsid w:val="00CA4853"/>
    <w:rsid w:val="00CA4B12"/>
    <w:rsid w:val="00CA4BB8"/>
    <w:rsid w:val="00CA4BCF"/>
    <w:rsid w:val="00CA501D"/>
    <w:rsid w:val="00CA522D"/>
    <w:rsid w:val="00CA53B2"/>
    <w:rsid w:val="00CA53D4"/>
    <w:rsid w:val="00CA542B"/>
    <w:rsid w:val="00CA5456"/>
    <w:rsid w:val="00CA5532"/>
    <w:rsid w:val="00CA559E"/>
    <w:rsid w:val="00CA55C4"/>
    <w:rsid w:val="00CA55F6"/>
    <w:rsid w:val="00CA5637"/>
    <w:rsid w:val="00CA5842"/>
    <w:rsid w:val="00CA5874"/>
    <w:rsid w:val="00CA59F7"/>
    <w:rsid w:val="00CA5EA6"/>
    <w:rsid w:val="00CA5F77"/>
    <w:rsid w:val="00CA62A1"/>
    <w:rsid w:val="00CA63E5"/>
    <w:rsid w:val="00CA63F0"/>
    <w:rsid w:val="00CA6642"/>
    <w:rsid w:val="00CA6739"/>
    <w:rsid w:val="00CA68A0"/>
    <w:rsid w:val="00CA6BC8"/>
    <w:rsid w:val="00CA706F"/>
    <w:rsid w:val="00CA70C5"/>
    <w:rsid w:val="00CA714A"/>
    <w:rsid w:val="00CA741C"/>
    <w:rsid w:val="00CA74A2"/>
    <w:rsid w:val="00CA7648"/>
    <w:rsid w:val="00CA76C3"/>
    <w:rsid w:val="00CA7981"/>
    <w:rsid w:val="00CA7A54"/>
    <w:rsid w:val="00CA7B57"/>
    <w:rsid w:val="00CA7C3A"/>
    <w:rsid w:val="00CA7D2F"/>
    <w:rsid w:val="00CA7FDE"/>
    <w:rsid w:val="00CB07C9"/>
    <w:rsid w:val="00CB09BD"/>
    <w:rsid w:val="00CB0B02"/>
    <w:rsid w:val="00CB11BF"/>
    <w:rsid w:val="00CB11E9"/>
    <w:rsid w:val="00CB130F"/>
    <w:rsid w:val="00CB14FB"/>
    <w:rsid w:val="00CB15B0"/>
    <w:rsid w:val="00CB175F"/>
    <w:rsid w:val="00CB23F0"/>
    <w:rsid w:val="00CB28F5"/>
    <w:rsid w:val="00CB2AF6"/>
    <w:rsid w:val="00CB2B11"/>
    <w:rsid w:val="00CB2B88"/>
    <w:rsid w:val="00CB2C40"/>
    <w:rsid w:val="00CB2F3B"/>
    <w:rsid w:val="00CB31C1"/>
    <w:rsid w:val="00CB3288"/>
    <w:rsid w:val="00CB32BB"/>
    <w:rsid w:val="00CB3367"/>
    <w:rsid w:val="00CB33AF"/>
    <w:rsid w:val="00CB3848"/>
    <w:rsid w:val="00CB394F"/>
    <w:rsid w:val="00CB396E"/>
    <w:rsid w:val="00CB3B0B"/>
    <w:rsid w:val="00CB3B4E"/>
    <w:rsid w:val="00CB3D3D"/>
    <w:rsid w:val="00CB3EDD"/>
    <w:rsid w:val="00CB4282"/>
    <w:rsid w:val="00CB4427"/>
    <w:rsid w:val="00CB453E"/>
    <w:rsid w:val="00CB4568"/>
    <w:rsid w:val="00CB460E"/>
    <w:rsid w:val="00CB4EE4"/>
    <w:rsid w:val="00CB4F15"/>
    <w:rsid w:val="00CB4F79"/>
    <w:rsid w:val="00CB5265"/>
    <w:rsid w:val="00CB57D8"/>
    <w:rsid w:val="00CB5977"/>
    <w:rsid w:val="00CB5DAD"/>
    <w:rsid w:val="00CB608C"/>
    <w:rsid w:val="00CB60DF"/>
    <w:rsid w:val="00CB6334"/>
    <w:rsid w:val="00CB64A1"/>
    <w:rsid w:val="00CB6532"/>
    <w:rsid w:val="00CB66A5"/>
    <w:rsid w:val="00CB6ABA"/>
    <w:rsid w:val="00CB6BF5"/>
    <w:rsid w:val="00CB6CF4"/>
    <w:rsid w:val="00CB75E4"/>
    <w:rsid w:val="00CB764E"/>
    <w:rsid w:val="00CB7754"/>
    <w:rsid w:val="00CB78A4"/>
    <w:rsid w:val="00CB7910"/>
    <w:rsid w:val="00CB7A52"/>
    <w:rsid w:val="00CB7A62"/>
    <w:rsid w:val="00CB7A65"/>
    <w:rsid w:val="00CB7ABA"/>
    <w:rsid w:val="00CB7B02"/>
    <w:rsid w:val="00CB7C79"/>
    <w:rsid w:val="00CB7E80"/>
    <w:rsid w:val="00CB7FA6"/>
    <w:rsid w:val="00CC0103"/>
    <w:rsid w:val="00CC0283"/>
    <w:rsid w:val="00CC030A"/>
    <w:rsid w:val="00CC05FE"/>
    <w:rsid w:val="00CC0749"/>
    <w:rsid w:val="00CC0848"/>
    <w:rsid w:val="00CC0984"/>
    <w:rsid w:val="00CC09F5"/>
    <w:rsid w:val="00CC0AF2"/>
    <w:rsid w:val="00CC0BE5"/>
    <w:rsid w:val="00CC0C6A"/>
    <w:rsid w:val="00CC0D2E"/>
    <w:rsid w:val="00CC0DEA"/>
    <w:rsid w:val="00CC0EA7"/>
    <w:rsid w:val="00CC0EAC"/>
    <w:rsid w:val="00CC0EF2"/>
    <w:rsid w:val="00CC10D9"/>
    <w:rsid w:val="00CC135F"/>
    <w:rsid w:val="00CC1794"/>
    <w:rsid w:val="00CC2177"/>
    <w:rsid w:val="00CC2188"/>
    <w:rsid w:val="00CC24B5"/>
    <w:rsid w:val="00CC25E7"/>
    <w:rsid w:val="00CC26D2"/>
    <w:rsid w:val="00CC271A"/>
    <w:rsid w:val="00CC28AD"/>
    <w:rsid w:val="00CC2A28"/>
    <w:rsid w:val="00CC2C34"/>
    <w:rsid w:val="00CC2FE1"/>
    <w:rsid w:val="00CC2FF8"/>
    <w:rsid w:val="00CC30FD"/>
    <w:rsid w:val="00CC3100"/>
    <w:rsid w:val="00CC32DF"/>
    <w:rsid w:val="00CC37EC"/>
    <w:rsid w:val="00CC392C"/>
    <w:rsid w:val="00CC3A54"/>
    <w:rsid w:val="00CC3AA0"/>
    <w:rsid w:val="00CC3AC7"/>
    <w:rsid w:val="00CC3D78"/>
    <w:rsid w:val="00CC3E4E"/>
    <w:rsid w:val="00CC4465"/>
    <w:rsid w:val="00CC4567"/>
    <w:rsid w:val="00CC4583"/>
    <w:rsid w:val="00CC480B"/>
    <w:rsid w:val="00CC4845"/>
    <w:rsid w:val="00CC501F"/>
    <w:rsid w:val="00CC5040"/>
    <w:rsid w:val="00CC5258"/>
    <w:rsid w:val="00CC52F1"/>
    <w:rsid w:val="00CC5587"/>
    <w:rsid w:val="00CC5824"/>
    <w:rsid w:val="00CC587E"/>
    <w:rsid w:val="00CC59DE"/>
    <w:rsid w:val="00CC5A79"/>
    <w:rsid w:val="00CC5A9C"/>
    <w:rsid w:val="00CC5D17"/>
    <w:rsid w:val="00CC61DC"/>
    <w:rsid w:val="00CC6238"/>
    <w:rsid w:val="00CC643D"/>
    <w:rsid w:val="00CC6458"/>
    <w:rsid w:val="00CC64E3"/>
    <w:rsid w:val="00CC6984"/>
    <w:rsid w:val="00CC69E9"/>
    <w:rsid w:val="00CC6A18"/>
    <w:rsid w:val="00CC6A47"/>
    <w:rsid w:val="00CC6AAC"/>
    <w:rsid w:val="00CC6C2C"/>
    <w:rsid w:val="00CC6CFF"/>
    <w:rsid w:val="00CC6E72"/>
    <w:rsid w:val="00CC7124"/>
    <w:rsid w:val="00CC71B4"/>
    <w:rsid w:val="00CC73BC"/>
    <w:rsid w:val="00CC7636"/>
    <w:rsid w:val="00CC78D7"/>
    <w:rsid w:val="00CC7BF7"/>
    <w:rsid w:val="00CC7CB7"/>
    <w:rsid w:val="00CD0228"/>
    <w:rsid w:val="00CD02AA"/>
    <w:rsid w:val="00CD02D7"/>
    <w:rsid w:val="00CD0580"/>
    <w:rsid w:val="00CD0913"/>
    <w:rsid w:val="00CD0B67"/>
    <w:rsid w:val="00CD0CE9"/>
    <w:rsid w:val="00CD0DEC"/>
    <w:rsid w:val="00CD109A"/>
    <w:rsid w:val="00CD14C1"/>
    <w:rsid w:val="00CD18B5"/>
    <w:rsid w:val="00CD191B"/>
    <w:rsid w:val="00CD1926"/>
    <w:rsid w:val="00CD1E99"/>
    <w:rsid w:val="00CD1F94"/>
    <w:rsid w:val="00CD200C"/>
    <w:rsid w:val="00CD2096"/>
    <w:rsid w:val="00CD20E1"/>
    <w:rsid w:val="00CD2382"/>
    <w:rsid w:val="00CD25C2"/>
    <w:rsid w:val="00CD27B4"/>
    <w:rsid w:val="00CD27C1"/>
    <w:rsid w:val="00CD27D1"/>
    <w:rsid w:val="00CD27E7"/>
    <w:rsid w:val="00CD27F2"/>
    <w:rsid w:val="00CD296C"/>
    <w:rsid w:val="00CD29F8"/>
    <w:rsid w:val="00CD2B51"/>
    <w:rsid w:val="00CD2C17"/>
    <w:rsid w:val="00CD323A"/>
    <w:rsid w:val="00CD34BD"/>
    <w:rsid w:val="00CD377A"/>
    <w:rsid w:val="00CD37A1"/>
    <w:rsid w:val="00CD37D4"/>
    <w:rsid w:val="00CD39A7"/>
    <w:rsid w:val="00CD3D1C"/>
    <w:rsid w:val="00CD4214"/>
    <w:rsid w:val="00CD42E7"/>
    <w:rsid w:val="00CD4305"/>
    <w:rsid w:val="00CD454F"/>
    <w:rsid w:val="00CD470C"/>
    <w:rsid w:val="00CD4755"/>
    <w:rsid w:val="00CD4A44"/>
    <w:rsid w:val="00CD4ADF"/>
    <w:rsid w:val="00CD4F0F"/>
    <w:rsid w:val="00CD5212"/>
    <w:rsid w:val="00CD53BD"/>
    <w:rsid w:val="00CD5421"/>
    <w:rsid w:val="00CD551C"/>
    <w:rsid w:val="00CD5A63"/>
    <w:rsid w:val="00CD5E76"/>
    <w:rsid w:val="00CD5F4B"/>
    <w:rsid w:val="00CD60D8"/>
    <w:rsid w:val="00CD6460"/>
    <w:rsid w:val="00CD6D3E"/>
    <w:rsid w:val="00CD710A"/>
    <w:rsid w:val="00CD74AA"/>
    <w:rsid w:val="00CD7918"/>
    <w:rsid w:val="00CD7AE7"/>
    <w:rsid w:val="00CE0213"/>
    <w:rsid w:val="00CE068C"/>
    <w:rsid w:val="00CE0718"/>
    <w:rsid w:val="00CE0842"/>
    <w:rsid w:val="00CE14D5"/>
    <w:rsid w:val="00CE1626"/>
    <w:rsid w:val="00CE16E3"/>
    <w:rsid w:val="00CE1BFA"/>
    <w:rsid w:val="00CE22BE"/>
    <w:rsid w:val="00CE22EC"/>
    <w:rsid w:val="00CE22FD"/>
    <w:rsid w:val="00CE2706"/>
    <w:rsid w:val="00CE2835"/>
    <w:rsid w:val="00CE283E"/>
    <w:rsid w:val="00CE2A6B"/>
    <w:rsid w:val="00CE2C34"/>
    <w:rsid w:val="00CE2D00"/>
    <w:rsid w:val="00CE2D3E"/>
    <w:rsid w:val="00CE2E93"/>
    <w:rsid w:val="00CE3007"/>
    <w:rsid w:val="00CE3195"/>
    <w:rsid w:val="00CE3203"/>
    <w:rsid w:val="00CE3227"/>
    <w:rsid w:val="00CE3366"/>
    <w:rsid w:val="00CE365D"/>
    <w:rsid w:val="00CE36C8"/>
    <w:rsid w:val="00CE3ABA"/>
    <w:rsid w:val="00CE3BAE"/>
    <w:rsid w:val="00CE3C66"/>
    <w:rsid w:val="00CE443F"/>
    <w:rsid w:val="00CE45B0"/>
    <w:rsid w:val="00CE4F45"/>
    <w:rsid w:val="00CE4FD3"/>
    <w:rsid w:val="00CE526C"/>
    <w:rsid w:val="00CE52D6"/>
    <w:rsid w:val="00CE55F2"/>
    <w:rsid w:val="00CE58AD"/>
    <w:rsid w:val="00CE598C"/>
    <w:rsid w:val="00CE5A80"/>
    <w:rsid w:val="00CE5B51"/>
    <w:rsid w:val="00CE6059"/>
    <w:rsid w:val="00CE621A"/>
    <w:rsid w:val="00CE640A"/>
    <w:rsid w:val="00CE6590"/>
    <w:rsid w:val="00CE6B9E"/>
    <w:rsid w:val="00CE6C77"/>
    <w:rsid w:val="00CE6DF6"/>
    <w:rsid w:val="00CE6E0F"/>
    <w:rsid w:val="00CE78B5"/>
    <w:rsid w:val="00CE7967"/>
    <w:rsid w:val="00CE79F2"/>
    <w:rsid w:val="00CE7B6E"/>
    <w:rsid w:val="00CE7BC6"/>
    <w:rsid w:val="00CE7E01"/>
    <w:rsid w:val="00CE7F3B"/>
    <w:rsid w:val="00CF0381"/>
    <w:rsid w:val="00CF055D"/>
    <w:rsid w:val="00CF08DC"/>
    <w:rsid w:val="00CF0C6E"/>
    <w:rsid w:val="00CF0D69"/>
    <w:rsid w:val="00CF0D6C"/>
    <w:rsid w:val="00CF151D"/>
    <w:rsid w:val="00CF1701"/>
    <w:rsid w:val="00CF1753"/>
    <w:rsid w:val="00CF19DC"/>
    <w:rsid w:val="00CF1BCB"/>
    <w:rsid w:val="00CF1DE5"/>
    <w:rsid w:val="00CF1EAB"/>
    <w:rsid w:val="00CF1FAA"/>
    <w:rsid w:val="00CF20F7"/>
    <w:rsid w:val="00CF210D"/>
    <w:rsid w:val="00CF21E5"/>
    <w:rsid w:val="00CF21F9"/>
    <w:rsid w:val="00CF2850"/>
    <w:rsid w:val="00CF2992"/>
    <w:rsid w:val="00CF2DB3"/>
    <w:rsid w:val="00CF30AD"/>
    <w:rsid w:val="00CF31F6"/>
    <w:rsid w:val="00CF3359"/>
    <w:rsid w:val="00CF3377"/>
    <w:rsid w:val="00CF3624"/>
    <w:rsid w:val="00CF367D"/>
    <w:rsid w:val="00CF385B"/>
    <w:rsid w:val="00CF3BE9"/>
    <w:rsid w:val="00CF3FE8"/>
    <w:rsid w:val="00CF40BE"/>
    <w:rsid w:val="00CF421C"/>
    <w:rsid w:val="00CF4449"/>
    <w:rsid w:val="00CF4659"/>
    <w:rsid w:val="00CF4B04"/>
    <w:rsid w:val="00CF4B32"/>
    <w:rsid w:val="00CF4C11"/>
    <w:rsid w:val="00CF4D86"/>
    <w:rsid w:val="00CF508C"/>
    <w:rsid w:val="00CF535B"/>
    <w:rsid w:val="00CF56EF"/>
    <w:rsid w:val="00CF59FF"/>
    <w:rsid w:val="00CF5DA1"/>
    <w:rsid w:val="00CF626E"/>
    <w:rsid w:val="00CF644F"/>
    <w:rsid w:val="00CF64BA"/>
    <w:rsid w:val="00CF654E"/>
    <w:rsid w:val="00CF681E"/>
    <w:rsid w:val="00CF68F6"/>
    <w:rsid w:val="00CF6953"/>
    <w:rsid w:val="00CF6E44"/>
    <w:rsid w:val="00CF74A3"/>
    <w:rsid w:val="00CF789A"/>
    <w:rsid w:val="00CF78B3"/>
    <w:rsid w:val="00CF78DF"/>
    <w:rsid w:val="00CF7B87"/>
    <w:rsid w:val="00CF7EBE"/>
    <w:rsid w:val="00D00593"/>
    <w:rsid w:val="00D005FD"/>
    <w:rsid w:val="00D00684"/>
    <w:rsid w:val="00D009BB"/>
    <w:rsid w:val="00D00A8A"/>
    <w:rsid w:val="00D00ACA"/>
    <w:rsid w:val="00D00AFB"/>
    <w:rsid w:val="00D00C94"/>
    <w:rsid w:val="00D00F1B"/>
    <w:rsid w:val="00D01021"/>
    <w:rsid w:val="00D01187"/>
    <w:rsid w:val="00D011E1"/>
    <w:rsid w:val="00D012E7"/>
    <w:rsid w:val="00D01736"/>
    <w:rsid w:val="00D017A0"/>
    <w:rsid w:val="00D017D8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BBC"/>
    <w:rsid w:val="00D02EC1"/>
    <w:rsid w:val="00D02F54"/>
    <w:rsid w:val="00D03044"/>
    <w:rsid w:val="00D0317C"/>
    <w:rsid w:val="00D03240"/>
    <w:rsid w:val="00D03270"/>
    <w:rsid w:val="00D03625"/>
    <w:rsid w:val="00D03998"/>
    <w:rsid w:val="00D03A16"/>
    <w:rsid w:val="00D03A27"/>
    <w:rsid w:val="00D03BE2"/>
    <w:rsid w:val="00D040E1"/>
    <w:rsid w:val="00D0453A"/>
    <w:rsid w:val="00D04854"/>
    <w:rsid w:val="00D048EF"/>
    <w:rsid w:val="00D04A3B"/>
    <w:rsid w:val="00D04A7B"/>
    <w:rsid w:val="00D04B9B"/>
    <w:rsid w:val="00D04D3B"/>
    <w:rsid w:val="00D04D6D"/>
    <w:rsid w:val="00D05117"/>
    <w:rsid w:val="00D05353"/>
    <w:rsid w:val="00D05797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827"/>
    <w:rsid w:val="00D06A35"/>
    <w:rsid w:val="00D06AF7"/>
    <w:rsid w:val="00D06BA8"/>
    <w:rsid w:val="00D06FA2"/>
    <w:rsid w:val="00D07284"/>
    <w:rsid w:val="00D07369"/>
    <w:rsid w:val="00D07629"/>
    <w:rsid w:val="00D078CC"/>
    <w:rsid w:val="00D07BC2"/>
    <w:rsid w:val="00D07EB0"/>
    <w:rsid w:val="00D10029"/>
    <w:rsid w:val="00D1005E"/>
    <w:rsid w:val="00D102F9"/>
    <w:rsid w:val="00D10442"/>
    <w:rsid w:val="00D104C2"/>
    <w:rsid w:val="00D10508"/>
    <w:rsid w:val="00D10731"/>
    <w:rsid w:val="00D108F3"/>
    <w:rsid w:val="00D10973"/>
    <w:rsid w:val="00D10A55"/>
    <w:rsid w:val="00D10D67"/>
    <w:rsid w:val="00D10D6D"/>
    <w:rsid w:val="00D1110C"/>
    <w:rsid w:val="00D11266"/>
    <w:rsid w:val="00D11272"/>
    <w:rsid w:val="00D1137A"/>
    <w:rsid w:val="00D1148D"/>
    <w:rsid w:val="00D11A56"/>
    <w:rsid w:val="00D11B3F"/>
    <w:rsid w:val="00D11D9C"/>
    <w:rsid w:val="00D11EC2"/>
    <w:rsid w:val="00D1226F"/>
    <w:rsid w:val="00D12AC1"/>
    <w:rsid w:val="00D12DF5"/>
    <w:rsid w:val="00D13041"/>
    <w:rsid w:val="00D13065"/>
    <w:rsid w:val="00D1372E"/>
    <w:rsid w:val="00D139D9"/>
    <w:rsid w:val="00D13A64"/>
    <w:rsid w:val="00D13C6A"/>
    <w:rsid w:val="00D13C6E"/>
    <w:rsid w:val="00D13E29"/>
    <w:rsid w:val="00D14361"/>
    <w:rsid w:val="00D1452D"/>
    <w:rsid w:val="00D14530"/>
    <w:rsid w:val="00D146D5"/>
    <w:rsid w:val="00D147C7"/>
    <w:rsid w:val="00D14B32"/>
    <w:rsid w:val="00D14CCD"/>
    <w:rsid w:val="00D15003"/>
    <w:rsid w:val="00D15177"/>
    <w:rsid w:val="00D1524D"/>
    <w:rsid w:val="00D1527E"/>
    <w:rsid w:val="00D1531D"/>
    <w:rsid w:val="00D15370"/>
    <w:rsid w:val="00D15422"/>
    <w:rsid w:val="00D15564"/>
    <w:rsid w:val="00D15687"/>
    <w:rsid w:val="00D15701"/>
    <w:rsid w:val="00D157B2"/>
    <w:rsid w:val="00D1581C"/>
    <w:rsid w:val="00D159CC"/>
    <w:rsid w:val="00D15B45"/>
    <w:rsid w:val="00D15FCC"/>
    <w:rsid w:val="00D1617B"/>
    <w:rsid w:val="00D16545"/>
    <w:rsid w:val="00D16779"/>
    <w:rsid w:val="00D16882"/>
    <w:rsid w:val="00D16B5C"/>
    <w:rsid w:val="00D16B70"/>
    <w:rsid w:val="00D16C4A"/>
    <w:rsid w:val="00D16C9A"/>
    <w:rsid w:val="00D16F67"/>
    <w:rsid w:val="00D16FD4"/>
    <w:rsid w:val="00D172CF"/>
    <w:rsid w:val="00D178AD"/>
    <w:rsid w:val="00D17BCB"/>
    <w:rsid w:val="00D17C49"/>
    <w:rsid w:val="00D17E48"/>
    <w:rsid w:val="00D17F05"/>
    <w:rsid w:val="00D17F45"/>
    <w:rsid w:val="00D20214"/>
    <w:rsid w:val="00D202EC"/>
    <w:rsid w:val="00D202FF"/>
    <w:rsid w:val="00D20AA1"/>
    <w:rsid w:val="00D20FCA"/>
    <w:rsid w:val="00D2138B"/>
    <w:rsid w:val="00D213EE"/>
    <w:rsid w:val="00D21801"/>
    <w:rsid w:val="00D21B4C"/>
    <w:rsid w:val="00D21CAF"/>
    <w:rsid w:val="00D21D65"/>
    <w:rsid w:val="00D21DD1"/>
    <w:rsid w:val="00D21F1F"/>
    <w:rsid w:val="00D21FE4"/>
    <w:rsid w:val="00D22039"/>
    <w:rsid w:val="00D2209D"/>
    <w:rsid w:val="00D220EF"/>
    <w:rsid w:val="00D22110"/>
    <w:rsid w:val="00D2212F"/>
    <w:rsid w:val="00D224F7"/>
    <w:rsid w:val="00D225F9"/>
    <w:rsid w:val="00D2265C"/>
    <w:rsid w:val="00D228BD"/>
    <w:rsid w:val="00D22B3D"/>
    <w:rsid w:val="00D22B87"/>
    <w:rsid w:val="00D22BD2"/>
    <w:rsid w:val="00D22D63"/>
    <w:rsid w:val="00D22F30"/>
    <w:rsid w:val="00D2323F"/>
    <w:rsid w:val="00D23240"/>
    <w:rsid w:val="00D233A3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8F"/>
    <w:rsid w:val="00D2450A"/>
    <w:rsid w:val="00D24810"/>
    <w:rsid w:val="00D24D18"/>
    <w:rsid w:val="00D2500E"/>
    <w:rsid w:val="00D251C9"/>
    <w:rsid w:val="00D25231"/>
    <w:rsid w:val="00D252A7"/>
    <w:rsid w:val="00D254B5"/>
    <w:rsid w:val="00D2555A"/>
    <w:rsid w:val="00D25970"/>
    <w:rsid w:val="00D25A51"/>
    <w:rsid w:val="00D25ADA"/>
    <w:rsid w:val="00D25BD0"/>
    <w:rsid w:val="00D25EFD"/>
    <w:rsid w:val="00D25FF6"/>
    <w:rsid w:val="00D26048"/>
    <w:rsid w:val="00D265EA"/>
    <w:rsid w:val="00D2671D"/>
    <w:rsid w:val="00D267CA"/>
    <w:rsid w:val="00D26AA5"/>
    <w:rsid w:val="00D26B7E"/>
    <w:rsid w:val="00D26BC5"/>
    <w:rsid w:val="00D26D39"/>
    <w:rsid w:val="00D271BB"/>
    <w:rsid w:val="00D27243"/>
    <w:rsid w:val="00D272FA"/>
    <w:rsid w:val="00D277B3"/>
    <w:rsid w:val="00D278C6"/>
    <w:rsid w:val="00D27B16"/>
    <w:rsid w:val="00D27B1D"/>
    <w:rsid w:val="00D27DC3"/>
    <w:rsid w:val="00D27EE6"/>
    <w:rsid w:val="00D27EF6"/>
    <w:rsid w:val="00D305BA"/>
    <w:rsid w:val="00D306FF"/>
    <w:rsid w:val="00D307D2"/>
    <w:rsid w:val="00D31080"/>
    <w:rsid w:val="00D31426"/>
    <w:rsid w:val="00D316B5"/>
    <w:rsid w:val="00D31767"/>
    <w:rsid w:val="00D317F1"/>
    <w:rsid w:val="00D3187E"/>
    <w:rsid w:val="00D31C75"/>
    <w:rsid w:val="00D31C77"/>
    <w:rsid w:val="00D31CE2"/>
    <w:rsid w:val="00D31F15"/>
    <w:rsid w:val="00D31F1F"/>
    <w:rsid w:val="00D320E6"/>
    <w:rsid w:val="00D3217F"/>
    <w:rsid w:val="00D32779"/>
    <w:rsid w:val="00D329F8"/>
    <w:rsid w:val="00D32DF6"/>
    <w:rsid w:val="00D332AB"/>
    <w:rsid w:val="00D3360C"/>
    <w:rsid w:val="00D3386D"/>
    <w:rsid w:val="00D3396F"/>
    <w:rsid w:val="00D33AE2"/>
    <w:rsid w:val="00D33F94"/>
    <w:rsid w:val="00D34105"/>
    <w:rsid w:val="00D341EE"/>
    <w:rsid w:val="00D343D9"/>
    <w:rsid w:val="00D344D3"/>
    <w:rsid w:val="00D34C22"/>
    <w:rsid w:val="00D34ECB"/>
    <w:rsid w:val="00D350C4"/>
    <w:rsid w:val="00D35178"/>
    <w:rsid w:val="00D3520D"/>
    <w:rsid w:val="00D354B8"/>
    <w:rsid w:val="00D35598"/>
    <w:rsid w:val="00D358B2"/>
    <w:rsid w:val="00D35BBD"/>
    <w:rsid w:val="00D360A6"/>
    <w:rsid w:val="00D360F3"/>
    <w:rsid w:val="00D3632D"/>
    <w:rsid w:val="00D36744"/>
    <w:rsid w:val="00D369A4"/>
    <w:rsid w:val="00D36CD9"/>
    <w:rsid w:val="00D370AC"/>
    <w:rsid w:val="00D37253"/>
    <w:rsid w:val="00D37616"/>
    <w:rsid w:val="00D376DE"/>
    <w:rsid w:val="00D3779C"/>
    <w:rsid w:val="00D37B78"/>
    <w:rsid w:val="00D37CE3"/>
    <w:rsid w:val="00D37DB1"/>
    <w:rsid w:val="00D4001E"/>
    <w:rsid w:val="00D40539"/>
    <w:rsid w:val="00D406E2"/>
    <w:rsid w:val="00D409AF"/>
    <w:rsid w:val="00D40C45"/>
    <w:rsid w:val="00D40D9E"/>
    <w:rsid w:val="00D414AB"/>
    <w:rsid w:val="00D41517"/>
    <w:rsid w:val="00D4170D"/>
    <w:rsid w:val="00D41767"/>
    <w:rsid w:val="00D417A5"/>
    <w:rsid w:val="00D418FF"/>
    <w:rsid w:val="00D419C9"/>
    <w:rsid w:val="00D41CF1"/>
    <w:rsid w:val="00D41E87"/>
    <w:rsid w:val="00D41F86"/>
    <w:rsid w:val="00D42217"/>
    <w:rsid w:val="00D422E0"/>
    <w:rsid w:val="00D4239F"/>
    <w:rsid w:val="00D4258B"/>
    <w:rsid w:val="00D42CC1"/>
    <w:rsid w:val="00D42F28"/>
    <w:rsid w:val="00D43134"/>
    <w:rsid w:val="00D432A6"/>
    <w:rsid w:val="00D432B4"/>
    <w:rsid w:val="00D43498"/>
    <w:rsid w:val="00D4362E"/>
    <w:rsid w:val="00D43667"/>
    <w:rsid w:val="00D4386E"/>
    <w:rsid w:val="00D43986"/>
    <w:rsid w:val="00D43C5A"/>
    <w:rsid w:val="00D43DDB"/>
    <w:rsid w:val="00D43F3D"/>
    <w:rsid w:val="00D4444A"/>
    <w:rsid w:val="00D44805"/>
    <w:rsid w:val="00D44934"/>
    <w:rsid w:val="00D44DE0"/>
    <w:rsid w:val="00D44FE8"/>
    <w:rsid w:val="00D456F0"/>
    <w:rsid w:val="00D45D7A"/>
    <w:rsid w:val="00D45FDC"/>
    <w:rsid w:val="00D46057"/>
    <w:rsid w:val="00D4620C"/>
    <w:rsid w:val="00D4644B"/>
    <w:rsid w:val="00D46527"/>
    <w:rsid w:val="00D465A8"/>
    <w:rsid w:val="00D46B14"/>
    <w:rsid w:val="00D46C0A"/>
    <w:rsid w:val="00D46EB6"/>
    <w:rsid w:val="00D47283"/>
    <w:rsid w:val="00D47329"/>
    <w:rsid w:val="00D474AF"/>
    <w:rsid w:val="00D4764F"/>
    <w:rsid w:val="00D47813"/>
    <w:rsid w:val="00D47CE3"/>
    <w:rsid w:val="00D47DDB"/>
    <w:rsid w:val="00D50123"/>
    <w:rsid w:val="00D501A6"/>
    <w:rsid w:val="00D501C0"/>
    <w:rsid w:val="00D502B8"/>
    <w:rsid w:val="00D506DA"/>
    <w:rsid w:val="00D50855"/>
    <w:rsid w:val="00D50B85"/>
    <w:rsid w:val="00D50B97"/>
    <w:rsid w:val="00D50C9C"/>
    <w:rsid w:val="00D50DC8"/>
    <w:rsid w:val="00D50E30"/>
    <w:rsid w:val="00D5123F"/>
    <w:rsid w:val="00D513D2"/>
    <w:rsid w:val="00D51584"/>
    <w:rsid w:val="00D515F1"/>
    <w:rsid w:val="00D5189C"/>
    <w:rsid w:val="00D51941"/>
    <w:rsid w:val="00D51ECF"/>
    <w:rsid w:val="00D51FA4"/>
    <w:rsid w:val="00D52257"/>
    <w:rsid w:val="00D52329"/>
    <w:rsid w:val="00D52580"/>
    <w:rsid w:val="00D52754"/>
    <w:rsid w:val="00D52C01"/>
    <w:rsid w:val="00D52D81"/>
    <w:rsid w:val="00D53096"/>
    <w:rsid w:val="00D530B3"/>
    <w:rsid w:val="00D5324A"/>
    <w:rsid w:val="00D532D5"/>
    <w:rsid w:val="00D53410"/>
    <w:rsid w:val="00D53429"/>
    <w:rsid w:val="00D5345C"/>
    <w:rsid w:val="00D53487"/>
    <w:rsid w:val="00D538A1"/>
    <w:rsid w:val="00D53EBA"/>
    <w:rsid w:val="00D54231"/>
    <w:rsid w:val="00D544DD"/>
    <w:rsid w:val="00D54614"/>
    <w:rsid w:val="00D54728"/>
    <w:rsid w:val="00D54A03"/>
    <w:rsid w:val="00D54B6C"/>
    <w:rsid w:val="00D54BC6"/>
    <w:rsid w:val="00D54F5A"/>
    <w:rsid w:val="00D551B6"/>
    <w:rsid w:val="00D55271"/>
    <w:rsid w:val="00D55287"/>
    <w:rsid w:val="00D55439"/>
    <w:rsid w:val="00D556F7"/>
    <w:rsid w:val="00D5581B"/>
    <w:rsid w:val="00D55B07"/>
    <w:rsid w:val="00D55E1E"/>
    <w:rsid w:val="00D560B1"/>
    <w:rsid w:val="00D56160"/>
    <w:rsid w:val="00D5618B"/>
    <w:rsid w:val="00D56258"/>
    <w:rsid w:val="00D56288"/>
    <w:rsid w:val="00D56389"/>
    <w:rsid w:val="00D56584"/>
    <w:rsid w:val="00D5689A"/>
    <w:rsid w:val="00D568E9"/>
    <w:rsid w:val="00D56BFB"/>
    <w:rsid w:val="00D56CA5"/>
    <w:rsid w:val="00D56D7E"/>
    <w:rsid w:val="00D56F6B"/>
    <w:rsid w:val="00D57088"/>
    <w:rsid w:val="00D574B3"/>
    <w:rsid w:val="00D575E4"/>
    <w:rsid w:val="00D57823"/>
    <w:rsid w:val="00D57892"/>
    <w:rsid w:val="00D57A7B"/>
    <w:rsid w:val="00D57AB7"/>
    <w:rsid w:val="00D57ADA"/>
    <w:rsid w:val="00D57B23"/>
    <w:rsid w:val="00D57CCF"/>
    <w:rsid w:val="00D57E49"/>
    <w:rsid w:val="00D57EFC"/>
    <w:rsid w:val="00D57F1F"/>
    <w:rsid w:val="00D60132"/>
    <w:rsid w:val="00D60258"/>
    <w:rsid w:val="00D606C2"/>
    <w:rsid w:val="00D6078A"/>
    <w:rsid w:val="00D609DF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CC"/>
    <w:rsid w:val="00D61790"/>
    <w:rsid w:val="00D61901"/>
    <w:rsid w:val="00D61913"/>
    <w:rsid w:val="00D61A30"/>
    <w:rsid w:val="00D61CB0"/>
    <w:rsid w:val="00D62005"/>
    <w:rsid w:val="00D621DE"/>
    <w:rsid w:val="00D62396"/>
    <w:rsid w:val="00D624B3"/>
    <w:rsid w:val="00D6272B"/>
    <w:rsid w:val="00D6299D"/>
    <w:rsid w:val="00D62B16"/>
    <w:rsid w:val="00D62B6E"/>
    <w:rsid w:val="00D62BD1"/>
    <w:rsid w:val="00D62C45"/>
    <w:rsid w:val="00D62C81"/>
    <w:rsid w:val="00D62E15"/>
    <w:rsid w:val="00D62EF4"/>
    <w:rsid w:val="00D6315C"/>
    <w:rsid w:val="00D631D2"/>
    <w:rsid w:val="00D632BE"/>
    <w:rsid w:val="00D633DA"/>
    <w:rsid w:val="00D63783"/>
    <w:rsid w:val="00D63824"/>
    <w:rsid w:val="00D63A0A"/>
    <w:rsid w:val="00D63A1A"/>
    <w:rsid w:val="00D63CF9"/>
    <w:rsid w:val="00D63D30"/>
    <w:rsid w:val="00D63D8D"/>
    <w:rsid w:val="00D63ECE"/>
    <w:rsid w:val="00D642A5"/>
    <w:rsid w:val="00D6462E"/>
    <w:rsid w:val="00D64B2D"/>
    <w:rsid w:val="00D6517C"/>
    <w:rsid w:val="00D6530E"/>
    <w:rsid w:val="00D655FD"/>
    <w:rsid w:val="00D65656"/>
    <w:rsid w:val="00D65DBE"/>
    <w:rsid w:val="00D65DF6"/>
    <w:rsid w:val="00D65E22"/>
    <w:rsid w:val="00D65FA4"/>
    <w:rsid w:val="00D660FF"/>
    <w:rsid w:val="00D662C1"/>
    <w:rsid w:val="00D66818"/>
    <w:rsid w:val="00D668F7"/>
    <w:rsid w:val="00D66C46"/>
    <w:rsid w:val="00D66D6D"/>
    <w:rsid w:val="00D67184"/>
    <w:rsid w:val="00D672C9"/>
    <w:rsid w:val="00D672E4"/>
    <w:rsid w:val="00D67573"/>
    <w:rsid w:val="00D676F1"/>
    <w:rsid w:val="00D67A2D"/>
    <w:rsid w:val="00D67C6A"/>
    <w:rsid w:val="00D67CEA"/>
    <w:rsid w:val="00D67DC0"/>
    <w:rsid w:val="00D67EAE"/>
    <w:rsid w:val="00D67F06"/>
    <w:rsid w:val="00D70122"/>
    <w:rsid w:val="00D70999"/>
    <w:rsid w:val="00D70A09"/>
    <w:rsid w:val="00D70A58"/>
    <w:rsid w:val="00D70FDA"/>
    <w:rsid w:val="00D7153C"/>
    <w:rsid w:val="00D7167A"/>
    <w:rsid w:val="00D718A3"/>
    <w:rsid w:val="00D71C8F"/>
    <w:rsid w:val="00D71F13"/>
    <w:rsid w:val="00D723D6"/>
    <w:rsid w:val="00D723FB"/>
    <w:rsid w:val="00D7243D"/>
    <w:rsid w:val="00D727BB"/>
    <w:rsid w:val="00D7290C"/>
    <w:rsid w:val="00D72AED"/>
    <w:rsid w:val="00D72B3D"/>
    <w:rsid w:val="00D72DAF"/>
    <w:rsid w:val="00D72FB4"/>
    <w:rsid w:val="00D731CB"/>
    <w:rsid w:val="00D73497"/>
    <w:rsid w:val="00D73623"/>
    <w:rsid w:val="00D738C1"/>
    <w:rsid w:val="00D739E9"/>
    <w:rsid w:val="00D739F4"/>
    <w:rsid w:val="00D73AD4"/>
    <w:rsid w:val="00D74101"/>
    <w:rsid w:val="00D7458B"/>
    <w:rsid w:val="00D745F8"/>
    <w:rsid w:val="00D748EA"/>
    <w:rsid w:val="00D748F2"/>
    <w:rsid w:val="00D749AA"/>
    <w:rsid w:val="00D74A98"/>
    <w:rsid w:val="00D74DBF"/>
    <w:rsid w:val="00D74E05"/>
    <w:rsid w:val="00D74E51"/>
    <w:rsid w:val="00D74F7D"/>
    <w:rsid w:val="00D75057"/>
    <w:rsid w:val="00D75196"/>
    <w:rsid w:val="00D751AE"/>
    <w:rsid w:val="00D7532A"/>
    <w:rsid w:val="00D7538C"/>
    <w:rsid w:val="00D754B9"/>
    <w:rsid w:val="00D75511"/>
    <w:rsid w:val="00D75B0E"/>
    <w:rsid w:val="00D75D5C"/>
    <w:rsid w:val="00D76223"/>
    <w:rsid w:val="00D76374"/>
    <w:rsid w:val="00D764DC"/>
    <w:rsid w:val="00D768FE"/>
    <w:rsid w:val="00D76965"/>
    <w:rsid w:val="00D769A8"/>
    <w:rsid w:val="00D76B59"/>
    <w:rsid w:val="00D772FF"/>
    <w:rsid w:val="00D7746B"/>
    <w:rsid w:val="00D7750F"/>
    <w:rsid w:val="00D7754D"/>
    <w:rsid w:val="00D7787E"/>
    <w:rsid w:val="00D778CB"/>
    <w:rsid w:val="00D7797C"/>
    <w:rsid w:val="00D77A57"/>
    <w:rsid w:val="00D77E7B"/>
    <w:rsid w:val="00D77ECC"/>
    <w:rsid w:val="00D77FDA"/>
    <w:rsid w:val="00D77FEB"/>
    <w:rsid w:val="00D80190"/>
    <w:rsid w:val="00D802D3"/>
    <w:rsid w:val="00D80FF8"/>
    <w:rsid w:val="00D8130D"/>
    <w:rsid w:val="00D81567"/>
    <w:rsid w:val="00D817D5"/>
    <w:rsid w:val="00D819A8"/>
    <w:rsid w:val="00D81AF9"/>
    <w:rsid w:val="00D81BBF"/>
    <w:rsid w:val="00D81DB5"/>
    <w:rsid w:val="00D81EBA"/>
    <w:rsid w:val="00D82026"/>
    <w:rsid w:val="00D8206E"/>
    <w:rsid w:val="00D823E4"/>
    <w:rsid w:val="00D8247D"/>
    <w:rsid w:val="00D8296A"/>
    <w:rsid w:val="00D82C66"/>
    <w:rsid w:val="00D82E99"/>
    <w:rsid w:val="00D830D3"/>
    <w:rsid w:val="00D835F5"/>
    <w:rsid w:val="00D839A8"/>
    <w:rsid w:val="00D839B6"/>
    <w:rsid w:val="00D83A9C"/>
    <w:rsid w:val="00D83B34"/>
    <w:rsid w:val="00D83B7C"/>
    <w:rsid w:val="00D83C03"/>
    <w:rsid w:val="00D83E8B"/>
    <w:rsid w:val="00D84097"/>
    <w:rsid w:val="00D842BB"/>
    <w:rsid w:val="00D842DE"/>
    <w:rsid w:val="00D843E2"/>
    <w:rsid w:val="00D845B4"/>
    <w:rsid w:val="00D8465E"/>
    <w:rsid w:val="00D847F4"/>
    <w:rsid w:val="00D84BC7"/>
    <w:rsid w:val="00D84E7D"/>
    <w:rsid w:val="00D84EC3"/>
    <w:rsid w:val="00D84ED9"/>
    <w:rsid w:val="00D85150"/>
    <w:rsid w:val="00D851DB"/>
    <w:rsid w:val="00D852AD"/>
    <w:rsid w:val="00D852F2"/>
    <w:rsid w:val="00D857B3"/>
    <w:rsid w:val="00D85884"/>
    <w:rsid w:val="00D85A39"/>
    <w:rsid w:val="00D85C00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15"/>
    <w:rsid w:val="00D8714F"/>
    <w:rsid w:val="00D87B40"/>
    <w:rsid w:val="00D87BC3"/>
    <w:rsid w:val="00D9051B"/>
    <w:rsid w:val="00D9072A"/>
    <w:rsid w:val="00D907F5"/>
    <w:rsid w:val="00D908B7"/>
    <w:rsid w:val="00D9097C"/>
    <w:rsid w:val="00D90A1D"/>
    <w:rsid w:val="00D90D5D"/>
    <w:rsid w:val="00D90E1A"/>
    <w:rsid w:val="00D90E25"/>
    <w:rsid w:val="00D90F7F"/>
    <w:rsid w:val="00D91140"/>
    <w:rsid w:val="00D91179"/>
    <w:rsid w:val="00D911F0"/>
    <w:rsid w:val="00D91333"/>
    <w:rsid w:val="00D91370"/>
    <w:rsid w:val="00D913D7"/>
    <w:rsid w:val="00D9154B"/>
    <w:rsid w:val="00D9160D"/>
    <w:rsid w:val="00D91676"/>
    <w:rsid w:val="00D91D52"/>
    <w:rsid w:val="00D91D93"/>
    <w:rsid w:val="00D91DD0"/>
    <w:rsid w:val="00D91EF9"/>
    <w:rsid w:val="00D9201B"/>
    <w:rsid w:val="00D921CA"/>
    <w:rsid w:val="00D921CF"/>
    <w:rsid w:val="00D92545"/>
    <w:rsid w:val="00D9286B"/>
    <w:rsid w:val="00D929CF"/>
    <w:rsid w:val="00D92C6F"/>
    <w:rsid w:val="00D92C92"/>
    <w:rsid w:val="00D93044"/>
    <w:rsid w:val="00D9309F"/>
    <w:rsid w:val="00D9317E"/>
    <w:rsid w:val="00D931F2"/>
    <w:rsid w:val="00D935AB"/>
    <w:rsid w:val="00D937B5"/>
    <w:rsid w:val="00D937E0"/>
    <w:rsid w:val="00D938B8"/>
    <w:rsid w:val="00D93A2B"/>
    <w:rsid w:val="00D93A76"/>
    <w:rsid w:val="00D93CA8"/>
    <w:rsid w:val="00D93D2D"/>
    <w:rsid w:val="00D940C0"/>
    <w:rsid w:val="00D9412B"/>
    <w:rsid w:val="00D941F5"/>
    <w:rsid w:val="00D943C1"/>
    <w:rsid w:val="00D947B0"/>
    <w:rsid w:val="00D9491B"/>
    <w:rsid w:val="00D94B8F"/>
    <w:rsid w:val="00D94E3C"/>
    <w:rsid w:val="00D95473"/>
    <w:rsid w:val="00D957C4"/>
    <w:rsid w:val="00D959CC"/>
    <w:rsid w:val="00D95A38"/>
    <w:rsid w:val="00D95C79"/>
    <w:rsid w:val="00D95F00"/>
    <w:rsid w:val="00D95F82"/>
    <w:rsid w:val="00D963DF"/>
    <w:rsid w:val="00D96709"/>
    <w:rsid w:val="00D967AF"/>
    <w:rsid w:val="00D9687D"/>
    <w:rsid w:val="00D9689E"/>
    <w:rsid w:val="00D96BED"/>
    <w:rsid w:val="00D96D64"/>
    <w:rsid w:val="00D96F0B"/>
    <w:rsid w:val="00D97050"/>
    <w:rsid w:val="00D971B7"/>
    <w:rsid w:val="00D97358"/>
    <w:rsid w:val="00D97700"/>
    <w:rsid w:val="00D979B6"/>
    <w:rsid w:val="00D97A6E"/>
    <w:rsid w:val="00D97AE5"/>
    <w:rsid w:val="00D97CA7"/>
    <w:rsid w:val="00D97EE9"/>
    <w:rsid w:val="00DA00E8"/>
    <w:rsid w:val="00DA0166"/>
    <w:rsid w:val="00DA01A9"/>
    <w:rsid w:val="00DA0233"/>
    <w:rsid w:val="00DA039B"/>
    <w:rsid w:val="00DA03D5"/>
    <w:rsid w:val="00DA04E8"/>
    <w:rsid w:val="00DA0A66"/>
    <w:rsid w:val="00DA0B38"/>
    <w:rsid w:val="00DA0CBD"/>
    <w:rsid w:val="00DA0EB2"/>
    <w:rsid w:val="00DA10F6"/>
    <w:rsid w:val="00DA12E4"/>
    <w:rsid w:val="00DA1379"/>
    <w:rsid w:val="00DA14A4"/>
    <w:rsid w:val="00DA18E9"/>
    <w:rsid w:val="00DA19B5"/>
    <w:rsid w:val="00DA1B72"/>
    <w:rsid w:val="00DA1BDC"/>
    <w:rsid w:val="00DA1C56"/>
    <w:rsid w:val="00DA2081"/>
    <w:rsid w:val="00DA209D"/>
    <w:rsid w:val="00DA2385"/>
    <w:rsid w:val="00DA2502"/>
    <w:rsid w:val="00DA2642"/>
    <w:rsid w:val="00DA2696"/>
    <w:rsid w:val="00DA2811"/>
    <w:rsid w:val="00DA2BC1"/>
    <w:rsid w:val="00DA2CB0"/>
    <w:rsid w:val="00DA2DC1"/>
    <w:rsid w:val="00DA2E71"/>
    <w:rsid w:val="00DA2F16"/>
    <w:rsid w:val="00DA2F2B"/>
    <w:rsid w:val="00DA2F2D"/>
    <w:rsid w:val="00DA311C"/>
    <w:rsid w:val="00DA32F5"/>
    <w:rsid w:val="00DA3333"/>
    <w:rsid w:val="00DA33AE"/>
    <w:rsid w:val="00DA363E"/>
    <w:rsid w:val="00DA3672"/>
    <w:rsid w:val="00DA3688"/>
    <w:rsid w:val="00DA375F"/>
    <w:rsid w:val="00DA38F8"/>
    <w:rsid w:val="00DA394E"/>
    <w:rsid w:val="00DA3CE4"/>
    <w:rsid w:val="00DA4037"/>
    <w:rsid w:val="00DA4134"/>
    <w:rsid w:val="00DA42EF"/>
    <w:rsid w:val="00DA4320"/>
    <w:rsid w:val="00DA43F8"/>
    <w:rsid w:val="00DA44BA"/>
    <w:rsid w:val="00DA45EC"/>
    <w:rsid w:val="00DA4610"/>
    <w:rsid w:val="00DA4836"/>
    <w:rsid w:val="00DA496F"/>
    <w:rsid w:val="00DA49B8"/>
    <w:rsid w:val="00DA4CB2"/>
    <w:rsid w:val="00DA4F29"/>
    <w:rsid w:val="00DA5357"/>
    <w:rsid w:val="00DA53B1"/>
    <w:rsid w:val="00DA5A68"/>
    <w:rsid w:val="00DA5A82"/>
    <w:rsid w:val="00DA5DDA"/>
    <w:rsid w:val="00DA5E74"/>
    <w:rsid w:val="00DA6263"/>
    <w:rsid w:val="00DA6353"/>
    <w:rsid w:val="00DA642D"/>
    <w:rsid w:val="00DA6805"/>
    <w:rsid w:val="00DA6BE0"/>
    <w:rsid w:val="00DA6C54"/>
    <w:rsid w:val="00DA6CD1"/>
    <w:rsid w:val="00DA757A"/>
    <w:rsid w:val="00DA7766"/>
    <w:rsid w:val="00DA77C9"/>
    <w:rsid w:val="00DA78CA"/>
    <w:rsid w:val="00DA7C8F"/>
    <w:rsid w:val="00DA7DEA"/>
    <w:rsid w:val="00DA7EE8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282"/>
    <w:rsid w:val="00DB1288"/>
    <w:rsid w:val="00DB12D1"/>
    <w:rsid w:val="00DB163E"/>
    <w:rsid w:val="00DB1718"/>
    <w:rsid w:val="00DB1880"/>
    <w:rsid w:val="00DB189F"/>
    <w:rsid w:val="00DB1BC4"/>
    <w:rsid w:val="00DB1CA7"/>
    <w:rsid w:val="00DB1F1B"/>
    <w:rsid w:val="00DB225F"/>
    <w:rsid w:val="00DB276C"/>
    <w:rsid w:val="00DB2784"/>
    <w:rsid w:val="00DB2AD7"/>
    <w:rsid w:val="00DB3297"/>
    <w:rsid w:val="00DB3353"/>
    <w:rsid w:val="00DB3AA6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78"/>
    <w:rsid w:val="00DB50B9"/>
    <w:rsid w:val="00DB5333"/>
    <w:rsid w:val="00DB534F"/>
    <w:rsid w:val="00DB540C"/>
    <w:rsid w:val="00DB554B"/>
    <w:rsid w:val="00DB56D9"/>
    <w:rsid w:val="00DB5ABB"/>
    <w:rsid w:val="00DB5AD2"/>
    <w:rsid w:val="00DB5BD8"/>
    <w:rsid w:val="00DB5C81"/>
    <w:rsid w:val="00DB63C9"/>
    <w:rsid w:val="00DB6405"/>
    <w:rsid w:val="00DB6532"/>
    <w:rsid w:val="00DB6594"/>
    <w:rsid w:val="00DB6705"/>
    <w:rsid w:val="00DB6BCA"/>
    <w:rsid w:val="00DB6C5C"/>
    <w:rsid w:val="00DB6D49"/>
    <w:rsid w:val="00DB6D63"/>
    <w:rsid w:val="00DB7103"/>
    <w:rsid w:val="00DB7185"/>
    <w:rsid w:val="00DB74B2"/>
    <w:rsid w:val="00DB75FB"/>
    <w:rsid w:val="00DB7727"/>
    <w:rsid w:val="00DB788F"/>
    <w:rsid w:val="00DB7E1E"/>
    <w:rsid w:val="00DC002B"/>
    <w:rsid w:val="00DC073C"/>
    <w:rsid w:val="00DC09B9"/>
    <w:rsid w:val="00DC0AFF"/>
    <w:rsid w:val="00DC0D8C"/>
    <w:rsid w:val="00DC0E0A"/>
    <w:rsid w:val="00DC0FD2"/>
    <w:rsid w:val="00DC12D5"/>
    <w:rsid w:val="00DC142F"/>
    <w:rsid w:val="00DC14CF"/>
    <w:rsid w:val="00DC15CA"/>
    <w:rsid w:val="00DC16C4"/>
    <w:rsid w:val="00DC1870"/>
    <w:rsid w:val="00DC1CE9"/>
    <w:rsid w:val="00DC1D23"/>
    <w:rsid w:val="00DC20E4"/>
    <w:rsid w:val="00DC2538"/>
    <w:rsid w:val="00DC26FF"/>
    <w:rsid w:val="00DC276D"/>
    <w:rsid w:val="00DC2CD2"/>
    <w:rsid w:val="00DC2E26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70A"/>
    <w:rsid w:val="00DC4968"/>
    <w:rsid w:val="00DC4C89"/>
    <w:rsid w:val="00DC4FD3"/>
    <w:rsid w:val="00DC53F2"/>
    <w:rsid w:val="00DC5492"/>
    <w:rsid w:val="00DC55A9"/>
    <w:rsid w:val="00DC560F"/>
    <w:rsid w:val="00DC5A59"/>
    <w:rsid w:val="00DC5F2B"/>
    <w:rsid w:val="00DC6316"/>
    <w:rsid w:val="00DC65E2"/>
    <w:rsid w:val="00DC668D"/>
    <w:rsid w:val="00DC6A4E"/>
    <w:rsid w:val="00DC6C3D"/>
    <w:rsid w:val="00DC6DDC"/>
    <w:rsid w:val="00DC6F5A"/>
    <w:rsid w:val="00DC74DB"/>
    <w:rsid w:val="00DC7A90"/>
    <w:rsid w:val="00DC7B90"/>
    <w:rsid w:val="00DD0053"/>
    <w:rsid w:val="00DD028C"/>
    <w:rsid w:val="00DD02CF"/>
    <w:rsid w:val="00DD053D"/>
    <w:rsid w:val="00DD061E"/>
    <w:rsid w:val="00DD06F9"/>
    <w:rsid w:val="00DD072E"/>
    <w:rsid w:val="00DD07E1"/>
    <w:rsid w:val="00DD0D61"/>
    <w:rsid w:val="00DD0F40"/>
    <w:rsid w:val="00DD0F99"/>
    <w:rsid w:val="00DD0FBA"/>
    <w:rsid w:val="00DD10AA"/>
    <w:rsid w:val="00DD10E4"/>
    <w:rsid w:val="00DD11B0"/>
    <w:rsid w:val="00DD1371"/>
    <w:rsid w:val="00DD162D"/>
    <w:rsid w:val="00DD182D"/>
    <w:rsid w:val="00DD1870"/>
    <w:rsid w:val="00DD18DB"/>
    <w:rsid w:val="00DD199D"/>
    <w:rsid w:val="00DD1BDE"/>
    <w:rsid w:val="00DD1C7D"/>
    <w:rsid w:val="00DD1F1D"/>
    <w:rsid w:val="00DD1FB1"/>
    <w:rsid w:val="00DD2188"/>
    <w:rsid w:val="00DD220A"/>
    <w:rsid w:val="00DD2251"/>
    <w:rsid w:val="00DD275C"/>
    <w:rsid w:val="00DD27AD"/>
    <w:rsid w:val="00DD2829"/>
    <w:rsid w:val="00DD294E"/>
    <w:rsid w:val="00DD29EC"/>
    <w:rsid w:val="00DD2CC2"/>
    <w:rsid w:val="00DD2CDD"/>
    <w:rsid w:val="00DD2DA0"/>
    <w:rsid w:val="00DD2E3A"/>
    <w:rsid w:val="00DD3056"/>
    <w:rsid w:val="00DD306C"/>
    <w:rsid w:val="00DD32ED"/>
    <w:rsid w:val="00DD35DE"/>
    <w:rsid w:val="00DD3CDB"/>
    <w:rsid w:val="00DD3CE2"/>
    <w:rsid w:val="00DD3F37"/>
    <w:rsid w:val="00DD410B"/>
    <w:rsid w:val="00DD4575"/>
    <w:rsid w:val="00DD45CE"/>
    <w:rsid w:val="00DD4867"/>
    <w:rsid w:val="00DD4B0B"/>
    <w:rsid w:val="00DD4F1E"/>
    <w:rsid w:val="00DD5085"/>
    <w:rsid w:val="00DD50F2"/>
    <w:rsid w:val="00DD5131"/>
    <w:rsid w:val="00DD5434"/>
    <w:rsid w:val="00DD5486"/>
    <w:rsid w:val="00DD588F"/>
    <w:rsid w:val="00DD58F9"/>
    <w:rsid w:val="00DD5A18"/>
    <w:rsid w:val="00DD5F08"/>
    <w:rsid w:val="00DD6160"/>
    <w:rsid w:val="00DD648B"/>
    <w:rsid w:val="00DD650F"/>
    <w:rsid w:val="00DD696F"/>
    <w:rsid w:val="00DD6C25"/>
    <w:rsid w:val="00DD6D50"/>
    <w:rsid w:val="00DD6E4D"/>
    <w:rsid w:val="00DD72BC"/>
    <w:rsid w:val="00DD7509"/>
    <w:rsid w:val="00DD7B74"/>
    <w:rsid w:val="00DD7D2E"/>
    <w:rsid w:val="00DE045D"/>
    <w:rsid w:val="00DE047C"/>
    <w:rsid w:val="00DE04A0"/>
    <w:rsid w:val="00DE04C3"/>
    <w:rsid w:val="00DE06DC"/>
    <w:rsid w:val="00DE099C"/>
    <w:rsid w:val="00DE0D85"/>
    <w:rsid w:val="00DE0E61"/>
    <w:rsid w:val="00DE0EAC"/>
    <w:rsid w:val="00DE0F82"/>
    <w:rsid w:val="00DE12AD"/>
    <w:rsid w:val="00DE1498"/>
    <w:rsid w:val="00DE176A"/>
    <w:rsid w:val="00DE17D8"/>
    <w:rsid w:val="00DE1B90"/>
    <w:rsid w:val="00DE1B94"/>
    <w:rsid w:val="00DE1BD4"/>
    <w:rsid w:val="00DE1DB1"/>
    <w:rsid w:val="00DE22B6"/>
    <w:rsid w:val="00DE2393"/>
    <w:rsid w:val="00DE24AD"/>
    <w:rsid w:val="00DE24ED"/>
    <w:rsid w:val="00DE2686"/>
    <w:rsid w:val="00DE28AA"/>
    <w:rsid w:val="00DE2901"/>
    <w:rsid w:val="00DE2C8E"/>
    <w:rsid w:val="00DE2D2A"/>
    <w:rsid w:val="00DE2DB5"/>
    <w:rsid w:val="00DE2E23"/>
    <w:rsid w:val="00DE3233"/>
    <w:rsid w:val="00DE3241"/>
    <w:rsid w:val="00DE3283"/>
    <w:rsid w:val="00DE32E2"/>
    <w:rsid w:val="00DE3378"/>
    <w:rsid w:val="00DE3380"/>
    <w:rsid w:val="00DE33CD"/>
    <w:rsid w:val="00DE3638"/>
    <w:rsid w:val="00DE3645"/>
    <w:rsid w:val="00DE366F"/>
    <w:rsid w:val="00DE377B"/>
    <w:rsid w:val="00DE3AA9"/>
    <w:rsid w:val="00DE3CE7"/>
    <w:rsid w:val="00DE3F16"/>
    <w:rsid w:val="00DE4062"/>
    <w:rsid w:val="00DE40F5"/>
    <w:rsid w:val="00DE411A"/>
    <w:rsid w:val="00DE4166"/>
    <w:rsid w:val="00DE4660"/>
    <w:rsid w:val="00DE4769"/>
    <w:rsid w:val="00DE49B5"/>
    <w:rsid w:val="00DE4A29"/>
    <w:rsid w:val="00DE4B29"/>
    <w:rsid w:val="00DE513A"/>
    <w:rsid w:val="00DE5215"/>
    <w:rsid w:val="00DE534F"/>
    <w:rsid w:val="00DE553D"/>
    <w:rsid w:val="00DE55A7"/>
    <w:rsid w:val="00DE5C92"/>
    <w:rsid w:val="00DE5CAF"/>
    <w:rsid w:val="00DE5CB3"/>
    <w:rsid w:val="00DE5EAA"/>
    <w:rsid w:val="00DE6167"/>
    <w:rsid w:val="00DE6833"/>
    <w:rsid w:val="00DE68D9"/>
    <w:rsid w:val="00DE69C1"/>
    <w:rsid w:val="00DE6A6B"/>
    <w:rsid w:val="00DE6CF8"/>
    <w:rsid w:val="00DE6E04"/>
    <w:rsid w:val="00DE6E32"/>
    <w:rsid w:val="00DE6F47"/>
    <w:rsid w:val="00DE6FD1"/>
    <w:rsid w:val="00DE73F0"/>
    <w:rsid w:val="00DE7711"/>
    <w:rsid w:val="00DE7937"/>
    <w:rsid w:val="00DE7A3A"/>
    <w:rsid w:val="00DF00B8"/>
    <w:rsid w:val="00DF03F5"/>
    <w:rsid w:val="00DF0635"/>
    <w:rsid w:val="00DF0640"/>
    <w:rsid w:val="00DF07CF"/>
    <w:rsid w:val="00DF0A93"/>
    <w:rsid w:val="00DF0A97"/>
    <w:rsid w:val="00DF0B47"/>
    <w:rsid w:val="00DF0FFD"/>
    <w:rsid w:val="00DF120F"/>
    <w:rsid w:val="00DF1298"/>
    <w:rsid w:val="00DF1477"/>
    <w:rsid w:val="00DF16CC"/>
    <w:rsid w:val="00DF19FE"/>
    <w:rsid w:val="00DF1F4F"/>
    <w:rsid w:val="00DF24CD"/>
    <w:rsid w:val="00DF2624"/>
    <w:rsid w:val="00DF26A1"/>
    <w:rsid w:val="00DF296E"/>
    <w:rsid w:val="00DF2BCA"/>
    <w:rsid w:val="00DF2C0D"/>
    <w:rsid w:val="00DF2DB1"/>
    <w:rsid w:val="00DF2EFA"/>
    <w:rsid w:val="00DF309C"/>
    <w:rsid w:val="00DF30F6"/>
    <w:rsid w:val="00DF3484"/>
    <w:rsid w:val="00DF35E8"/>
    <w:rsid w:val="00DF37B4"/>
    <w:rsid w:val="00DF37FE"/>
    <w:rsid w:val="00DF386C"/>
    <w:rsid w:val="00DF38EC"/>
    <w:rsid w:val="00DF3955"/>
    <w:rsid w:val="00DF3CD8"/>
    <w:rsid w:val="00DF3DD0"/>
    <w:rsid w:val="00DF4248"/>
    <w:rsid w:val="00DF42A7"/>
    <w:rsid w:val="00DF45DD"/>
    <w:rsid w:val="00DF4702"/>
    <w:rsid w:val="00DF489D"/>
    <w:rsid w:val="00DF4A1C"/>
    <w:rsid w:val="00DF4AE4"/>
    <w:rsid w:val="00DF4B08"/>
    <w:rsid w:val="00DF4B84"/>
    <w:rsid w:val="00DF4CBD"/>
    <w:rsid w:val="00DF4DEB"/>
    <w:rsid w:val="00DF4F4F"/>
    <w:rsid w:val="00DF527D"/>
    <w:rsid w:val="00DF5A6D"/>
    <w:rsid w:val="00DF5B6B"/>
    <w:rsid w:val="00DF62A8"/>
    <w:rsid w:val="00DF64A3"/>
    <w:rsid w:val="00DF656D"/>
    <w:rsid w:val="00DF6FB1"/>
    <w:rsid w:val="00DF702F"/>
    <w:rsid w:val="00DF7037"/>
    <w:rsid w:val="00DF72C9"/>
    <w:rsid w:val="00DF73C8"/>
    <w:rsid w:val="00DF7456"/>
    <w:rsid w:val="00DF759F"/>
    <w:rsid w:val="00DF7654"/>
    <w:rsid w:val="00DF77B0"/>
    <w:rsid w:val="00DF7B34"/>
    <w:rsid w:val="00DF7DF2"/>
    <w:rsid w:val="00DF7EE8"/>
    <w:rsid w:val="00DF7F26"/>
    <w:rsid w:val="00E001C2"/>
    <w:rsid w:val="00E005CC"/>
    <w:rsid w:val="00E00606"/>
    <w:rsid w:val="00E0060E"/>
    <w:rsid w:val="00E006DA"/>
    <w:rsid w:val="00E0091B"/>
    <w:rsid w:val="00E00A64"/>
    <w:rsid w:val="00E00B76"/>
    <w:rsid w:val="00E00C1F"/>
    <w:rsid w:val="00E00C9D"/>
    <w:rsid w:val="00E00CA7"/>
    <w:rsid w:val="00E00E16"/>
    <w:rsid w:val="00E00FD3"/>
    <w:rsid w:val="00E01211"/>
    <w:rsid w:val="00E014E7"/>
    <w:rsid w:val="00E01654"/>
    <w:rsid w:val="00E0190A"/>
    <w:rsid w:val="00E01CA2"/>
    <w:rsid w:val="00E01D73"/>
    <w:rsid w:val="00E020FD"/>
    <w:rsid w:val="00E0213F"/>
    <w:rsid w:val="00E0237B"/>
    <w:rsid w:val="00E02387"/>
    <w:rsid w:val="00E0239E"/>
    <w:rsid w:val="00E02611"/>
    <w:rsid w:val="00E0278C"/>
    <w:rsid w:val="00E0278E"/>
    <w:rsid w:val="00E02AA4"/>
    <w:rsid w:val="00E02B22"/>
    <w:rsid w:val="00E02BEC"/>
    <w:rsid w:val="00E02F58"/>
    <w:rsid w:val="00E031C1"/>
    <w:rsid w:val="00E0328E"/>
    <w:rsid w:val="00E03A14"/>
    <w:rsid w:val="00E03BF8"/>
    <w:rsid w:val="00E03E1C"/>
    <w:rsid w:val="00E0428A"/>
    <w:rsid w:val="00E04432"/>
    <w:rsid w:val="00E04658"/>
    <w:rsid w:val="00E046A3"/>
    <w:rsid w:val="00E0479D"/>
    <w:rsid w:val="00E04832"/>
    <w:rsid w:val="00E048F2"/>
    <w:rsid w:val="00E04995"/>
    <w:rsid w:val="00E04A31"/>
    <w:rsid w:val="00E04DD3"/>
    <w:rsid w:val="00E04FA7"/>
    <w:rsid w:val="00E050BC"/>
    <w:rsid w:val="00E05217"/>
    <w:rsid w:val="00E0521A"/>
    <w:rsid w:val="00E055D2"/>
    <w:rsid w:val="00E059B3"/>
    <w:rsid w:val="00E059D6"/>
    <w:rsid w:val="00E05BB4"/>
    <w:rsid w:val="00E05C08"/>
    <w:rsid w:val="00E05C61"/>
    <w:rsid w:val="00E05CD3"/>
    <w:rsid w:val="00E05DB7"/>
    <w:rsid w:val="00E05F01"/>
    <w:rsid w:val="00E06648"/>
    <w:rsid w:val="00E06851"/>
    <w:rsid w:val="00E06C18"/>
    <w:rsid w:val="00E06DBF"/>
    <w:rsid w:val="00E06F3C"/>
    <w:rsid w:val="00E073A2"/>
    <w:rsid w:val="00E07679"/>
    <w:rsid w:val="00E078F5"/>
    <w:rsid w:val="00E079D9"/>
    <w:rsid w:val="00E07EA6"/>
    <w:rsid w:val="00E10108"/>
    <w:rsid w:val="00E1052E"/>
    <w:rsid w:val="00E105C4"/>
    <w:rsid w:val="00E10885"/>
    <w:rsid w:val="00E10A2B"/>
    <w:rsid w:val="00E10E4A"/>
    <w:rsid w:val="00E11285"/>
    <w:rsid w:val="00E11348"/>
    <w:rsid w:val="00E11353"/>
    <w:rsid w:val="00E1145E"/>
    <w:rsid w:val="00E11539"/>
    <w:rsid w:val="00E11832"/>
    <w:rsid w:val="00E11DE2"/>
    <w:rsid w:val="00E11E98"/>
    <w:rsid w:val="00E11ED2"/>
    <w:rsid w:val="00E11FB6"/>
    <w:rsid w:val="00E12266"/>
    <w:rsid w:val="00E122AC"/>
    <w:rsid w:val="00E12305"/>
    <w:rsid w:val="00E123CB"/>
    <w:rsid w:val="00E123FA"/>
    <w:rsid w:val="00E123FF"/>
    <w:rsid w:val="00E124AD"/>
    <w:rsid w:val="00E1250D"/>
    <w:rsid w:val="00E12572"/>
    <w:rsid w:val="00E12624"/>
    <w:rsid w:val="00E1263B"/>
    <w:rsid w:val="00E129B1"/>
    <w:rsid w:val="00E12BDD"/>
    <w:rsid w:val="00E12D35"/>
    <w:rsid w:val="00E12F5A"/>
    <w:rsid w:val="00E1315C"/>
    <w:rsid w:val="00E133E0"/>
    <w:rsid w:val="00E1347A"/>
    <w:rsid w:val="00E135EF"/>
    <w:rsid w:val="00E13728"/>
    <w:rsid w:val="00E13798"/>
    <w:rsid w:val="00E138E5"/>
    <w:rsid w:val="00E13911"/>
    <w:rsid w:val="00E13915"/>
    <w:rsid w:val="00E13F3A"/>
    <w:rsid w:val="00E1406E"/>
    <w:rsid w:val="00E144EB"/>
    <w:rsid w:val="00E14652"/>
    <w:rsid w:val="00E1497B"/>
    <w:rsid w:val="00E14B4B"/>
    <w:rsid w:val="00E14C3F"/>
    <w:rsid w:val="00E14C54"/>
    <w:rsid w:val="00E14CB9"/>
    <w:rsid w:val="00E15285"/>
    <w:rsid w:val="00E154A5"/>
    <w:rsid w:val="00E15588"/>
    <w:rsid w:val="00E15598"/>
    <w:rsid w:val="00E15687"/>
    <w:rsid w:val="00E1599A"/>
    <w:rsid w:val="00E159B7"/>
    <w:rsid w:val="00E15E2B"/>
    <w:rsid w:val="00E15F38"/>
    <w:rsid w:val="00E16143"/>
    <w:rsid w:val="00E169CF"/>
    <w:rsid w:val="00E16B61"/>
    <w:rsid w:val="00E16C6A"/>
    <w:rsid w:val="00E170AF"/>
    <w:rsid w:val="00E1715D"/>
    <w:rsid w:val="00E172F9"/>
    <w:rsid w:val="00E1739C"/>
    <w:rsid w:val="00E1739F"/>
    <w:rsid w:val="00E174A3"/>
    <w:rsid w:val="00E17514"/>
    <w:rsid w:val="00E17613"/>
    <w:rsid w:val="00E17785"/>
    <w:rsid w:val="00E1789C"/>
    <w:rsid w:val="00E17CA8"/>
    <w:rsid w:val="00E203B9"/>
    <w:rsid w:val="00E204D5"/>
    <w:rsid w:val="00E20822"/>
    <w:rsid w:val="00E2085C"/>
    <w:rsid w:val="00E208EB"/>
    <w:rsid w:val="00E20CA4"/>
    <w:rsid w:val="00E2124D"/>
    <w:rsid w:val="00E2125F"/>
    <w:rsid w:val="00E21452"/>
    <w:rsid w:val="00E218FA"/>
    <w:rsid w:val="00E21AE6"/>
    <w:rsid w:val="00E21AE9"/>
    <w:rsid w:val="00E21C30"/>
    <w:rsid w:val="00E21F02"/>
    <w:rsid w:val="00E221B5"/>
    <w:rsid w:val="00E221F7"/>
    <w:rsid w:val="00E227BD"/>
    <w:rsid w:val="00E22A87"/>
    <w:rsid w:val="00E22AB7"/>
    <w:rsid w:val="00E22BCE"/>
    <w:rsid w:val="00E22D78"/>
    <w:rsid w:val="00E22F89"/>
    <w:rsid w:val="00E22F9D"/>
    <w:rsid w:val="00E22FE1"/>
    <w:rsid w:val="00E23049"/>
    <w:rsid w:val="00E231D2"/>
    <w:rsid w:val="00E234C1"/>
    <w:rsid w:val="00E23C1C"/>
    <w:rsid w:val="00E23E8D"/>
    <w:rsid w:val="00E2400B"/>
    <w:rsid w:val="00E2418F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169"/>
    <w:rsid w:val="00E26280"/>
    <w:rsid w:val="00E265D7"/>
    <w:rsid w:val="00E26638"/>
    <w:rsid w:val="00E266E9"/>
    <w:rsid w:val="00E2678B"/>
    <w:rsid w:val="00E26EE8"/>
    <w:rsid w:val="00E26FF5"/>
    <w:rsid w:val="00E272E9"/>
    <w:rsid w:val="00E275B3"/>
    <w:rsid w:val="00E27756"/>
    <w:rsid w:val="00E277DF"/>
    <w:rsid w:val="00E27901"/>
    <w:rsid w:val="00E27C8A"/>
    <w:rsid w:val="00E27EFF"/>
    <w:rsid w:val="00E27F25"/>
    <w:rsid w:val="00E303D2"/>
    <w:rsid w:val="00E304C0"/>
    <w:rsid w:val="00E3050A"/>
    <w:rsid w:val="00E306AA"/>
    <w:rsid w:val="00E307DE"/>
    <w:rsid w:val="00E30808"/>
    <w:rsid w:val="00E30ABC"/>
    <w:rsid w:val="00E30ACA"/>
    <w:rsid w:val="00E30C1A"/>
    <w:rsid w:val="00E30E79"/>
    <w:rsid w:val="00E30EB6"/>
    <w:rsid w:val="00E30F66"/>
    <w:rsid w:val="00E30F8E"/>
    <w:rsid w:val="00E311EA"/>
    <w:rsid w:val="00E31616"/>
    <w:rsid w:val="00E317E8"/>
    <w:rsid w:val="00E31974"/>
    <w:rsid w:val="00E31A0F"/>
    <w:rsid w:val="00E31BB9"/>
    <w:rsid w:val="00E31EAE"/>
    <w:rsid w:val="00E31EFE"/>
    <w:rsid w:val="00E31F24"/>
    <w:rsid w:val="00E31F83"/>
    <w:rsid w:val="00E320B0"/>
    <w:rsid w:val="00E320E3"/>
    <w:rsid w:val="00E3220B"/>
    <w:rsid w:val="00E3222A"/>
    <w:rsid w:val="00E323F4"/>
    <w:rsid w:val="00E324B8"/>
    <w:rsid w:val="00E32796"/>
    <w:rsid w:val="00E32815"/>
    <w:rsid w:val="00E328F5"/>
    <w:rsid w:val="00E329B1"/>
    <w:rsid w:val="00E32CA5"/>
    <w:rsid w:val="00E32E41"/>
    <w:rsid w:val="00E330CA"/>
    <w:rsid w:val="00E33147"/>
    <w:rsid w:val="00E33151"/>
    <w:rsid w:val="00E336C6"/>
    <w:rsid w:val="00E33A5B"/>
    <w:rsid w:val="00E33C62"/>
    <w:rsid w:val="00E33FD1"/>
    <w:rsid w:val="00E3414D"/>
    <w:rsid w:val="00E34177"/>
    <w:rsid w:val="00E342FC"/>
    <w:rsid w:val="00E3446E"/>
    <w:rsid w:val="00E34574"/>
    <w:rsid w:val="00E34757"/>
    <w:rsid w:val="00E34887"/>
    <w:rsid w:val="00E348DB"/>
    <w:rsid w:val="00E34901"/>
    <w:rsid w:val="00E349D5"/>
    <w:rsid w:val="00E34CF6"/>
    <w:rsid w:val="00E35005"/>
    <w:rsid w:val="00E35167"/>
    <w:rsid w:val="00E352A5"/>
    <w:rsid w:val="00E355B8"/>
    <w:rsid w:val="00E3597A"/>
    <w:rsid w:val="00E35990"/>
    <w:rsid w:val="00E35B45"/>
    <w:rsid w:val="00E36034"/>
    <w:rsid w:val="00E3681B"/>
    <w:rsid w:val="00E36C71"/>
    <w:rsid w:val="00E36CC9"/>
    <w:rsid w:val="00E36FEC"/>
    <w:rsid w:val="00E370D3"/>
    <w:rsid w:val="00E374D7"/>
    <w:rsid w:val="00E37708"/>
    <w:rsid w:val="00E3777F"/>
    <w:rsid w:val="00E3778E"/>
    <w:rsid w:val="00E377B3"/>
    <w:rsid w:val="00E37A2A"/>
    <w:rsid w:val="00E37B43"/>
    <w:rsid w:val="00E37E71"/>
    <w:rsid w:val="00E37ECE"/>
    <w:rsid w:val="00E37FAA"/>
    <w:rsid w:val="00E4001C"/>
    <w:rsid w:val="00E40293"/>
    <w:rsid w:val="00E402D7"/>
    <w:rsid w:val="00E403F9"/>
    <w:rsid w:val="00E4076B"/>
    <w:rsid w:val="00E40A49"/>
    <w:rsid w:val="00E40D3B"/>
    <w:rsid w:val="00E41135"/>
    <w:rsid w:val="00E411A9"/>
    <w:rsid w:val="00E411D9"/>
    <w:rsid w:val="00E4123F"/>
    <w:rsid w:val="00E41251"/>
    <w:rsid w:val="00E41875"/>
    <w:rsid w:val="00E418FA"/>
    <w:rsid w:val="00E419D8"/>
    <w:rsid w:val="00E41C38"/>
    <w:rsid w:val="00E41E77"/>
    <w:rsid w:val="00E427AF"/>
    <w:rsid w:val="00E42972"/>
    <w:rsid w:val="00E42D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4522"/>
    <w:rsid w:val="00E4473F"/>
    <w:rsid w:val="00E449EA"/>
    <w:rsid w:val="00E44FFC"/>
    <w:rsid w:val="00E45155"/>
    <w:rsid w:val="00E4517D"/>
    <w:rsid w:val="00E45324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022"/>
    <w:rsid w:val="00E46159"/>
    <w:rsid w:val="00E467BF"/>
    <w:rsid w:val="00E46996"/>
    <w:rsid w:val="00E46A4C"/>
    <w:rsid w:val="00E46B0C"/>
    <w:rsid w:val="00E46B99"/>
    <w:rsid w:val="00E46E8E"/>
    <w:rsid w:val="00E470DE"/>
    <w:rsid w:val="00E47306"/>
    <w:rsid w:val="00E47382"/>
    <w:rsid w:val="00E47542"/>
    <w:rsid w:val="00E478AA"/>
    <w:rsid w:val="00E47A36"/>
    <w:rsid w:val="00E47F67"/>
    <w:rsid w:val="00E5058C"/>
    <w:rsid w:val="00E5070B"/>
    <w:rsid w:val="00E50768"/>
    <w:rsid w:val="00E50B90"/>
    <w:rsid w:val="00E50BBC"/>
    <w:rsid w:val="00E50C91"/>
    <w:rsid w:val="00E51138"/>
    <w:rsid w:val="00E5118C"/>
    <w:rsid w:val="00E512D3"/>
    <w:rsid w:val="00E5135D"/>
    <w:rsid w:val="00E51B96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D77"/>
    <w:rsid w:val="00E52F19"/>
    <w:rsid w:val="00E52F40"/>
    <w:rsid w:val="00E5301D"/>
    <w:rsid w:val="00E5316A"/>
    <w:rsid w:val="00E5347D"/>
    <w:rsid w:val="00E5359F"/>
    <w:rsid w:val="00E537B6"/>
    <w:rsid w:val="00E53801"/>
    <w:rsid w:val="00E538BB"/>
    <w:rsid w:val="00E53976"/>
    <w:rsid w:val="00E54471"/>
    <w:rsid w:val="00E545DE"/>
    <w:rsid w:val="00E54A9E"/>
    <w:rsid w:val="00E54AFE"/>
    <w:rsid w:val="00E54F6D"/>
    <w:rsid w:val="00E54F91"/>
    <w:rsid w:val="00E5503D"/>
    <w:rsid w:val="00E55097"/>
    <w:rsid w:val="00E55541"/>
    <w:rsid w:val="00E55591"/>
    <w:rsid w:val="00E55A04"/>
    <w:rsid w:val="00E55AA0"/>
    <w:rsid w:val="00E55B8E"/>
    <w:rsid w:val="00E55DBF"/>
    <w:rsid w:val="00E56094"/>
    <w:rsid w:val="00E56BB0"/>
    <w:rsid w:val="00E56C1D"/>
    <w:rsid w:val="00E56D62"/>
    <w:rsid w:val="00E57336"/>
    <w:rsid w:val="00E57447"/>
    <w:rsid w:val="00E57460"/>
    <w:rsid w:val="00E578DE"/>
    <w:rsid w:val="00E57E7E"/>
    <w:rsid w:val="00E60275"/>
    <w:rsid w:val="00E602A6"/>
    <w:rsid w:val="00E6031C"/>
    <w:rsid w:val="00E60389"/>
    <w:rsid w:val="00E6096E"/>
    <w:rsid w:val="00E60A88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9CB"/>
    <w:rsid w:val="00E62AEE"/>
    <w:rsid w:val="00E62B54"/>
    <w:rsid w:val="00E62CDC"/>
    <w:rsid w:val="00E634D3"/>
    <w:rsid w:val="00E634DD"/>
    <w:rsid w:val="00E638B7"/>
    <w:rsid w:val="00E6390F"/>
    <w:rsid w:val="00E63948"/>
    <w:rsid w:val="00E63A68"/>
    <w:rsid w:val="00E63E14"/>
    <w:rsid w:val="00E640BC"/>
    <w:rsid w:val="00E641D2"/>
    <w:rsid w:val="00E6431C"/>
    <w:rsid w:val="00E6437A"/>
    <w:rsid w:val="00E643C1"/>
    <w:rsid w:val="00E643C6"/>
    <w:rsid w:val="00E644AA"/>
    <w:rsid w:val="00E644FD"/>
    <w:rsid w:val="00E64618"/>
    <w:rsid w:val="00E64E29"/>
    <w:rsid w:val="00E65196"/>
    <w:rsid w:val="00E6535A"/>
    <w:rsid w:val="00E65563"/>
    <w:rsid w:val="00E65587"/>
    <w:rsid w:val="00E6563F"/>
    <w:rsid w:val="00E65D6D"/>
    <w:rsid w:val="00E66033"/>
    <w:rsid w:val="00E66330"/>
    <w:rsid w:val="00E66740"/>
    <w:rsid w:val="00E66778"/>
    <w:rsid w:val="00E669A5"/>
    <w:rsid w:val="00E66A86"/>
    <w:rsid w:val="00E66BFD"/>
    <w:rsid w:val="00E66D1D"/>
    <w:rsid w:val="00E66EC4"/>
    <w:rsid w:val="00E66F6D"/>
    <w:rsid w:val="00E670EC"/>
    <w:rsid w:val="00E67316"/>
    <w:rsid w:val="00E673AE"/>
    <w:rsid w:val="00E6757D"/>
    <w:rsid w:val="00E67710"/>
    <w:rsid w:val="00E679A9"/>
    <w:rsid w:val="00E679FE"/>
    <w:rsid w:val="00E67A51"/>
    <w:rsid w:val="00E67BB3"/>
    <w:rsid w:val="00E67D50"/>
    <w:rsid w:val="00E70107"/>
    <w:rsid w:val="00E7024D"/>
    <w:rsid w:val="00E702EF"/>
    <w:rsid w:val="00E70631"/>
    <w:rsid w:val="00E70667"/>
    <w:rsid w:val="00E707C1"/>
    <w:rsid w:val="00E70AD8"/>
    <w:rsid w:val="00E70CB5"/>
    <w:rsid w:val="00E70F58"/>
    <w:rsid w:val="00E7107D"/>
    <w:rsid w:val="00E71293"/>
    <w:rsid w:val="00E713A0"/>
    <w:rsid w:val="00E71441"/>
    <w:rsid w:val="00E7149B"/>
    <w:rsid w:val="00E71581"/>
    <w:rsid w:val="00E7188C"/>
    <w:rsid w:val="00E71977"/>
    <w:rsid w:val="00E71A20"/>
    <w:rsid w:val="00E71B81"/>
    <w:rsid w:val="00E71C9E"/>
    <w:rsid w:val="00E71CE9"/>
    <w:rsid w:val="00E71DBC"/>
    <w:rsid w:val="00E71DC8"/>
    <w:rsid w:val="00E71E22"/>
    <w:rsid w:val="00E72267"/>
    <w:rsid w:val="00E722B9"/>
    <w:rsid w:val="00E722CB"/>
    <w:rsid w:val="00E724AD"/>
    <w:rsid w:val="00E7254C"/>
    <w:rsid w:val="00E727F5"/>
    <w:rsid w:val="00E728EB"/>
    <w:rsid w:val="00E72A86"/>
    <w:rsid w:val="00E72BEE"/>
    <w:rsid w:val="00E72E41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A62"/>
    <w:rsid w:val="00E73B34"/>
    <w:rsid w:val="00E73C57"/>
    <w:rsid w:val="00E73EEF"/>
    <w:rsid w:val="00E73FDD"/>
    <w:rsid w:val="00E74035"/>
    <w:rsid w:val="00E7410F"/>
    <w:rsid w:val="00E7411B"/>
    <w:rsid w:val="00E74190"/>
    <w:rsid w:val="00E746FA"/>
    <w:rsid w:val="00E749DD"/>
    <w:rsid w:val="00E74A76"/>
    <w:rsid w:val="00E74BDC"/>
    <w:rsid w:val="00E74C17"/>
    <w:rsid w:val="00E74D69"/>
    <w:rsid w:val="00E74DC6"/>
    <w:rsid w:val="00E74E12"/>
    <w:rsid w:val="00E74EFE"/>
    <w:rsid w:val="00E74F2E"/>
    <w:rsid w:val="00E74F5C"/>
    <w:rsid w:val="00E74FD7"/>
    <w:rsid w:val="00E7523A"/>
    <w:rsid w:val="00E7557D"/>
    <w:rsid w:val="00E756A6"/>
    <w:rsid w:val="00E75A0F"/>
    <w:rsid w:val="00E75E10"/>
    <w:rsid w:val="00E763CE"/>
    <w:rsid w:val="00E76518"/>
    <w:rsid w:val="00E76671"/>
    <w:rsid w:val="00E76968"/>
    <w:rsid w:val="00E769CD"/>
    <w:rsid w:val="00E769D7"/>
    <w:rsid w:val="00E76C7B"/>
    <w:rsid w:val="00E76C99"/>
    <w:rsid w:val="00E76DA1"/>
    <w:rsid w:val="00E76E33"/>
    <w:rsid w:val="00E76E3A"/>
    <w:rsid w:val="00E76F82"/>
    <w:rsid w:val="00E76FC0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32C"/>
    <w:rsid w:val="00E80732"/>
    <w:rsid w:val="00E80939"/>
    <w:rsid w:val="00E81277"/>
    <w:rsid w:val="00E819DE"/>
    <w:rsid w:val="00E81AB3"/>
    <w:rsid w:val="00E81B90"/>
    <w:rsid w:val="00E81DC7"/>
    <w:rsid w:val="00E81E02"/>
    <w:rsid w:val="00E82093"/>
    <w:rsid w:val="00E82653"/>
    <w:rsid w:val="00E82A9A"/>
    <w:rsid w:val="00E82C19"/>
    <w:rsid w:val="00E8328F"/>
    <w:rsid w:val="00E83308"/>
    <w:rsid w:val="00E83700"/>
    <w:rsid w:val="00E8386D"/>
    <w:rsid w:val="00E83973"/>
    <w:rsid w:val="00E83A27"/>
    <w:rsid w:val="00E83B63"/>
    <w:rsid w:val="00E83D54"/>
    <w:rsid w:val="00E83DCF"/>
    <w:rsid w:val="00E83EBA"/>
    <w:rsid w:val="00E8407E"/>
    <w:rsid w:val="00E841ED"/>
    <w:rsid w:val="00E84226"/>
    <w:rsid w:val="00E843F4"/>
    <w:rsid w:val="00E84675"/>
    <w:rsid w:val="00E848D8"/>
    <w:rsid w:val="00E84C86"/>
    <w:rsid w:val="00E84D6E"/>
    <w:rsid w:val="00E84E1E"/>
    <w:rsid w:val="00E84E36"/>
    <w:rsid w:val="00E85095"/>
    <w:rsid w:val="00E859F2"/>
    <w:rsid w:val="00E85A20"/>
    <w:rsid w:val="00E85B2D"/>
    <w:rsid w:val="00E85B73"/>
    <w:rsid w:val="00E85D3A"/>
    <w:rsid w:val="00E85D80"/>
    <w:rsid w:val="00E85EE6"/>
    <w:rsid w:val="00E85FD9"/>
    <w:rsid w:val="00E86061"/>
    <w:rsid w:val="00E86100"/>
    <w:rsid w:val="00E8612B"/>
    <w:rsid w:val="00E8628D"/>
    <w:rsid w:val="00E86530"/>
    <w:rsid w:val="00E869F3"/>
    <w:rsid w:val="00E86A88"/>
    <w:rsid w:val="00E86CDE"/>
    <w:rsid w:val="00E86F67"/>
    <w:rsid w:val="00E8707E"/>
    <w:rsid w:val="00E8742C"/>
    <w:rsid w:val="00E877E0"/>
    <w:rsid w:val="00E87AE9"/>
    <w:rsid w:val="00E87F94"/>
    <w:rsid w:val="00E87FC0"/>
    <w:rsid w:val="00E9004C"/>
    <w:rsid w:val="00E900E4"/>
    <w:rsid w:val="00E900EF"/>
    <w:rsid w:val="00E901D0"/>
    <w:rsid w:val="00E90312"/>
    <w:rsid w:val="00E90650"/>
    <w:rsid w:val="00E90998"/>
    <w:rsid w:val="00E90A02"/>
    <w:rsid w:val="00E9108F"/>
    <w:rsid w:val="00E9173A"/>
    <w:rsid w:val="00E918A0"/>
    <w:rsid w:val="00E91C5F"/>
    <w:rsid w:val="00E91D94"/>
    <w:rsid w:val="00E91F9C"/>
    <w:rsid w:val="00E9208C"/>
    <w:rsid w:val="00E9229D"/>
    <w:rsid w:val="00E9230D"/>
    <w:rsid w:val="00E92967"/>
    <w:rsid w:val="00E92A5B"/>
    <w:rsid w:val="00E92A98"/>
    <w:rsid w:val="00E92ADB"/>
    <w:rsid w:val="00E92B8E"/>
    <w:rsid w:val="00E92DD8"/>
    <w:rsid w:val="00E92DE9"/>
    <w:rsid w:val="00E932DA"/>
    <w:rsid w:val="00E933A8"/>
    <w:rsid w:val="00E936B7"/>
    <w:rsid w:val="00E93B8D"/>
    <w:rsid w:val="00E94030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222"/>
    <w:rsid w:val="00E953DA"/>
    <w:rsid w:val="00E9557F"/>
    <w:rsid w:val="00E95653"/>
    <w:rsid w:val="00E956CD"/>
    <w:rsid w:val="00E95835"/>
    <w:rsid w:val="00E95928"/>
    <w:rsid w:val="00E9594E"/>
    <w:rsid w:val="00E9598E"/>
    <w:rsid w:val="00E959EA"/>
    <w:rsid w:val="00E95C45"/>
    <w:rsid w:val="00E965F9"/>
    <w:rsid w:val="00E967B0"/>
    <w:rsid w:val="00E967C4"/>
    <w:rsid w:val="00E96831"/>
    <w:rsid w:val="00E96A0E"/>
    <w:rsid w:val="00E96AEB"/>
    <w:rsid w:val="00E96EA9"/>
    <w:rsid w:val="00E97362"/>
    <w:rsid w:val="00E97819"/>
    <w:rsid w:val="00E97AC6"/>
    <w:rsid w:val="00E97C1E"/>
    <w:rsid w:val="00E97C87"/>
    <w:rsid w:val="00EA01A4"/>
    <w:rsid w:val="00EA05E6"/>
    <w:rsid w:val="00EA0784"/>
    <w:rsid w:val="00EA0A78"/>
    <w:rsid w:val="00EA0CC2"/>
    <w:rsid w:val="00EA0D9E"/>
    <w:rsid w:val="00EA0F7B"/>
    <w:rsid w:val="00EA1055"/>
    <w:rsid w:val="00EA1078"/>
    <w:rsid w:val="00EA1317"/>
    <w:rsid w:val="00EA13C4"/>
    <w:rsid w:val="00EA13EF"/>
    <w:rsid w:val="00EA14A7"/>
    <w:rsid w:val="00EA1507"/>
    <w:rsid w:val="00EA1577"/>
    <w:rsid w:val="00EA1B27"/>
    <w:rsid w:val="00EA1B45"/>
    <w:rsid w:val="00EA1C40"/>
    <w:rsid w:val="00EA1DE1"/>
    <w:rsid w:val="00EA218F"/>
    <w:rsid w:val="00EA24FD"/>
    <w:rsid w:val="00EA2541"/>
    <w:rsid w:val="00EA2574"/>
    <w:rsid w:val="00EA25DC"/>
    <w:rsid w:val="00EA2A8A"/>
    <w:rsid w:val="00EA2CB8"/>
    <w:rsid w:val="00EA2DD7"/>
    <w:rsid w:val="00EA2E61"/>
    <w:rsid w:val="00EA3441"/>
    <w:rsid w:val="00EA347D"/>
    <w:rsid w:val="00EA38A3"/>
    <w:rsid w:val="00EA3D17"/>
    <w:rsid w:val="00EA3D45"/>
    <w:rsid w:val="00EA3FE7"/>
    <w:rsid w:val="00EA4095"/>
    <w:rsid w:val="00EA40D2"/>
    <w:rsid w:val="00EA42BA"/>
    <w:rsid w:val="00EA433D"/>
    <w:rsid w:val="00EA4541"/>
    <w:rsid w:val="00EA4612"/>
    <w:rsid w:val="00EA4796"/>
    <w:rsid w:val="00EA47EE"/>
    <w:rsid w:val="00EA4AA9"/>
    <w:rsid w:val="00EA4D24"/>
    <w:rsid w:val="00EA4E4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2D6"/>
    <w:rsid w:val="00EA6304"/>
    <w:rsid w:val="00EA6540"/>
    <w:rsid w:val="00EA6774"/>
    <w:rsid w:val="00EA6B7C"/>
    <w:rsid w:val="00EA6C88"/>
    <w:rsid w:val="00EA6D27"/>
    <w:rsid w:val="00EA7022"/>
    <w:rsid w:val="00EA782B"/>
    <w:rsid w:val="00EA78D3"/>
    <w:rsid w:val="00EA7900"/>
    <w:rsid w:val="00EA7A35"/>
    <w:rsid w:val="00EA7B8D"/>
    <w:rsid w:val="00EA7E9E"/>
    <w:rsid w:val="00EB0055"/>
    <w:rsid w:val="00EB0416"/>
    <w:rsid w:val="00EB0496"/>
    <w:rsid w:val="00EB0702"/>
    <w:rsid w:val="00EB09BA"/>
    <w:rsid w:val="00EB0A00"/>
    <w:rsid w:val="00EB0DBC"/>
    <w:rsid w:val="00EB1427"/>
    <w:rsid w:val="00EB16B5"/>
    <w:rsid w:val="00EB16FC"/>
    <w:rsid w:val="00EB1AED"/>
    <w:rsid w:val="00EB1D23"/>
    <w:rsid w:val="00EB1EE2"/>
    <w:rsid w:val="00EB1F80"/>
    <w:rsid w:val="00EB21CD"/>
    <w:rsid w:val="00EB241A"/>
    <w:rsid w:val="00EB25D1"/>
    <w:rsid w:val="00EB2A15"/>
    <w:rsid w:val="00EB2DD5"/>
    <w:rsid w:val="00EB2FBF"/>
    <w:rsid w:val="00EB30E0"/>
    <w:rsid w:val="00EB30EF"/>
    <w:rsid w:val="00EB31E9"/>
    <w:rsid w:val="00EB3207"/>
    <w:rsid w:val="00EB3402"/>
    <w:rsid w:val="00EB36A7"/>
    <w:rsid w:val="00EB3845"/>
    <w:rsid w:val="00EB398C"/>
    <w:rsid w:val="00EB3B15"/>
    <w:rsid w:val="00EB3D06"/>
    <w:rsid w:val="00EB3F29"/>
    <w:rsid w:val="00EB44F2"/>
    <w:rsid w:val="00EB46F3"/>
    <w:rsid w:val="00EB485F"/>
    <w:rsid w:val="00EB492C"/>
    <w:rsid w:val="00EB4DED"/>
    <w:rsid w:val="00EB4DF8"/>
    <w:rsid w:val="00EB4E3D"/>
    <w:rsid w:val="00EB513E"/>
    <w:rsid w:val="00EB52B9"/>
    <w:rsid w:val="00EB5424"/>
    <w:rsid w:val="00EB55BD"/>
    <w:rsid w:val="00EB5851"/>
    <w:rsid w:val="00EB611D"/>
    <w:rsid w:val="00EB637B"/>
    <w:rsid w:val="00EB63CB"/>
    <w:rsid w:val="00EB6627"/>
    <w:rsid w:val="00EB6645"/>
    <w:rsid w:val="00EB6825"/>
    <w:rsid w:val="00EB689E"/>
    <w:rsid w:val="00EB697A"/>
    <w:rsid w:val="00EB6C85"/>
    <w:rsid w:val="00EB6C9A"/>
    <w:rsid w:val="00EB6F3B"/>
    <w:rsid w:val="00EB6FF2"/>
    <w:rsid w:val="00EB704D"/>
    <w:rsid w:val="00EB7170"/>
    <w:rsid w:val="00EB71D0"/>
    <w:rsid w:val="00EB7493"/>
    <w:rsid w:val="00EB78CF"/>
    <w:rsid w:val="00EB7C34"/>
    <w:rsid w:val="00EB7ED0"/>
    <w:rsid w:val="00EC027C"/>
    <w:rsid w:val="00EC03EB"/>
    <w:rsid w:val="00EC0627"/>
    <w:rsid w:val="00EC068C"/>
    <w:rsid w:val="00EC0696"/>
    <w:rsid w:val="00EC075B"/>
    <w:rsid w:val="00EC07E9"/>
    <w:rsid w:val="00EC0B1D"/>
    <w:rsid w:val="00EC0DE6"/>
    <w:rsid w:val="00EC1184"/>
    <w:rsid w:val="00EC16AF"/>
    <w:rsid w:val="00EC2041"/>
    <w:rsid w:val="00EC2058"/>
    <w:rsid w:val="00EC222F"/>
    <w:rsid w:val="00EC2400"/>
    <w:rsid w:val="00EC241A"/>
    <w:rsid w:val="00EC247B"/>
    <w:rsid w:val="00EC2C03"/>
    <w:rsid w:val="00EC2C49"/>
    <w:rsid w:val="00EC31B5"/>
    <w:rsid w:val="00EC32BC"/>
    <w:rsid w:val="00EC355F"/>
    <w:rsid w:val="00EC35A7"/>
    <w:rsid w:val="00EC3820"/>
    <w:rsid w:val="00EC396F"/>
    <w:rsid w:val="00EC3991"/>
    <w:rsid w:val="00EC39DA"/>
    <w:rsid w:val="00EC40CF"/>
    <w:rsid w:val="00EC445F"/>
    <w:rsid w:val="00EC4511"/>
    <w:rsid w:val="00EC4532"/>
    <w:rsid w:val="00EC4594"/>
    <w:rsid w:val="00EC466D"/>
    <w:rsid w:val="00EC48DC"/>
    <w:rsid w:val="00EC4936"/>
    <w:rsid w:val="00EC4AF0"/>
    <w:rsid w:val="00EC4CF4"/>
    <w:rsid w:val="00EC4E23"/>
    <w:rsid w:val="00EC4E47"/>
    <w:rsid w:val="00EC4F88"/>
    <w:rsid w:val="00EC4F93"/>
    <w:rsid w:val="00EC50D8"/>
    <w:rsid w:val="00EC5440"/>
    <w:rsid w:val="00EC548E"/>
    <w:rsid w:val="00EC5970"/>
    <w:rsid w:val="00EC5CFF"/>
    <w:rsid w:val="00EC5E80"/>
    <w:rsid w:val="00EC62F5"/>
    <w:rsid w:val="00EC64CB"/>
    <w:rsid w:val="00EC6792"/>
    <w:rsid w:val="00EC685B"/>
    <w:rsid w:val="00EC69A5"/>
    <w:rsid w:val="00EC7188"/>
    <w:rsid w:val="00EC7201"/>
    <w:rsid w:val="00EC7217"/>
    <w:rsid w:val="00EC7752"/>
    <w:rsid w:val="00EC7B18"/>
    <w:rsid w:val="00EC7CCE"/>
    <w:rsid w:val="00EC7F38"/>
    <w:rsid w:val="00EC7FB1"/>
    <w:rsid w:val="00ED0062"/>
    <w:rsid w:val="00ED010C"/>
    <w:rsid w:val="00ED03AE"/>
    <w:rsid w:val="00ED0425"/>
    <w:rsid w:val="00ED0774"/>
    <w:rsid w:val="00ED08AF"/>
    <w:rsid w:val="00ED08E0"/>
    <w:rsid w:val="00ED099F"/>
    <w:rsid w:val="00ED0B8E"/>
    <w:rsid w:val="00ED0C07"/>
    <w:rsid w:val="00ED0E7F"/>
    <w:rsid w:val="00ED1112"/>
    <w:rsid w:val="00ED1A44"/>
    <w:rsid w:val="00ED1B60"/>
    <w:rsid w:val="00ED1BAA"/>
    <w:rsid w:val="00ED2474"/>
    <w:rsid w:val="00ED249F"/>
    <w:rsid w:val="00ED2BC8"/>
    <w:rsid w:val="00ED2DA7"/>
    <w:rsid w:val="00ED309E"/>
    <w:rsid w:val="00ED3117"/>
    <w:rsid w:val="00ED32E3"/>
    <w:rsid w:val="00ED3427"/>
    <w:rsid w:val="00ED3AD9"/>
    <w:rsid w:val="00ED3B42"/>
    <w:rsid w:val="00ED3E8F"/>
    <w:rsid w:val="00ED4146"/>
    <w:rsid w:val="00ED45CE"/>
    <w:rsid w:val="00ED476A"/>
    <w:rsid w:val="00ED47D0"/>
    <w:rsid w:val="00ED48FE"/>
    <w:rsid w:val="00ED4BA7"/>
    <w:rsid w:val="00ED4C9A"/>
    <w:rsid w:val="00ED4DE9"/>
    <w:rsid w:val="00ED562C"/>
    <w:rsid w:val="00ED56B2"/>
    <w:rsid w:val="00ED56CA"/>
    <w:rsid w:val="00ED5A41"/>
    <w:rsid w:val="00ED5CB2"/>
    <w:rsid w:val="00ED5EA2"/>
    <w:rsid w:val="00ED5F6E"/>
    <w:rsid w:val="00ED635D"/>
    <w:rsid w:val="00ED6D22"/>
    <w:rsid w:val="00ED6FE2"/>
    <w:rsid w:val="00ED74BD"/>
    <w:rsid w:val="00ED7667"/>
    <w:rsid w:val="00ED7D3B"/>
    <w:rsid w:val="00ED7D86"/>
    <w:rsid w:val="00EE0408"/>
    <w:rsid w:val="00EE044E"/>
    <w:rsid w:val="00EE0464"/>
    <w:rsid w:val="00EE04F0"/>
    <w:rsid w:val="00EE0522"/>
    <w:rsid w:val="00EE052E"/>
    <w:rsid w:val="00EE056E"/>
    <w:rsid w:val="00EE0A56"/>
    <w:rsid w:val="00EE0A98"/>
    <w:rsid w:val="00EE0AE4"/>
    <w:rsid w:val="00EE0B84"/>
    <w:rsid w:val="00EE0D84"/>
    <w:rsid w:val="00EE0DC5"/>
    <w:rsid w:val="00EE10DF"/>
    <w:rsid w:val="00EE15B2"/>
    <w:rsid w:val="00EE170D"/>
    <w:rsid w:val="00EE1837"/>
    <w:rsid w:val="00EE19B0"/>
    <w:rsid w:val="00EE1A24"/>
    <w:rsid w:val="00EE1E45"/>
    <w:rsid w:val="00EE1E48"/>
    <w:rsid w:val="00EE1FAF"/>
    <w:rsid w:val="00EE2563"/>
    <w:rsid w:val="00EE293D"/>
    <w:rsid w:val="00EE2D49"/>
    <w:rsid w:val="00EE2DC5"/>
    <w:rsid w:val="00EE2E17"/>
    <w:rsid w:val="00EE2E3C"/>
    <w:rsid w:val="00EE2E6D"/>
    <w:rsid w:val="00EE30D5"/>
    <w:rsid w:val="00EE30DB"/>
    <w:rsid w:val="00EE3150"/>
    <w:rsid w:val="00EE32A2"/>
    <w:rsid w:val="00EE32DC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83"/>
    <w:rsid w:val="00EE5CD5"/>
    <w:rsid w:val="00EE5EF8"/>
    <w:rsid w:val="00EE621B"/>
    <w:rsid w:val="00EE65C0"/>
    <w:rsid w:val="00EE65F4"/>
    <w:rsid w:val="00EE68AA"/>
    <w:rsid w:val="00EE7231"/>
    <w:rsid w:val="00EE72A4"/>
    <w:rsid w:val="00EE734C"/>
    <w:rsid w:val="00EE73F9"/>
    <w:rsid w:val="00EE79C3"/>
    <w:rsid w:val="00EE7C38"/>
    <w:rsid w:val="00EF002A"/>
    <w:rsid w:val="00EF0050"/>
    <w:rsid w:val="00EF03BD"/>
    <w:rsid w:val="00EF0576"/>
    <w:rsid w:val="00EF0780"/>
    <w:rsid w:val="00EF08B1"/>
    <w:rsid w:val="00EF094E"/>
    <w:rsid w:val="00EF0B8F"/>
    <w:rsid w:val="00EF0D0B"/>
    <w:rsid w:val="00EF1751"/>
    <w:rsid w:val="00EF1979"/>
    <w:rsid w:val="00EF1A68"/>
    <w:rsid w:val="00EF1D5D"/>
    <w:rsid w:val="00EF2156"/>
    <w:rsid w:val="00EF225B"/>
    <w:rsid w:val="00EF234F"/>
    <w:rsid w:val="00EF270D"/>
    <w:rsid w:val="00EF28C9"/>
    <w:rsid w:val="00EF2A2F"/>
    <w:rsid w:val="00EF2AA0"/>
    <w:rsid w:val="00EF2B43"/>
    <w:rsid w:val="00EF2EED"/>
    <w:rsid w:val="00EF32BA"/>
    <w:rsid w:val="00EF3423"/>
    <w:rsid w:val="00EF3866"/>
    <w:rsid w:val="00EF38CC"/>
    <w:rsid w:val="00EF3A6C"/>
    <w:rsid w:val="00EF3D52"/>
    <w:rsid w:val="00EF4466"/>
    <w:rsid w:val="00EF44D7"/>
    <w:rsid w:val="00EF4749"/>
    <w:rsid w:val="00EF47E8"/>
    <w:rsid w:val="00EF490F"/>
    <w:rsid w:val="00EF4B9A"/>
    <w:rsid w:val="00EF4BB5"/>
    <w:rsid w:val="00EF4BC9"/>
    <w:rsid w:val="00EF4CD0"/>
    <w:rsid w:val="00EF4F0F"/>
    <w:rsid w:val="00EF5036"/>
    <w:rsid w:val="00EF5073"/>
    <w:rsid w:val="00EF50D1"/>
    <w:rsid w:val="00EF51F1"/>
    <w:rsid w:val="00EF6098"/>
    <w:rsid w:val="00EF6200"/>
    <w:rsid w:val="00EF6F01"/>
    <w:rsid w:val="00EF70C8"/>
    <w:rsid w:val="00EF714D"/>
    <w:rsid w:val="00EF716D"/>
    <w:rsid w:val="00EF71AC"/>
    <w:rsid w:val="00EF728C"/>
    <w:rsid w:val="00EF750A"/>
    <w:rsid w:val="00EF75CA"/>
    <w:rsid w:val="00EF7669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8BB"/>
    <w:rsid w:val="00F00B45"/>
    <w:rsid w:val="00F00E2A"/>
    <w:rsid w:val="00F011FD"/>
    <w:rsid w:val="00F013CB"/>
    <w:rsid w:val="00F01581"/>
    <w:rsid w:val="00F016C6"/>
    <w:rsid w:val="00F01A79"/>
    <w:rsid w:val="00F021EC"/>
    <w:rsid w:val="00F02273"/>
    <w:rsid w:val="00F0232F"/>
    <w:rsid w:val="00F024A5"/>
    <w:rsid w:val="00F024EF"/>
    <w:rsid w:val="00F02591"/>
    <w:rsid w:val="00F025F9"/>
    <w:rsid w:val="00F02B0B"/>
    <w:rsid w:val="00F02BCC"/>
    <w:rsid w:val="00F02E6C"/>
    <w:rsid w:val="00F03053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406F"/>
    <w:rsid w:val="00F041C1"/>
    <w:rsid w:val="00F042EC"/>
    <w:rsid w:val="00F044C7"/>
    <w:rsid w:val="00F045B8"/>
    <w:rsid w:val="00F0461B"/>
    <w:rsid w:val="00F049FE"/>
    <w:rsid w:val="00F04B17"/>
    <w:rsid w:val="00F04BF3"/>
    <w:rsid w:val="00F04E05"/>
    <w:rsid w:val="00F04EE6"/>
    <w:rsid w:val="00F04EFF"/>
    <w:rsid w:val="00F05437"/>
    <w:rsid w:val="00F05462"/>
    <w:rsid w:val="00F05550"/>
    <w:rsid w:val="00F05581"/>
    <w:rsid w:val="00F057C9"/>
    <w:rsid w:val="00F05992"/>
    <w:rsid w:val="00F05B4A"/>
    <w:rsid w:val="00F05C49"/>
    <w:rsid w:val="00F05DD3"/>
    <w:rsid w:val="00F06389"/>
    <w:rsid w:val="00F063B3"/>
    <w:rsid w:val="00F066D6"/>
    <w:rsid w:val="00F0674B"/>
    <w:rsid w:val="00F06B63"/>
    <w:rsid w:val="00F06BB4"/>
    <w:rsid w:val="00F06BF6"/>
    <w:rsid w:val="00F06E52"/>
    <w:rsid w:val="00F06F2F"/>
    <w:rsid w:val="00F07086"/>
    <w:rsid w:val="00F07219"/>
    <w:rsid w:val="00F07574"/>
    <w:rsid w:val="00F07782"/>
    <w:rsid w:val="00F07A98"/>
    <w:rsid w:val="00F07B9C"/>
    <w:rsid w:val="00F07CD7"/>
    <w:rsid w:val="00F07E99"/>
    <w:rsid w:val="00F07F1D"/>
    <w:rsid w:val="00F1015B"/>
    <w:rsid w:val="00F10607"/>
    <w:rsid w:val="00F10632"/>
    <w:rsid w:val="00F108FE"/>
    <w:rsid w:val="00F10C07"/>
    <w:rsid w:val="00F10CD1"/>
    <w:rsid w:val="00F10ECF"/>
    <w:rsid w:val="00F10F29"/>
    <w:rsid w:val="00F11114"/>
    <w:rsid w:val="00F11527"/>
    <w:rsid w:val="00F11852"/>
    <w:rsid w:val="00F119D4"/>
    <w:rsid w:val="00F119F2"/>
    <w:rsid w:val="00F12089"/>
    <w:rsid w:val="00F12273"/>
    <w:rsid w:val="00F1229C"/>
    <w:rsid w:val="00F122BF"/>
    <w:rsid w:val="00F125E9"/>
    <w:rsid w:val="00F127BC"/>
    <w:rsid w:val="00F129D6"/>
    <w:rsid w:val="00F12DA0"/>
    <w:rsid w:val="00F1303A"/>
    <w:rsid w:val="00F13068"/>
    <w:rsid w:val="00F1325F"/>
    <w:rsid w:val="00F1355B"/>
    <w:rsid w:val="00F135F3"/>
    <w:rsid w:val="00F1372B"/>
    <w:rsid w:val="00F13741"/>
    <w:rsid w:val="00F13776"/>
    <w:rsid w:val="00F13B15"/>
    <w:rsid w:val="00F13BD3"/>
    <w:rsid w:val="00F13C72"/>
    <w:rsid w:val="00F13D2E"/>
    <w:rsid w:val="00F13E68"/>
    <w:rsid w:val="00F13EFA"/>
    <w:rsid w:val="00F13FBE"/>
    <w:rsid w:val="00F13FE6"/>
    <w:rsid w:val="00F14128"/>
    <w:rsid w:val="00F146DB"/>
    <w:rsid w:val="00F14A4D"/>
    <w:rsid w:val="00F14ABD"/>
    <w:rsid w:val="00F14CC6"/>
    <w:rsid w:val="00F14EF4"/>
    <w:rsid w:val="00F14FB2"/>
    <w:rsid w:val="00F151D2"/>
    <w:rsid w:val="00F152F9"/>
    <w:rsid w:val="00F15628"/>
    <w:rsid w:val="00F1567B"/>
    <w:rsid w:val="00F1572E"/>
    <w:rsid w:val="00F158F0"/>
    <w:rsid w:val="00F15AB5"/>
    <w:rsid w:val="00F15C64"/>
    <w:rsid w:val="00F15DAD"/>
    <w:rsid w:val="00F1641D"/>
    <w:rsid w:val="00F1687A"/>
    <w:rsid w:val="00F168A7"/>
    <w:rsid w:val="00F169A9"/>
    <w:rsid w:val="00F16E34"/>
    <w:rsid w:val="00F1702B"/>
    <w:rsid w:val="00F1721F"/>
    <w:rsid w:val="00F17689"/>
    <w:rsid w:val="00F17BCA"/>
    <w:rsid w:val="00F17FF5"/>
    <w:rsid w:val="00F20041"/>
    <w:rsid w:val="00F2011A"/>
    <w:rsid w:val="00F201F0"/>
    <w:rsid w:val="00F20381"/>
    <w:rsid w:val="00F206F4"/>
    <w:rsid w:val="00F20A76"/>
    <w:rsid w:val="00F20B0D"/>
    <w:rsid w:val="00F20C95"/>
    <w:rsid w:val="00F20E43"/>
    <w:rsid w:val="00F212CE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157"/>
    <w:rsid w:val="00F222DF"/>
    <w:rsid w:val="00F22328"/>
    <w:rsid w:val="00F225FC"/>
    <w:rsid w:val="00F22903"/>
    <w:rsid w:val="00F22934"/>
    <w:rsid w:val="00F22975"/>
    <w:rsid w:val="00F22A68"/>
    <w:rsid w:val="00F22DA8"/>
    <w:rsid w:val="00F2316D"/>
    <w:rsid w:val="00F23248"/>
    <w:rsid w:val="00F232D0"/>
    <w:rsid w:val="00F233F6"/>
    <w:rsid w:val="00F23606"/>
    <w:rsid w:val="00F236A4"/>
    <w:rsid w:val="00F23A9D"/>
    <w:rsid w:val="00F23C2B"/>
    <w:rsid w:val="00F24387"/>
    <w:rsid w:val="00F246FA"/>
    <w:rsid w:val="00F247AF"/>
    <w:rsid w:val="00F2499A"/>
    <w:rsid w:val="00F24D29"/>
    <w:rsid w:val="00F24F76"/>
    <w:rsid w:val="00F24FBE"/>
    <w:rsid w:val="00F2521D"/>
    <w:rsid w:val="00F259B8"/>
    <w:rsid w:val="00F25BFB"/>
    <w:rsid w:val="00F25C0F"/>
    <w:rsid w:val="00F25C16"/>
    <w:rsid w:val="00F25C7B"/>
    <w:rsid w:val="00F26195"/>
    <w:rsid w:val="00F261EF"/>
    <w:rsid w:val="00F262DD"/>
    <w:rsid w:val="00F268B8"/>
    <w:rsid w:val="00F26AA8"/>
    <w:rsid w:val="00F26BE9"/>
    <w:rsid w:val="00F27092"/>
    <w:rsid w:val="00F27107"/>
    <w:rsid w:val="00F2742B"/>
    <w:rsid w:val="00F274FB"/>
    <w:rsid w:val="00F27517"/>
    <w:rsid w:val="00F275AE"/>
    <w:rsid w:val="00F2763F"/>
    <w:rsid w:val="00F277AD"/>
    <w:rsid w:val="00F27B69"/>
    <w:rsid w:val="00F27BAB"/>
    <w:rsid w:val="00F27CD6"/>
    <w:rsid w:val="00F27E59"/>
    <w:rsid w:val="00F30095"/>
    <w:rsid w:val="00F305D1"/>
    <w:rsid w:val="00F30697"/>
    <w:rsid w:val="00F30962"/>
    <w:rsid w:val="00F30C56"/>
    <w:rsid w:val="00F3198E"/>
    <w:rsid w:val="00F31D82"/>
    <w:rsid w:val="00F31EE4"/>
    <w:rsid w:val="00F3205A"/>
    <w:rsid w:val="00F323FA"/>
    <w:rsid w:val="00F32484"/>
    <w:rsid w:val="00F32913"/>
    <w:rsid w:val="00F32921"/>
    <w:rsid w:val="00F32CDD"/>
    <w:rsid w:val="00F32E17"/>
    <w:rsid w:val="00F32EC6"/>
    <w:rsid w:val="00F33087"/>
    <w:rsid w:val="00F3308F"/>
    <w:rsid w:val="00F33198"/>
    <w:rsid w:val="00F33299"/>
    <w:rsid w:val="00F335B5"/>
    <w:rsid w:val="00F33621"/>
    <w:rsid w:val="00F3369E"/>
    <w:rsid w:val="00F3380A"/>
    <w:rsid w:val="00F33DDD"/>
    <w:rsid w:val="00F34209"/>
    <w:rsid w:val="00F3450E"/>
    <w:rsid w:val="00F347BA"/>
    <w:rsid w:val="00F34835"/>
    <w:rsid w:val="00F3485C"/>
    <w:rsid w:val="00F348C7"/>
    <w:rsid w:val="00F34B84"/>
    <w:rsid w:val="00F34FE2"/>
    <w:rsid w:val="00F3509F"/>
    <w:rsid w:val="00F3533D"/>
    <w:rsid w:val="00F354D2"/>
    <w:rsid w:val="00F3553F"/>
    <w:rsid w:val="00F3557C"/>
    <w:rsid w:val="00F3561A"/>
    <w:rsid w:val="00F3566F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882"/>
    <w:rsid w:val="00F36AAB"/>
    <w:rsid w:val="00F36B06"/>
    <w:rsid w:val="00F36C33"/>
    <w:rsid w:val="00F372E8"/>
    <w:rsid w:val="00F3730E"/>
    <w:rsid w:val="00F3794F"/>
    <w:rsid w:val="00F37BE2"/>
    <w:rsid w:val="00F37CEE"/>
    <w:rsid w:val="00F40379"/>
    <w:rsid w:val="00F40B01"/>
    <w:rsid w:val="00F40B51"/>
    <w:rsid w:val="00F40D4F"/>
    <w:rsid w:val="00F40EF4"/>
    <w:rsid w:val="00F411C5"/>
    <w:rsid w:val="00F41401"/>
    <w:rsid w:val="00F41431"/>
    <w:rsid w:val="00F41532"/>
    <w:rsid w:val="00F415E4"/>
    <w:rsid w:val="00F416AB"/>
    <w:rsid w:val="00F4176F"/>
    <w:rsid w:val="00F418AC"/>
    <w:rsid w:val="00F419DB"/>
    <w:rsid w:val="00F41C35"/>
    <w:rsid w:val="00F41DCB"/>
    <w:rsid w:val="00F42626"/>
    <w:rsid w:val="00F4263D"/>
    <w:rsid w:val="00F42658"/>
    <w:rsid w:val="00F42776"/>
    <w:rsid w:val="00F428FA"/>
    <w:rsid w:val="00F42B01"/>
    <w:rsid w:val="00F42F23"/>
    <w:rsid w:val="00F42F3D"/>
    <w:rsid w:val="00F42FDD"/>
    <w:rsid w:val="00F43089"/>
    <w:rsid w:val="00F431F7"/>
    <w:rsid w:val="00F43617"/>
    <w:rsid w:val="00F436ED"/>
    <w:rsid w:val="00F43734"/>
    <w:rsid w:val="00F43935"/>
    <w:rsid w:val="00F43B58"/>
    <w:rsid w:val="00F43BE5"/>
    <w:rsid w:val="00F43CCB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9A5"/>
    <w:rsid w:val="00F44B82"/>
    <w:rsid w:val="00F45161"/>
    <w:rsid w:val="00F454F3"/>
    <w:rsid w:val="00F45523"/>
    <w:rsid w:val="00F45570"/>
    <w:rsid w:val="00F459A1"/>
    <w:rsid w:val="00F45B07"/>
    <w:rsid w:val="00F45C71"/>
    <w:rsid w:val="00F45CA6"/>
    <w:rsid w:val="00F46058"/>
    <w:rsid w:val="00F46260"/>
    <w:rsid w:val="00F464C3"/>
    <w:rsid w:val="00F46709"/>
    <w:rsid w:val="00F467D5"/>
    <w:rsid w:val="00F46C54"/>
    <w:rsid w:val="00F46F01"/>
    <w:rsid w:val="00F46F4D"/>
    <w:rsid w:val="00F46F94"/>
    <w:rsid w:val="00F46FD5"/>
    <w:rsid w:val="00F471B3"/>
    <w:rsid w:val="00F477C4"/>
    <w:rsid w:val="00F479B3"/>
    <w:rsid w:val="00F47E24"/>
    <w:rsid w:val="00F5009A"/>
    <w:rsid w:val="00F5053C"/>
    <w:rsid w:val="00F506D5"/>
    <w:rsid w:val="00F506E8"/>
    <w:rsid w:val="00F5072D"/>
    <w:rsid w:val="00F50A59"/>
    <w:rsid w:val="00F50EC6"/>
    <w:rsid w:val="00F50EEB"/>
    <w:rsid w:val="00F50F8B"/>
    <w:rsid w:val="00F5154A"/>
    <w:rsid w:val="00F5178A"/>
    <w:rsid w:val="00F51842"/>
    <w:rsid w:val="00F51885"/>
    <w:rsid w:val="00F5190C"/>
    <w:rsid w:val="00F51EF5"/>
    <w:rsid w:val="00F52022"/>
    <w:rsid w:val="00F521C8"/>
    <w:rsid w:val="00F52483"/>
    <w:rsid w:val="00F524D2"/>
    <w:rsid w:val="00F524DA"/>
    <w:rsid w:val="00F52911"/>
    <w:rsid w:val="00F52BEF"/>
    <w:rsid w:val="00F52EA3"/>
    <w:rsid w:val="00F53475"/>
    <w:rsid w:val="00F535EE"/>
    <w:rsid w:val="00F5360B"/>
    <w:rsid w:val="00F536D4"/>
    <w:rsid w:val="00F537B8"/>
    <w:rsid w:val="00F537D4"/>
    <w:rsid w:val="00F5387E"/>
    <w:rsid w:val="00F54091"/>
    <w:rsid w:val="00F54221"/>
    <w:rsid w:val="00F54279"/>
    <w:rsid w:val="00F54523"/>
    <w:rsid w:val="00F545F4"/>
    <w:rsid w:val="00F54605"/>
    <w:rsid w:val="00F54668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830"/>
    <w:rsid w:val="00F55834"/>
    <w:rsid w:val="00F558C4"/>
    <w:rsid w:val="00F559B9"/>
    <w:rsid w:val="00F55B4A"/>
    <w:rsid w:val="00F55FC4"/>
    <w:rsid w:val="00F56078"/>
    <w:rsid w:val="00F563AD"/>
    <w:rsid w:val="00F56436"/>
    <w:rsid w:val="00F566FB"/>
    <w:rsid w:val="00F56959"/>
    <w:rsid w:val="00F56C78"/>
    <w:rsid w:val="00F56D81"/>
    <w:rsid w:val="00F56FC6"/>
    <w:rsid w:val="00F5707C"/>
    <w:rsid w:val="00F5708F"/>
    <w:rsid w:val="00F574B0"/>
    <w:rsid w:val="00F5760D"/>
    <w:rsid w:val="00F57D1A"/>
    <w:rsid w:val="00F57F2C"/>
    <w:rsid w:val="00F57FB7"/>
    <w:rsid w:val="00F600CF"/>
    <w:rsid w:val="00F603D2"/>
    <w:rsid w:val="00F60434"/>
    <w:rsid w:val="00F6058D"/>
    <w:rsid w:val="00F607AF"/>
    <w:rsid w:val="00F60828"/>
    <w:rsid w:val="00F6087D"/>
    <w:rsid w:val="00F60DCA"/>
    <w:rsid w:val="00F611A2"/>
    <w:rsid w:val="00F611FD"/>
    <w:rsid w:val="00F6136A"/>
    <w:rsid w:val="00F6155A"/>
    <w:rsid w:val="00F618AD"/>
    <w:rsid w:val="00F6192E"/>
    <w:rsid w:val="00F61ABF"/>
    <w:rsid w:val="00F61BDB"/>
    <w:rsid w:val="00F61C07"/>
    <w:rsid w:val="00F61D1C"/>
    <w:rsid w:val="00F61DEB"/>
    <w:rsid w:val="00F62325"/>
    <w:rsid w:val="00F62622"/>
    <w:rsid w:val="00F629B9"/>
    <w:rsid w:val="00F62B86"/>
    <w:rsid w:val="00F62C26"/>
    <w:rsid w:val="00F62C52"/>
    <w:rsid w:val="00F62F21"/>
    <w:rsid w:val="00F631C7"/>
    <w:rsid w:val="00F6356E"/>
    <w:rsid w:val="00F636AF"/>
    <w:rsid w:val="00F63780"/>
    <w:rsid w:val="00F63A67"/>
    <w:rsid w:val="00F63A7A"/>
    <w:rsid w:val="00F63AE4"/>
    <w:rsid w:val="00F63DF7"/>
    <w:rsid w:val="00F640CE"/>
    <w:rsid w:val="00F6411A"/>
    <w:rsid w:val="00F6444A"/>
    <w:rsid w:val="00F64518"/>
    <w:rsid w:val="00F646BC"/>
    <w:rsid w:val="00F646DD"/>
    <w:rsid w:val="00F64736"/>
    <w:rsid w:val="00F64C04"/>
    <w:rsid w:val="00F64CA8"/>
    <w:rsid w:val="00F65040"/>
    <w:rsid w:val="00F650B0"/>
    <w:rsid w:val="00F650BF"/>
    <w:rsid w:val="00F65365"/>
    <w:rsid w:val="00F65783"/>
    <w:rsid w:val="00F658B3"/>
    <w:rsid w:val="00F659A3"/>
    <w:rsid w:val="00F65CF0"/>
    <w:rsid w:val="00F663AF"/>
    <w:rsid w:val="00F663F8"/>
    <w:rsid w:val="00F66417"/>
    <w:rsid w:val="00F66420"/>
    <w:rsid w:val="00F66442"/>
    <w:rsid w:val="00F66465"/>
    <w:rsid w:val="00F666B0"/>
    <w:rsid w:val="00F66C6A"/>
    <w:rsid w:val="00F66C79"/>
    <w:rsid w:val="00F66F70"/>
    <w:rsid w:val="00F67072"/>
    <w:rsid w:val="00F672B5"/>
    <w:rsid w:val="00F67353"/>
    <w:rsid w:val="00F673AA"/>
    <w:rsid w:val="00F6785B"/>
    <w:rsid w:val="00F67987"/>
    <w:rsid w:val="00F67BA2"/>
    <w:rsid w:val="00F70069"/>
    <w:rsid w:val="00F7031F"/>
    <w:rsid w:val="00F704FC"/>
    <w:rsid w:val="00F70861"/>
    <w:rsid w:val="00F70BB3"/>
    <w:rsid w:val="00F70D00"/>
    <w:rsid w:val="00F70E5C"/>
    <w:rsid w:val="00F71651"/>
    <w:rsid w:val="00F716AE"/>
    <w:rsid w:val="00F71830"/>
    <w:rsid w:val="00F71A67"/>
    <w:rsid w:val="00F71B36"/>
    <w:rsid w:val="00F71F05"/>
    <w:rsid w:val="00F720D9"/>
    <w:rsid w:val="00F7214D"/>
    <w:rsid w:val="00F723C6"/>
    <w:rsid w:val="00F725A6"/>
    <w:rsid w:val="00F72665"/>
    <w:rsid w:val="00F72F83"/>
    <w:rsid w:val="00F72FA0"/>
    <w:rsid w:val="00F73988"/>
    <w:rsid w:val="00F739E8"/>
    <w:rsid w:val="00F73C5F"/>
    <w:rsid w:val="00F73CAD"/>
    <w:rsid w:val="00F73F2D"/>
    <w:rsid w:val="00F74130"/>
    <w:rsid w:val="00F74477"/>
    <w:rsid w:val="00F74DDA"/>
    <w:rsid w:val="00F74E79"/>
    <w:rsid w:val="00F74FDB"/>
    <w:rsid w:val="00F753B9"/>
    <w:rsid w:val="00F753CA"/>
    <w:rsid w:val="00F75444"/>
    <w:rsid w:val="00F75A09"/>
    <w:rsid w:val="00F75A7A"/>
    <w:rsid w:val="00F75B5C"/>
    <w:rsid w:val="00F75D7A"/>
    <w:rsid w:val="00F760DB"/>
    <w:rsid w:val="00F76356"/>
    <w:rsid w:val="00F76482"/>
    <w:rsid w:val="00F76488"/>
    <w:rsid w:val="00F765A1"/>
    <w:rsid w:val="00F765E9"/>
    <w:rsid w:val="00F76D53"/>
    <w:rsid w:val="00F76E8E"/>
    <w:rsid w:val="00F772E7"/>
    <w:rsid w:val="00F774EC"/>
    <w:rsid w:val="00F77604"/>
    <w:rsid w:val="00F77687"/>
    <w:rsid w:val="00F777A7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838"/>
    <w:rsid w:val="00F80E18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1C"/>
    <w:rsid w:val="00F82C9F"/>
    <w:rsid w:val="00F82D94"/>
    <w:rsid w:val="00F82E9B"/>
    <w:rsid w:val="00F83005"/>
    <w:rsid w:val="00F83017"/>
    <w:rsid w:val="00F8306D"/>
    <w:rsid w:val="00F830A2"/>
    <w:rsid w:val="00F83137"/>
    <w:rsid w:val="00F8314E"/>
    <w:rsid w:val="00F83281"/>
    <w:rsid w:val="00F832C4"/>
    <w:rsid w:val="00F832EF"/>
    <w:rsid w:val="00F836B2"/>
    <w:rsid w:val="00F83984"/>
    <w:rsid w:val="00F83C6D"/>
    <w:rsid w:val="00F83C84"/>
    <w:rsid w:val="00F841E8"/>
    <w:rsid w:val="00F841F3"/>
    <w:rsid w:val="00F84AF7"/>
    <w:rsid w:val="00F84DC0"/>
    <w:rsid w:val="00F850DE"/>
    <w:rsid w:val="00F85132"/>
    <w:rsid w:val="00F85225"/>
    <w:rsid w:val="00F85458"/>
    <w:rsid w:val="00F85475"/>
    <w:rsid w:val="00F8561F"/>
    <w:rsid w:val="00F857B2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AC"/>
    <w:rsid w:val="00F86FD7"/>
    <w:rsid w:val="00F8722C"/>
    <w:rsid w:val="00F87352"/>
    <w:rsid w:val="00F8747A"/>
    <w:rsid w:val="00F8760D"/>
    <w:rsid w:val="00F876FD"/>
    <w:rsid w:val="00F879BC"/>
    <w:rsid w:val="00F87A71"/>
    <w:rsid w:val="00F87B08"/>
    <w:rsid w:val="00F87F38"/>
    <w:rsid w:val="00F87F3B"/>
    <w:rsid w:val="00F9053C"/>
    <w:rsid w:val="00F90696"/>
    <w:rsid w:val="00F9087F"/>
    <w:rsid w:val="00F909C2"/>
    <w:rsid w:val="00F90D50"/>
    <w:rsid w:val="00F9108D"/>
    <w:rsid w:val="00F91269"/>
    <w:rsid w:val="00F915EA"/>
    <w:rsid w:val="00F917DC"/>
    <w:rsid w:val="00F918A4"/>
    <w:rsid w:val="00F918D7"/>
    <w:rsid w:val="00F91931"/>
    <w:rsid w:val="00F91CDF"/>
    <w:rsid w:val="00F91CE4"/>
    <w:rsid w:val="00F92164"/>
    <w:rsid w:val="00F92182"/>
    <w:rsid w:val="00F9218B"/>
    <w:rsid w:val="00F92266"/>
    <w:rsid w:val="00F9237E"/>
    <w:rsid w:val="00F925AC"/>
    <w:rsid w:val="00F925E3"/>
    <w:rsid w:val="00F9296A"/>
    <w:rsid w:val="00F92A49"/>
    <w:rsid w:val="00F92B97"/>
    <w:rsid w:val="00F92D18"/>
    <w:rsid w:val="00F93076"/>
    <w:rsid w:val="00F930CF"/>
    <w:rsid w:val="00F93122"/>
    <w:rsid w:val="00F9317B"/>
    <w:rsid w:val="00F931C4"/>
    <w:rsid w:val="00F932AD"/>
    <w:rsid w:val="00F933CC"/>
    <w:rsid w:val="00F93612"/>
    <w:rsid w:val="00F93AD5"/>
    <w:rsid w:val="00F9418A"/>
    <w:rsid w:val="00F941F9"/>
    <w:rsid w:val="00F94284"/>
    <w:rsid w:val="00F9435C"/>
    <w:rsid w:val="00F94DC3"/>
    <w:rsid w:val="00F94E45"/>
    <w:rsid w:val="00F953F9"/>
    <w:rsid w:val="00F95461"/>
    <w:rsid w:val="00F95A9A"/>
    <w:rsid w:val="00F95AAC"/>
    <w:rsid w:val="00F95BE6"/>
    <w:rsid w:val="00F95C1A"/>
    <w:rsid w:val="00F95EB1"/>
    <w:rsid w:val="00F95F85"/>
    <w:rsid w:val="00F96156"/>
    <w:rsid w:val="00F9641A"/>
    <w:rsid w:val="00F96688"/>
    <w:rsid w:val="00F9670A"/>
    <w:rsid w:val="00F967ED"/>
    <w:rsid w:val="00F968E6"/>
    <w:rsid w:val="00F969B9"/>
    <w:rsid w:val="00F96C15"/>
    <w:rsid w:val="00F96C7D"/>
    <w:rsid w:val="00F9751D"/>
    <w:rsid w:val="00F97580"/>
    <w:rsid w:val="00F975A0"/>
    <w:rsid w:val="00F979A7"/>
    <w:rsid w:val="00F97BDD"/>
    <w:rsid w:val="00F97E57"/>
    <w:rsid w:val="00FA0033"/>
    <w:rsid w:val="00FA0132"/>
    <w:rsid w:val="00FA0463"/>
    <w:rsid w:val="00FA05E2"/>
    <w:rsid w:val="00FA082A"/>
    <w:rsid w:val="00FA0999"/>
    <w:rsid w:val="00FA0C12"/>
    <w:rsid w:val="00FA0D1F"/>
    <w:rsid w:val="00FA0F17"/>
    <w:rsid w:val="00FA0F8C"/>
    <w:rsid w:val="00FA1087"/>
    <w:rsid w:val="00FA1598"/>
    <w:rsid w:val="00FA1623"/>
    <w:rsid w:val="00FA19DD"/>
    <w:rsid w:val="00FA1C24"/>
    <w:rsid w:val="00FA1C83"/>
    <w:rsid w:val="00FA2034"/>
    <w:rsid w:val="00FA205A"/>
    <w:rsid w:val="00FA21FE"/>
    <w:rsid w:val="00FA2226"/>
    <w:rsid w:val="00FA2584"/>
    <w:rsid w:val="00FA26B3"/>
    <w:rsid w:val="00FA283A"/>
    <w:rsid w:val="00FA284C"/>
    <w:rsid w:val="00FA28DD"/>
    <w:rsid w:val="00FA2939"/>
    <w:rsid w:val="00FA2A7B"/>
    <w:rsid w:val="00FA2ACD"/>
    <w:rsid w:val="00FA2E01"/>
    <w:rsid w:val="00FA3077"/>
    <w:rsid w:val="00FA3148"/>
    <w:rsid w:val="00FA32A1"/>
    <w:rsid w:val="00FA32EC"/>
    <w:rsid w:val="00FA3677"/>
    <w:rsid w:val="00FA382A"/>
    <w:rsid w:val="00FA3C1B"/>
    <w:rsid w:val="00FA3E32"/>
    <w:rsid w:val="00FA3FA8"/>
    <w:rsid w:val="00FA404A"/>
    <w:rsid w:val="00FA41B9"/>
    <w:rsid w:val="00FA41E3"/>
    <w:rsid w:val="00FA42CA"/>
    <w:rsid w:val="00FA42F1"/>
    <w:rsid w:val="00FA4300"/>
    <w:rsid w:val="00FA4452"/>
    <w:rsid w:val="00FA465A"/>
    <w:rsid w:val="00FA4B52"/>
    <w:rsid w:val="00FA4C5F"/>
    <w:rsid w:val="00FA4C6A"/>
    <w:rsid w:val="00FA50B6"/>
    <w:rsid w:val="00FA513A"/>
    <w:rsid w:val="00FA532E"/>
    <w:rsid w:val="00FA5349"/>
    <w:rsid w:val="00FA558B"/>
    <w:rsid w:val="00FA59E7"/>
    <w:rsid w:val="00FA5A82"/>
    <w:rsid w:val="00FA5DF4"/>
    <w:rsid w:val="00FA611A"/>
    <w:rsid w:val="00FA6345"/>
    <w:rsid w:val="00FA6539"/>
    <w:rsid w:val="00FA65F3"/>
    <w:rsid w:val="00FA680D"/>
    <w:rsid w:val="00FA68DC"/>
    <w:rsid w:val="00FA6956"/>
    <w:rsid w:val="00FA6E67"/>
    <w:rsid w:val="00FA736E"/>
    <w:rsid w:val="00FA737D"/>
    <w:rsid w:val="00FA771C"/>
    <w:rsid w:val="00FA7722"/>
    <w:rsid w:val="00FA775E"/>
    <w:rsid w:val="00FA77BF"/>
    <w:rsid w:val="00FA7AB2"/>
    <w:rsid w:val="00FA7D4F"/>
    <w:rsid w:val="00FA7F57"/>
    <w:rsid w:val="00FB0009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62F"/>
    <w:rsid w:val="00FB1665"/>
    <w:rsid w:val="00FB18B5"/>
    <w:rsid w:val="00FB1917"/>
    <w:rsid w:val="00FB1AA3"/>
    <w:rsid w:val="00FB1DBF"/>
    <w:rsid w:val="00FB1E07"/>
    <w:rsid w:val="00FB1E62"/>
    <w:rsid w:val="00FB2060"/>
    <w:rsid w:val="00FB232E"/>
    <w:rsid w:val="00FB2461"/>
    <w:rsid w:val="00FB2A4E"/>
    <w:rsid w:val="00FB2B5E"/>
    <w:rsid w:val="00FB2C0B"/>
    <w:rsid w:val="00FB2D75"/>
    <w:rsid w:val="00FB335F"/>
    <w:rsid w:val="00FB3420"/>
    <w:rsid w:val="00FB354C"/>
    <w:rsid w:val="00FB36FD"/>
    <w:rsid w:val="00FB3742"/>
    <w:rsid w:val="00FB3BE8"/>
    <w:rsid w:val="00FB4478"/>
    <w:rsid w:val="00FB4546"/>
    <w:rsid w:val="00FB46BF"/>
    <w:rsid w:val="00FB49B1"/>
    <w:rsid w:val="00FB4C05"/>
    <w:rsid w:val="00FB4CA9"/>
    <w:rsid w:val="00FB4FB8"/>
    <w:rsid w:val="00FB5002"/>
    <w:rsid w:val="00FB50B3"/>
    <w:rsid w:val="00FB51CF"/>
    <w:rsid w:val="00FB5201"/>
    <w:rsid w:val="00FB5A97"/>
    <w:rsid w:val="00FB5C74"/>
    <w:rsid w:val="00FB5DF7"/>
    <w:rsid w:val="00FB5DFB"/>
    <w:rsid w:val="00FB5EEA"/>
    <w:rsid w:val="00FB61E7"/>
    <w:rsid w:val="00FB6BFC"/>
    <w:rsid w:val="00FB6C4C"/>
    <w:rsid w:val="00FB71A4"/>
    <w:rsid w:val="00FB7329"/>
    <w:rsid w:val="00FB7486"/>
    <w:rsid w:val="00FB7525"/>
    <w:rsid w:val="00FB7537"/>
    <w:rsid w:val="00FB7776"/>
    <w:rsid w:val="00FB78FF"/>
    <w:rsid w:val="00FB7964"/>
    <w:rsid w:val="00FB79BF"/>
    <w:rsid w:val="00FB7F32"/>
    <w:rsid w:val="00FB7F63"/>
    <w:rsid w:val="00FC0199"/>
    <w:rsid w:val="00FC058F"/>
    <w:rsid w:val="00FC06C4"/>
    <w:rsid w:val="00FC078D"/>
    <w:rsid w:val="00FC0A1D"/>
    <w:rsid w:val="00FC0A46"/>
    <w:rsid w:val="00FC0C5B"/>
    <w:rsid w:val="00FC0C87"/>
    <w:rsid w:val="00FC113F"/>
    <w:rsid w:val="00FC1D83"/>
    <w:rsid w:val="00FC1E79"/>
    <w:rsid w:val="00FC23B1"/>
    <w:rsid w:val="00FC2533"/>
    <w:rsid w:val="00FC2585"/>
    <w:rsid w:val="00FC27CC"/>
    <w:rsid w:val="00FC28B1"/>
    <w:rsid w:val="00FC2985"/>
    <w:rsid w:val="00FC2BDA"/>
    <w:rsid w:val="00FC2FE5"/>
    <w:rsid w:val="00FC309A"/>
    <w:rsid w:val="00FC3127"/>
    <w:rsid w:val="00FC32D8"/>
    <w:rsid w:val="00FC3498"/>
    <w:rsid w:val="00FC35BE"/>
    <w:rsid w:val="00FC366A"/>
    <w:rsid w:val="00FC388F"/>
    <w:rsid w:val="00FC3AA6"/>
    <w:rsid w:val="00FC3B38"/>
    <w:rsid w:val="00FC3CC1"/>
    <w:rsid w:val="00FC3E2D"/>
    <w:rsid w:val="00FC40C3"/>
    <w:rsid w:val="00FC411E"/>
    <w:rsid w:val="00FC4395"/>
    <w:rsid w:val="00FC4AB0"/>
    <w:rsid w:val="00FC4BA5"/>
    <w:rsid w:val="00FC4CCE"/>
    <w:rsid w:val="00FC4E72"/>
    <w:rsid w:val="00FC504E"/>
    <w:rsid w:val="00FC50B8"/>
    <w:rsid w:val="00FC52B4"/>
    <w:rsid w:val="00FC5635"/>
    <w:rsid w:val="00FC597A"/>
    <w:rsid w:val="00FC59FA"/>
    <w:rsid w:val="00FC5DCC"/>
    <w:rsid w:val="00FC5E3A"/>
    <w:rsid w:val="00FC5EF5"/>
    <w:rsid w:val="00FC5FB2"/>
    <w:rsid w:val="00FC60DF"/>
    <w:rsid w:val="00FC64B0"/>
    <w:rsid w:val="00FC65ED"/>
    <w:rsid w:val="00FC68B2"/>
    <w:rsid w:val="00FC6C58"/>
    <w:rsid w:val="00FC6C6B"/>
    <w:rsid w:val="00FC6D36"/>
    <w:rsid w:val="00FC6DD4"/>
    <w:rsid w:val="00FC6E60"/>
    <w:rsid w:val="00FC6FD6"/>
    <w:rsid w:val="00FC70C3"/>
    <w:rsid w:val="00FC7238"/>
    <w:rsid w:val="00FC7357"/>
    <w:rsid w:val="00FC74D4"/>
    <w:rsid w:val="00FC787F"/>
    <w:rsid w:val="00FC794A"/>
    <w:rsid w:val="00FC7A51"/>
    <w:rsid w:val="00FC7DB5"/>
    <w:rsid w:val="00FC7DF9"/>
    <w:rsid w:val="00FC7EE4"/>
    <w:rsid w:val="00FD0001"/>
    <w:rsid w:val="00FD02B5"/>
    <w:rsid w:val="00FD0314"/>
    <w:rsid w:val="00FD04E9"/>
    <w:rsid w:val="00FD0C33"/>
    <w:rsid w:val="00FD0F1B"/>
    <w:rsid w:val="00FD1013"/>
    <w:rsid w:val="00FD127B"/>
    <w:rsid w:val="00FD12CB"/>
    <w:rsid w:val="00FD173F"/>
    <w:rsid w:val="00FD1781"/>
    <w:rsid w:val="00FD1A53"/>
    <w:rsid w:val="00FD1BD7"/>
    <w:rsid w:val="00FD1BF5"/>
    <w:rsid w:val="00FD1E8D"/>
    <w:rsid w:val="00FD1F62"/>
    <w:rsid w:val="00FD1FB2"/>
    <w:rsid w:val="00FD211A"/>
    <w:rsid w:val="00FD2181"/>
    <w:rsid w:val="00FD2245"/>
    <w:rsid w:val="00FD22F0"/>
    <w:rsid w:val="00FD27DD"/>
    <w:rsid w:val="00FD2854"/>
    <w:rsid w:val="00FD2B5B"/>
    <w:rsid w:val="00FD3444"/>
    <w:rsid w:val="00FD36C7"/>
    <w:rsid w:val="00FD38B2"/>
    <w:rsid w:val="00FD38D7"/>
    <w:rsid w:val="00FD3A02"/>
    <w:rsid w:val="00FD421F"/>
    <w:rsid w:val="00FD45B4"/>
    <w:rsid w:val="00FD4910"/>
    <w:rsid w:val="00FD49F8"/>
    <w:rsid w:val="00FD4F29"/>
    <w:rsid w:val="00FD5099"/>
    <w:rsid w:val="00FD50C0"/>
    <w:rsid w:val="00FD528E"/>
    <w:rsid w:val="00FD535F"/>
    <w:rsid w:val="00FD5414"/>
    <w:rsid w:val="00FD5438"/>
    <w:rsid w:val="00FD54C8"/>
    <w:rsid w:val="00FD5787"/>
    <w:rsid w:val="00FD5999"/>
    <w:rsid w:val="00FD5A6A"/>
    <w:rsid w:val="00FD5B94"/>
    <w:rsid w:val="00FD5C62"/>
    <w:rsid w:val="00FD5E06"/>
    <w:rsid w:val="00FD60FA"/>
    <w:rsid w:val="00FD638E"/>
    <w:rsid w:val="00FD6501"/>
    <w:rsid w:val="00FD6617"/>
    <w:rsid w:val="00FD6808"/>
    <w:rsid w:val="00FD6896"/>
    <w:rsid w:val="00FD6C8F"/>
    <w:rsid w:val="00FD6CBF"/>
    <w:rsid w:val="00FD6EBC"/>
    <w:rsid w:val="00FD7427"/>
    <w:rsid w:val="00FD7652"/>
    <w:rsid w:val="00FD7774"/>
    <w:rsid w:val="00FD77B6"/>
    <w:rsid w:val="00FD788F"/>
    <w:rsid w:val="00FD7CAD"/>
    <w:rsid w:val="00FD7D6D"/>
    <w:rsid w:val="00FD7FB2"/>
    <w:rsid w:val="00FE008D"/>
    <w:rsid w:val="00FE00B1"/>
    <w:rsid w:val="00FE0526"/>
    <w:rsid w:val="00FE06C6"/>
    <w:rsid w:val="00FE070F"/>
    <w:rsid w:val="00FE0989"/>
    <w:rsid w:val="00FE09BC"/>
    <w:rsid w:val="00FE0A66"/>
    <w:rsid w:val="00FE0ABE"/>
    <w:rsid w:val="00FE0FEB"/>
    <w:rsid w:val="00FE1122"/>
    <w:rsid w:val="00FE1154"/>
    <w:rsid w:val="00FE11F1"/>
    <w:rsid w:val="00FE13E6"/>
    <w:rsid w:val="00FE176E"/>
    <w:rsid w:val="00FE1B8F"/>
    <w:rsid w:val="00FE1B9E"/>
    <w:rsid w:val="00FE1D42"/>
    <w:rsid w:val="00FE1EC4"/>
    <w:rsid w:val="00FE1F27"/>
    <w:rsid w:val="00FE25DA"/>
    <w:rsid w:val="00FE2A07"/>
    <w:rsid w:val="00FE2AD4"/>
    <w:rsid w:val="00FE2BA7"/>
    <w:rsid w:val="00FE2E62"/>
    <w:rsid w:val="00FE30F2"/>
    <w:rsid w:val="00FE33C6"/>
    <w:rsid w:val="00FE33E6"/>
    <w:rsid w:val="00FE344D"/>
    <w:rsid w:val="00FE34B6"/>
    <w:rsid w:val="00FE34D9"/>
    <w:rsid w:val="00FE3716"/>
    <w:rsid w:val="00FE3768"/>
    <w:rsid w:val="00FE3D6C"/>
    <w:rsid w:val="00FE44C0"/>
    <w:rsid w:val="00FE4906"/>
    <w:rsid w:val="00FE4CC8"/>
    <w:rsid w:val="00FE4E60"/>
    <w:rsid w:val="00FE5034"/>
    <w:rsid w:val="00FE50F9"/>
    <w:rsid w:val="00FE57C3"/>
    <w:rsid w:val="00FE5AC0"/>
    <w:rsid w:val="00FE5C5B"/>
    <w:rsid w:val="00FE5F2B"/>
    <w:rsid w:val="00FE6162"/>
    <w:rsid w:val="00FE6222"/>
    <w:rsid w:val="00FE6345"/>
    <w:rsid w:val="00FE6B94"/>
    <w:rsid w:val="00FE6D4F"/>
    <w:rsid w:val="00FE6D5C"/>
    <w:rsid w:val="00FE6DD6"/>
    <w:rsid w:val="00FE6E29"/>
    <w:rsid w:val="00FE6F49"/>
    <w:rsid w:val="00FE7008"/>
    <w:rsid w:val="00FE70B8"/>
    <w:rsid w:val="00FE70F5"/>
    <w:rsid w:val="00FE71B1"/>
    <w:rsid w:val="00FE73EB"/>
    <w:rsid w:val="00FE7503"/>
    <w:rsid w:val="00FE760E"/>
    <w:rsid w:val="00FE767F"/>
    <w:rsid w:val="00FE7777"/>
    <w:rsid w:val="00FE79AC"/>
    <w:rsid w:val="00FE7B7D"/>
    <w:rsid w:val="00FE7C5C"/>
    <w:rsid w:val="00FE7D03"/>
    <w:rsid w:val="00FE7E6C"/>
    <w:rsid w:val="00FF044D"/>
    <w:rsid w:val="00FF074A"/>
    <w:rsid w:val="00FF0AA6"/>
    <w:rsid w:val="00FF0FE2"/>
    <w:rsid w:val="00FF0FFE"/>
    <w:rsid w:val="00FF13CE"/>
    <w:rsid w:val="00FF163B"/>
    <w:rsid w:val="00FF1828"/>
    <w:rsid w:val="00FF1888"/>
    <w:rsid w:val="00FF1956"/>
    <w:rsid w:val="00FF1BAB"/>
    <w:rsid w:val="00FF1E38"/>
    <w:rsid w:val="00FF1F68"/>
    <w:rsid w:val="00FF2007"/>
    <w:rsid w:val="00FF2023"/>
    <w:rsid w:val="00FF21E9"/>
    <w:rsid w:val="00FF2305"/>
    <w:rsid w:val="00FF2326"/>
    <w:rsid w:val="00FF243B"/>
    <w:rsid w:val="00FF2483"/>
    <w:rsid w:val="00FF2499"/>
    <w:rsid w:val="00FF24F2"/>
    <w:rsid w:val="00FF251F"/>
    <w:rsid w:val="00FF26B6"/>
    <w:rsid w:val="00FF2963"/>
    <w:rsid w:val="00FF2991"/>
    <w:rsid w:val="00FF2C3A"/>
    <w:rsid w:val="00FF3317"/>
    <w:rsid w:val="00FF341C"/>
    <w:rsid w:val="00FF3427"/>
    <w:rsid w:val="00FF349C"/>
    <w:rsid w:val="00FF34E3"/>
    <w:rsid w:val="00FF3762"/>
    <w:rsid w:val="00FF377B"/>
    <w:rsid w:val="00FF3862"/>
    <w:rsid w:val="00FF397A"/>
    <w:rsid w:val="00FF39F1"/>
    <w:rsid w:val="00FF3B59"/>
    <w:rsid w:val="00FF3CF4"/>
    <w:rsid w:val="00FF4105"/>
    <w:rsid w:val="00FF4132"/>
    <w:rsid w:val="00FF4333"/>
    <w:rsid w:val="00FF46BF"/>
    <w:rsid w:val="00FF47AD"/>
    <w:rsid w:val="00FF487C"/>
    <w:rsid w:val="00FF48CA"/>
    <w:rsid w:val="00FF48E9"/>
    <w:rsid w:val="00FF4AF8"/>
    <w:rsid w:val="00FF4B5A"/>
    <w:rsid w:val="00FF4C61"/>
    <w:rsid w:val="00FF4EAC"/>
    <w:rsid w:val="00FF5530"/>
    <w:rsid w:val="00FF5546"/>
    <w:rsid w:val="00FF5630"/>
    <w:rsid w:val="00FF5789"/>
    <w:rsid w:val="00FF5898"/>
    <w:rsid w:val="00FF5BD5"/>
    <w:rsid w:val="00FF5DFE"/>
    <w:rsid w:val="00FF5E25"/>
    <w:rsid w:val="00FF5E85"/>
    <w:rsid w:val="00FF5F05"/>
    <w:rsid w:val="00FF5FAE"/>
    <w:rsid w:val="00FF62EC"/>
    <w:rsid w:val="00FF6749"/>
    <w:rsid w:val="00FF6868"/>
    <w:rsid w:val="00FF68F2"/>
    <w:rsid w:val="00FF6916"/>
    <w:rsid w:val="00FF6976"/>
    <w:rsid w:val="00FF6D42"/>
    <w:rsid w:val="00FF6DD4"/>
    <w:rsid w:val="00FF6F06"/>
    <w:rsid w:val="00FF7067"/>
    <w:rsid w:val="00FF740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11C3EEE"/>
  <w15:chartTrackingRefBased/>
  <w15:docId w15:val="{4775DB44-6DBB-4C6F-8B5B-906FB13ED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E52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0">
    <w:name w:val="Char Char22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E45324"/>
    <w:rPr>
      <w:b/>
      <w:bCs/>
      <w:i/>
      <w:iCs/>
      <w:sz w:val="24"/>
      <w:szCs w:val="24"/>
      <w:lang w:val="en-GB" w:eastAsia="en-US" w:bidi="th-TH"/>
    </w:rPr>
  </w:style>
  <w:style w:type="paragraph" w:customStyle="1" w:styleId="NormalIndent20">
    <w:name w:val="Normal Indent2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0">
    <w:name w:val="Char Char25"/>
    <w:rsid w:val="00E4532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table" w:customStyle="1" w:styleId="TableGrid1">
    <w:name w:val="Table Grid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uiPriority w:val="99"/>
    <w:semiHidden/>
    <w:unhideWhenUsed/>
    <w:rsid w:val="00E453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F3CC8-569B-48B2-8FE4-7594E6417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580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Somjai, Nigonyanont</cp:lastModifiedBy>
  <cp:revision>3</cp:revision>
  <cp:lastPrinted>2020-05-12T03:54:00Z</cp:lastPrinted>
  <dcterms:created xsi:type="dcterms:W3CDTF">2020-05-12T10:19:00Z</dcterms:created>
  <dcterms:modified xsi:type="dcterms:W3CDTF">2020-05-12T10:30:00Z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-1420939338</vt:i4>
  </property>
</Properties>
</file>