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F5205" w14:textId="2FF127C3" w:rsidR="00982385" w:rsidRPr="00C14593" w:rsidRDefault="00A33173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  <w:r>
        <w:rPr>
          <w:rFonts w:asciiTheme="majorBidi" w:hAnsiTheme="majorBidi" w:cstheme="majorBidi"/>
          <w:sz w:val="30"/>
          <w:szCs w:val="30"/>
        </w:rPr>
        <w:tab/>
      </w:r>
      <w:r w:rsidR="001821CE" w:rsidRPr="00C14593">
        <w:rPr>
          <w:rFonts w:asciiTheme="majorBidi" w:hAnsiTheme="majorBidi" w:cstheme="majorBidi"/>
          <w:sz w:val="30"/>
          <w:szCs w:val="30"/>
        </w:rPr>
        <w:tab/>
      </w:r>
    </w:p>
    <w:p w14:paraId="241A6CB9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4C9C60F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BBFE08C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B16566B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2FE0E93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7821716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BC803B" w14:textId="77777777" w:rsidR="00BC1790" w:rsidRPr="00C14593" w:rsidRDefault="00BC1790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2E903E16" w14:textId="77777777" w:rsidR="00243549" w:rsidRPr="00C14593" w:rsidRDefault="00186EB2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52"/>
          <w:szCs w:val="52"/>
          <w:cs/>
        </w:rPr>
        <w:t>บริษัท เธียรสุรัตน์ จำกัด (มหาชน) และบริษัทย่อย</w:t>
      </w:r>
      <w:r w:rsidR="00243549" w:rsidRPr="00C14593">
        <w:rPr>
          <w:rFonts w:asciiTheme="majorBidi" w:hAnsiTheme="majorBidi" w:cstheme="majorBidi"/>
          <w:sz w:val="52"/>
          <w:szCs w:val="52"/>
        </w:rPr>
        <w:t xml:space="preserve"> </w:t>
      </w:r>
    </w:p>
    <w:p w14:paraId="6EAAA5FC" w14:textId="77777777" w:rsidR="00243549" w:rsidRPr="00E651EE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1A897E3" w14:textId="326C9DC1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</w:rPr>
      </w:pPr>
      <w:r w:rsidRPr="00E651EE">
        <w:rPr>
          <w:rFonts w:ascii="Angsana New" w:eastAsia="Batang" w:hAnsi="Angsana New"/>
          <w:sz w:val="32"/>
          <w:szCs w:val="32"/>
          <w:cs/>
        </w:rPr>
        <w:t>งบการเงินระหว่างกาล</w:t>
      </w:r>
      <w:r w:rsidR="00AF2DFA">
        <w:rPr>
          <w:rFonts w:ascii="Angsana New" w:eastAsia="Batang" w:hAnsi="Angsana New" w:hint="cs"/>
          <w:sz w:val="32"/>
          <w:szCs w:val="32"/>
          <w:cs/>
        </w:rPr>
        <w:t>แบบย่อ</w:t>
      </w:r>
    </w:p>
    <w:p w14:paraId="4BD7BE53" w14:textId="7DDD838E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</w:rPr>
      </w:pPr>
      <w:r w:rsidRPr="00E651EE">
        <w:rPr>
          <w:rFonts w:ascii="Angsana New" w:eastAsia="Batang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E651EE">
        <w:rPr>
          <w:rFonts w:ascii="Angsana New" w:eastAsia="Batang" w:hAnsi="Angsana New"/>
          <w:sz w:val="32"/>
          <w:szCs w:val="32"/>
        </w:rPr>
        <w:t>31</w:t>
      </w:r>
      <w:r w:rsidRPr="00E651EE">
        <w:rPr>
          <w:rFonts w:ascii="Angsana New" w:eastAsia="Batang" w:hAnsi="Angsana New" w:hint="cs"/>
          <w:sz w:val="32"/>
          <w:szCs w:val="32"/>
          <w:cs/>
        </w:rPr>
        <w:t xml:space="preserve"> มีนาคม </w:t>
      </w:r>
      <w:r w:rsidRPr="00E651EE">
        <w:rPr>
          <w:rFonts w:ascii="Angsana New" w:eastAsia="Batang" w:hAnsi="Angsana New"/>
          <w:sz w:val="32"/>
          <w:szCs w:val="32"/>
        </w:rPr>
        <w:t>256</w:t>
      </w:r>
      <w:r>
        <w:rPr>
          <w:rFonts w:ascii="Angsana New" w:eastAsia="Batang" w:hAnsi="Angsana New"/>
          <w:sz w:val="32"/>
          <w:szCs w:val="32"/>
        </w:rPr>
        <w:t>3</w:t>
      </w:r>
    </w:p>
    <w:p w14:paraId="2EAD4E58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  <w:lang w:val="th-TH"/>
        </w:rPr>
      </w:pPr>
      <w:r w:rsidRPr="00E651EE">
        <w:rPr>
          <w:rFonts w:ascii="Angsana New" w:eastAsia="Batang" w:hAnsi="Angsana New"/>
          <w:sz w:val="32"/>
          <w:szCs w:val="32"/>
          <w:cs/>
        </w:rPr>
        <w:t>และ</w:t>
      </w:r>
    </w:p>
    <w:p w14:paraId="710F8EF1" w14:textId="4D68C9FF" w:rsidR="00A45922" w:rsidRPr="00E651EE" w:rsidRDefault="00E651EE" w:rsidP="00E65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651E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val="en-GB"/>
        </w:rPr>
        <w:t>รายงานการสอบทาน</w:t>
      </w:r>
      <w:r w:rsidR="00AF2DFA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val="en-GB"/>
        </w:rPr>
        <w:t>ของ</w:t>
      </w:r>
      <w:r w:rsidRPr="00E651E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val="en-GB"/>
        </w:rPr>
        <w:t>ผู้สอบบัญชีรับอนุญาต</w:t>
      </w:r>
    </w:p>
    <w:p w14:paraId="7CEBABF5" w14:textId="77777777" w:rsidR="00FC5A25" w:rsidRPr="00C14593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C14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30D24F" w14:textId="77777777" w:rsidR="00E81BBE" w:rsidRPr="00C14593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E81BBE" w:rsidRPr="00C14593" w:rsidSect="00BA6FE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145F81E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4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2F069B29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2B7B487D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3398C006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060B6D24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7F66B21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21CA855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716AB0AC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2508B4AA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5A07B31A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lang w:val="en-GB"/>
        </w:rPr>
      </w:pPr>
      <w:r w:rsidRPr="00E651EE">
        <w:rPr>
          <w:rFonts w:ascii="Angsana New" w:eastAsia="MS Mincho" w:hAnsi="Angsana New"/>
          <w:b/>
          <w:bCs/>
          <w:sz w:val="32"/>
          <w:szCs w:val="32"/>
          <w:cs/>
          <w:lang w:val="en-GB"/>
        </w:rPr>
        <w:t>รายงานการสอบทาน</w:t>
      </w:r>
      <w:r w:rsidRPr="00E651EE">
        <w:rPr>
          <w:rFonts w:ascii="Angsana New" w:eastAsia="MS Mincho" w:hAnsi="Angsana New" w:hint="cs"/>
          <w:b/>
          <w:bCs/>
          <w:sz w:val="32"/>
          <w:szCs w:val="32"/>
          <w:cs/>
          <w:lang w:val="en-GB"/>
        </w:rPr>
        <w:t>ข้อมูลทาง</w:t>
      </w:r>
      <w:r w:rsidRPr="00E651EE">
        <w:rPr>
          <w:rFonts w:ascii="Angsana New" w:eastAsia="MS Mincho" w:hAnsi="Angsana New"/>
          <w:b/>
          <w:bCs/>
          <w:sz w:val="32"/>
          <w:szCs w:val="32"/>
          <w:cs/>
          <w:lang w:val="en-GB"/>
        </w:rPr>
        <w:t>การเงิน</w:t>
      </w:r>
      <w:r w:rsidRPr="00E651EE">
        <w:rPr>
          <w:rFonts w:ascii="Angsana New" w:eastAsia="MS Mincho" w:hAnsi="Angsana New" w:hint="cs"/>
          <w:b/>
          <w:bCs/>
          <w:sz w:val="32"/>
          <w:szCs w:val="32"/>
          <w:cs/>
          <w:lang w:val="en-GB"/>
        </w:rPr>
        <w:t>ระหว่างกาล</w:t>
      </w:r>
      <w:r w:rsidRPr="00E651EE">
        <w:rPr>
          <w:rFonts w:ascii="Angsana New" w:eastAsia="MS Mincho" w:hAnsi="Angsana New"/>
          <w:b/>
          <w:bCs/>
          <w:sz w:val="32"/>
          <w:szCs w:val="32"/>
          <w:cs/>
          <w:lang w:val="en-GB"/>
        </w:rPr>
        <w:t>โดยผู้สอบบัญชีรับอนุญาต</w:t>
      </w:r>
    </w:p>
    <w:p w14:paraId="746EC20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5815D790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0"/>
          <w:szCs w:val="30"/>
        </w:rPr>
      </w:pP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 xml:space="preserve">เสนอ </w:t>
      </w: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 xml:space="preserve"> เธียรสุรัตน์</w:t>
      </w: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58FB8D7F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0"/>
          <w:szCs w:val="30"/>
          <w:cs/>
        </w:rPr>
      </w:pPr>
    </w:p>
    <w:p w14:paraId="45702757" w14:textId="00C2717A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ข้าพเจ้าได้สอบทานงบ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แสดงฐานะการเงินรวมและงบแสดงฐานะการเงินเฉพาะกิจการ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ณ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วันที่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3</w:t>
      </w:r>
      <w:r w:rsidRPr="00E651EE">
        <w:rPr>
          <w:rFonts w:ascii="Angsana New" w:eastAsia="MS Mincho" w:hAnsi="Angsana New"/>
          <w:sz w:val="30"/>
          <w:szCs w:val="30"/>
        </w:rPr>
        <w:t>1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มีนาคม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</w:rPr>
        <w:t>2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>56</w:t>
      </w:r>
      <w:r w:rsidR="00597E20">
        <w:rPr>
          <w:rFonts w:ascii="Angsana New" w:eastAsia="MS Mincho" w:hAnsi="Angsana New"/>
          <w:sz w:val="30"/>
          <w:szCs w:val="30"/>
          <w:lang w:val="en-GB"/>
        </w:rPr>
        <w:t>3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br/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งบกำไรขาดทุนเบ็ดเสร็จรวมและงบกำไรขาดทุนเบ็ดเสร็จเฉพาะกิจการ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งบแสดงการเปลี่ยนแปลงส่วนของผู้ถือหุ้น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รวมและงบแสดงการเปลี่ยนแปลงส่วนของผู้ถือหุ้นเฉพาะกิจการ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และงบกระแสเงินสด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รวมและงบกระแสเงินสดเฉพาะกิจการ </w:t>
      </w:r>
      <w:r w:rsidRPr="00E651EE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สำหรับงวด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>สามเดือน</w:t>
      </w:r>
      <w:r w:rsidRPr="00E651EE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สิ้นสุดวัน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 xml:space="preserve">ที่ 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>3</w:t>
      </w:r>
      <w:r w:rsidRPr="00E651EE">
        <w:rPr>
          <w:rFonts w:ascii="Angsana New" w:eastAsia="MS Mincho" w:hAnsi="Angsana New" w:hint="cs"/>
          <w:spacing w:val="-6"/>
          <w:sz w:val="30"/>
          <w:szCs w:val="30"/>
        </w:rPr>
        <w:t>1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>มีนาคม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pacing w:val="-6"/>
          <w:sz w:val="30"/>
          <w:szCs w:val="30"/>
        </w:rPr>
        <w:t>2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>56</w:t>
      </w:r>
      <w:r w:rsidR="00597E20">
        <w:rPr>
          <w:rFonts w:ascii="Angsana New" w:eastAsia="MS Mincho" w:hAnsi="Angsana New"/>
          <w:spacing w:val="-6"/>
          <w:sz w:val="30"/>
          <w:szCs w:val="30"/>
        </w:rPr>
        <w:t>3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>และหมายเหตุประกอบงบการเงินแบบย่อ (ข้อมูลทางการเงินระหว่าง</w:t>
      </w:r>
      <w:r w:rsidRPr="00E651EE">
        <w:rPr>
          <w:rFonts w:ascii="Angsana New" w:eastAsia="MS Mincho" w:hAnsi="Angsana New" w:hint="cs"/>
          <w:spacing w:val="6"/>
          <w:sz w:val="30"/>
          <w:szCs w:val="30"/>
          <w:cs/>
          <w:lang w:val="en-GB"/>
        </w:rPr>
        <w:t xml:space="preserve">กาล) </w:t>
      </w:r>
      <w:r w:rsidRPr="00E651EE">
        <w:rPr>
          <w:rFonts w:ascii="Angsana New" w:eastAsia="MS Mincho" w:hAnsi="Angsana New"/>
          <w:spacing w:val="6"/>
          <w:sz w:val="30"/>
          <w:szCs w:val="30"/>
          <w:cs/>
          <w:lang w:val="en-GB"/>
        </w:rPr>
        <w:t>ของบริษัท เธียรสุรัตน์ จำกัด (มหาชน) และบริษัทย่อย</w:t>
      </w:r>
      <w:r w:rsidRPr="00E651EE">
        <w:rPr>
          <w:rFonts w:ascii="Angsana New" w:eastAsia="MS Mincho" w:hAnsi="Angsana New" w:hint="cs"/>
          <w:spacing w:val="6"/>
          <w:sz w:val="30"/>
          <w:szCs w:val="30"/>
          <w:cs/>
          <w:lang w:val="en-GB"/>
        </w:rPr>
        <w:t xml:space="preserve"> และของเฉพาะ</w:t>
      </w:r>
      <w:r w:rsidRPr="00E651EE">
        <w:rPr>
          <w:rFonts w:ascii="Angsana New" w:eastAsia="MS Mincho" w:hAnsi="Angsana New"/>
          <w:spacing w:val="6"/>
          <w:sz w:val="30"/>
          <w:szCs w:val="30"/>
          <w:cs/>
          <w:lang w:val="en-GB"/>
        </w:rPr>
        <w:t>บริษัท</w:t>
      </w:r>
      <w:r w:rsidRPr="00E651EE">
        <w:rPr>
          <w:rFonts w:ascii="Angsana New" w:eastAsia="MS Mincho" w:hAnsi="Angsana New"/>
          <w:spacing w:val="6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pacing w:val="6"/>
          <w:sz w:val="30"/>
          <w:szCs w:val="30"/>
          <w:cs/>
          <w:lang w:val="en-GB"/>
        </w:rPr>
        <w:t>เธียรสุรัตน์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 xml:space="preserve"> จำกัด (มหาชน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) 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ตามลำดับ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นำเสนอข้อมูลทางการเงินระหว่างกาล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เหล่านี้ตาม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br/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การบัญชี ฉบับที่ </w:t>
      </w:r>
      <w:r w:rsidRPr="00E651EE">
        <w:rPr>
          <w:rFonts w:ascii="Angsana New" w:eastAsia="MS Mincho" w:hAnsi="Angsana New"/>
          <w:sz w:val="30"/>
          <w:szCs w:val="30"/>
        </w:rPr>
        <w:t>34</w:t>
      </w:r>
      <w:r w:rsidRPr="00E651EE">
        <w:rPr>
          <w:rFonts w:ascii="Angsana New" w:eastAsia="MS Mincho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ส่วนข้าพเจ้าเป็นผู้รับผิดชอบในการ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ให้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ข้อสรุป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เกี่ยวกับ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br/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ข้อมูลทางการเงินระหว่างกาล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AA20526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34AC8D20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  <w:lang w:val="en-GB"/>
        </w:rPr>
      </w:pPr>
      <w:r w:rsidRPr="00E651EE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ขอบเขตการสอบทาน</w:t>
      </w:r>
    </w:p>
    <w:p w14:paraId="5AAEC417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7DA57A6C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pacing w:val="-4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รหัส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</w:rPr>
        <w:t>2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>4</w:t>
      </w:r>
      <w:r w:rsidRPr="00E651EE">
        <w:rPr>
          <w:rFonts w:ascii="Angsana New" w:eastAsia="MS Mincho" w:hAnsi="Angsana New"/>
          <w:sz w:val="30"/>
          <w:szCs w:val="30"/>
        </w:rPr>
        <w:t>10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“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>”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การใช้วิธีการสอบถามบุคลากรซึ่ง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ส่วนใหญ่เป็นผู้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รับผิดชอบ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ด้าน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การเงินและบัญชีและการวิเคราะห์เปรียบเทียบและวิธีการสอบทานอื่น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ทำให้ข้าพเจ้า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ไม่สามารถ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ได้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ความเชื่อมั่นว่าจะ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พบ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เรื่องที่มีนัยสำคัญ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ทั้งหมดซึ่งอาจพบได้จากการตรวจสอบ</w:t>
      </w:r>
      <w:r w:rsidRPr="00E651EE">
        <w:rPr>
          <w:rFonts w:ascii="Angsana New" w:eastAsia="MS Mincho" w:hAnsi="Angsana New"/>
          <w:spacing w:val="-4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ดังนั้น</w:t>
      </w:r>
      <w:r w:rsidRPr="00E651EE">
        <w:rPr>
          <w:rFonts w:ascii="Angsana New" w:eastAsia="MS Mincho" w:hAnsi="Angsana New"/>
          <w:spacing w:val="-4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ข้าพเจ้าจึงไม่แสดงความเห็นต่อ</w:t>
      </w:r>
      <w:r w:rsidRPr="00E651EE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>ข้อมูลทาง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การเงินระหว่างกาลที่สอบทาน</w:t>
      </w:r>
    </w:p>
    <w:p w14:paraId="505679C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208B44A1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  <w:lang w:val="en-GB"/>
        </w:rPr>
      </w:pPr>
    </w:p>
    <w:p w14:paraId="19D48CD6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sectPr w:rsidR="00E651EE" w:rsidRPr="00E651EE" w:rsidSect="00BA6FE8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B0AE548" w14:textId="77777777" w:rsidR="00870AB2" w:rsidRDefault="00870AB2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A2BB800" w14:textId="7051BEA0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E651EE">
        <w:rPr>
          <w:rFonts w:ascii="Angsana New" w:eastAsia="MS Mincho" w:hAnsi="Angsana New" w:hint="cs"/>
          <w:i/>
          <w:iCs/>
          <w:sz w:val="30"/>
          <w:szCs w:val="30"/>
          <w:cs/>
        </w:rPr>
        <w:t>ข้อสรุป</w:t>
      </w:r>
    </w:p>
    <w:p w14:paraId="4A3E8BB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C82389A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ข้าพเจ้าไม่พบสิ่งที่เป็นเหตุให้เชื่อว่า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ข้อมูลทางการเงินระหว่างกาล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ดังกล่าว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ไม่ได้จัดทำขึ้นตามมาตรฐานการบัญชี ฉบับที่ </w:t>
      </w:r>
      <w:r w:rsidRPr="00E651EE">
        <w:rPr>
          <w:rFonts w:ascii="Angsana New" w:eastAsia="MS Mincho" w:hAnsi="Angsana New"/>
          <w:sz w:val="30"/>
          <w:szCs w:val="30"/>
        </w:rPr>
        <w:t>34</w:t>
      </w:r>
      <w:r w:rsidRPr="00E651EE">
        <w:rPr>
          <w:rFonts w:ascii="Angsana New" w:eastAsia="MS Mincho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ในสาระสำคัญจากการสอบทานของข้าพเจ้า</w:t>
      </w:r>
    </w:p>
    <w:p w14:paraId="5CE2079F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jc w:val="thaiDistribute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p w14:paraId="664B4B2E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71901D8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40CA44AC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2AB958F8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(</w:t>
      </w:r>
      <w:r w:rsidRPr="00E651E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14:paraId="2396FDCF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7293AE4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 xml:space="preserve">เลขทะเบียน </w:t>
      </w:r>
      <w:r w:rsidRPr="00E651EE">
        <w:rPr>
          <w:rFonts w:ascii="Angsana New" w:eastAsia="MS Mincho" w:hAnsi="Angsana New"/>
          <w:sz w:val="30"/>
          <w:szCs w:val="30"/>
        </w:rPr>
        <w:t>8179</w:t>
      </w:r>
    </w:p>
    <w:p w14:paraId="269125C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2963B47D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710FEDC8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กรุงเทพมหานคร</w:t>
      </w:r>
    </w:p>
    <w:p w14:paraId="0B2211B6" w14:textId="17DE9379" w:rsidR="00E651EE" w:rsidRDefault="00CB0C5A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 w:hanging="1080"/>
        <w:outlineLvl w:val="0"/>
        <w:rPr>
          <w:rFonts w:ascii="Angsana New" w:eastAsia="MS Mincho" w:hAnsi="Angsana New"/>
          <w:sz w:val="30"/>
          <w:szCs w:val="30"/>
        </w:rPr>
      </w:pPr>
      <w:bookmarkStart w:id="1" w:name="_Hlk36735761"/>
      <w:r>
        <w:rPr>
          <w:rFonts w:ascii="Angsana New" w:eastAsia="MS Mincho" w:hAnsi="Angsana New"/>
          <w:sz w:val="30"/>
          <w:szCs w:val="30"/>
        </w:rPr>
        <w:t>12</w:t>
      </w:r>
      <w:r w:rsidR="00E651EE" w:rsidRPr="00E651EE">
        <w:rPr>
          <w:rFonts w:ascii="Angsana New" w:eastAsia="MS Mincho" w:hAnsi="Angsana New"/>
          <w:sz w:val="30"/>
          <w:szCs w:val="30"/>
        </w:rPr>
        <w:t xml:space="preserve"> </w:t>
      </w:r>
      <w:r w:rsidR="00E651EE" w:rsidRPr="00E651EE">
        <w:rPr>
          <w:rFonts w:ascii="Angsana New" w:eastAsia="MS Mincho" w:hAnsi="Angsana New" w:hint="cs"/>
          <w:sz w:val="30"/>
          <w:szCs w:val="30"/>
          <w:cs/>
        </w:rPr>
        <w:t xml:space="preserve">พฤษภาคม </w:t>
      </w:r>
      <w:r w:rsidR="00E651EE" w:rsidRPr="00E651EE">
        <w:rPr>
          <w:rFonts w:ascii="Angsana New" w:eastAsia="MS Mincho" w:hAnsi="Angsana New" w:hint="cs"/>
          <w:sz w:val="30"/>
          <w:szCs w:val="30"/>
        </w:rPr>
        <w:t>2</w:t>
      </w:r>
      <w:r w:rsidR="00E651EE" w:rsidRPr="00E651EE">
        <w:rPr>
          <w:rFonts w:ascii="Angsana New" w:eastAsia="MS Mincho" w:hAnsi="Angsana New" w:hint="cs"/>
          <w:sz w:val="30"/>
          <w:szCs w:val="30"/>
          <w:cs/>
        </w:rPr>
        <w:t>56</w:t>
      </w:r>
      <w:r w:rsidR="00E651EE">
        <w:rPr>
          <w:rFonts w:ascii="Angsana New" w:eastAsia="MS Mincho" w:hAnsi="Angsana New"/>
          <w:sz w:val="30"/>
          <w:szCs w:val="30"/>
        </w:rPr>
        <w:t>3</w:t>
      </w:r>
      <w:bookmarkEnd w:id="1"/>
    </w:p>
    <w:p w14:paraId="4342DB6B" w14:textId="77777777" w:rsidR="00405923" w:rsidRPr="001B0D34" w:rsidRDefault="00405923" w:rsidP="00A34DF9">
      <w:pPr>
        <w:pStyle w:val="IndexHeading"/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4"/>
          <w:szCs w:val="24"/>
        </w:rPr>
      </w:pPr>
    </w:p>
    <w:sectPr w:rsidR="00405923" w:rsidRPr="001B0D34" w:rsidSect="00A34DF9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DEB63" w14:textId="77777777" w:rsidR="000244D8" w:rsidRDefault="000244D8">
      <w:r>
        <w:separator/>
      </w:r>
    </w:p>
  </w:endnote>
  <w:endnote w:type="continuationSeparator" w:id="0">
    <w:p w14:paraId="1B11CFD2" w14:textId="77777777" w:rsidR="000244D8" w:rsidRDefault="0002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213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1787B" w14:textId="0E6ED652" w:rsidR="00050AD5" w:rsidRDefault="00050AD5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503942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33F1B" w14:textId="4668F9D8" w:rsidR="00050AD5" w:rsidRPr="00A160C8" w:rsidRDefault="00050AD5" w:rsidP="00A160C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160C8">
          <w:rPr>
            <w:rFonts w:ascii="Angsana New" w:hAnsi="Angsana New" w:hint="cs"/>
            <w:sz w:val="30"/>
            <w:szCs w:val="30"/>
          </w:rPr>
          <w:fldChar w:fldCharType="begin"/>
        </w:r>
        <w:r w:rsidRPr="00A160C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160C8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29</w:t>
        </w:r>
        <w:r w:rsidRPr="00A160C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A4CB0" w14:textId="56826EC1" w:rsidR="00050AD5" w:rsidRPr="00A160C8" w:rsidRDefault="00050AD5" w:rsidP="00A160C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6221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6101C9E" w14:textId="77777777" w:rsidR="00050AD5" w:rsidRPr="007626B2" w:rsidRDefault="00050AD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E6F1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725AE" w14:textId="77777777" w:rsidR="000244D8" w:rsidRDefault="000244D8">
      <w:r>
        <w:separator/>
      </w:r>
    </w:p>
  </w:footnote>
  <w:footnote w:type="continuationSeparator" w:id="0">
    <w:p w14:paraId="715BDDEC" w14:textId="77777777" w:rsidR="000244D8" w:rsidRDefault="00024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46711" w14:textId="77777777" w:rsidR="00050AD5" w:rsidRDefault="00050AD5">
    <w:pPr>
      <w:pStyle w:val="Header"/>
    </w:pPr>
  </w:p>
  <w:p w14:paraId="49D2FE0C" w14:textId="77777777" w:rsidR="00050AD5" w:rsidRDefault="00050AD5">
    <w:pPr>
      <w:pStyle w:val="Header"/>
    </w:pPr>
  </w:p>
  <w:p w14:paraId="3E68EA67" w14:textId="77777777" w:rsidR="00050AD5" w:rsidRDefault="00050AD5">
    <w:pPr>
      <w:pStyle w:val="Header"/>
    </w:pPr>
  </w:p>
  <w:p w14:paraId="59F5354D" w14:textId="77777777" w:rsidR="00050AD5" w:rsidRDefault="00050AD5">
    <w:pPr>
      <w:pStyle w:val="Header"/>
    </w:pPr>
  </w:p>
  <w:p w14:paraId="2F0ABA8B" w14:textId="77777777" w:rsidR="00050AD5" w:rsidRDefault="00050A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E36EE" w14:textId="77777777" w:rsidR="00050AD5" w:rsidRDefault="00050A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D3E62" w14:textId="77777777" w:rsidR="00050AD5" w:rsidRDefault="00050A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03EF6" w14:textId="77777777" w:rsidR="00050AD5" w:rsidRDefault="00050A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FF43E" w14:textId="5D98F497" w:rsidR="00050AD5" w:rsidRDefault="00050AD5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4FEC3639" w14:textId="77777777" w:rsidR="00A34DF9" w:rsidRPr="004238F6" w:rsidRDefault="00A34DF9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" w15:restartNumberingAfterBreak="0">
    <w:nsid w:val="10A40B2A"/>
    <w:multiLevelType w:val="multilevel"/>
    <w:tmpl w:val="2528FA00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2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C1C0EB8"/>
    <w:multiLevelType w:val="hybridMultilevel"/>
    <w:tmpl w:val="80EC7A58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CD2254E"/>
    <w:multiLevelType w:val="multilevel"/>
    <w:tmpl w:val="7488EA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8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742F"/>
    <w:rsid w:val="0000745C"/>
    <w:rsid w:val="0000791D"/>
    <w:rsid w:val="00007B57"/>
    <w:rsid w:val="00007C1C"/>
    <w:rsid w:val="00007C6F"/>
    <w:rsid w:val="00007F0F"/>
    <w:rsid w:val="00007F21"/>
    <w:rsid w:val="000106F0"/>
    <w:rsid w:val="000108C5"/>
    <w:rsid w:val="00010D74"/>
    <w:rsid w:val="000110F2"/>
    <w:rsid w:val="0001185B"/>
    <w:rsid w:val="00013450"/>
    <w:rsid w:val="000135FB"/>
    <w:rsid w:val="0001371F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0CCA"/>
    <w:rsid w:val="00021874"/>
    <w:rsid w:val="00021A3E"/>
    <w:rsid w:val="00021FB0"/>
    <w:rsid w:val="000234A3"/>
    <w:rsid w:val="00023B44"/>
    <w:rsid w:val="00023CE6"/>
    <w:rsid w:val="00023DAC"/>
    <w:rsid w:val="000244D8"/>
    <w:rsid w:val="0002467D"/>
    <w:rsid w:val="000249B7"/>
    <w:rsid w:val="0002570C"/>
    <w:rsid w:val="000257BE"/>
    <w:rsid w:val="00026433"/>
    <w:rsid w:val="00027349"/>
    <w:rsid w:val="000275CB"/>
    <w:rsid w:val="00027D2A"/>
    <w:rsid w:val="00030B27"/>
    <w:rsid w:val="00030D0A"/>
    <w:rsid w:val="00030EEB"/>
    <w:rsid w:val="00030EEF"/>
    <w:rsid w:val="0003249A"/>
    <w:rsid w:val="00032CEA"/>
    <w:rsid w:val="00032EF6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77B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1C0"/>
    <w:rsid w:val="00045940"/>
    <w:rsid w:val="00045A5A"/>
    <w:rsid w:val="00045B36"/>
    <w:rsid w:val="00045DA8"/>
    <w:rsid w:val="00046413"/>
    <w:rsid w:val="000467B3"/>
    <w:rsid w:val="0004685F"/>
    <w:rsid w:val="00046EAC"/>
    <w:rsid w:val="00047359"/>
    <w:rsid w:val="000475E5"/>
    <w:rsid w:val="00047FF3"/>
    <w:rsid w:val="000501D5"/>
    <w:rsid w:val="00050A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9E1"/>
    <w:rsid w:val="00053A15"/>
    <w:rsid w:val="00053DCF"/>
    <w:rsid w:val="00054433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F3F"/>
    <w:rsid w:val="0005619A"/>
    <w:rsid w:val="0005658D"/>
    <w:rsid w:val="00056BE5"/>
    <w:rsid w:val="000571F6"/>
    <w:rsid w:val="000600B1"/>
    <w:rsid w:val="000605E0"/>
    <w:rsid w:val="000607C0"/>
    <w:rsid w:val="00060A00"/>
    <w:rsid w:val="00060B6C"/>
    <w:rsid w:val="0006179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EB2"/>
    <w:rsid w:val="00066F12"/>
    <w:rsid w:val="0006701C"/>
    <w:rsid w:val="000671A2"/>
    <w:rsid w:val="00067563"/>
    <w:rsid w:val="000675C1"/>
    <w:rsid w:val="00067D0A"/>
    <w:rsid w:val="00070D89"/>
    <w:rsid w:val="00070F1F"/>
    <w:rsid w:val="00071004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1F9"/>
    <w:rsid w:val="00074407"/>
    <w:rsid w:val="0007455A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6D0"/>
    <w:rsid w:val="00081A66"/>
    <w:rsid w:val="00081E54"/>
    <w:rsid w:val="00082375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EAB"/>
    <w:rsid w:val="00086210"/>
    <w:rsid w:val="00086363"/>
    <w:rsid w:val="00086E1C"/>
    <w:rsid w:val="00087778"/>
    <w:rsid w:val="00087C3A"/>
    <w:rsid w:val="00090192"/>
    <w:rsid w:val="00091D93"/>
    <w:rsid w:val="00091F5F"/>
    <w:rsid w:val="00092224"/>
    <w:rsid w:val="00092746"/>
    <w:rsid w:val="0009298D"/>
    <w:rsid w:val="000936CA"/>
    <w:rsid w:val="00093882"/>
    <w:rsid w:val="00093B2B"/>
    <w:rsid w:val="00093B68"/>
    <w:rsid w:val="0009417D"/>
    <w:rsid w:val="00094B9D"/>
    <w:rsid w:val="00094E3A"/>
    <w:rsid w:val="00094F1A"/>
    <w:rsid w:val="00094F26"/>
    <w:rsid w:val="00095134"/>
    <w:rsid w:val="00095300"/>
    <w:rsid w:val="000955EC"/>
    <w:rsid w:val="00095A60"/>
    <w:rsid w:val="00095FD3"/>
    <w:rsid w:val="000963BA"/>
    <w:rsid w:val="000965F0"/>
    <w:rsid w:val="00096669"/>
    <w:rsid w:val="00096A0D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21F"/>
    <w:rsid w:val="000A43D9"/>
    <w:rsid w:val="000A4E0A"/>
    <w:rsid w:val="000A5672"/>
    <w:rsid w:val="000A5A21"/>
    <w:rsid w:val="000A5D76"/>
    <w:rsid w:val="000A665A"/>
    <w:rsid w:val="000A6BD2"/>
    <w:rsid w:val="000A6C0B"/>
    <w:rsid w:val="000A6D4B"/>
    <w:rsid w:val="000A70DB"/>
    <w:rsid w:val="000A78E1"/>
    <w:rsid w:val="000A7A7A"/>
    <w:rsid w:val="000A7E85"/>
    <w:rsid w:val="000B041B"/>
    <w:rsid w:val="000B0583"/>
    <w:rsid w:val="000B0708"/>
    <w:rsid w:val="000B0D9D"/>
    <w:rsid w:val="000B142E"/>
    <w:rsid w:val="000B24FB"/>
    <w:rsid w:val="000B2811"/>
    <w:rsid w:val="000B2854"/>
    <w:rsid w:val="000B2F61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F7A"/>
    <w:rsid w:val="000B5E28"/>
    <w:rsid w:val="000B66D2"/>
    <w:rsid w:val="000B6B7E"/>
    <w:rsid w:val="000B7339"/>
    <w:rsid w:val="000C00BB"/>
    <w:rsid w:val="000C046E"/>
    <w:rsid w:val="000C05AA"/>
    <w:rsid w:val="000C0FD8"/>
    <w:rsid w:val="000C125D"/>
    <w:rsid w:val="000C1CB9"/>
    <w:rsid w:val="000C24C3"/>
    <w:rsid w:val="000C332F"/>
    <w:rsid w:val="000C3B59"/>
    <w:rsid w:val="000C45CA"/>
    <w:rsid w:val="000C4DF0"/>
    <w:rsid w:val="000C5111"/>
    <w:rsid w:val="000C52E1"/>
    <w:rsid w:val="000C5D7B"/>
    <w:rsid w:val="000C65D5"/>
    <w:rsid w:val="000C6B3B"/>
    <w:rsid w:val="000C6F7B"/>
    <w:rsid w:val="000D0630"/>
    <w:rsid w:val="000D06B5"/>
    <w:rsid w:val="000D0B17"/>
    <w:rsid w:val="000D0CD9"/>
    <w:rsid w:val="000D1637"/>
    <w:rsid w:val="000D1851"/>
    <w:rsid w:val="000D18D5"/>
    <w:rsid w:val="000D27CD"/>
    <w:rsid w:val="000D29E0"/>
    <w:rsid w:val="000D3672"/>
    <w:rsid w:val="000D3DEA"/>
    <w:rsid w:val="000D4480"/>
    <w:rsid w:val="000D47B5"/>
    <w:rsid w:val="000D4AED"/>
    <w:rsid w:val="000D4BD7"/>
    <w:rsid w:val="000D5671"/>
    <w:rsid w:val="000D5E59"/>
    <w:rsid w:val="000D681B"/>
    <w:rsid w:val="000D6967"/>
    <w:rsid w:val="000D6971"/>
    <w:rsid w:val="000D6DBB"/>
    <w:rsid w:val="000D75DF"/>
    <w:rsid w:val="000D7F6D"/>
    <w:rsid w:val="000E00B3"/>
    <w:rsid w:val="000E04E0"/>
    <w:rsid w:val="000E0AC7"/>
    <w:rsid w:val="000E1035"/>
    <w:rsid w:val="000E167E"/>
    <w:rsid w:val="000E2015"/>
    <w:rsid w:val="000E2524"/>
    <w:rsid w:val="000E2C90"/>
    <w:rsid w:val="000E2EAA"/>
    <w:rsid w:val="000E376B"/>
    <w:rsid w:val="000E38DF"/>
    <w:rsid w:val="000E3C48"/>
    <w:rsid w:val="000E40EE"/>
    <w:rsid w:val="000E4303"/>
    <w:rsid w:val="000E45D9"/>
    <w:rsid w:val="000E4774"/>
    <w:rsid w:val="000E4D15"/>
    <w:rsid w:val="000E51C4"/>
    <w:rsid w:val="000E559C"/>
    <w:rsid w:val="000E56F9"/>
    <w:rsid w:val="000E5B6B"/>
    <w:rsid w:val="000E5F52"/>
    <w:rsid w:val="000E6373"/>
    <w:rsid w:val="000E6AC3"/>
    <w:rsid w:val="000E72A3"/>
    <w:rsid w:val="000E74EB"/>
    <w:rsid w:val="000E798A"/>
    <w:rsid w:val="000F05E0"/>
    <w:rsid w:val="000F0B38"/>
    <w:rsid w:val="000F0E62"/>
    <w:rsid w:val="000F18BB"/>
    <w:rsid w:val="000F1C8B"/>
    <w:rsid w:val="000F1D1B"/>
    <w:rsid w:val="000F2164"/>
    <w:rsid w:val="000F22DC"/>
    <w:rsid w:val="000F30AF"/>
    <w:rsid w:val="000F3640"/>
    <w:rsid w:val="000F3E6B"/>
    <w:rsid w:val="000F43DE"/>
    <w:rsid w:val="000F513C"/>
    <w:rsid w:val="000F559C"/>
    <w:rsid w:val="000F55E5"/>
    <w:rsid w:val="000F5757"/>
    <w:rsid w:val="000F5910"/>
    <w:rsid w:val="000F5BD6"/>
    <w:rsid w:val="000F5BEA"/>
    <w:rsid w:val="000F61B2"/>
    <w:rsid w:val="000F64B4"/>
    <w:rsid w:val="000F7240"/>
    <w:rsid w:val="000F7406"/>
    <w:rsid w:val="000F7C86"/>
    <w:rsid w:val="000F7E59"/>
    <w:rsid w:val="000F7E80"/>
    <w:rsid w:val="00100362"/>
    <w:rsid w:val="001003FF"/>
    <w:rsid w:val="001004EA"/>
    <w:rsid w:val="00100615"/>
    <w:rsid w:val="0010063B"/>
    <w:rsid w:val="00100958"/>
    <w:rsid w:val="00100C95"/>
    <w:rsid w:val="00100F60"/>
    <w:rsid w:val="001011D4"/>
    <w:rsid w:val="0010165D"/>
    <w:rsid w:val="00101E1D"/>
    <w:rsid w:val="0010255B"/>
    <w:rsid w:val="001026AD"/>
    <w:rsid w:val="0010286E"/>
    <w:rsid w:val="00102EF4"/>
    <w:rsid w:val="00103B96"/>
    <w:rsid w:val="00103E33"/>
    <w:rsid w:val="00103E97"/>
    <w:rsid w:val="00104082"/>
    <w:rsid w:val="001042AF"/>
    <w:rsid w:val="00104880"/>
    <w:rsid w:val="00104DE4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A4"/>
    <w:rsid w:val="001078B5"/>
    <w:rsid w:val="00110000"/>
    <w:rsid w:val="00110117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F1C"/>
    <w:rsid w:val="00113FCD"/>
    <w:rsid w:val="00113FF0"/>
    <w:rsid w:val="00114084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3D4"/>
    <w:rsid w:val="00116B50"/>
    <w:rsid w:val="00116E3D"/>
    <w:rsid w:val="00116EC2"/>
    <w:rsid w:val="00116F68"/>
    <w:rsid w:val="0011714C"/>
    <w:rsid w:val="00117692"/>
    <w:rsid w:val="001177F7"/>
    <w:rsid w:val="00117FD6"/>
    <w:rsid w:val="00120948"/>
    <w:rsid w:val="00120C4E"/>
    <w:rsid w:val="001212C7"/>
    <w:rsid w:val="0012147C"/>
    <w:rsid w:val="001214EC"/>
    <w:rsid w:val="00121944"/>
    <w:rsid w:val="00121F16"/>
    <w:rsid w:val="0012208D"/>
    <w:rsid w:val="00122EA4"/>
    <w:rsid w:val="001236B2"/>
    <w:rsid w:val="001239AF"/>
    <w:rsid w:val="001245FE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7A6"/>
    <w:rsid w:val="0013456E"/>
    <w:rsid w:val="00135143"/>
    <w:rsid w:val="00135CB8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3D30"/>
    <w:rsid w:val="0014444E"/>
    <w:rsid w:val="0014450B"/>
    <w:rsid w:val="0014457F"/>
    <w:rsid w:val="00144B20"/>
    <w:rsid w:val="00144FBE"/>
    <w:rsid w:val="001453EC"/>
    <w:rsid w:val="0014566C"/>
    <w:rsid w:val="00145B82"/>
    <w:rsid w:val="001471D5"/>
    <w:rsid w:val="001476EE"/>
    <w:rsid w:val="00147930"/>
    <w:rsid w:val="0014795B"/>
    <w:rsid w:val="00147D4D"/>
    <w:rsid w:val="00150523"/>
    <w:rsid w:val="001505C3"/>
    <w:rsid w:val="001510DC"/>
    <w:rsid w:val="00151732"/>
    <w:rsid w:val="00151E0D"/>
    <w:rsid w:val="001525C0"/>
    <w:rsid w:val="00153554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257"/>
    <w:rsid w:val="001624A4"/>
    <w:rsid w:val="00162D06"/>
    <w:rsid w:val="00162E95"/>
    <w:rsid w:val="0016375F"/>
    <w:rsid w:val="00163D68"/>
    <w:rsid w:val="001643BA"/>
    <w:rsid w:val="00164BAD"/>
    <w:rsid w:val="00165157"/>
    <w:rsid w:val="001655A8"/>
    <w:rsid w:val="00165E71"/>
    <w:rsid w:val="00166327"/>
    <w:rsid w:val="00166823"/>
    <w:rsid w:val="00166E80"/>
    <w:rsid w:val="0016710C"/>
    <w:rsid w:val="00167888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6"/>
    <w:rsid w:val="001731D8"/>
    <w:rsid w:val="00174307"/>
    <w:rsid w:val="00174B0E"/>
    <w:rsid w:val="00174F22"/>
    <w:rsid w:val="00175215"/>
    <w:rsid w:val="00175F6A"/>
    <w:rsid w:val="0017687C"/>
    <w:rsid w:val="00176E4A"/>
    <w:rsid w:val="0017706A"/>
    <w:rsid w:val="001774D9"/>
    <w:rsid w:val="00177E50"/>
    <w:rsid w:val="001804AF"/>
    <w:rsid w:val="00180B72"/>
    <w:rsid w:val="001811B4"/>
    <w:rsid w:val="001811C1"/>
    <w:rsid w:val="001815DD"/>
    <w:rsid w:val="001816E5"/>
    <w:rsid w:val="00181E86"/>
    <w:rsid w:val="001820EC"/>
    <w:rsid w:val="001821CE"/>
    <w:rsid w:val="00182214"/>
    <w:rsid w:val="0018295C"/>
    <w:rsid w:val="00183540"/>
    <w:rsid w:val="00183973"/>
    <w:rsid w:val="001841D5"/>
    <w:rsid w:val="00184432"/>
    <w:rsid w:val="00184755"/>
    <w:rsid w:val="00184CB9"/>
    <w:rsid w:val="001850EC"/>
    <w:rsid w:val="00185171"/>
    <w:rsid w:val="00185798"/>
    <w:rsid w:val="00186E89"/>
    <w:rsid w:val="00186EB2"/>
    <w:rsid w:val="00187EA9"/>
    <w:rsid w:val="00187EF4"/>
    <w:rsid w:val="00187F70"/>
    <w:rsid w:val="001911A4"/>
    <w:rsid w:val="001913DE"/>
    <w:rsid w:val="00191B7A"/>
    <w:rsid w:val="0019207F"/>
    <w:rsid w:val="00192087"/>
    <w:rsid w:val="001925E6"/>
    <w:rsid w:val="00192798"/>
    <w:rsid w:val="0019395E"/>
    <w:rsid w:val="00193BFA"/>
    <w:rsid w:val="00193D3C"/>
    <w:rsid w:val="0019453D"/>
    <w:rsid w:val="0019490C"/>
    <w:rsid w:val="00194946"/>
    <w:rsid w:val="001949CC"/>
    <w:rsid w:val="00194F1E"/>
    <w:rsid w:val="00194F9C"/>
    <w:rsid w:val="0019529B"/>
    <w:rsid w:val="00195304"/>
    <w:rsid w:val="0019631B"/>
    <w:rsid w:val="001966D8"/>
    <w:rsid w:val="00196777"/>
    <w:rsid w:val="00196DFF"/>
    <w:rsid w:val="001973F4"/>
    <w:rsid w:val="001974AF"/>
    <w:rsid w:val="00197760"/>
    <w:rsid w:val="00197FF7"/>
    <w:rsid w:val="001A00DB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2DBF"/>
    <w:rsid w:val="001A3408"/>
    <w:rsid w:val="001A3E50"/>
    <w:rsid w:val="001A526F"/>
    <w:rsid w:val="001A53D0"/>
    <w:rsid w:val="001A56AE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41E"/>
    <w:rsid w:val="001B086F"/>
    <w:rsid w:val="001B0BC9"/>
    <w:rsid w:val="001B0D34"/>
    <w:rsid w:val="001B0D66"/>
    <w:rsid w:val="001B0D84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741"/>
    <w:rsid w:val="001C1909"/>
    <w:rsid w:val="001C1D4F"/>
    <w:rsid w:val="001C1E04"/>
    <w:rsid w:val="001C2C3A"/>
    <w:rsid w:val="001C3257"/>
    <w:rsid w:val="001C3AE2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369"/>
    <w:rsid w:val="001C76E3"/>
    <w:rsid w:val="001D0137"/>
    <w:rsid w:val="001D10D7"/>
    <w:rsid w:val="001D1889"/>
    <w:rsid w:val="001D19F7"/>
    <w:rsid w:val="001D1B7F"/>
    <w:rsid w:val="001D2DB0"/>
    <w:rsid w:val="001D317B"/>
    <w:rsid w:val="001D329E"/>
    <w:rsid w:val="001D512C"/>
    <w:rsid w:val="001D5487"/>
    <w:rsid w:val="001D590F"/>
    <w:rsid w:val="001D5D99"/>
    <w:rsid w:val="001D5E9D"/>
    <w:rsid w:val="001D632D"/>
    <w:rsid w:val="001D6821"/>
    <w:rsid w:val="001D7685"/>
    <w:rsid w:val="001D7C23"/>
    <w:rsid w:val="001E0434"/>
    <w:rsid w:val="001E0B92"/>
    <w:rsid w:val="001E0CE4"/>
    <w:rsid w:val="001E1155"/>
    <w:rsid w:val="001E1180"/>
    <w:rsid w:val="001E152F"/>
    <w:rsid w:val="001E19E7"/>
    <w:rsid w:val="001E1DF4"/>
    <w:rsid w:val="001E23A6"/>
    <w:rsid w:val="001E250F"/>
    <w:rsid w:val="001E2762"/>
    <w:rsid w:val="001E375C"/>
    <w:rsid w:val="001E3B11"/>
    <w:rsid w:val="001E4441"/>
    <w:rsid w:val="001E4548"/>
    <w:rsid w:val="001E4E90"/>
    <w:rsid w:val="001E5087"/>
    <w:rsid w:val="001E56F2"/>
    <w:rsid w:val="001E597B"/>
    <w:rsid w:val="001E59BE"/>
    <w:rsid w:val="001E5F35"/>
    <w:rsid w:val="001E647D"/>
    <w:rsid w:val="001E6666"/>
    <w:rsid w:val="001E681F"/>
    <w:rsid w:val="001E7077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05B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D8"/>
    <w:rsid w:val="00201AE6"/>
    <w:rsid w:val="0020221B"/>
    <w:rsid w:val="00202CBE"/>
    <w:rsid w:val="00202F72"/>
    <w:rsid w:val="00203734"/>
    <w:rsid w:val="0020380E"/>
    <w:rsid w:val="00203B9F"/>
    <w:rsid w:val="00204F14"/>
    <w:rsid w:val="0020511E"/>
    <w:rsid w:val="00205B8B"/>
    <w:rsid w:val="0020664A"/>
    <w:rsid w:val="002066FA"/>
    <w:rsid w:val="00206796"/>
    <w:rsid w:val="0020690E"/>
    <w:rsid w:val="00206CBF"/>
    <w:rsid w:val="002073F2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5113"/>
    <w:rsid w:val="002151EF"/>
    <w:rsid w:val="0021598D"/>
    <w:rsid w:val="00216168"/>
    <w:rsid w:val="00217449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78D"/>
    <w:rsid w:val="00222A16"/>
    <w:rsid w:val="00223122"/>
    <w:rsid w:val="00223AD8"/>
    <w:rsid w:val="00223AEC"/>
    <w:rsid w:val="00223E03"/>
    <w:rsid w:val="00224BB2"/>
    <w:rsid w:val="00224E8A"/>
    <w:rsid w:val="002255E9"/>
    <w:rsid w:val="00225C44"/>
    <w:rsid w:val="00226323"/>
    <w:rsid w:val="00226AB6"/>
    <w:rsid w:val="00226D58"/>
    <w:rsid w:val="00226DD8"/>
    <w:rsid w:val="00226F5E"/>
    <w:rsid w:val="00227016"/>
    <w:rsid w:val="00227083"/>
    <w:rsid w:val="00227A54"/>
    <w:rsid w:val="00230DBD"/>
    <w:rsid w:val="00230F6C"/>
    <w:rsid w:val="002313F9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401B1"/>
    <w:rsid w:val="002408A4"/>
    <w:rsid w:val="00240C1F"/>
    <w:rsid w:val="00240CC8"/>
    <w:rsid w:val="00240E94"/>
    <w:rsid w:val="00243233"/>
    <w:rsid w:val="00243549"/>
    <w:rsid w:val="00243565"/>
    <w:rsid w:val="0024388A"/>
    <w:rsid w:val="0024402E"/>
    <w:rsid w:val="00244863"/>
    <w:rsid w:val="00244E64"/>
    <w:rsid w:val="002455AB"/>
    <w:rsid w:val="00245898"/>
    <w:rsid w:val="00245BC7"/>
    <w:rsid w:val="00246066"/>
    <w:rsid w:val="002461BD"/>
    <w:rsid w:val="00246421"/>
    <w:rsid w:val="00246ED4"/>
    <w:rsid w:val="002473AF"/>
    <w:rsid w:val="0024747B"/>
    <w:rsid w:val="0024750C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A88"/>
    <w:rsid w:val="00251C6C"/>
    <w:rsid w:val="00251C81"/>
    <w:rsid w:val="00252106"/>
    <w:rsid w:val="002521DD"/>
    <w:rsid w:val="00252647"/>
    <w:rsid w:val="00252B09"/>
    <w:rsid w:val="00252D98"/>
    <w:rsid w:val="0025304C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47A"/>
    <w:rsid w:val="0026283B"/>
    <w:rsid w:val="00262914"/>
    <w:rsid w:val="00263359"/>
    <w:rsid w:val="00263417"/>
    <w:rsid w:val="0026354C"/>
    <w:rsid w:val="0026384A"/>
    <w:rsid w:val="00263BA0"/>
    <w:rsid w:val="0026454E"/>
    <w:rsid w:val="00264C0A"/>
    <w:rsid w:val="00264C8C"/>
    <w:rsid w:val="00264E15"/>
    <w:rsid w:val="002650FF"/>
    <w:rsid w:val="0026592D"/>
    <w:rsid w:val="00265E10"/>
    <w:rsid w:val="002662D6"/>
    <w:rsid w:val="0026670B"/>
    <w:rsid w:val="00266AE3"/>
    <w:rsid w:val="00266B2A"/>
    <w:rsid w:val="00266CC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B31"/>
    <w:rsid w:val="00273C4F"/>
    <w:rsid w:val="002745C5"/>
    <w:rsid w:val="002747C7"/>
    <w:rsid w:val="00274819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C08"/>
    <w:rsid w:val="00280213"/>
    <w:rsid w:val="00280685"/>
    <w:rsid w:val="00281CC8"/>
    <w:rsid w:val="002825FC"/>
    <w:rsid w:val="0028298E"/>
    <w:rsid w:val="002829E8"/>
    <w:rsid w:val="00282E91"/>
    <w:rsid w:val="00283070"/>
    <w:rsid w:val="00283777"/>
    <w:rsid w:val="00283A76"/>
    <w:rsid w:val="002842F6"/>
    <w:rsid w:val="00284C10"/>
    <w:rsid w:val="00284FE0"/>
    <w:rsid w:val="00285872"/>
    <w:rsid w:val="00285A33"/>
    <w:rsid w:val="00285AC0"/>
    <w:rsid w:val="00285FCE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D0A"/>
    <w:rsid w:val="00291EB0"/>
    <w:rsid w:val="00292187"/>
    <w:rsid w:val="00293041"/>
    <w:rsid w:val="002931B2"/>
    <w:rsid w:val="00294312"/>
    <w:rsid w:val="002943D0"/>
    <w:rsid w:val="00294959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A04B1"/>
    <w:rsid w:val="002A0A55"/>
    <w:rsid w:val="002A0F25"/>
    <w:rsid w:val="002A1620"/>
    <w:rsid w:val="002A1AFC"/>
    <w:rsid w:val="002A2774"/>
    <w:rsid w:val="002A36D7"/>
    <w:rsid w:val="002A3871"/>
    <w:rsid w:val="002A3B13"/>
    <w:rsid w:val="002A3C21"/>
    <w:rsid w:val="002A447F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BC1"/>
    <w:rsid w:val="002A6C2E"/>
    <w:rsid w:val="002A7986"/>
    <w:rsid w:val="002B1056"/>
    <w:rsid w:val="002B12FF"/>
    <w:rsid w:val="002B171E"/>
    <w:rsid w:val="002B18F1"/>
    <w:rsid w:val="002B1B0B"/>
    <w:rsid w:val="002B26E4"/>
    <w:rsid w:val="002B2B7C"/>
    <w:rsid w:val="002B2BA6"/>
    <w:rsid w:val="002B367D"/>
    <w:rsid w:val="002B36AC"/>
    <w:rsid w:val="002B3B70"/>
    <w:rsid w:val="002B4432"/>
    <w:rsid w:val="002B4675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512"/>
    <w:rsid w:val="002C2968"/>
    <w:rsid w:val="002C2992"/>
    <w:rsid w:val="002C2E72"/>
    <w:rsid w:val="002C2E82"/>
    <w:rsid w:val="002C3101"/>
    <w:rsid w:val="002C32CB"/>
    <w:rsid w:val="002C36BD"/>
    <w:rsid w:val="002C396B"/>
    <w:rsid w:val="002C399E"/>
    <w:rsid w:val="002C3F7A"/>
    <w:rsid w:val="002C4A95"/>
    <w:rsid w:val="002C4C1F"/>
    <w:rsid w:val="002C4E27"/>
    <w:rsid w:val="002C63AD"/>
    <w:rsid w:val="002C6746"/>
    <w:rsid w:val="002C68CC"/>
    <w:rsid w:val="002C70A5"/>
    <w:rsid w:val="002C7B37"/>
    <w:rsid w:val="002C7C63"/>
    <w:rsid w:val="002D0102"/>
    <w:rsid w:val="002D07E9"/>
    <w:rsid w:val="002D0D96"/>
    <w:rsid w:val="002D116D"/>
    <w:rsid w:val="002D40B7"/>
    <w:rsid w:val="002D468E"/>
    <w:rsid w:val="002D4693"/>
    <w:rsid w:val="002D4858"/>
    <w:rsid w:val="002D4EBD"/>
    <w:rsid w:val="002D59ED"/>
    <w:rsid w:val="002D610D"/>
    <w:rsid w:val="002D614E"/>
    <w:rsid w:val="002D6527"/>
    <w:rsid w:val="002D729B"/>
    <w:rsid w:val="002D7384"/>
    <w:rsid w:val="002D77F2"/>
    <w:rsid w:val="002D7FA1"/>
    <w:rsid w:val="002E0534"/>
    <w:rsid w:val="002E0D4A"/>
    <w:rsid w:val="002E0E5C"/>
    <w:rsid w:val="002E10D5"/>
    <w:rsid w:val="002E1605"/>
    <w:rsid w:val="002E2783"/>
    <w:rsid w:val="002E36D2"/>
    <w:rsid w:val="002E4920"/>
    <w:rsid w:val="002E4C65"/>
    <w:rsid w:val="002E4C77"/>
    <w:rsid w:val="002E50D0"/>
    <w:rsid w:val="002E55EF"/>
    <w:rsid w:val="002E5D41"/>
    <w:rsid w:val="002E5ED1"/>
    <w:rsid w:val="002E5F87"/>
    <w:rsid w:val="002E6263"/>
    <w:rsid w:val="002E654A"/>
    <w:rsid w:val="002E67A1"/>
    <w:rsid w:val="002E697D"/>
    <w:rsid w:val="002E6B31"/>
    <w:rsid w:val="002E6B87"/>
    <w:rsid w:val="002E72F5"/>
    <w:rsid w:val="002E7808"/>
    <w:rsid w:val="002E78E5"/>
    <w:rsid w:val="002E7C5A"/>
    <w:rsid w:val="002E7F80"/>
    <w:rsid w:val="002F0039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0F2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CAF"/>
    <w:rsid w:val="0030330D"/>
    <w:rsid w:val="003038CC"/>
    <w:rsid w:val="0030398F"/>
    <w:rsid w:val="003039C3"/>
    <w:rsid w:val="0030470B"/>
    <w:rsid w:val="0030490B"/>
    <w:rsid w:val="00304D2A"/>
    <w:rsid w:val="00304E36"/>
    <w:rsid w:val="00305B63"/>
    <w:rsid w:val="00306250"/>
    <w:rsid w:val="003063D1"/>
    <w:rsid w:val="003067B3"/>
    <w:rsid w:val="00306A67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4D01"/>
    <w:rsid w:val="00315098"/>
    <w:rsid w:val="00315388"/>
    <w:rsid w:val="003156AE"/>
    <w:rsid w:val="00315F02"/>
    <w:rsid w:val="003171BD"/>
    <w:rsid w:val="003173B7"/>
    <w:rsid w:val="003177CF"/>
    <w:rsid w:val="00317FB9"/>
    <w:rsid w:val="00320981"/>
    <w:rsid w:val="00320AEE"/>
    <w:rsid w:val="00320D0A"/>
    <w:rsid w:val="00321102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F7B"/>
    <w:rsid w:val="00327DA3"/>
    <w:rsid w:val="00327FF5"/>
    <w:rsid w:val="00330274"/>
    <w:rsid w:val="0033052C"/>
    <w:rsid w:val="00330A8F"/>
    <w:rsid w:val="00331012"/>
    <w:rsid w:val="00331931"/>
    <w:rsid w:val="00331A2E"/>
    <w:rsid w:val="00331A5F"/>
    <w:rsid w:val="00331C41"/>
    <w:rsid w:val="00331FAF"/>
    <w:rsid w:val="003323C0"/>
    <w:rsid w:val="00333453"/>
    <w:rsid w:val="00333EA8"/>
    <w:rsid w:val="00334089"/>
    <w:rsid w:val="00334E6E"/>
    <w:rsid w:val="0033538B"/>
    <w:rsid w:val="003354D7"/>
    <w:rsid w:val="00335D19"/>
    <w:rsid w:val="00335EEA"/>
    <w:rsid w:val="003360F6"/>
    <w:rsid w:val="003377FD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C0C"/>
    <w:rsid w:val="00343D0A"/>
    <w:rsid w:val="00344305"/>
    <w:rsid w:val="00344541"/>
    <w:rsid w:val="003448A2"/>
    <w:rsid w:val="003449F6"/>
    <w:rsid w:val="00345725"/>
    <w:rsid w:val="003459FF"/>
    <w:rsid w:val="00345D1D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561"/>
    <w:rsid w:val="0035167D"/>
    <w:rsid w:val="00351862"/>
    <w:rsid w:val="003521FE"/>
    <w:rsid w:val="003534D0"/>
    <w:rsid w:val="00353B95"/>
    <w:rsid w:val="003546FB"/>
    <w:rsid w:val="00354AE9"/>
    <w:rsid w:val="00355FF8"/>
    <w:rsid w:val="0035678F"/>
    <w:rsid w:val="003567E5"/>
    <w:rsid w:val="00356C83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9F2"/>
    <w:rsid w:val="00363DF6"/>
    <w:rsid w:val="003642E0"/>
    <w:rsid w:val="00364BDB"/>
    <w:rsid w:val="00364D26"/>
    <w:rsid w:val="00364EC8"/>
    <w:rsid w:val="0036523A"/>
    <w:rsid w:val="0036539A"/>
    <w:rsid w:val="00365594"/>
    <w:rsid w:val="00365B9B"/>
    <w:rsid w:val="00365BA9"/>
    <w:rsid w:val="00366FA5"/>
    <w:rsid w:val="0036741D"/>
    <w:rsid w:val="003674F6"/>
    <w:rsid w:val="003679C8"/>
    <w:rsid w:val="00367ADF"/>
    <w:rsid w:val="00367BDD"/>
    <w:rsid w:val="00367D25"/>
    <w:rsid w:val="003701A1"/>
    <w:rsid w:val="00370478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8E5"/>
    <w:rsid w:val="00373C65"/>
    <w:rsid w:val="00373E51"/>
    <w:rsid w:val="0037411C"/>
    <w:rsid w:val="00374174"/>
    <w:rsid w:val="00374D82"/>
    <w:rsid w:val="003750A7"/>
    <w:rsid w:val="003750C2"/>
    <w:rsid w:val="00375267"/>
    <w:rsid w:val="003755FC"/>
    <w:rsid w:val="00376427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B33"/>
    <w:rsid w:val="003835B5"/>
    <w:rsid w:val="003845F6"/>
    <w:rsid w:val="00384DEB"/>
    <w:rsid w:val="0038515C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0E18"/>
    <w:rsid w:val="00391486"/>
    <w:rsid w:val="003922EA"/>
    <w:rsid w:val="003927D2"/>
    <w:rsid w:val="00392C41"/>
    <w:rsid w:val="00393959"/>
    <w:rsid w:val="00393CEA"/>
    <w:rsid w:val="00394D2C"/>
    <w:rsid w:val="00394FCE"/>
    <w:rsid w:val="00395556"/>
    <w:rsid w:val="00395B26"/>
    <w:rsid w:val="003963D1"/>
    <w:rsid w:val="00396587"/>
    <w:rsid w:val="00396DDB"/>
    <w:rsid w:val="003970CE"/>
    <w:rsid w:val="0039718E"/>
    <w:rsid w:val="003971B3"/>
    <w:rsid w:val="003977F6"/>
    <w:rsid w:val="00397A13"/>
    <w:rsid w:val="003A00A6"/>
    <w:rsid w:val="003A02A5"/>
    <w:rsid w:val="003A20B0"/>
    <w:rsid w:val="003A2785"/>
    <w:rsid w:val="003A33E0"/>
    <w:rsid w:val="003A3B48"/>
    <w:rsid w:val="003A462A"/>
    <w:rsid w:val="003A4876"/>
    <w:rsid w:val="003A493D"/>
    <w:rsid w:val="003A49A8"/>
    <w:rsid w:val="003A5783"/>
    <w:rsid w:val="003A5AAC"/>
    <w:rsid w:val="003A632B"/>
    <w:rsid w:val="003A65A8"/>
    <w:rsid w:val="003A699A"/>
    <w:rsid w:val="003A6A48"/>
    <w:rsid w:val="003A6D93"/>
    <w:rsid w:val="003A6DDF"/>
    <w:rsid w:val="003A6F8F"/>
    <w:rsid w:val="003A7667"/>
    <w:rsid w:val="003A78BE"/>
    <w:rsid w:val="003A7E3A"/>
    <w:rsid w:val="003A7FF2"/>
    <w:rsid w:val="003B0729"/>
    <w:rsid w:val="003B0BE2"/>
    <w:rsid w:val="003B0CA7"/>
    <w:rsid w:val="003B10A9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038"/>
    <w:rsid w:val="003B752B"/>
    <w:rsid w:val="003B78FE"/>
    <w:rsid w:val="003C004A"/>
    <w:rsid w:val="003C1211"/>
    <w:rsid w:val="003C126B"/>
    <w:rsid w:val="003C1D05"/>
    <w:rsid w:val="003C1D20"/>
    <w:rsid w:val="003C30A8"/>
    <w:rsid w:val="003C30FC"/>
    <w:rsid w:val="003C3236"/>
    <w:rsid w:val="003C3F2D"/>
    <w:rsid w:val="003C4003"/>
    <w:rsid w:val="003C44C4"/>
    <w:rsid w:val="003C4817"/>
    <w:rsid w:val="003C4F35"/>
    <w:rsid w:val="003C5423"/>
    <w:rsid w:val="003C5FD0"/>
    <w:rsid w:val="003C682D"/>
    <w:rsid w:val="003C6835"/>
    <w:rsid w:val="003C6B75"/>
    <w:rsid w:val="003C716F"/>
    <w:rsid w:val="003C743D"/>
    <w:rsid w:val="003C7BC1"/>
    <w:rsid w:val="003C7D27"/>
    <w:rsid w:val="003C7FC0"/>
    <w:rsid w:val="003D0149"/>
    <w:rsid w:val="003D08E1"/>
    <w:rsid w:val="003D136F"/>
    <w:rsid w:val="003D14B9"/>
    <w:rsid w:val="003D1E9F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E2C"/>
    <w:rsid w:val="003D6937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E7A"/>
    <w:rsid w:val="003E1D5C"/>
    <w:rsid w:val="003E2362"/>
    <w:rsid w:val="003E3303"/>
    <w:rsid w:val="003E484A"/>
    <w:rsid w:val="003E4927"/>
    <w:rsid w:val="003E49CD"/>
    <w:rsid w:val="003E49EC"/>
    <w:rsid w:val="003E4F1E"/>
    <w:rsid w:val="003E5617"/>
    <w:rsid w:val="003E5ABE"/>
    <w:rsid w:val="003E5BFB"/>
    <w:rsid w:val="003E5C8C"/>
    <w:rsid w:val="003E6B05"/>
    <w:rsid w:val="003E6B68"/>
    <w:rsid w:val="003E6CA0"/>
    <w:rsid w:val="003E70D1"/>
    <w:rsid w:val="003E70FA"/>
    <w:rsid w:val="003E7181"/>
    <w:rsid w:val="003E74DF"/>
    <w:rsid w:val="003F005D"/>
    <w:rsid w:val="003F06E0"/>
    <w:rsid w:val="003F0FDD"/>
    <w:rsid w:val="003F10B8"/>
    <w:rsid w:val="003F1160"/>
    <w:rsid w:val="003F11B9"/>
    <w:rsid w:val="003F1A0C"/>
    <w:rsid w:val="003F20BC"/>
    <w:rsid w:val="003F2DC4"/>
    <w:rsid w:val="003F2DCB"/>
    <w:rsid w:val="003F2F2F"/>
    <w:rsid w:val="003F3167"/>
    <w:rsid w:val="003F3BD3"/>
    <w:rsid w:val="003F4D55"/>
    <w:rsid w:val="003F53A6"/>
    <w:rsid w:val="003F54B7"/>
    <w:rsid w:val="003F5829"/>
    <w:rsid w:val="003F5C75"/>
    <w:rsid w:val="003F5F25"/>
    <w:rsid w:val="003F6438"/>
    <w:rsid w:val="003F6C4D"/>
    <w:rsid w:val="003F6D4E"/>
    <w:rsid w:val="003F6D5D"/>
    <w:rsid w:val="003F7057"/>
    <w:rsid w:val="003F763F"/>
    <w:rsid w:val="003F7658"/>
    <w:rsid w:val="003F782A"/>
    <w:rsid w:val="003F7E90"/>
    <w:rsid w:val="00400026"/>
    <w:rsid w:val="004000E5"/>
    <w:rsid w:val="00400240"/>
    <w:rsid w:val="00400782"/>
    <w:rsid w:val="00400949"/>
    <w:rsid w:val="00400C0D"/>
    <w:rsid w:val="00400D14"/>
    <w:rsid w:val="00401578"/>
    <w:rsid w:val="00401D65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91F"/>
    <w:rsid w:val="00405923"/>
    <w:rsid w:val="00406830"/>
    <w:rsid w:val="00406997"/>
    <w:rsid w:val="004072C0"/>
    <w:rsid w:val="00407F94"/>
    <w:rsid w:val="00410678"/>
    <w:rsid w:val="00410D25"/>
    <w:rsid w:val="00410F3C"/>
    <w:rsid w:val="004121F7"/>
    <w:rsid w:val="0041362A"/>
    <w:rsid w:val="00413E9E"/>
    <w:rsid w:val="00414BA6"/>
    <w:rsid w:val="00414CFD"/>
    <w:rsid w:val="0041541C"/>
    <w:rsid w:val="00415724"/>
    <w:rsid w:val="00415AA4"/>
    <w:rsid w:val="00415BA7"/>
    <w:rsid w:val="00416234"/>
    <w:rsid w:val="00416513"/>
    <w:rsid w:val="0041666B"/>
    <w:rsid w:val="00416E2E"/>
    <w:rsid w:val="00416F88"/>
    <w:rsid w:val="004171CB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E0E"/>
    <w:rsid w:val="00426F0E"/>
    <w:rsid w:val="00427C92"/>
    <w:rsid w:val="00427F7E"/>
    <w:rsid w:val="004308B8"/>
    <w:rsid w:val="00430F89"/>
    <w:rsid w:val="00431DA3"/>
    <w:rsid w:val="00432486"/>
    <w:rsid w:val="004324EB"/>
    <w:rsid w:val="00432B27"/>
    <w:rsid w:val="00432DC1"/>
    <w:rsid w:val="00433524"/>
    <w:rsid w:val="00433BE5"/>
    <w:rsid w:val="00433F9A"/>
    <w:rsid w:val="0043448B"/>
    <w:rsid w:val="00434586"/>
    <w:rsid w:val="00435986"/>
    <w:rsid w:val="00435E6F"/>
    <w:rsid w:val="00436220"/>
    <w:rsid w:val="004367C3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8BD"/>
    <w:rsid w:val="004409AE"/>
    <w:rsid w:val="0044126C"/>
    <w:rsid w:val="0044177C"/>
    <w:rsid w:val="004419AF"/>
    <w:rsid w:val="00441E8F"/>
    <w:rsid w:val="004422DB"/>
    <w:rsid w:val="004429D0"/>
    <w:rsid w:val="004435A3"/>
    <w:rsid w:val="00443914"/>
    <w:rsid w:val="00444452"/>
    <w:rsid w:val="00444736"/>
    <w:rsid w:val="004447E8"/>
    <w:rsid w:val="00445A2A"/>
    <w:rsid w:val="00446270"/>
    <w:rsid w:val="00446742"/>
    <w:rsid w:val="004467C4"/>
    <w:rsid w:val="00447812"/>
    <w:rsid w:val="00447887"/>
    <w:rsid w:val="00447C7A"/>
    <w:rsid w:val="00450041"/>
    <w:rsid w:val="00451375"/>
    <w:rsid w:val="00451671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61FF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EE2"/>
    <w:rsid w:val="004757D1"/>
    <w:rsid w:val="00475C8D"/>
    <w:rsid w:val="00475D4A"/>
    <w:rsid w:val="00475F9B"/>
    <w:rsid w:val="00476210"/>
    <w:rsid w:val="00476AD5"/>
    <w:rsid w:val="00477060"/>
    <w:rsid w:val="004771A8"/>
    <w:rsid w:val="0047725D"/>
    <w:rsid w:val="004772D9"/>
    <w:rsid w:val="004777DA"/>
    <w:rsid w:val="00477B86"/>
    <w:rsid w:val="004800B7"/>
    <w:rsid w:val="0048065C"/>
    <w:rsid w:val="00480A11"/>
    <w:rsid w:val="00480FB2"/>
    <w:rsid w:val="00481078"/>
    <w:rsid w:val="004815DB"/>
    <w:rsid w:val="00481685"/>
    <w:rsid w:val="00481D7A"/>
    <w:rsid w:val="00481F0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768"/>
    <w:rsid w:val="00487835"/>
    <w:rsid w:val="00487E7E"/>
    <w:rsid w:val="00487F31"/>
    <w:rsid w:val="00487F81"/>
    <w:rsid w:val="00490681"/>
    <w:rsid w:val="004906D0"/>
    <w:rsid w:val="0049113D"/>
    <w:rsid w:val="00491352"/>
    <w:rsid w:val="0049215E"/>
    <w:rsid w:val="0049228F"/>
    <w:rsid w:val="00492345"/>
    <w:rsid w:val="00492768"/>
    <w:rsid w:val="0049350F"/>
    <w:rsid w:val="00493512"/>
    <w:rsid w:val="00493D6A"/>
    <w:rsid w:val="004948C5"/>
    <w:rsid w:val="00494EAB"/>
    <w:rsid w:val="00495293"/>
    <w:rsid w:val="004953ED"/>
    <w:rsid w:val="00495440"/>
    <w:rsid w:val="004961BC"/>
    <w:rsid w:val="00496F65"/>
    <w:rsid w:val="0049719E"/>
    <w:rsid w:val="004973AE"/>
    <w:rsid w:val="00497CB9"/>
    <w:rsid w:val="00497F5C"/>
    <w:rsid w:val="004A03B5"/>
    <w:rsid w:val="004A0958"/>
    <w:rsid w:val="004A0FA8"/>
    <w:rsid w:val="004A161E"/>
    <w:rsid w:val="004A18AC"/>
    <w:rsid w:val="004A195A"/>
    <w:rsid w:val="004A1F37"/>
    <w:rsid w:val="004A2465"/>
    <w:rsid w:val="004A2516"/>
    <w:rsid w:val="004A3161"/>
    <w:rsid w:val="004A319A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7091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B8D"/>
    <w:rsid w:val="004B615B"/>
    <w:rsid w:val="004B6684"/>
    <w:rsid w:val="004B6883"/>
    <w:rsid w:val="004B690C"/>
    <w:rsid w:val="004B6BB8"/>
    <w:rsid w:val="004B6DD6"/>
    <w:rsid w:val="004C01BA"/>
    <w:rsid w:val="004C07C1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8E8"/>
    <w:rsid w:val="004C3F86"/>
    <w:rsid w:val="004C421E"/>
    <w:rsid w:val="004C4265"/>
    <w:rsid w:val="004C47A2"/>
    <w:rsid w:val="004C4C21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89C"/>
    <w:rsid w:val="004D0EC9"/>
    <w:rsid w:val="004D1124"/>
    <w:rsid w:val="004D1B22"/>
    <w:rsid w:val="004D2774"/>
    <w:rsid w:val="004D305D"/>
    <w:rsid w:val="004D3416"/>
    <w:rsid w:val="004D42C3"/>
    <w:rsid w:val="004D4A0C"/>
    <w:rsid w:val="004D4CDC"/>
    <w:rsid w:val="004D519F"/>
    <w:rsid w:val="004D53F5"/>
    <w:rsid w:val="004D55E2"/>
    <w:rsid w:val="004D5F6C"/>
    <w:rsid w:val="004D6B51"/>
    <w:rsid w:val="004D6EC7"/>
    <w:rsid w:val="004D70BC"/>
    <w:rsid w:val="004D72B2"/>
    <w:rsid w:val="004D7924"/>
    <w:rsid w:val="004D7F0A"/>
    <w:rsid w:val="004E00A3"/>
    <w:rsid w:val="004E0685"/>
    <w:rsid w:val="004E0AC0"/>
    <w:rsid w:val="004E117D"/>
    <w:rsid w:val="004E1436"/>
    <w:rsid w:val="004E2038"/>
    <w:rsid w:val="004E24A8"/>
    <w:rsid w:val="004E2B53"/>
    <w:rsid w:val="004E390B"/>
    <w:rsid w:val="004E3932"/>
    <w:rsid w:val="004E3EDC"/>
    <w:rsid w:val="004E448C"/>
    <w:rsid w:val="004E48C7"/>
    <w:rsid w:val="004E4918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56F"/>
    <w:rsid w:val="004F0688"/>
    <w:rsid w:val="004F0A71"/>
    <w:rsid w:val="004F0BE0"/>
    <w:rsid w:val="004F104E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59"/>
    <w:rsid w:val="004F5E9D"/>
    <w:rsid w:val="004F5F0F"/>
    <w:rsid w:val="004F67BE"/>
    <w:rsid w:val="004F6F65"/>
    <w:rsid w:val="004F77BE"/>
    <w:rsid w:val="004F79B5"/>
    <w:rsid w:val="004F7FB3"/>
    <w:rsid w:val="005001B7"/>
    <w:rsid w:val="00500266"/>
    <w:rsid w:val="0050057B"/>
    <w:rsid w:val="00500A49"/>
    <w:rsid w:val="00501009"/>
    <w:rsid w:val="00501416"/>
    <w:rsid w:val="00501449"/>
    <w:rsid w:val="00501894"/>
    <w:rsid w:val="00501ED6"/>
    <w:rsid w:val="00502AA9"/>
    <w:rsid w:val="00502C15"/>
    <w:rsid w:val="00502D86"/>
    <w:rsid w:val="00502F74"/>
    <w:rsid w:val="005033B2"/>
    <w:rsid w:val="00503402"/>
    <w:rsid w:val="00503596"/>
    <w:rsid w:val="00503722"/>
    <w:rsid w:val="00504D5E"/>
    <w:rsid w:val="00505066"/>
    <w:rsid w:val="00505295"/>
    <w:rsid w:val="005055EF"/>
    <w:rsid w:val="00505B52"/>
    <w:rsid w:val="00505EBA"/>
    <w:rsid w:val="0050640E"/>
    <w:rsid w:val="00506BB9"/>
    <w:rsid w:val="00506BD9"/>
    <w:rsid w:val="00507003"/>
    <w:rsid w:val="00507904"/>
    <w:rsid w:val="00507E7C"/>
    <w:rsid w:val="005102C8"/>
    <w:rsid w:val="005103E5"/>
    <w:rsid w:val="005106C3"/>
    <w:rsid w:val="005115AD"/>
    <w:rsid w:val="00511895"/>
    <w:rsid w:val="00512DE7"/>
    <w:rsid w:val="00513B90"/>
    <w:rsid w:val="00513FD5"/>
    <w:rsid w:val="0051492E"/>
    <w:rsid w:val="00515F00"/>
    <w:rsid w:val="00516059"/>
    <w:rsid w:val="00516B7D"/>
    <w:rsid w:val="0051770B"/>
    <w:rsid w:val="005178B6"/>
    <w:rsid w:val="00517B2D"/>
    <w:rsid w:val="00517B6B"/>
    <w:rsid w:val="005200AE"/>
    <w:rsid w:val="00520D17"/>
    <w:rsid w:val="005212C6"/>
    <w:rsid w:val="0052131E"/>
    <w:rsid w:val="005213E6"/>
    <w:rsid w:val="00521933"/>
    <w:rsid w:val="00521947"/>
    <w:rsid w:val="00521F1B"/>
    <w:rsid w:val="005224F9"/>
    <w:rsid w:val="00522C25"/>
    <w:rsid w:val="005230BD"/>
    <w:rsid w:val="00524279"/>
    <w:rsid w:val="005248A7"/>
    <w:rsid w:val="00524A48"/>
    <w:rsid w:val="00524DEE"/>
    <w:rsid w:val="00525121"/>
    <w:rsid w:val="00525ADE"/>
    <w:rsid w:val="00525EA8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DA1"/>
    <w:rsid w:val="00530EC5"/>
    <w:rsid w:val="00531344"/>
    <w:rsid w:val="005318F5"/>
    <w:rsid w:val="0053192D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08F"/>
    <w:rsid w:val="005375B1"/>
    <w:rsid w:val="005376CB"/>
    <w:rsid w:val="0053777C"/>
    <w:rsid w:val="00537883"/>
    <w:rsid w:val="0053795F"/>
    <w:rsid w:val="00537AEA"/>
    <w:rsid w:val="00537DAA"/>
    <w:rsid w:val="00540727"/>
    <w:rsid w:val="005407C3"/>
    <w:rsid w:val="0054080D"/>
    <w:rsid w:val="00540AF3"/>
    <w:rsid w:val="005415FD"/>
    <w:rsid w:val="005416C2"/>
    <w:rsid w:val="00541C0B"/>
    <w:rsid w:val="00541C2A"/>
    <w:rsid w:val="00542330"/>
    <w:rsid w:val="00542B7C"/>
    <w:rsid w:val="0054309F"/>
    <w:rsid w:val="00543252"/>
    <w:rsid w:val="005434C7"/>
    <w:rsid w:val="00543BCB"/>
    <w:rsid w:val="00543C4C"/>
    <w:rsid w:val="00543C9A"/>
    <w:rsid w:val="00544317"/>
    <w:rsid w:val="00544F2A"/>
    <w:rsid w:val="00544FCF"/>
    <w:rsid w:val="00544FD7"/>
    <w:rsid w:val="0054500C"/>
    <w:rsid w:val="005451A3"/>
    <w:rsid w:val="0054541D"/>
    <w:rsid w:val="00545A07"/>
    <w:rsid w:val="00545E6E"/>
    <w:rsid w:val="00545FE7"/>
    <w:rsid w:val="005460AF"/>
    <w:rsid w:val="00546198"/>
    <w:rsid w:val="00546546"/>
    <w:rsid w:val="00547341"/>
    <w:rsid w:val="005474AE"/>
    <w:rsid w:val="00547659"/>
    <w:rsid w:val="005477EA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FE"/>
    <w:rsid w:val="00557E52"/>
    <w:rsid w:val="00557EC7"/>
    <w:rsid w:val="00560250"/>
    <w:rsid w:val="005605F6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AC3"/>
    <w:rsid w:val="00570B21"/>
    <w:rsid w:val="0057210A"/>
    <w:rsid w:val="0057213F"/>
    <w:rsid w:val="00572D26"/>
    <w:rsid w:val="005737C7"/>
    <w:rsid w:val="00573A46"/>
    <w:rsid w:val="00573C13"/>
    <w:rsid w:val="005740B1"/>
    <w:rsid w:val="005740D6"/>
    <w:rsid w:val="00574611"/>
    <w:rsid w:val="00574F3B"/>
    <w:rsid w:val="00574FA8"/>
    <w:rsid w:val="00575241"/>
    <w:rsid w:val="005754FE"/>
    <w:rsid w:val="00575557"/>
    <w:rsid w:val="00575B8B"/>
    <w:rsid w:val="00575C32"/>
    <w:rsid w:val="00575D11"/>
    <w:rsid w:val="00575E0F"/>
    <w:rsid w:val="0057620C"/>
    <w:rsid w:val="00576951"/>
    <w:rsid w:val="00576C1B"/>
    <w:rsid w:val="00577147"/>
    <w:rsid w:val="00577729"/>
    <w:rsid w:val="00577B93"/>
    <w:rsid w:val="005803C0"/>
    <w:rsid w:val="0058049D"/>
    <w:rsid w:val="005804FD"/>
    <w:rsid w:val="005826E7"/>
    <w:rsid w:val="0058340B"/>
    <w:rsid w:val="005835E6"/>
    <w:rsid w:val="00583CFE"/>
    <w:rsid w:val="00584255"/>
    <w:rsid w:val="00584E08"/>
    <w:rsid w:val="0058510D"/>
    <w:rsid w:val="00585816"/>
    <w:rsid w:val="0058625F"/>
    <w:rsid w:val="00587847"/>
    <w:rsid w:val="00587EF8"/>
    <w:rsid w:val="0059088F"/>
    <w:rsid w:val="00590B97"/>
    <w:rsid w:val="00591D9E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4F2D"/>
    <w:rsid w:val="0059504D"/>
    <w:rsid w:val="00595858"/>
    <w:rsid w:val="00595D79"/>
    <w:rsid w:val="00596070"/>
    <w:rsid w:val="005964A7"/>
    <w:rsid w:val="005964D9"/>
    <w:rsid w:val="00596934"/>
    <w:rsid w:val="00597778"/>
    <w:rsid w:val="00597E20"/>
    <w:rsid w:val="00597F2E"/>
    <w:rsid w:val="00597F53"/>
    <w:rsid w:val="005A0256"/>
    <w:rsid w:val="005A0784"/>
    <w:rsid w:val="005A0A94"/>
    <w:rsid w:val="005A1316"/>
    <w:rsid w:val="005A1437"/>
    <w:rsid w:val="005A17B4"/>
    <w:rsid w:val="005A1AA5"/>
    <w:rsid w:val="005A1EC9"/>
    <w:rsid w:val="005A2051"/>
    <w:rsid w:val="005A26CD"/>
    <w:rsid w:val="005A2EC6"/>
    <w:rsid w:val="005A2FD0"/>
    <w:rsid w:val="005A32B0"/>
    <w:rsid w:val="005A356F"/>
    <w:rsid w:val="005A3D42"/>
    <w:rsid w:val="005A3E47"/>
    <w:rsid w:val="005A3F43"/>
    <w:rsid w:val="005A4B77"/>
    <w:rsid w:val="005A559A"/>
    <w:rsid w:val="005A57F6"/>
    <w:rsid w:val="005A5ECC"/>
    <w:rsid w:val="005A62D7"/>
    <w:rsid w:val="005A7CA1"/>
    <w:rsid w:val="005B009B"/>
    <w:rsid w:val="005B04C9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5095"/>
    <w:rsid w:val="005B54CD"/>
    <w:rsid w:val="005B60FD"/>
    <w:rsid w:val="005B67E7"/>
    <w:rsid w:val="005B6F5D"/>
    <w:rsid w:val="005B7FB7"/>
    <w:rsid w:val="005C0990"/>
    <w:rsid w:val="005C0B49"/>
    <w:rsid w:val="005C0D91"/>
    <w:rsid w:val="005C17BD"/>
    <w:rsid w:val="005C20D9"/>
    <w:rsid w:val="005C24A2"/>
    <w:rsid w:val="005C4085"/>
    <w:rsid w:val="005C4256"/>
    <w:rsid w:val="005C47B7"/>
    <w:rsid w:val="005C4C0C"/>
    <w:rsid w:val="005C71EC"/>
    <w:rsid w:val="005C75BA"/>
    <w:rsid w:val="005C78DD"/>
    <w:rsid w:val="005C7EB5"/>
    <w:rsid w:val="005D004D"/>
    <w:rsid w:val="005D0ADD"/>
    <w:rsid w:val="005D0C20"/>
    <w:rsid w:val="005D13E9"/>
    <w:rsid w:val="005D1409"/>
    <w:rsid w:val="005D1546"/>
    <w:rsid w:val="005D18F7"/>
    <w:rsid w:val="005D1F8C"/>
    <w:rsid w:val="005D3106"/>
    <w:rsid w:val="005D32F8"/>
    <w:rsid w:val="005D3710"/>
    <w:rsid w:val="005D4378"/>
    <w:rsid w:val="005D4411"/>
    <w:rsid w:val="005D4C14"/>
    <w:rsid w:val="005D5102"/>
    <w:rsid w:val="005D56B9"/>
    <w:rsid w:val="005D5A69"/>
    <w:rsid w:val="005D5E4C"/>
    <w:rsid w:val="005D5FD6"/>
    <w:rsid w:val="005D7BB6"/>
    <w:rsid w:val="005E04D4"/>
    <w:rsid w:val="005E05E0"/>
    <w:rsid w:val="005E08E2"/>
    <w:rsid w:val="005E095C"/>
    <w:rsid w:val="005E0C15"/>
    <w:rsid w:val="005E0EEA"/>
    <w:rsid w:val="005E1138"/>
    <w:rsid w:val="005E11D8"/>
    <w:rsid w:val="005E17B7"/>
    <w:rsid w:val="005E19AA"/>
    <w:rsid w:val="005E1E0E"/>
    <w:rsid w:val="005E23FA"/>
    <w:rsid w:val="005E2613"/>
    <w:rsid w:val="005E369C"/>
    <w:rsid w:val="005E3B15"/>
    <w:rsid w:val="005E425B"/>
    <w:rsid w:val="005E4804"/>
    <w:rsid w:val="005E4DD0"/>
    <w:rsid w:val="005E4E44"/>
    <w:rsid w:val="005E4F09"/>
    <w:rsid w:val="005E64EF"/>
    <w:rsid w:val="005E653E"/>
    <w:rsid w:val="005E6E8C"/>
    <w:rsid w:val="005E70BC"/>
    <w:rsid w:val="005E7506"/>
    <w:rsid w:val="005E7A62"/>
    <w:rsid w:val="005E7AE2"/>
    <w:rsid w:val="005E7B66"/>
    <w:rsid w:val="005E7E3D"/>
    <w:rsid w:val="005F14AA"/>
    <w:rsid w:val="005F17FF"/>
    <w:rsid w:val="005F252C"/>
    <w:rsid w:val="005F2B10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EB"/>
    <w:rsid w:val="00600BFA"/>
    <w:rsid w:val="006010C6"/>
    <w:rsid w:val="006023A0"/>
    <w:rsid w:val="006023A6"/>
    <w:rsid w:val="00602AFE"/>
    <w:rsid w:val="00602EB1"/>
    <w:rsid w:val="00603552"/>
    <w:rsid w:val="0060385B"/>
    <w:rsid w:val="0060404D"/>
    <w:rsid w:val="006040AC"/>
    <w:rsid w:val="00604188"/>
    <w:rsid w:val="00604494"/>
    <w:rsid w:val="006048C9"/>
    <w:rsid w:val="00604E27"/>
    <w:rsid w:val="006053F9"/>
    <w:rsid w:val="00605C49"/>
    <w:rsid w:val="0060601F"/>
    <w:rsid w:val="00606403"/>
    <w:rsid w:val="00606412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3DE0"/>
    <w:rsid w:val="006141B5"/>
    <w:rsid w:val="0061461C"/>
    <w:rsid w:val="00614665"/>
    <w:rsid w:val="006153FB"/>
    <w:rsid w:val="00615927"/>
    <w:rsid w:val="0061675B"/>
    <w:rsid w:val="00616F7B"/>
    <w:rsid w:val="00616FED"/>
    <w:rsid w:val="00620629"/>
    <w:rsid w:val="00620750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4D14"/>
    <w:rsid w:val="006259A7"/>
    <w:rsid w:val="0062608F"/>
    <w:rsid w:val="00626AD4"/>
    <w:rsid w:val="00627E26"/>
    <w:rsid w:val="006300CE"/>
    <w:rsid w:val="0063109E"/>
    <w:rsid w:val="0063153E"/>
    <w:rsid w:val="00631DBB"/>
    <w:rsid w:val="006322BC"/>
    <w:rsid w:val="00632789"/>
    <w:rsid w:val="00632958"/>
    <w:rsid w:val="00632968"/>
    <w:rsid w:val="00632C0D"/>
    <w:rsid w:val="00632E79"/>
    <w:rsid w:val="00632E9B"/>
    <w:rsid w:val="00633DC5"/>
    <w:rsid w:val="0063440D"/>
    <w:rsid w:val="00634AB6"/>
    <w:rsid w:val="00634F15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592F"/>
    <w:rsid w:val="00646688"/>
    <w:rsid w:val="006470D0"/>
    <w:rsid w:val="0064722C"/>
    <w:rsid w:val="00647BE1"/>
    <w:rsid w:val="00647E2D"/>
    <w:rsid w:val="00650A4C"/>
    <w:rsid w:val="00651488"/>
    <w:rsid w:val="00651DF8"/>
    <w:rsid w:val="00651E4F"/>
    <w:rsid w:val="0065230C"/>
    <w:rsid w:val="006528B5"/>
    <w:rsid w:val="00652DDA"/>
    <w:rsid w:val="00652FB2"/>
    <w:rsid w:val="006532ED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606E"/>
    <w:rsid w:val="006561FE"/>
    <w:rsid w:val="006566A9"/>
    <w:rsid w:val="00656FAB"/>
    <w:rsid w:val="006577EA"/>
    <w:rsid w:val="0065796D"/>
    <w:rsid w:val="00657ABE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8EC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70FA3"/>
    <w:rsid w:val="006711A0"/>
    <w:rsid w:val="00671DE8"/>
    <w:rsid w:val="0067245E"/>
    <w:rsid w:val="00672AEA"/>
    <w:rsid w:val="00672E74"/>
    <w:rsid w:val="00672FD3"/>
    <w:rsid w:val="0067328C"/>
    <w:rsid w:val="006732C4"/>
    <w:rsid w:val="006737C8"/>
    <w:rsid w:val="006737CD"/>
    <w:rsid w:val="006738E1"/>
    <w:rsid w:val="00674D15"/>
    <w:rsid w:val="00674D46"/>
    <w:rsid w:val="00674DF4"/>
    <w:rsid w:val="0067517D"/>
    <w:rsid w:val="00675770"/>
    <w:rsid w:val="00675FA1"/>
    <w:rsid w:val="00676071"/>
    <w:rsid w:val="00676101"/>
    <w:rsid w:val="0067649E"/>
    <w:rsid w:val="006765B5"/>
    <w:rsid w:val="00676D20"/>
    <w:rsid w:val="00677076"/>
    <w:rsid w:val="00677C3E"/>
    <w:rsid w:val="00677C9B"/>
    <w:rsid w:val="00677D33"/>
    <w:rsid w:val="00677EB3"/>
    <w:rsid w:val="006800C1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0E22"/>
    <w:rsid w:val="00691050"/>
    <w:rsid w:val="00691CA2"/>
    <w:rsid w:val="00692E95"/>
    <w:rsid w:val="00693673"/>
    <w:rsid w:val="00693884"/>
    <w:rsid w:val="006946FA"/>
    <w:rsid w:val="006947E0"/>
    <w:rsid w:val="00694DB5"/>
    <w:rsid w:val="006951F6"/>
    <w:rsid w:val="006959BD"/>
    <w:rsid w:val="00695A5F"/>
    <w:rsid w:val="00695D8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3D9C"/>
    <w:rsid w:val="006A436C"/>
    <w:rsid w:val="006A46ED"/>
    <w:rsid w:val="006A478D"/>
    <w:rsid w:val="006A5F57"/>
    <w:rsid w:val="006A5FD7"/>
    <w:rsid w:val="006A6380"/>
    <w:rsid w:val="006A66BF"/>
    <w:rsid w:val="006A6C5F"/>
    <w:rsid w:val="006A701F"/>
    <w:rsid w:val="006A708F"/>
    <w:rsid w:val="006A73D5"/>
    <w:rsid w:val="006A7604"/>
    <w:rsid w:val="006A7D7D"/>
    <w:rsid w:val="006B06D6"/>
    <w:rsid w:val="006B0D19"/>
    <w:rsid w:val="006B195C"/>
    <w:rsid w:val="006B1BE8"/>
    <w:rsid w:val="006B1F01"/>
    <w:rsid w:val="006B20B0"/>
    <w:rsid w:val="006B214F"/>
    <w:rsid w:val="006B305F"/>
    <w:rsid w:val="006B3673"/>
    <w:rsid w:val="006B3F12"/>
    <w:rsid w:val="006B4426"/>
    <w:rsid w:val="006B4525"/>
    <w:rsid w:val="006B4C0E"/>
    <w:rsid w:val="006B4D73"/>
    <w:rsid w:val="006B4DB5"/>
    <w:rsid w:val="006B4F3E"/>
    <w:rsid w:val="006B5218"/>
    <w:rsid w:val="006B522C"/>
    <w:rsid w:val="006B5945"/>
    <w:rsid w:val="006B5EFD"/>
    <w:rsid w:val="006B605D"/>
    <w:rsid w:val="006B776C"/>
    <w:rsid w:val="006B7B0C"/>
    <w:rsid w:val="006B7B21"/>
    <w:rsid w:val="006B7C08"/>
    <w:rsid w:val="006B7E11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79"/>
    <w:rsid w:val="006C2F86"/>
    <w:rsid w:val="006C3638"/>
    <w:rsid w:val="006C3F5F"/>
    <w:rsid w:val="006C4082"/>
    <w:rsid w:val="006C4554"/>
    <w:rsid w:val="006C4905"/>
    <w:rsid w:val="006C4F56"/>
    <w:rsid w:val="006C57C9"/>
    <w:rsid w:val="006C5B8A"/>
    <w:rsid w:val="006C6684"/>
    <w:rsid w:val="006C690E"/>
    <w:rsid w:val="006C7AAE"/>
    <w:rsid w:val="006C7E4E"/>
    <w:rsid w:val="006C7F53"/>
    <w:rsid w:val="006C7FF2"/>
    <w:rsid w:val="006D026D"/>
    <w:rsid w:val="006D0C4B"/>
    <w:rsid w:val="006D15A3"/>
    <w:rsid w:val="006D1BD3"/>
    <w:rsid w:val="006D1DC4"/>
    <w:rsid w:val="006D1FD0"/>
    <w:rsid w:val="006D2F02"/>
    <w:rsid w:val="006D315A"/>
    <w:rsid w:val="006D39AE"/>
    <w:rsid w:val="006D3C6C"/>
    <w:rsid w:val="006D3FFC"/>
    <w:rsid w:val="006D48AA"/>
    <w:rsid w:val="006D5014"/>
    <w:rsid w:val="006D506B"/>
    <w:rsid w:val="006D56E3"/>
    <w:rsid w:val="006D5C2A"/>
    <w:rsid w:val="006D6161"/>
    <w:rsid w:val="006D6A3B"/>
    <w:rsid w:val="006D6C23"/>
    <w:rsid w:val="006D71B5"/>
    <w:rsid w:val="006D73D8"/>
    <w:rsid w:val="006E0361"/>
    <w:rsid w:val="006E0482"/>
    <w:rsid w:val="006E0758"/>
    <w:rsid w:val="006E077C"/>
    <w:rsid w:val="006E08A0"/>
    <w:rsid w:val="006E0BC3"/>
    <w:rsid w:val="006E1218"/>
    <w:rsid w:val="006E23AD"/>
    <w:rsid w:val="006E2657"/>
    <w:rsid w:val="006E27FD"/>
    <w:rsid w:val="006E2837"/>
    <w:rsid w:val="006E2BF1"/>
    <w:rsid w:val="006E2CFC"/>
    <w:rsid w:val="006E2F32"/>
    <w:rsid w:val="006E372A"/>
    <w:rsid w:val="006E3E3C"/>
    <w:rsid w:val="006E4B85"/>
    <w:rsid w:val="006E565B"/>
    <w:rsid w:val="006E5C1C"/>
    <w:rsid w:val="006E5E32"/>
    <w:rsid w:val="006E5E51"/>
    <w:rsid w:val="006E602B"/>
    <w:rsid w:val="006E6243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506"/>
    <w:rsid w:val="006F5683"/>
    <w:rsid w:val="006F56AC"/>
    <w:rsid w:val="006F580A"/>
    <w:rsid w:val="006F5992"/>
    <w:rsid w:val="006F5E39"/>
    <w:rsid w:val="006F66B2"/>
    <w:rsid w:val="006F69F3"/>
    <w:rsid w:val="006F6D7C"/>
    <w:rsid w:val="006F704A"/>
    <w:rsid w:val="006F7460"/>
    <w:rsid w:val="0070004D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5B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886"/>
    <w:rsid w:val="00717A82"/>
    <w:rsid w:val="00717E4A"/>
    <w:rsid w:val="00720596"/>
    <w:rsid w:val="00720725"/>
    <w:rsid w:val="00720B0C"/>
    <w:rsid w:val="00720B7A"/>
    <w:rsid w:val="00721867"/>
    <w:rsid w:val="00721B5F"/>
    <w:rsid w:val="0072260F"/>
    <w:rsid w:val="00722913"/>
    <w:rsid w:val="00722A6B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E14"/>
    <w:rsid w:val="00733FF6"/>
    <w:rsid w:val="007341C6"/>
    <w:rsid w:val="00734393"/>
    <w:rsid w:val="00734636"/>
    <w:rsid w:val="0073477F"/>
    <w:rsid w:val="0073492C"/>
    <w:rsid w:val="00735B1A"/>
    <w:rsid w:val="00736041"/>
    <w:rsid w:val="00736452"/>
    <w:rsid w:val="00736F65"/>
    <w:rsid w:val="00737E5D"/>
    <w:rsid w:val="00740F42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606F"/>
    <w:rsid w:val="00747354"/>
    <w:rsid w:val="007501BE"/>
    <w:rsid w:val="007508BE"/>
    <w:rsid w:val="00750CFB"/>
    <w:rsid w:val="00750EC8"/>
    <w:rsid w:val="0075183A"/>
    <w:rsid w:val="00751963"/>
    <w:rsid w:val="007519D5"/>
    <w:rsid w:val="00751BB0"/>
    <w:rsid w:val="00751D06"/>
    <w:rsid w:val="00751FD7"/>
    <w:rsid w:val="00752180"/>
    <w:rsid w:val="0075244D"/>
    <w:rsid w:val="00752892"/>
    <w:rsid w:val="007528AC"/>
    <w:rsid w:val="0075312D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601A2"/>
    <w:rsid w:val="00760287"/>
    <w:rsid w:val="0076046D"/>
    <w:rsid w:val="007607CE"/>
    <w:rsid w:val="00761BCC"/>
    <w:rsid w:val="00761BF5"/>
    <w:rsid w:val="00761F80"/>
    <w:rsid w:val="007625C2"/>
    <w:rsid w:val="007626B2"/>
    <w:rsid w:val="0076395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351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4DDD"/>
    <w:rsid w:val="00774E27"/>
    <w:rsid w:val="007754AB"/>
    <w:rsid w:val="00775A54"/>
    <w:rsid w:val="00776AED"/>
    <w:rsid w:val="00776AFF"/>
    <w:rsid w:val="00776B9C"/>
    <w:rsid w:val="00776C4E"/>
    <w:rsid w:val="007773EC"/>
    <w:rsid w:val="00777955"/>
    <w:rsid w:val="00777C9B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D14"/>
    <w:rsid w:val="00784F2F"/>
    <w:rsid w:val="007852C1"/>
    <w:rsid w:val="0078544D"/>
    <w:rsid w:val="0078584D"/>
    <w:rsid w:val="007859BC"/>
    <w:rsid w:val="00785E9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04C6"/>
    <w:rsid w:val="007919D0"/>
    <w:rsid w:val="00791D03"/>
    <w:rsid w:val="00791D94"/>
    <w:rsid w:val="007922C4"/>
    <w:rsid w:val="007922F6"/>
    <w:rsid w:val="0079260B"/>
    <w:rsid w:val="007928C1"/>
    <w:rsid w:val="00792A9C"/>
    <w:rsid w:val="007930A6"/>
    <w:rsid w:val="007931DA"/>
    <w:rsid w:val="0079352F"/>
    <w:rsid w:val="007936B5"/>
    <w:rsid w:val="00793A00"/>
    <w:rsid w:val="00793A0C"/>
    <w:rsid w:val="00793CE5"/>
    <w:rsid w:val="0079496B"/>
    <w:rsid w:val="00794F41"/>
    <w:rsid w:val="00795022"/>
    <w:rsid w:val="0079509C"/>
    <w:rsid w:val="0079527A"/>
    <w:rsid w:val="00795938"/>
    <w:rsid w:val="00795967"/>
    <w:rsid w:val="00796A45"/>
    <w:rsid w:val="007972B7"/>
    <w:rsid w:val="007972E0"/>
    <w:rsid w:val="007976D4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2630"/>
    <w:rsid w:val="007A315A"/>
    <w:rsid w:val="007A3476"/>
    <w:rsid w:val="007A35E4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771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47ED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219"/>
    <w:rsid w:val="007C031C"/>
    <w:rsid w:val="007C0542"/>
    <w:rsid w:val="007C0DFE"/>
    <w:rsid w:val="007C10AD"/>
    <w:rsid w:val="007C11E7"/>
    <w:rsid w:val="007C11EE"/>
    <w:rsid w:val="007C17E4"/>
    <w:rsid w:val="007C18AA"/>
    <w:rsid w:val="007C18C3"/>
    <w:rsid w:val="007C1C7B"/>
    <w:rsid w:val="007C22CB"/>
    <w:rsid w:val="007C2A17"/>
    <w:rsid w:val="007C2B96"/>
    <w:rsid w:val="007C3D66"/>
    <w:rsid w:val="007C44FC"/>
    <w:rsid w:val="007C4766"/>
    <w:rsid w:val="007C4D1D"/>
    <w:rsid w:val="007C55E4"/>
    <w:rsid w:val="007C5B30"/>
    <w:rsid w:val="007C6062"/>
    <w:rsid w:val="007C610A"/>
    <w:rsid w:val="007C63C1"/>
    <w:rsid w:val="007C6C66"/>
    <w:rsid w:val="007C764D"/>
    <w:rsid w:val="007C7974"/>
    <w:rsid w:val="007C7C42"/>
    <w:rsid w:val="007C7E0A"/>
    <w:rsid w:val="007D03B2"/>
    <w:rsid w:val="007D07BA"/>
    <w:rsid w:val="007D07CF"/>
    <w:rsid w:val="007D07F0"/>
    <w:rsid w:val="007D1479"/>
    <w:rsid w:val="007D320C"/>
    <w:rsid w:val="007D37EC"/>
    <w:rsid w:val="007D3C2B"/>
    <w:rsid w:val="007D40B6"/>
    <w:rsid w:val="007D4155"/>
    <w:rsid w:val="007D4AD6"/>
    <w:rsid w:val="007D5542"/>
    <w:rsid w:val="007D59BB"/>
    <w:rsid w:val="007D641E"/>
    <w:rsid w:val="007D6605"/>
    <w:rsid w:val="007D691B"/>
    <w:rsid w:val="007D6984"/>
    <w:rsid w:val="007D738B"/>
    <w:rsid w:val="007D73AB"/>
    <w:rsid w:val="007E0427"/>
    <w:rsid w:val="007E0B70"/>
    <w:rsid w:val="007E0D52"/>
    <w:rsid w:val="007E124E"/>
    <w:rsid w:val="007E1A0C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622B"/>
    <w:rsid w:val="007F6239"/>
    <w:rsid w:val="007F633C"/>
    <w:rsid w:val="007F737E"/>
    <w:rsid w:val="007F7AAF"/>
    <w:rsid w:val="007F7EA4"/>
    <w:rsid w:val="007F7F1D"/>
    <w:rsid w:val="00800125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88F"/>
    <w:rsid w:val="00807A7B"/>
    <w:rsid w:val="00807AE1"/>
    <w:rsid w:val="00807B5A"/>
    <w:rsid w:val="00810682"/>
    <w:rsid w:val="00810F99"/>
    <w:rsid w:val="00811887"/>
    <w:rsid w:val="008124A9"/>
    <w:rsid w:val="00812996"/>
    <w:rsid w:val="00812A98"/>
    <w:rsid w:val="0081334A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4DB"/>
    <w:rsid w:val="0082379E"/>
    <w:rsid w:val="00823847"/>
    <w:rsid w:val="00823AED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4C8"/>
    <w:rsid w:val="0083159F"/>
    <w:rsid w:val="008317E0"/>
    <w:rsid w:val="00831B6E"/>
    <w:rsid w:val="00831E85"/>
    <w:rsid w:val="00832149"/>
    <w:rsid w:val="00832356"/>
    <w:rsid w:val="008325BC"/>
    <w:rsid w:val="008326F5"/>
    <w:rsid w:val="00832D45"/>
    <w:rsid w:val="00833CE6"/>
    <w:rsid w:val="00834432"/>
    <w:rsid w:val="008350B1"/>
    <w:rsid w:val="00835230"/>
    <w:rsid w:val="00835971"/>
    <w:rsid w:val="00836375"/>
    <w:rsid w:val="00836522"/>
    <w:rsid w:val="00836F7F"/>
    <w:rsid w:val="00837931"/>
    <w:rsid w:val="00837B12"/>
    <w:rsid w:val="008406DD"/>
    <w:rsid w:val="00840C99"/>
    <w:rsid w:val="008426EE"/>
    <w:rsid w:val="008427EF"/>
    <w:rsid w:val="00842E60"/>
    <w:rsid w:val="00843A0E"/>
    <w:rsid w:val="00843E53"/>
    <w:rsid w:val="00844665"/>
    <w:rsid w:val="00844CF4"/>
    <w:rsid w:val="00844E6D"/>
    <w:rsid w:val="00844F1B"/>
    <w:rsid w:val="008450C4"/>
    <w:rsid w:val="008454E7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52EA"/>
    <w:rsid w:val="00855446"/>
    <w:rsid w:val="008561C2"/>
    <w:rsid w:val="0085643B"/>
    <w:rsid w:val="0085663D"/>
    <w:rsid w:val="008569F2"/>
    <w:rsid w:val="00856DC5"/>
    <w:rsid w:val="008571D5"/>
    <w:rsid w:val="008574BC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7C7"/>
    <w:rsid w:val="00863D03"/>
    <w:rsid w:val="00863E54"/>
    <w:rsid w:val="00864E53"/>
    <w:rsid w:val="00864FDC"/>
    <w:rsid w:val="00864FEB"/>
    <w:rsid w:val="00865778"/>
    <w:rsid w:val="008659BC"/>
    <w:rsid w:val="00865D54"/>
    <w:rsid w:val="00865E7B"/>
    <w:rsid w:val="008667ED"/>
    <w:rsid w:val="00866CBD"/>
    <w:rsid w:val="0086778C"/>
    <w:rsid w:val="00867C07"/>
    <w:rsid w:val="00870906"/>
    <w:rsid w:val="00870AB2"/>
    <w:rsid w:val="00870EF9"/>
    <w:rsid w:val="008710E6"/>
    <w:rsid w:val="008713EA"/>
    <w:rsid w:val="00871646"/>
    <w:rsid w:val="008719F2"/>
    <w:rsid w:val="00872934"/>
    <w:rsid w:val="00872A9C"/>
    <w:rsid w:val="00873353"/>
    <w:rsid w:val="008741B1"/>
    <w:rsid w:val="00874430"/>
    <w:rsid w:val="00874ABE"/>
    <w:rsid w:val="00874AF7"/>
    <w:rsid w:val="00874BA4"/>
    <w:rsid w:val="00874CB4"/>
    <w:rsid w:val="008751DE"/>
    <w:rsid w:val="008756D6"/>
    <w:rsid w:val="00875B9B"/>
    <w:rsid w:val="00875EFA"/>
    <w:rsid w:val="008766CA"/>
    <w:rsid w:val="0087678D"/>
    <w:rsid w:val="0087697D"/>
    <w:rsid w:val="00880207"/>
    <w:rsid w:val="00880B1A"/>
    <w:rsid w:val="00880E46"/>
    <w:rsid w:val="00881802"/>
    <w:rsid w:val="008822F9"/>
    <w:rsid w:val="008832E2"/>
    <w:rsid w:val="00883346"/>
    <w:rsid w:val="008833FD"/>
    <w:rsid w:val="008845AE"/>
    <w:rsid w:val="00884BC6"/>
    <w:rsid w:val="0088508C"/>
    <w:rsid w:val="00885670"/>
    <w:rsid w:val="00885AFE"/>
    <w:rsid w:val="00885B42"/>
    <w:rsid w:val="00885C8B"/>
    <w:rsid w:val="00886003"/>
    <w:rsid w:val="00886191"/>
    <w:rsid w:val="00886760"/>
    <w:rsid w:val="00886C03"/>
    <w:rsid w:val="00886FF1"/>
    <w:rsid w:val="00887AB0"/>
    <w:rsid w:val="00887DFD"/>
    <w:rsid w:val="008902C8"/>
    <w:rsid w:val="00890514"/>
    <w:rsid w:val="0089058A"/>
    <w:rsid w:val="00890ABC"/>
    <w:rsid w:val="00890ECB"/>
    <w:rsid w:val="0089104D"/>
    <w:rsid w:val="00891509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4A1E"/>
    <w:rsid w:val="00895218"/>
    <w:rsid w:val="00895713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A68"/>
    <w:rsid w:val="008A1D10"/>
    <w:rsid w:val="008A2BC7"/>
    <w:rsid w:val="008A2D64"/>
    <w:rsid w:val="008A2DF9"/>
    <w:rsid w:val="008A3316"/>
    <w:rsid w:val="008A3535"/>
    <w:rsid w:val="008A378E"/>
    <w:rsid w:val="008A3F84"/>
    <w:rsid w:val="008A4B85"/>
    <w:rsid w:val="008A4FF7"/>
    <w:rsid w:val="008A51E5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003"/>
    <w:rsid w:val="008B01AB"/>
    <w:rsid w:val="008B02C5"/>
    <w:rsid w:val="008B0607"/>
    <w:rsid w:val="008B0988"/>
    <w:rsid w:val="008B0BB4"/>
    <w:rsid w:val="008B0E7E"/>
    <w:rsid w:val="008B0F80"/>
    <w:rsid w:val="008B10F1"/>
    <w:rsid w:val="008B1594"/>
    <w:rsid w:val="008B175B"/>
    <w:rsid w:val="008B1A93"/>
    <w:rsid w:val="008B1FFD"/>
    <w:rsid w:val="008B24BC"/>
    <w:rsid w:val="008B2687"/>
    <w:rsid w:val="008B379C"/>
    <w:rsid w:val="008B3A33"/>
    <w:rsid w:val="008B4AD2"/>
    <w:rsid w:val="008B4EC3"/>
    <w:rsid w:val="008B585E"/>
    <w:rsid w:val="008B5CE1"/>
    <w:rsid w:val="008B62E7"/>
    <w:rsid w:val="008B6AF6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34BD"/>
    <w:rsid w:val="008C3B74"/>
    <w:rsid w:val="008C3DC0"/>
    <w:rsid w:val="008C4561"/>
    <w:rsid w:val="008C488A"/>
    <w:rsid w:val="008C4BEF"/>
    <w:rsid w:val="008C5A24"/>
    <w:rsid w:val="008C5BF3"/>
    <w:rsid w:val="008C5E7A"/>
    <w:rsid w:val="008C6999"/>
    <w:rsid w:val="008C6A75"/>
    <w:rsid w:val="008C7EAF"/>
    <w:rsid w:val="008D0232"/>
    <w:rsid w:val="008D10DE"/>
    <w:rsid w:val="008D1163"/>
    <w:rsid w:val="008D11D8"/>
    <w:rsid w:val="008D160A"/>
    <w:rsid w:val="008D1883"/>
    <w:rsid w:val="008D18B8"/>
    <w:rsid w:val="008D1F95"/>
    <w:rsid w:val="008D2443"/>
    <w:rsid w:val="008D320A"/>
    <w:rsid w:val="008D354B"/>
    <w:rsid w:val="008D3B1A"/>
    <w:rsid w:val="008D3C27"/>
    <w:rsid w:val="008D3E0F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9B4"/>
    <w:rsid w:val="008E6E0F"/>
    <w:rsid w:val="008E6E71"/>
    <w:rsid w:val="008E7007"/>
    <w:rsid w:val="008E7532"/>
    <w:rsid w:val="008E755F"/>
    <w:rsid w:val="008E78FA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801"/>
    <w:rsid w:val="00902878"/>
    <w:rsid w:val="00902E2B"/>
    <w:rsid w:val="00903001"/>
    <w:rsid w:val="00903564"/>
    <w:rsid w:val="00904BB4"/>
    <w:rsid w:val="009055EF"/>
    <w:rsid w:val="009058AE"/>
    <w:rsid w:val="00905B6C"/>
    <w:rsid w:val="009065C3"/>
    <w:rsid w:val="00907678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8"/>
    <w:rsid w:val="00912EC6"/>
    <w:rsid w:val="00913470"/>
    <w:rsid w:val="00913597"/>
    <w:rsid w:val="00913C75"/>
    <w:rsid w:val="009144FD"/>
    <w:rsid w:val="00914E0E"/>
    <w:rsid w:val="009151E0"/>
    <w:rsid w:val="0091533C"/>
    <w:rsid w:val="00915626"/>
    <w:rsid w:val="00915907"/>
    <w:rsid w:val="009159B1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D15"/>
    <w:rsid w:val="00920EE1"/>
    <w:rsid w:val="00920FF3"/>
    <w:rsid w:val="00921253"/>
    <w:rsid w:val="009214CE"/>
    <w:rsid w:val="009220C7"/>
    <w:rsid w:val="00922A28"/>
    <w:rsid w:val="00922E11"/>
    <w:rsid w:val="00922E23"/>
    <w:rsid w:val="0092325D"/>
    <w:rsid w:val="00923C5B"/>
    <w:rsid w:val="00924365"/>
    <w:rsid w:val="009248D3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EF8"/>
    <w:rsid w:val="0093081A"/>
    <w:rsid w:val="00930B05"/>
    <w:rsid w:val="00930EDB"/>
    <w:rsid w:val="0093186C"/>
    <w:rsid w:val="00931938"/>
    <w:rsid w:val="009323A0"/>
    <w:rsid w:val="009324DF"/>
    <w:rsid w:val="009326ED"/>
    <w:rsid w:val="00932995"/>
    <w:rsid w:val="00932A0E"/>
    <w:rsid w:val="00933D51"/>
    <w:rsid w:val="009348E2"/>
    <w:rsid w:val="00934FD4"/>
    <w:rsid w:val="00935405"/>
    <w:rsid w:val="0093597A"/>
    <w:rsid w:val="00935D1B"/>
    <w:rsid w:val="00935D52"/>
    <w:rsid w:val="0093651C"/>
    <w:rsid w:val="00936619"/>
    <w:rsid w:val="009369D4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4D8"/>
    <w:rsid w:val="009424EB"/>
    <w:rsid w:val="009430FE"/>
    <w:rsid w:val="00944477"/>
    <w:rsid w:val="009444BA"/>
    <w:rsid w:val="0094492D"/>
    <w:rsid w:val="00944A9F"/>
    <w:rsid w:val="00944E1C"/>
    <w:rsid w:val="00945482"/>
    <w:rsid w:val="00945A7E"/>
    <w:rsid w:val="0094659A"/>
    <w:rsid w:val="00946CC7"/>
    <w:rsid w:val="009479CA"/>
    <w:rsid w:val="00947AB0"/>
    <w:rsid w:val="00947C72"/>
    <w:rsid w:val="00947D96"/>
    <w:rsid w:val="00947DEC"/>
    <w:rsid w:val="009502E0"/>
    <w:rsid w:val="00950585"/>
    <w:rsid w:val="00950B4A"/>
    <w:rsid w:val="00951095"/>
    <w:rsid w:val="00951236"/>
    <w:rsid w:val="009513AD"/>
    <w:rsid w:val="00951F7D"/>
    <w:rsid w:val="0095260E"/>
    <w:rsid w:val="0095265E"/>
    <w:rsid w:val="00952941"/>
    <w:rsid w:val="00952A7A"/>
    <w:rsid w:val="00952D51"/>
    <w:rsid w:val="009531C2"/>
    <w:rsid w:val="00953D13"/>
    <w:rsid w:val="009546CB"/>
    <w:rsid w:val="009553B2"/>
    <w:rsid w:val="00955631"/>
    <w:rsid w:val="00956243"/>
    <w:rsid w:val="009562B6"/>
    <w:rsid w:val="0095646A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49B4"/>
    <w:rsid w:val="00965026"/>
    <w:rsid w:val="0096516F"/>
    <w:rsid w:val="0096518E"/>
    <w:rsid w:val="00965B49"/>
    <w:rsid w:val="00965D1C"/>
    <w:rsid w:val="00966442"/>
    <w:rsid w:val="00966A1F"/>
    <w:rsid w:val="00967192"/>
    <w:rsid w:val="00967476"/>
    <w:rsid w:val="00967B39"/>
    <w:rsid w:val="00967D5C"/>
    <w:rsid w:val="00967FC7"/>
    <w:rsid w:val="009700FE"/>
    <w:rsid w:val="0097053D"/>
    <w:rsid w:val="0097055C"/>
    <w:rsid w:val="00970744"/>
    <w:rsid w:val="00970762"/>
    <w:rsid w:val="00970AE9"/>
    <w:rsid w:val="00971464"/>
    <w:rsid w:val="00971F48"/>
    <w:rsid w:val="009728B8"/>
    <w:rsid w:val="00972CA4"/>
    <w:rsid w:val="009732C2"/>
    <w:rsid w:val="009732F7"/>
    <w:rsid w:val="009735B9"/>
    <w:rsid w:val="00973C4E"/>
    <w:rsid w:val="009746AA"/>
    <w:rsid w:val="0097487D"/>
    <w:rsid w:val="009756F1"/>
    <w:rsid w:val="009762D3"/>
    <w:rsid w:val="0097644A"/>
    <w:rsid w:val="009768B4"/>
    <w:rsid w:val="00976AF5"/>
    <w:rsid w:val="00976B6F"/>
    <w:rsid w:val="00977A3D"/>
    <w:rsid w:val="00980216"/>
    <w:rsid w:val="00980861"/>
    <w:rsid w:val="009808DD"/>
    <w:rsid w:val="00980C9F"/>
    <w:rsid w:val="0098114E"/>
    <w:rsid w:val="009819A7"/>
    <w:rsid w:val="00981B9E"/>
    <w:rsid w:val="00981D60"/>
    <w:rsid w:val="00981DCC"/>
    <w:rsid w:val="00981ED2"/>
    <w:rsid w:val="00982385"/>
    <w:rsid w:val="00982421"/>
    <w:rsid w:val="009825BF"/>
    <w:rsid w:val="00982862"/>
    <w:rsid w:val="00984269"/>
    <w:rsid w:val="009845D0"/>
    <w:rsid w:val="00984995"/>
    <w:rsid w:val="00985122"/>
    <w:rsid w:val="0098534F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65"/>
    <w:rsid w:val="009912EF"/>
    <w:rsid w:val="00991A13"/>
    <w:rsid w:val="00991E7B"/>
    <w:rsid w:val="00992544"/>
    <w:rsid w:val="00992BEA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CF9"/>
    <w:rsid w:val="009A27D0"/>
    <w:rsid w:val="009A2863"/>
    <w:rsid w:val="009A2C8E"/>
    <w:rsid w:val="009A2E82"/>
    <w:rsid w:val="009A3943"/>
    <w:rsid w:val="009A3B8B"/>
    <w:rsid w:val="009A4113"/>
    <w:rsid w:val="009A4EA6"/>
    <w:rsid w:val="009A4FFA"/>
    <w:rsid w:val="009A50BF"/>
    <w:rsid w:val="009A5525"/>
    <w:rsid w:val="009A72AB"/>
    <w:rsid w:val="009A799B"/>
    <w:rsid w:val="009A7AEB"/>
    <w:rsid w:val="009A7EF8"/>
    <w:rsid w:val="009B0351"/>
    <w:rsid w:val="009B097B"/>
    <w:rsid w:val="009B0E15"/>
    <w:rsid w:val="009B1413"/>
    <w:rsid w:val="009B17B3"/>
    <w:rsid w:val="009B196F"/>
    <w:rsid w:val="009B1FCD"/>
    <w:rsid w:val="009B276E"/>
    <w:rsid w:val="009B3325"/>
    <w:rsid w:val="009B377E"/>
    <w:rsid w:val="009B3895"/>
    <w:rsid w:val="009B3FAA"/>
    <w:rsid w:val="009B4212"/>
    <w:rsid w:val="009B46F4"/>
    <w:rsid w:val="009B4C2C"/>
    <w:rsid w:val="009B50AA"/>
    <w:rsid w:val="009B55A0"/>
    <w:rsid w:val="009B5646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705"/>
    <w:rsid w:val="009C3859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378"/>
    <w:rsid w:val="009D0677"/>
    <w:rsid w:val="009D06C2"/>
    <w:rsid w:val="009D07F9"/>
    <w:rsid w:val="009D161D"/>
    <w:rsid w:val="009D16A3"/>
    <w:rsid w:val="009D2335"/>
    <w:rsid w:val="009D2E2A"/>
    <w:rsid w:val="009D32E4"/>
    <w:rsid w:val="009D33D4"/>
    <w:rsid w:val="009D3865"/>
    <w:rsid w:val="009D3871"/>
    <w:rsid w:val="009D3E00"/>
    <w:rsid w:val="009D45F8"/>
    <w:rsid w:val="009D46EF"/>
    <w:rsid w:val="009D4B5F"/>
    <w:rsid w:val="009D60E5"/>
    <w:rsid w:val="009D68E8"/>
    <w:rsid w:val="009D6BCD"/>
    <w:rsid w:val="009E00B2"/>
    <w:rsid w:val="009E0264"/>
    <w:rsid w:val="009E046D"/>
    <w:rsid w:val="009E0480"/>
    <w:rsid w:val="009E0B20"/>
    <w:rsid w:val="009E0CAF"/>
    <w:rsid w:val="009E0DD5"/>
    <w:rsid w:val="009E1E63"/>
    <w:rsid w:val="009E2068"/>
    <w:rsid w:val="009E213D"/>
    <w:rsid w:val="009E2CC1"/>
    <w:rsid w:val="009E2E5F"/>
    <w:rsid w:val="009E3074"/>
    <w:rsid w:val="009E30E4"/>
    <w:rsid w:val="009E378A"/>
    <w:rsid w:val="009E4008"/>
    <w:rsid w:val="009E4BF9"/>
    <w:rsid w:val="009E4D5E"/>
    <w:rsid w:val="009E566D"/>
    <w:rsid w:val="009E5943"/>
    <w:rsid w:val="009E6433"/>
    <w:rsid w:val="009E6EF2"/>
    <w:rsid w:val="009E7B0E"/>
    <w:rsid w:val="009E7C68"/>
    <w:rsid w:val="009E7CEA"/>
    <w:rsid w:val="009F0A7A"/>
    <w:rsid w:val="009F1533"/>
    <w:rsid w:val="009F1971"/>
    <w:rsid w:val="009F1BDE"/>
    <w:rsid w:val="009F1E77"/>
    <w:rsid w:val="009F2803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5FDB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315"/>
    <w:rsid w:val="00A03D05"/>
    <w:rsid w:val="00A04507"/>
    <w:rsid w:val="00A0457D"/>
    <w:rsid w:val="00A054F4"/>
    <w:rsid w:val="00A054FD"/>
    <w:rsid w:val="00A05519"/>
    <w:rsid w:val="00A056D7"/>
    <w:rsid w:val="00A05EBF"/>
    <w:rsid w:val="00A06560"/>
    <w:rsid w:val="00A06A0E"/>
    <w:rsid w:val="00A071F2"/>
    <w:rsid w:val="00A07416"/>
    <w:rsid w:val="00A07540"/>
    <w:rsid w:val="00A075D5"/>
    <w:rsid w:val="00A07695"/>
    <w:rsid w:val="00A0776C"/>
    <w:rsid w:val="00A07938"/>
    <w:rsid w:val="00A10B88"/>
    <w:rsid w:val="00A10C0E"/>
    <w:rsid w:val="00A11340"/>
    <w:rsid w:val="00A1179C"/>
    <w:rsid w:val="00A11E48"/>
    <w:rsid w:val="00A12226"/>
    <w:rsid w:val="00A122C2"/>
    <w:rsid w:val="00A124D4"/>
    <w:rsid w:val="00A128C9"/>
    <w:rsid w:val="00A12908"/>
    <w:rsid w:val="00A12C28"/>
    <w:rsid w:val="00A134CE"/>
    <w:rsid w:val="00A136F6"/>
    <w:rsid w:val="00A139AC"/>
    <w:rsid w:val="00A13E6C"/>
    <w:rsid w:val="00A14440"/>
    <w:rsid w:val="00A14B3C"/>
    <w:rsid w:val="00A160C8"/>
    <w:rsid w:val="00A16C03"/>
    <w:rsid w:val="00A16DBB"/>
    <w:rsid w:val="00A17108"/>
    <w:rsid w:val="00A17338"/>
    <w:rsid w:val="00A175EA"/>
    <w:rsid w:val="00A17947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53"/>
    <w:rsid w:val="00A2308B"/>
    <w:rsid w:val="00A234A1"/>
    <w:rsid w:val="00A234CD"/>
    <w:rsid w:val="00A246DB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408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F5B"/>
    <w:rsid w:val="00A31FAC"/>
    <w:rsid w:val="00A324F6"/>
    <w:rsid w:val="00A32EFD"/>
    <w:rsid w:val="00A33173"/>
    <w:rsid w:val="00A331CF"/>
    <w:rsid w:val="00A332E9"/>
    <w:rsid w:val="00A3359D"/>
    <w:rsid w:val="00A33E18"/>
    <w:rsid w:val="00A34019"/>
    <w:rsid w:val="00A34610"/>
    <w:rsid w:val="00A34632"/>
    <w:rsid w:val="00A34926"/>
    <w:rsid w:val="00A349AC"/>
    <w:rsid w:val="00A34DF9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40405"/>
    <w:rsid w:val="00A40757"/>
    <w:rsid w:val="00A40D19"/>
    <w:rsid w:val="00A41159"/>
    <w:rsid w:val="00A415A7"/>
    <w:rsid w:val="00A41778"/>
    <w:rsid w:val="00A417F8"/>
    <w:rsid w:val="00A41A51"/>
    <w:rsid w:val="00A4229C"/>
    <w:rsid w:val="00A426A2"/>
    <w:rsid w:val="00A42E68"/>
    <w:rsid w:val="00A44536"/>
    <w:rsid w:val="00A44650"/>
    <w:rsid w:val="00A44AA2"/>
    <w:rsid w:val="00A44B79"/>
    <w:rsid w:val="00A45922"/>
    <w:rsid w:val="00A467D7"/>
    <w:rsid w:val="00A47ABA"/>
    <w:rsid w:val="00A47FA8"/>
    <w:rsid w:val="00A50001"/>
    <w:rsid w:val="00A5014C"/>
    <w:rsid w:val="00A50766"/>
    <w:rsid w:val="00A50F66"/>
    <w:rsid w:val="00A511F8"/>
    <w:rsid w:val="00A51EED"/>
    <w:rsid w:val="00A5201D"/>
    <w:rsid w:val="00A5221B"/>
    <w:rsid w:val="00A52873"/>
    <w:rsid w:val="00A528C8"/>
    <w:rsid w:val="00A52AB3"/>
    <w:rsid w:val="00A530E1"/>
    <w:rsid w:val="00A531FC"/>
    <w:rsid w:val="00A53485"/>
    <w:rsid w:val="00A53751"/>
    <w:rsid w:val="00A53E25"/>
    <w:rsid w:val="00A53F20"/>
    <w:rsid w:val="00A545FC"/>
    <w:rsid w:val="00A54910"/>
    <w:rsid w:val="00A553C4"/>
    <w:rsid w:val="00A55AB5"/>
    <w:rsid w:val="00A55C04"/>
    <w:rsid w:val="00A56066"/>
    <w:rsid w:val="00A560B3"/>
    <w:rsid w:val="00A56372"/>
    <w:rsid w:val="00A56566"/>
    <w:rsid w:val="00A56EAF"/>
    <w:rsid w:val="00A56F6B"/>
    <w:rsid w:val="00A5747F"/>
    <w:rsid w:val="00A578B1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415"/>
    <w:rsid w:val="00A65D5E"/>
    <w:rsid w:val="00A65D8C"/>
    <w:rsid w:val="00A65DCD"/>
    <w:rsid w:val="00A66143"/>
    <w:rsid w:val="00A66AEA"/>
    <w:rsid w:val="00A66BF6"/>
    <w:rsid w:val="00A66F03"/>
    <w:rsid w:val="00A67209"/>
    <w:rsid w:val="00A67656"/>
    <w:rsid w:val="00A67871"/>
    <w:rsid w:val="00A67992"/>
    <w:rsid w:val="00A67DD7"/>
    <w:rsid w:val="00A70295"/>
    <w:rsid w:val="00A705CB"/>
    <w:rsid w:val="00A70A73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58F"/>
    <w:rsid w:val="00A81995"/>
    <w:rsid w:val="00A81CF2"/>
    <w:rsid w:val="00A81DB9"/>
    <w:rsid w:val="00A81F33"/>
    <w:rsid w:val="00A82595"/>
    <w:rsid w:val="00A82671"/>
    <w:rsid w:val="00A82A2C"/>
    <w:rsid w:val="00A82CE5"/>
    <w:rsid w:val="00A82FA1"/>
    <w:rsid w:val="00A8409E"/>
    <w:rsid w:val="00A84A92"/>
    <w:rsid w:val="00A8510F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840"/>
    <w:rsid w:val="00A92DA9"/>
    <w:rsid w:val="00A92EA7"/>
    <w:rsid w:val="00A92F6E"/>
    <w:rsid w:val="00A936E4"/>
    <w:rsid w:val="00A938CA"/>
    <w:rsid w:val="00A93B63"/>
    <w:rsid w:val="00A941B7"/>
    <w:rsid w:val="00A944C1"/>
    <w:rsid w:val="00A94AF2"/>
    <w:rsid w:val="00A95279"/>
    <w:rsid w:val="00A954BA"/>
    <w:rsid w:val="00A956BA"/>
    <w:rsid w:val="00A9597D"/>
    <w:rsid w:val="00A95EA4"/>
    <w:rsid w:val="00A95FBB"/>
    <w:rsid w:val="00A967E8"/>
    <w:rsid w:val="00A96F1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36D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C34"/>
    <w:rsid w:val="00AA5F8F"/>
    <w:rsid w:val="00AA5FDD"/>
    <w:rsid w:val="00AA6589"/>
    <w:rsid w:val="00AA6BF2"/>
    <w:rsid w:val="00AA6D4B"/>
    <w:rsid w:val="00AA6FD2"/>
    <w:rsid w:val="00AA7714"/>
    <w:rsid w:val="00AA79CC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316"/>
    <w:rsid w:val="00AB3931"/>
    <w:rsid w:val="00AB4279"/>
    <w:rsid w:val="00AB4581"/>
    <w:rsid w:val="00AB54AF"/>
    <w:rsid w:val="00AB57B6"/>
    <w:rsid w:val="00AB59C9"/>
    <w:rsid w:val="00AB5EA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3BA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F7D"/>
    <w:rsid w:val="00AD65E3"/>
    <w:rsid w:val="00AD66C0"/>
    <w:rsid w:val="00AD671E"/>
    <w:rsid w:val="00AD70CC"/>
    <w:rsid w:val="00AE083E"/>
    <w:rsid w:val="00AE127C"/>
    <w:rsid w:val="00AE12C0"/>
    <w:rsid w:val="00AE2154"/>
    <w:rsid w:val="00AE31EA"/>
    <w:rsid w:val="00AE3258"/>
    <w:rsid w:val="00AE34E0"/>
    <w:rsid w:val="00AE35E9"/>
    <w:rsid w:val="00AE3873"/>
    <w:rsid w:val="00AE3AAA"/>
    <w:rsid w:val="00AE3D35"/>
    <w:rsid w:val="00AE3E37"/>
    <w:rsid w:val="00AE4279"/>
    <w:rsid w:val="00AE4AC5"/>
    <w:rsid w:val="00AE5830"/>
    <w:rsid w:val="00AE5B12"/>
    <w:rsid w:val="00AE6456"/>
    <w:rsid w:val="00AE75DE"/>
    <w:rsid w:val="00AE7A80"/>
    <w:rsid w:val="00AF0047"/>
    <w:rsid w:val="00AF0237"/>
    <w:rsid w:val="00AF0260"/>
    <w:rsid w:val="00AF059B"/>
    <w:rsid w:val="00AF096B"/>
    <w:rsid w:val="00AF0C2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2DFA"/>
    <w:rsid w:val="00AF367B"/>
    <w:rsid w:val="00AF3E2C"/>
    <w:rsid w:val="00AF4253"/>
    <w:rsid w:val="00AF4BFB"/>
    <w:rsid w:val="00AF5253"/>
    <w:rsid w:val="00AF611D"/>
    <w:rsid w:val="00AF6A7F"/>
    <w:rsid w:val="00AF7D14"/>
    <w:rsid w:val="00B000DF"/>
    <w:rsid w:val="00B00667"/>
    <w:rsid w:val="00B012DC"/>
    <w:rsid w:val="00B01F80"/>
    <w:rsid w:val="00B02B1A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8D2"/>
    <w:rsid w:val="00B06DB1"/>
    <w:rsid w:val="00B071FE"/>
    <w:rsid w:val="00B0720A"/>
    <w:rsid w:val="00B0722D"/>
    <w:rsid w:val="00B0752C"/>
    <w:rsid w:val="00B102FA"/>
    <w:rsid w:val="00B10395"/>
    <w:rsid w:val="00B106A8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D7B"/>
    <w:rsid w:val="00B11EA6"/>
    <w:rsid w:val="00B121B5"/>
    <w:rsid w:val="00B12319"/>
    <w:rsid w:val="00B126AA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77C"/>
    <w:rsid w:val="00B16B3A"/>
    <w:rsid w:val="00B16E24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80C"/>
    <w:rsid w:val="00B2361C"/>
    <w:rsid w:val="00B23748"/>
    <w:rsid w:val="00B23A5D"/>
    <w:rsid w:val="00B2408A"/>
    <w:rsid w:val="00B244BD"/>
    <w:rsid w:val="00B24745"/>
    <w:rsid w:val="00B24DE3"/>
    <w:rsid w:val="00B24E6B"/>
    <w:rsid w:val="00B254B4"/>
    <w:rsid w:val="00B2590B"/>
    <w:rsid w:val="00B25D8C"/>
    <w:rsid w:val="00B260FC"/>
    <w:rsid w:val="00B2625D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63F"/>
    <w:rsid w:val="00B317D8"/>
    <w:rsid w:val="00B32631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40601"/>
    <w:rsid w:val="00B40A97"/>
    <w:rsid w:val="00B40D84"/>
    <w:rsid w:val="00B40E41"/>
    <w:rsid w:val="00B41144"/>
    <w:rsid w:val="00B41526"/>
    <w:rsid w:val="00B41D7B"/>
    <w:rsid w:val="00B41FB0"/>
    <w:rsid w:val="00B42ACD"/>
    <w:rsid w:val="00B4331F"/>
    <w:rsid w:val="00B4355F"/>
    <w:rsid w:val="00B43C7F"/>
    <w:rsid w:val="00B43E90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50B64"/>
    <w:rsid w:val="00B50CB6"/>
    <w:rsid w:val="00B50D2D"/>
    <w:rsid w:val="00B50D7D"/>
    <w:rsid w:val="00B518D2"/>
    <w:rsid w:val="00B53311"/>
    <w:rsid w:val="00B53F4A"/>
    <w:rsid w:val="00B5413C"/>
    <w:rsid w:val="00B546AB"/>
    <w:rsid w:val="00B54805"/>
    <w:rsid w:val="00B549BE"/>
    <w:rsid w:val="00B54B0D"/>
    <w:rsid w:val="00B54B5D"/>
    <w:rsid w:val="00B54F86"/>
    <w:rsid w:val="00B55B1E"/>
    <w:rsid w:val="00B5613F"/>
    <w:rsid w:val="00B56454"/>
    <w:rsid w:val="00B565CD"/>
    <w:rsid w:val="00B56677"/>
    <w:rsid w:val="00B57E8C"/>
    <w:rsid w:val="00B602F0"/>
    <w:rsid w:val="00B60E50"/>
    <w:rsid w:val="00B6166D"/>
    <w:rsid w:val="00B6183C"/>
    <w:rsid w:val="00B6291E"/>
    <w:rsid w:val="00B62D1D"/>
    <w:rsid w:val="00B6343D"/>
    <w:rsid w:val="00B634BF"/>
    <w:rsid w:val="00B634FC"/>
    <w:rsid w:val="00B64332"/>
    <w:rsid w:val="00B64E90"/>
    <w:rsid w:val="00B65139"/>
    <w:rsid w:val="00B65159"/>
    <w:rsid w:val="00B664D8"/>
    <w:rsid w:val="00B66BBE"/>
    <w:rsid w:val="00B67293"/>
    <w:rsid w:val="00B70FEF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3B3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80D83"/>
    <w:rsid w:val="00B81410"/>
    <w:rsid w:val="00B81459"/>
    <w:rsid w:val="00B816E5"/>
    <w:rsid w:val="00B82195"/>
    <w:rsid w:val="00B83514"/>
    <w:rsid w:val="00B83782"/>
    <w:rsid w:val="00B83BF4"/>
    <w:rsid w:val="00B83F8E"/>
    <w:rsid w:val="00B84960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310A"/>
    <w:rsid w:val="00B93685"/>
    <w:rsid w:val="00B9369E"/>
    <w:rsid w:val="00B938BC"/>
    <w:rsid w:val="00B94856"/>
    <w:rsid w:val="00B94C55"/>
    <w:rsid w:val="00B94D51"/>
    <w:rsid w:val="00B94E2E"/>
    <w:rsid w:val="00B95295"/>
    <w:rsid w:val="00B9571F"/>
    <w:rsid w:val="00B95E63"/>
    <w:rsid w:val="00B96511"/>
    <w:rsid w:val="00B96A29"/>
    <w:rsid w:val="00B97417"/>
    <w:rsid w:val="00B97FE8"/>
    <w:rsid w:val="00BA0256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744"/>
    <w:rsid w:val="00BA3C3F"/>
    <w:rsid w:val="00BA4233"/>
    <w:rsid w:val="00BA4780"/>
    <w:rsid w:val="00BA4E2D"/>
    <w:rsid w:val="00BA56BA"/>
    <w:rsid w:val="00BA5E1D"/>
    <w:rsid w:val="00BA5FB9"/>
    <w:rsid w:val="00BA63BC"/>
    <w:rsid w:val="00BA6A7D"/>
    <w:rsid w:val="00BA6B31"/>
    <w:rsid w:val="00BA6FE8"/>
    <w:rsid w:val="00BA7226"/>
    <w:rsid w:val="00BA793A"/>
    <w:rsid w:val="00BA7E26"/>
    <w:rsid w:val="00BA7E73"/>
    <w:rsid w:val="00BB07D5"/>
    <w:rsid w:val="00BB0A00"/>
    <w:rsid w:val="00BB14AA"/>
    <w:rsid w:val="00BB19D7"/>
    <w:rsid w:val="00BB24B2"/>
    <w:rsid w:val="00BB2A64"/>
    <w:rsid w:val="00BB305C"/>
    <w:rsid w:val="00BB316A"/>
    <w:rsid w:val="00BB32E1"/>
    <w:rsid w:val="00BB34AC"/>
    <w:rsid w:val="00BB35E0"/>
    <w:rsid w:val="00BB3A0C"/>
    <w:rsid w:val="00BB3AE7"/>
    <w:rsid w:val="00BB3BDE"/>
    <w:rsid w:val="00BB3CA0"/>
    <w:rsid w:val="00BB4FA5"/>
    <w:rsid w:val="00BB61EB"/>
    <w:rsid w:val="00BB664F"/>
    <w:rsid w:val="00BB6791"/>
    <w:rsid w:val="00BB6CA2"/>
    <w:rsid w:val="00BB72EC"/>
    <w:rsid w:val="00BB7608"/>
    <w:rsid w:val="00BB7DA9"/>
    <w:rsid w:val="00BB7ED2"/>
    <w:rsid w:val="00BB7FC5"/>
    <w:rsid w:val="00BC1419"/>
    <w:rsid w:val="00BC150A"/>
    <w:rsid w:val="00BC1552"/>
    <w:rsid w:val="00BC173E"/>
    <w:rsid w:val="00BC1790"/>
    <w:rsid w:val="00BC1ADC"/>
    <w:rsid w:val="00BC1C29"/>
    <w:rsid w:val="00BC1F13"/>
    <w:rsid w:val="00BC2013"/>
    <w:rsid w:val="00BC2113"/>
    <w:rsid w:val="00BC265E"/>
    <w:rsid w:val="00BC2665"/>
    <w:rsid w:val="00BC276A"/>
    <w:rsid w:val="00BC28A4"/>
    <w:rsid w:val="00BC2C16"/>
    <w:rsid w:val="00BC31A7"/>
    <w:rsid w:val="00BC33F8"/>
    <w:rsid w:val="00BC3B12"/>
    <w:rsid w:val="00BC4068"/>
    <w:rsid w:val="00BC4D88"/>
    <w:rsid w:val="00BC585A"/>
    <w:rsid w:val="00BC5C2C"/>
    <w:rsid w:val="00BC5E4D"/>
    <w:rsid w:val="00BC6234"/>
    <w:rsid w:val="00BC69E1"/>
    <w:rsid w:val="00BC6D78"/>
    <w:rsid w:val="00BC6E43"/>
    <w:rsid w:val="00BC7151"/>
    <w:rsid w:val="00BC73E2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DC"/>
    <w:rsid w:val="00BD408E"/>
    <w:rsid w:val="00BD40CC"/>
    <w:rsid w:val="00BD49D5"/>
    <w:rsid w:val="00BD4A84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D7D75"/>
    <w:rsid w:val="00BD7DEC"/>
    <w:rsid w:val="00BE03F1"/>
    <w:rsid w:val="00BE0A43"/>
    <w:rsid w:val="00BE0B9D"/>
    <w:rsid w:val="00BE0FB5"/>
    <w:rsid w:val="00BE1098"/>
    <w:rsid w:val="00BE1BFD"/>
    <w:rsid w:val="00BE1FC9"/>
    <w:rsid w:val="00BE2250"/>
    <w:rsid w:val="00BE2A73"/>
    <w:rsid w:val="00BE2AC1"/>
    <w:rsid w:val="00BE2EFE"/>
    <w:rsid w:val="00BE30BB"/>
    <w:rsid w:val="00BE3216"/>
    <w:rsid w:val="00BE373D"/>
    <w:rsid w:val="00BE39F0"/>
    <w:rsid w:val="00BE3A5E"/>
    <w:rsid w:val="00BE3EE0"/>
    <w:rsid w:val="00BE3F78"/>
    <w:rsid w:val="00BE3FEF"/>
    <w:rsid w:val="00BE404C"/>
    <w:rsid w:val="00BE480E"/>
    <w:rsid w:val="00BE4AC5"/>
    <w:rsid w:val="00BE4F06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11"/>
    <w:rsid w:val="00BF5126"/>
    <w:rsid w:val="00BF58AB"/>
    <w:rsid w:val="00BF5F4A"/>
    <w:rsid w:val="00BF6CE3"/>
    <w:rsid w:val="00BF6F48"/>
    <w:rsid w:val="00BF734E"/>
    <w:rsid w:val="00BF78C8"/>
    <w:rsid w:val="00BF7994"/>
    <w:rsid w:val="00BF7B1A"/>
    <w:rsid w:val="00BF7F53"/>
    <w:rsid w:val="00C004C1"/>
    <w:rsid w:val="00C008C9"/>
    <w:rsid w:val="00C00A27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706"/>
    <w:rsid w:val="00C06D2D"/>
    <w:rsid w:val="00C0731B"/>
    <w:rsid w:val="00C078A8"/>
    <w:rsid w:val="00C106DE"/>
    <w:rsid w:val="00C11496"/>
    <w:rsid w:val="00C1170F"/>
    <w:rsid w:val="00C11EFB"/>
    <w:rsid w:val="00C12810"/>
    <w:rsid w:val="00C1296A"/>
    <w:rsid w:val="00C12D5C"/>
    <w:rsid w:val="00C13C26"/>
    <w:rsid w:val="00C1431A"/>
    <w:rsid w:val="00C1453F"/>
    <w:rsid w:val="00C14593"/>
    <w:rsid w:val="00C14DB2"/>
    <w:rsid w:val="00C150C0"/>
    <w:rsid w:val="00C15589"/>
    <w:rsid w:val="00C15723"/>
    <w:rsid w:val="00C15A55"/>
    <w:rsid w:val="00C15A6A"/>
    <w:rsid w:val="00C15B52"/>
    <w:rsid w:val="00C16F0F"/>
    <w:rsid w:val="00C170A5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A95"/>
    <w:rsid w:val="00C24C0C"/>
    <w:rsid w:val="00C24ED8"/>
    <w:rsid w:val="00C256EC"/>
    <w:rsid w:val="00C259E5"/>
    <w:rsid w:val="00C260A3"/>
    <w:rsid w:val="00C26180"/>
    <w:rsid w:val="00C2623C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28FE"/>
    <w:rsid w:val="00C32CA9"/>
    <w:rsid w:val="00C32EA3"/>
    <w:rsid w:val="00C33777"/>
    <w:rsid w:val="00C33799"/>
    <w:rsid w:val="00C33C4C"/>
    <w:rsid w:val="00C34496"/>
    <w:rsid w:val="00C348DF"/>
    <w:rsid w:val="00C34B14"/>
    <w:rsid w:val="00C358E8"/>
    <w:rsid w:val="00C36121"/>
    <w:rsid w:val="00C36A50"/>
    <w:rsid w:val="00C36B32"/>
    <w:rsid w:val="00C37420"/>
    <w:rsid w:val="00C37F8D"/>
    <w:rsid w:val="00C4002B"/>
    <w:rsid w:val="00C40165"/>
    <w:rsid w:val="00C40414"/>
    <w:rsid w:val="00C405DA"/>
    <w:rsid w:val="00C4067E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A26"/>
    <w:rsid w:val="00C42C0A"/>
    <w:rsid w:val="00C432E7"/>
    <w:rsid w:val="00C432F7"/>
    <w:rsid w:val="00C44705"/>
    <w:rsid w:val="00C449C2"/>
    <w:rsid w:val="00C44AE1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BA"/>
    <w:rsid w:val="00C52623"/>
    <w:rsid w:val="00C529E5"/>
    <w:rsid w:val="00C53056"/>
    <w:rsid w:val="00C5324C"/>
    <w:rsid w:val="00C53576"/>
    <w:rsid w:val="00C536DE"/>
    <w:rsid w:val="00C53F07"/>
    <w:rsid w:val="00C548A6"/>
    <w:rsid w:val="00C54B7D"/>
    <w:rsid w:val="00C54C9B"/>
    <w:rsid w:val="00C55A79"/>
    <w:rsid w:val="00C55AC3"/>
    <w:rsid w:val="00C55E00"/>
    <w:rsid w:val="00C563D4"/>
    <w:rsid w:val="00C56416"/>
    <w:rsid w:val="00C5649B"/>
    <w:rsid w:val="00C565DF"/>
    <w:rsid w:val="00C565FC"/>
    <w:rsid w:val="00C569B4"/>
    <w:rsid w:val="00C56C8E"/>
    <w:rsid w:val="00C57430"/>
    <w:rsid w:val="00C57D44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6350"/>
    <w:rsid w:val="00C66B03"/>
    <w:rsid w:val="00C66B2D"/>
    <w:rsid w:val="00C67FE9"/>
    <w:rsid w:val="00C70101"/>
    <w:rsid w:val="00C70247"/>
    <w:rsid w:val="00C704A3"/>
    <w:rsid w:val="00C71032"/>
    <w:rsid w:val="00C71AE5"/>
    <w:rsid w:val="00C729F3"/>
    <w:rsid w:val="00C72BC7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59F0"/>
    <w:rsid w:val="00C7644E"/>
    <w:rsid w:val="00C76F7E"/>
    <w:rsid w:val="00C77131"/>
    <w:rsid w:val="00C77395"/>
    <w:rsid w:val="00C77479"/>
    <w:rsid w:val="00C77A76"/>
    <w:rsid w:val="00C77D6C"/>
    <w:rsid w:val="00C77F27"/>
    <w:rsid w:val="00C80570"/>
    <w:rsid w:val="00C807C7"/>
    <w:rsid w:val="00C807FC"/>
    <w:rsid w:val="00C8135A"/>
    <w:rsid w:val="00C81489"/>
    <w:rsid w:val="00C81B6C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E79"/>
    <w:rsid w:val="00C871BE"/>
    <w:rsid w:val="00C871D7"/>
    <w:rsid w:val="00C872FD"/>
    <w:rsid w:val="00C87957"/>
    <w:rsid w:val="00C87EBF"/>
    <w:rsid w:val="00C90313"/>
    <w:rsid w:val="00C90B11"/>
    <w:rsid w:val="00C9103F"/>
    <w:rsid w:val="00C91B29"/>
    <w:rsid w:val="00C91D51"/>
    <w:rsid w:val="00C9203C"/>
    <w:rsid w:val="00C92670"/>
    <w:rsid w:val="00C92D33"/>
    <w:rsid w:val="00C92E8E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ED"/>
    <w:rsid w:val="00CA02AB"/>
    <w:rsid w:val="00CA06BB"/>
    <w:rsid w:val="00CA072A"/>
    <w:rsid w:val="00CA0D49"/>
    <w:rsid w:val="00CA1DB2"/>
    <w:rsid w:val="00CA1E6E"/>
    <w:rsid w:val="00CA1F21"/>
    <w:rsid w:val="00CA2062"/>
    <w:rsid w:val="00CA2090"/>
    <w:rsid w:val="00CA20F9"/>
    <w:rsid w:val="00CA2F4A"/>
    <w:rsid w:val="00CA3055"/>
    <w:rsid w:val="00CA414D"/>
    <w:rsid w:val="00CA4706"/>
    <w:rsid w:val="00CA49B4"/>
    <w:rsid w:val="00CA4C6A"/>
    <w:rsid w:val="00CA4F92"/>
    <w:rsid w:val="00CA507F"/>
    <w:rsid w:val="00CA6AAF"/>
    <w:rsid w:val="00CA720F"/>
    <w:rsid w:val="00CB04E7"/>
    <w:rsid w:val="00CB0647"/>
    <w:rsid w:val="00CB06F3"/>
    <w:rsid w:val="00CB075E"/>
    <w:rsid w:val="00CB0C5A"/>
    <w:rsid w:val="00CB1057"/>
    <w:rsid w:val="00CB1594"/>
    <w:rsid w:val="00CB1C7E"/>
    <w:rsid w:val="00CB21CB"/>
    <w:rsid w:val="00CB28BB"/>
    <w:rsid w:val="00CB3297"/>
    <w:rsid w:val="00CB39F3"/>
    <w:rsid w:val="00CB3A15"/>
    <w:rsid w:val="00CB3ADE"/>
    <w:rsid w:val="00CB3D1B"/>
    <w:rsid w:val="00CB3F49"/>
    <w:rsid w:val="00CB3FC6"/>
    <w:rsid w:val="00CB3FF2"/>
    <w:rsid w:val="00CB4276"/>
    <w:rsid w:val="00CB44D9"/>
    <w:rsid w:val="00CB4A8A"/>
    <w:rsid w:val="00CB4D17"/>
    <w:rsid w:val="00CB50EB"/>
    <w:rsid w:val="00CB5485"/>
    <w:rsid w:val="00CB5D5A"/>
    <w:rsid w:val="00CB61D9"/>
    <w:rsid w:val="00CB6B9F"/>
    <w:rsid w:val="00CB6BB1"/>
    <w:rsid w:val="00CB6EB3"/>
    <w:rsid w:val="00CB77B2"/>
    <w:rsid w:val="00CB77FC"/>
    <w:rsid w:val="00CB7A19"/>
    <w:rsid w:val="00CB7AD7"/>
    <w:rsid w:val="00CB7C7E"/>
    <w:rsid w:val="00CC011F"/>
    <w:rsid w:val="00CC0598"/>
    <w:rsid w:val="00CC061F"/>
    <w:rsid w:val="00CC085B"/>
    <w:rsid w:val="00CC0955"/>
    <w:rsid w:val="00CC1095"/>
    <w:rsid w:val="00CC122E"/>
    <w:rsid w:val="00CC1E27"/>
    <w:rsid w:val="00CC22CF"/>
    <w:rsid w:val="00CC25B0"/>
    <w:rsid w:val="00CC2854"/>
    <w:rsid w:val="00CC28DF"/>
    <w:rsid w:val="00CC2B85"/>
    <w:rsid w:val="00CC3611"/>
    <w:rsid w:val="00CC3869"/>
    <w:rsid w:val="00CC4049"/>
    <w:rsid w:val="00CC4306"/>
    <w:rsid w:val="00CC4607"/>
    <w:rsid w:val="00CC4A4C"/>
    <w:rsid w:val="00CC4F66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2131"/>
    <w:rsid w:val="00CD2FC9"/>
    <w:rsid w:val="00CD320F"/>
    <w:rsid w:val="00CD3F51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7293"/>
    <w:rsid w:val="00CD7340"/>
    <w:rsid w:val="00CD78E4"/>
    <w:rsid w:val="00CD7BE7"/>
    <w:rsid w:val="00CE0603"/>
    <w:rsid w:val="00CE08C3"/>
    <w:rsid w:val="00CE0B7C"/>
    <w:rsid w:val="00CE0D0F"/>
    <w:rsid w:val="00CE0F57"/>
    <w:rsid w:val="00CE1211"/>
    <w:rsid w:val="00CE14E3"/>
    <w:rsid w:val="00CE1CC5"/>
    <w:rsid w:val="00CE2190"/>
    <w:rsid w:val="00CE23B9"/>
    <w:rsid w:val="00CE2BD7"/>
    <w:rsid w:val="00CE322E"/>
    <w:rsid w:val="00CE32CE"/>
    <w:rsid w:val="00CE3476"/>
    <w:rsid w:val="00CE3671"/>
    <w:rsid w:val="00CE36A1"/>
    <w:rsid w:val="00CE376C"/>
    <w:rsid w:val="00CE3C2C"/>
    <w:rsid w:val="00CE3FF1"/>
    <w:rsid w:val="00CE4108"/>
    <w:rsid w:val="00CE4571"/>
    <w:rsid w:val="00CE4FC5"/>
    <w:rsid w:val="00CE51BC"/>
    <w:rsid w:val="00CE5401"/>
    <w:rsid w:val="00CE5900"/>
    <w:rsid w:val="00CE5A8A"/>
    <w:rsid w:val="00CE5DD4"/>
    <w:rsid w:val="00CE5E53"/>
    <w:rsid w:val="00CE7124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EC5"/>
    <w:rsid w:val="00CF7EE7"/>
    <w:rsid w:val="00D00569"/>
    <w:rsid w:val="00D0092F"/>
    <w:rsid w:val="00D00970"/>
    <w:rsid w:val="00D00DF9"/>
    <w:rsid w:val="00D01312"/>
    <w:rsid w:val="00D0179A"/>
    <w:rsid w:val="00D01880"/>
    <w:rsid w:val="00D018CE"/>
    <w:rsid w:val="00D01CA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78B"/>
    <w:rsid w:val="00D048D0"/>
    <w:rsid w:val="00D04C9B"/>
    <w:rsid w:val="00D04D77"/>
    <w:rsid w:val="00D05727"/>
    <w:rsid w:val="00D05CB3"/>
    <w:rsid w:val="00D05DC8"/>
    <w:rsid w:val="00D06B06"/>
    <w:rsid w:val="00D072A8"/>
    <w:rsid w:val="00D074AB"/>
    <w:rsid w:val="00D076BF"/>
    <w:rsid w:val="00D07B6A"/>
    <w:rsid w:val="00D07D5D"/>
    <w:rsid w:val="00D07EB3"/>
    <w:rsid w:val="00D1055B"/>
    <w:rsid w:val="00D10B03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EEE"/>
    <w:rsid w:val="00D14103"/>
    <w:rsid w:val="00D143D3"/>
    <w:rsid w:val="00D14501"/>
    <w:rsid w:val="00D1478C"/>
    <w:rsid w:val="00D14F4A"/>
    <w:rsid w:val="00D1510E"/>
    <w:rsid w:val="00D1532A"/>
    <w:rsid w:val="00D15884"/>
    <w:rsid w:val="00D1592C"/>
    <w:rsid w:val="00D15D22"/>
    <w:rsid w:val="00D15F2D"/>
    <w:rsid w:val="00D15FE4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5A"/>
    <w:rsid w:val="00D20B2F"/>
    <w:rsid w:val="00D20D54"/>
    <w:rsid w:val="00D20FBE"/>
    <w:rsid w:val="00D21089"/>
    <w:rsid w:val="00D212CB"/>
    <w:rsid w:val="00D212D4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5E2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956"/>
    <w:rsid w:val="00D36A90"/>
    <w:rsid w:val="00D36B74"/>
    <w:rsid w:val="00D36C8A"/>
    <w:rsid w:val="00D36F6D"/>
    <w:rsid w:val="00D37CFD"/>
    <w:rsid w:val="00D40DD4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3EF2"/>
    <w:rsid w:val="00D440E9"/>
    <w:rsid w:val="00D4414A"/>
    <w:rsid w:val="00D4423F"/>
    <w:rsid w:val="00D4438E"/>
    <w:rsid w:val="00D443B1"/>
    <w:rsid w:val="00D445A4"/>
    <w:rsid w:val="00D449E9"/>
    <w:rsid w:val="00D44DB3"/>
    <w:rsid w:val="00D4505D"/>
    <w:rsid w:val="00D45577"/>
    <w:rsid w:val="00D45670"/>
    <w:rsid w:val="00D45B20"/>
    <w:rsid w:val="00D46262"/>
    <w:rsid w:val="00D46367"/>
    <w:rsid w:val="00D46905"/>
    <w:rsid w:val="00D46C3E"/>
    <w:rsid w:val="00D47150"/>
    <w:rsid w:val="00D47C75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3ACE"/>
    <w:rsid w:val="00D53C2C"/>
    <w:rsid w:val="00D53D86"/>
    <w:rsid w:val="00D53EA6"/>
    <w:rsid w:val="00D53FD0"/>
    <w:rsid w:val="00D5447D"/>
    <w:rsid w:val="00D54D29"/>
    <w:rsid w:val="00D56862"/>
    <w:rsid w:val="00D56A1A"/>
    <w:rsid w:val="00D56AEC"/>
    <w:rsid w:val="00D573CD"/>
    <w:rsid w:val="00D5745B"/>
    <w:rsid w:val="00D57A91"/>
    <w:rsid w:val="00D57CB5"/>
    <w:rsid w:val="00D60830"/>
    <w:rsid w:val="00D61406"/>
    <w:rsid w:val="00D614B8"/>
    <w:rsid w:val="00D6151C"/>
    <w:rsid w:val="00D619DD"/>
    <w:rsid w:val="00D624EF"/>
    <w:rsid w:val="00D62D5D"/>
    <w:rsid w:val="00D63421"/>
    <w:rsid w:val="00D63C42"/>
    <w:rsid w:val="00D63D41"/>
    <w:rsid w:val="00D63F07"/>
    <w:rsid w:val="00D6480E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6F"/>
    <w:rsid w:val="00D736B1"/>
    <w:rsid w:val="00D738F2"/>
    <w:rsid w:val="00D73C91"/>
    <w:rsid w:val="00D74311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87D"/>
    <w:rsid w:val="00D80AD4"/>
    <w:rsid w:val="00D80C31"/>
    <w:rsid w:val="00D81DB9"/>
    <w:rsid w:val="00D823FA"/>
    <w:rsid w:val="00D8246B"/>
    <w:rsid w:val="00D82552"/>
    <w:rsid w:val="00D82F1A"/>
    <w:rsid w:val="00D82F3B"/>
    <w:rsid w:val="00D83146"/>
    <w:rsid w:val="00D8394C"/>
    <w:rsid w:val="00D83E23"/>
    <w:rsid w:val="00D83FF5"/>
    <w:rsid w:val="00D84067"/>
    <w:rsid w:val="00D84287"/>
    <w:rsid w:val="00D843C8"/>
    <w:rsid w:val="00D84422"/>
    <w:rsid w:val="00D84CDF"/>
    <w:rsid w:val="00D85992"/>
    <w:rsid w:val="00D864F8"/>
    <w:rsid w:val="00D8673B"/>
    <w:rsid w:val="00D86BBB"/>
    <w:rsid w:val="00D871D9"/>
    <w:rsid w:val="00D87D0F"/>
    <w:rsid w:val="00D9012C"/>
    <w:rsid w:val="00D902D3"/>
    <w:rsid w:val="00D905EF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B9A"/>
    <w:rsid w:val="00D94095"/>
    <w:rsid w:val="00D946AF"/>
    <w:rsid w:val="00D94804"/>
    <w:rsid w:val="00D9500E"/>
    <w:rsid w:val="00D950A6"/>
    <w:rsid w:val="00D95D6D"/>
    <w:rsid w:val="00D95E29"/>
    <w:rsid w:val="00D96C56"/>
    <w:rsid w:val="00D96F6E"/>
    <w:rsid w:val="00D977EB"/>
    <w:rsid w:val="00DA00B4"/>
    <w:rsid w:val="00DA116D"/>
    <w:rsid w:val="00DA1613"/>
    <w:rsid w:val="00DA1AE4"/>
    <w:rsid w:val="00DA1B07"/>
    <w:rsid w:val="00DA1ECF"/>
    <w:rsid w:val="00DA25AA"/>
    <w:rsid w:val="00DA2F3E"/>
    <w:rsid w:val="00DA3FE8"/>
    <w:rsid w:val="00DA423D"/>
    <w:rsid w:val="00DA432B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C0C40"/>
    <w:rsid w:val="00DC214B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25"/>
    <w:rsid w:val="00DC6DBE"/>
    <w:rsid w:val="00DC7053"/>
    <w:rsid w:val="00DC71B1"/>
    <w:rsid w:val="00DC753C"/>
    <w:rsid w:val="00DC77C0"/>
    <w:rsid w:val="00DC7E1E"/>
    <w:rsid w:val="00DD0156"/>
    <w:rsid w:val="00DD03E9"/>
    <w:rsid w:val="00DD0467"/>
    <w:rsid w:val="00DD0BB1"/>
    <w:rsid w:val="00DD23D4"/>
    <w:rsid w:val="00DD2993"/>
    <w:rsid w:val="00DD4019"/>
    <w:rsid w:val="00DD4957"/>
    <w:rsid w:val="00DD58A8"/>
    <w:rsid w:val="00DD5C3B"/>
    <w:rsid w:val="00DD5CAE"/>
    <w:rsid w:val="00DD663D"/>
    <w:rsid w:val="00DD6EC8"/>
    <w:rsid w:val="00DD73C0"/>
    <w:rsid w:val="00DD73CB"/>
    <w:rsid w:val="00DD7670"/>
    <w:rsid w:val="00DD7865"/>
    <w:rsid w:val="00DD7890"/>
    <w:rsid w:val="00DE0C7F"/>
    <w:rsid w:val="00DE155B"/>
    <w:rsid w:val="00DE1975"/>
    <w:rsid w:val="00DE25B2"/>
    <w:rsid w:val="00DE2A9E"/>
    <w:rsid w:val="00DE2B54"/>
    <w:rsid w:val="00DE2BB3"/>
    <w:rsid w:val="00DE2E47"/>
    <w:rsid w:val="00DE34F5"/>
    <w:rsid w:val="00DE3C00"/>
    <w:rsid w:val="00DE3DAE"/>
    <w:rsid w:val="00DE3E6F"/>
    <w:rsid w:val="00DE40AD"/>
    <w:rsid w:val="00DE5143"/>
    <w:rsid w:val="00DE5276"/>
    <w:rsid w:val="00DE53BD"/>
    <w:rsid w:val="00DE54C3"/>
    <w:rsid w:val="00DE56E1"/>
    <w:rsid w:val="00DE59A2"/>
    <w:rsid w:val="00DE5E01"/>
    <w:rsid w:val="00DE6545"/>
    <w:rsid w:val="00DE67E8"/>
    <w:rsid w:val="00DE67FC"/>
    <w:rsid w:val="00DE6D8B"/>
    <w:rsid w:val="00DE6F17"/>
    <w:rsid w:val="00DE6F2F"/>
    <w:rsid w:val="00DE7070"/>
    <w:rsid w:val="00DE7688"/>
    <w:rsid w:val="00DE7D12"/>
    <w:rsid w:val="00DF0636"/>
    <w:rsid w:val="00DF082D"/>
    <w:rsid w:val="00DF099A"/>
    <w:rsid w:val="00DF126A"/>
    <w:rsid w:val="00DF2593"/>
    <w:rsid w:val="00DF268C"/>
    <w:rsid w:val="00DF26FD"/>
    <w:rsid w:val="00DF291C"/>
    <w:rsid w:val="00DF31C0"/>
    <w:rsid w:val="00DF34E7"/>
    <w:rsid w:val="00DF3801"/>
    <w:rsid w:val="00DF39EA"/>
    <w:rsid w:val="00DF3B36"/>
    <w:rsid w:val="00DF4388"/>
    <w:rsid w:val="00DF4518"/>
    <w:rsid w:val="00DF5349"/>
    <w:rsid w:val="00DF61F4"/>
    <w:rsid w:val="00DF65B7"/>
    <w:rsid w:val="00DF66DD"/>
    <w:rsid w:val="00DF6A0C"/>
    <w:rsid w:val="00DF6FB2"/>
    <w:rsid w:val="00DF77E7"/>
    <w:rsid w:val="00DF7A3C"/>
    <w:rsid w:val="00DF7F21"/>
    <w:rsid w:val="00DF7FBD"/>
    <w:rsid w:val="00E00112"/>
    <w:rsid w:val="00E00512"/>
    <w:rsid w:val="00E00570"/>
    <w:rsid w:val="00E01972"/>
    <w:rsid w:val="00E01CB6"/>
    <w:rsid w:val="00E01E29"/>
    <w:rsid w:val="00E01FBC"/>
    <w:rsid w:val="00E02432"/>
    <w:rsid w:val="00E027A2"/>
    <w:rsid w:val="00E03E36"/>
    <w:rsid w:val="00E04336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7B0"/>
    <w:rsid w:val="00E068F7"/>
    <w:rsid w:val="00E069E6"/>
    <w:rsid w:val="00E06B23"/>
    <w:rsid w:val="00E06ECD"/>
    <w:rsid w:val="00E0741D"/>
    <w:rsid w:val="00E07D35"/>
    <w:rsid w:val="00E10370"/>
    <w:rsid w:val="00E10BF6"/>
    <w:rsid w:val="00E10D68"/>
    <w:rsid w:val="00E10D93"/>
    <w:rsid w:val="00E1166B"/>
    <w:rsid w:val="00E118C3"/>
    <w:rsid w:val="00E11C81"/>
    <w:rsid w:val="00E1206A"/>
    <w:rsid w:val="00E12509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77F8"/>
    <w:rsid w:val="00E17D6A"/>
    <w:rsid w:val="00E17E5E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52CA"/>
    <w:rsid w:val="00E257DB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ED"/>
    <w:rsid w:val="00E31D3B"/>
    <w:rsid w:val="00E327E4"/>
    <w:rsid w:val="00E32B49"/>
    <w:rsid w:val="00E32D5E"/>
    <w:rsid w:val="00E3304C"/>
    <w:rsid w:val="00E33BB3"/>
    <w:rsid w:val="00E33C85"/>
    <w:rsid w:val="00E3441C"/>
    <w:rsid w:val="00E349A0"/>
    <w:rsid w:val="00E35024"/>
    <w:rsid w:val="00E35280"/>
    <w:rsid w:val="00E35646"/>
    <w:rsid w:val="00E35B66"/>
    <w:rsid w:val="00E369D5"/>
    <w:rsid w:val="00E36EF7"/>
    <w:rsid w:val="00E374D7"/>
    <w:rsid w:val="00E378C2"/>
    <w:rsid w:val="00E37E08"/>
    <w:rsid w:val="00E40085"/>
    <w:rsid w:val="00E401CA"/>
    <w:rsid w:val="00E402B1"/>
    <w:rsid w:val="00E40340"/>
    <w:rsid w:val="00E406EE"/>
    <w:rsid w:val="00E40CAE"/>
    <w:rsid w:val="00E418AE"/>
    <w:rsid w:val="00E41AF1"/>
    <w:rsid w:val="00E41F99"/>
    <w:rsid w:val="00E43AB1"/>
    <w:rsid w:val="00E43B50"/>
    <w:rsid w:val="00E43D1F"/>
    <w:rsid w:val="00E448EA"/>
    <w:rsid w:val="00E44B06"/>
    <w:rsid w:val="00E44E6F"/>
    <w:rsid w:val="00E4574F"/>
    <w:rsid w:val="00E45796"/>
    <w:rsid w:val="00E45901"/>
    <w:rsid w:val="00E45E17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3403"/>
    <w:rsid w:val="00E5409F"/>
    <w:rsid w:val="00E5415E"/>
    <w:rsid w:val="00E54710"/>
    <w:rsid w:val="00E55A78"/>
    <w:rsid w:val="00E563ED"/>
    <w:rsid w:val="00E566D2"/>
    <w:rsid w:val="00E56955"/>
    <w:rsid w:val="00E5760B"/>
    <w:rsid w:val="00E576D6"/>
    <w:rsid w:val="00E5797B"/>
    <w:rsid w:val="00E57B2E"/>
    <w:rsid w:val="00E57C72"/>
    <w:rsid w:val="00E57EFC"/>
    <w:rsid w:val="00E60087"/>
    <w:rsid w:val="00E602B8"/>
    <w:rsid w:val="00E60D1F"/>
    <w:rsid w:val="00E625FC"/>
    <w:rsid w:val="00E626A1"/>
    <w:rsid w:val="00E627D2"/>
    <w:rsid w:val="00E63770"/>
    <w:rsid w:val="00E63809"/>
    <w:rsid w:val="00E6388F"/>
    <w:rsid w:val="00E63C35"/>
    <w:rsid w:val="00E64D34"/>
    <w:rsid w:val="00E651EE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90A"/>
    <w:rsid w:val="00E749A5"/>
    <w:rsid w:val="00E74AF8"/>
    <w:rsid w:val="00E74D92"/>
    <w:rsid w:val="00E74E25"/>
    <w:rsid w:val="00E750E7"/>
    <w:rsid w:val="00E7549D"/>
    <w:rsid w:val="00E7569F"/>
    <w:rsid w:val="00E75C34"/>
    <w:rsid w:val="00E75E59"/>
    <w:rsid w:val="00E766D1"/>
    <w:rsid w:val="00E76959"/>
    <w:rsid w:val="00E76F05"/>
    <w:rsid w:val="00E77359"/>
    <w:rsid w:val="00E773A8"/>
    <w:rsid w:val="00E77F0A"/>
    <w:rsid w:val="00E80A61"/>
    <w:rsid w:val="00E80C3B"/>
    <w:rsid w:val="00E80D49"/>
    <w:rsid w:val="00E8180E"/>
    <w:rsid w:val="00E81BBE"/>
    <w:rsid w:val="00E820C0"/>
    <w:rsid w:val="00E829E8"/>
    <w:rsid w:val="00E82D9D"/>
    <w:rsid w:val="00E82F88"/>
    <w:rsid w:val="00E83202"/>
    <w:rsid w:val="00E83D22"/>
    <w:rsid w:val="00E83FA7"/>
    <w:rsid w:val="00E84093"/>
    <w:rsid w:val="00E8440F"/>
    <w:rsid w:val="00E85D12"/>
    <w:rsid w:val="00E8652A"/>
    <w:rsid w:val="00E8673B"/>
    <w:rsid w:val="00E86863"/>
    <w:rsid w:val="00E86DD0"/>
    <w:rsid w:val="00E872EC"/>
    <w:rsid w:val="00E87342"/>
    <w:rsid w:val="00E90141"/>
    <w:rsid w:val="00E90337"/>
    <w:rsid w:val="00E90A66"/>
    <w:rsid w:val="00E90CD7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F4"/>
    <w:rsid w:val="00EA0C4C"/>
    <w:rsid w:val="00EA1969"/>
    <w:rsid w:val="00EA1D45"/>
    <w:rsid w:val="00EA1DC9"/>
    <w:rsid w:val="00EA235B"/>
    <w:rsid w:val="00EA25B9"/>
    <w:rsid w:val="00EA2894"/>
    <w:rsid w:val="00EA2AA1"/>
    <w:rsid w:val="00EA2E8C"/>
    <w:rsid w:val="00EA3232"/>
    <w:rsid w:val="00EA32BD"/>
    <w:rsid w:val="00EA33D2"/>
    <w:rsid w:val="00EA33F8"/>
    <w:rsid w:val="00EA353E"/>
    <w:rsid w:val="00EA3A5A"/>
    <w:rsid w:val="00EA3CB3"/>
    <w:rsid w:val="00EA42F2"/>
    <w:rsid w:val="00EA43E1"/>
    <w:rsid w:val="00EA48CD"/>
    <w:rsid w:val="00EA4B05"/>
    <w:rsid w:val="00EA4FF3"/>
    <w:rsid w:val="00EA5148"/>
    <w:rsid w:val="00EA51E8"/>
    <w:rsid w:val="00EA5A4A"/>
    <w:rsid w:val="00EA673B"/>
    <w:rsid w:val="00EA6D29"/>
    <w:rsid w:val="00EA6DA0"/>
    <w:rsid w:val="00EA735B"/>
    <w:rsid w:val="00EA7501"/>
    <w:rsid w:val="00EA75F5"/>
    <w:rsid w:val="00EA7A72"/>
    <w:rsid w:val="00EA7D20"/>
    <w:rsid w:val="00EB02F7"/>
    <w:rsid w:val="00EB0AE2"/>
    <w:rsid w:val="00EB0EDA"/>
    <w:rsid w:val="00EB1715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0E47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3F45"/>
    <w:rsid w:val="00EC5183"/>
    <w:rsid w:val="00EC5591"/>
    <w:rsid w:val="00EC5921"/>
    <w:rsid w:val="00EC5ACE"/>
    <w:rsid w:val="00EC5ED9"/>
    <w:rsid w:val="00EC65A3"/>
    <w:rsid w:val="00EC672E"/>
    <w:rsid w:val="00EC6F42"/>
    <w:rsid w:val="00EC7E17"/>
    <w:rsid w:val="00ED0990"/>
    <w:rsid w:val="00ED0B96"/>
    <w:rsid w:val="00ED147B"/>
    <w:rsid w:val="00ED1BF1"/>
    <w:rsid w:val="00ED1F26"/>
    <w:rsid w:val="00ED210C"/>
    <w:rsid w:val="00ED2B9B"/>
    <w:rsid w:val="00ED31EF"/>
    <w:rsid w:val="00ED3412"/>
    <w:rsid w:val="00ED3776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307B"/>
    <w:rsid w:val="00EE33F0"/>
    <w:rsid w:val="00EE344B"/>
    <w:rsid w:val="00EE35B3"/>
    <w:rsid w:val="00EE393B"/>
    <w:rsid w:val="00EE3C32"/>
    <w:rsid w:val="00EE3D29"/>
    <w:rsid w:val="00EE3E2D"/>
    <w:rsid w:val="00EE411B"/>
    <w:rsid w:val="00EE462B"/>
    <w:rsid w:val="00EE47FE"/>
    <w:rsid w:val="00EE5080"/>
    <w:rsid w:val="00EE63E5"/>
    <w:rsid w:val="00EE6AFB"/>
    <w:rsid w:val="00EE6E1B"/>
    <w:rsid w:val="00EE7409"/>
    <w:rsid w:val="00EE742B"/>
    <w:rsid w:val="00EE76B3"/>
    <w:rsid w:val="00EE7AEA"/>
    <w:rsid w:val="00EE7E38"/>
    <w:rsid w:val="00EF0808"/>
    <w:rsid w:val="00EF0FF5"/>
    <w:rsid w:val="00EF114E"/>
    <w:rsid w:val="00EF1275"/>
    <w:rsid w:val="00EF177C"/>
    <w:rsid w:val="00EF1824"/>
    <w:rsid w:val="00EF190E"/>
    <w:rsid w:val="00EF1A75"/>
    <w:rsid w:val="00EF1EF7"/>
    <w:rsid w:val="00EF2012"/>
    <w:rsid w:val="00EF2174"/>
    <w:rsid w:val="00EF21EC"/>
    <w:rsid w:val="00EF2722"/>
    <w:rsid w:val="00EF28EB"/>
    <w:rsid w:val="00EF29F5"/>
    <w:rsid w:val="00EF2E2E"/>
    <w:rsid w:val="00EF30CD"/>
    <w:rsid w:val="00EF3109"/>
    <w:rsid w:val="00EF3AB7"/>
    <w:rsid w:val="00EF4CB6"/>
    <w:rsid w:val="00EF4D90"/>
    <w:rsid w:val="00EF5043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1AD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582"/>
    <w:rsid w:val="00F117E6"/>
    <w:rsid w:val="00F119B3"/>
    <w:rsid w:val="00F119DD"/>
    <w:rsid w:val="00F11CA9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C74"/>
    <w:rsid w:val="00F22193"/>
    <w:rsid w:val="00F22828"/>
    <w:rsid w:val="00F22909"/>
    <w:rsid w:val="00F229C8"/>
    <w:rsid w:val="00F22A1E"/>
    <w:rsid w:val="00F2327A"/>
    <w:rsid w:val="00F238C1"/>
    <w:rsid w:val="00F23930"/>
    <w:rsid w:val="00F239CD"/>
    <w:rsid w:val="00F239EA"/>
    <w:rsid w:val="00F23A78"/>
    <w:rsid w:val="00F23B84"/>
    <w:rsid w:val="00F23EEC"/>
    <w:rsid w:val="00F249DE"/>
    <w:rsid w:val="00F24C30"/>
    <w:rsid w:val="00F24CDB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30CBE"/>
    <w:rsid w:val="00F30DE9"/>
    <w:rsid w:val="00F30E54"/>
    <w:rsid w:val="00F310CB"/>
    <w:rsid w:val="00F31151"/>
    <w:rsid w:val="00F314FF"/>
    <w:rsid w:val="00F32038"/>
    <w:rsid w:val="00F32ED7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612"/>
    <w:rsid w:val="00F35E6E"/>
    <w:rsid w:val="00F36494"/>
    <w:rsid w:val="00F36930"/>
    <w:rsid w:val="00F36B07"/>
    <w:rsid w:val="00F36D8D"/>
    <w:rsid w:val="00F37161"/>
    <w:rsid w:val="00F37967"/>
    <w:rsid w:val="00F41810"/>
    <w:rsid w:val="00F42211"/>
    <w:rsid w:val="00F432AC"/>
    <w:rsid w:val="00F43F24"/>
    <w:rsid w:val="00F43F5A"/>
    <w:rsid w:val="00F442F8"/>
    <w:rsid w:val="00F443C5"/>
    <w:rsid w:val="00F4469F"/>
    <w:rsid w:val="00F446F1"/>
    <w:rsid w:val="00F4474D"/>
    <w:rsid w:val="00F45083"/>
    <w:rsid w:val="00F45E9B"/>
    <w:rsid w:val="00F45F43"/>
    <w:rsid w:val="00F46092"/>
    <w:rsid w:val="00F46B7D"/>
    <w:rsid w:val="00F46D2F"/>
    <w:rsid w:val="00F475E4"/>
    <w:rsid w:val="00F478C1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6052"/>
    <w:rsid w:val="00F56F5C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237"/>
    <w:rsid w:val="00F63D98"/>
    <w:rsid w:val="00F640B0"/>
    <w:rsid w:val="00F647BE"/>
    <w:rsid w:val="00F64AF0"/>
    <w:rsid w:val="00F65561"/>
    <w:rsid w:val="00F65837"/>
    <w:rsid w:val="00F65F91"/>
    <w:rsid w:val="00F65F9F"/>
    <w:rsid w:val="00F6606A"/>
    <w:rsid w:val="00F661C4"/>
    <w:rsid w:val="00F66355"/>
    <w:rsid w:val="00F663F6"/>
    <w:rsid w:val="00F6716E"/>
    <w:rsid w:val="00F676FB"/>
    <w:rsid w:val="00F67E1A"/>
    <w:rsid w:val="00F70221"/>
    <w:rsid w:val="00F707F5"/>
    <w:rsid w:val="00F70A04"/>
    <w:rsid w:val="00F70DC2"/>
    <w:rsid w:val="00F711EA"/>
    <w:rsid w:val="00F718AB"/>
    <w:rsid w:val="00F723C5"/>
    <w:rsid w:val="00F729D4"/>
    <w:rsid w:val="00F72A23"/>
    <w:rsid w:val="00F72A95"/>
    <w:rsid w:val="00F74198"/>
    <w:rsid w:val="00F74EF9"/>
    <w:rsid w:val="00F75482"/>
    <w:rsid w:val="00F75888"/>
    <w:rsid w:val="00F75B29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D0F"/>
    <w:rsid w:val="00F8307C"/>
    <w:rsid w:val="00F836AD"/>
    <w:rsid w:val="00F836FE"/>
    <w:rsid w:val="00F842C7"/>
    <w:rsid w:val="00F8478B"/>
    <w:rsid w:val="00F84963"/>
    <w:rsid w:val="00F849E6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F4"/>
    <w:rsid w:val="00F90CAC"/>
    <w:rsid w:val="00F90D7D"/>
    <w:rsid w:val="00F91446"/>
    <w:rsid w:val="00F915CD"/>
    <w:rsid w:val="00F91F12"/>
    <w:rsid w:val="00F92EF5"/>
    <w:rsid w:val="00F92F0C"/>
    <w:rsid w:val="00F931DD"/>
    <w:rsid w:val="00F93EA0"/>
    <w:rsid w:val="00F94268"/>
    <w:rsid w:val="00F94759"/>
    <w:rsid w:val="00F948D3"/>
    <w:rsid w:val="00F94A58"/>
    <w:rsid w:val="00F95061"/>
    <w:rsid w:val="00F95126"/>
    <w:rsid w:val="00F96102"/>
    <w:rsid w:val="00F965B4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1E"/>
    <w:rsid w:val="00FA47D8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0A"/>
    <w:rsid w:val="00FB72D6"/>
    <w:rsid w:val="00FB754D"/>
    <w:rsid w:val="00FB75AA"/>
    <w:rsid w:val="00FC0078"/>
    <w:rsid w:val="00FC00BA"/>
    <w:rsid w:val="00FC0B8E"/>
    <w:rsid w:val="00FC0EF5"/>
    <w:rsid w:val="00FC1027"/>
    <w:rsid w:val="00FC11C9"/>
    <w:rsid w:val="00FC152F"/>
    <w:rsid w:val="00FC1B4B"/>
    <w:rsid w:val="00FC1BB3"/>
    <w:rsid w:val="00FC1E25"/>
    <w:rsid w:val="00FC251B"/>
    <w:rsid w:val="00FC2A2E"/>
    <w:rsid w:val="00FC30BF"/>
    <w:rsid w:val="00FC3311"/>
    <w:rsid w:val="00FC3ACD"/>
    <w:rsid w:val="00FC3C88"/>
    <w:rsid w:val="00FC3CA0"/>
    <w:rsid w:val="00FC483C"/>
    <w:rsid w:val="00FC4E21"/>
    <w:rsid w:val="00FC5284"/>
    <w:rsid w:val="00FC598E"/>
    <w:rsid w:val="00FC5A25"/>
    <w:rsid w:val="00FC60CD"/>
    <w:rsid w:val="00FC626E"/>
    <w:rsid w:val="00FC672C"/>
    <w:rsid w:val="00FC6FC7"/>
    <w:rsid w:val="00FC74EF"/>
    <w:rsid w:val="00FC7F59"/>
    <w:rsid w:val="00FD0190"/>
    <w:rsid w:val="00FD0408"/>
    <w:rsid w:val="00FD0A37"/>
    <w:rsid w:val="00FD0B55"/>
    <w:rsid w:val="00FD0C74"/>
    <w:rsid w:val="00FD0D0D"/>
    <w:rsid w:val="00FD0DAD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D3B"/>
    <w:rsid w:val="00FD519B"/>
    <w:rsid w:val="00FD598B"/>
    <w:rsid w:val="00FD5A2D"/>
    <w:rsid w:val="00FD5CCE"/>
    <w:rsid w:val="00FD5EA6"/>
    <w:rsid w:val="00FD6E84"/>
    <w:rsid w:val="00FD6FBF"/>
    <w:rsid w:val="00FD7248"/>
    <w:rsid w:val="00FD7B67"/>
    <w:rsid w:val="00FD7EE3"/>
    <w:rsid w:val="00FD7FE7"/>
    <w:rsid w:val="00FE05FE"/>
    <w:rsid w:val="00FE0CE0"/>
    <w:rsid w:val="00FE0E2C"/>
    <w:rsid w:val="00FE3076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0CC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6D0"/>
    <w:rsid w:val="00FF49AB"/>
    <w:rsid w:val="00FF4A76"/>
    <w:rsid w:val="00FF4F8F"/>
    <w:rsid w:val="00FF5A13"/>
    <w:rsid w:val="00FF5C79"/>
    <w:rsid w:val="00FF6411"/>
    <w:rsid w:val="00FF64C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E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AC4F72"/>
    <w:pPr>
      <w:ind w:left="851" w:hanging="284"/>
    </w:pPr>
  </w:style>
  <w:style w:type="paragraph" w:styleId="Index4">
    <w:name w:val="index 4"/>
    <w:basedOn w:val="Normal"/>
    <w:next w:val="Normal"/>
    <w:uiPriority w:val="99"/>
    <w:rsid w:val="00AC4F72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AC4F72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AC4F72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AC4F72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AC4F72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uiPriority w:val="99"/>
    <w:rsid w:val="00AC4F72"/>
    <w:pPr>
      <w:ind w:left="1134"/>
    </w:pPr>
  </w:style>
  <w:style w:type="paragraph" w:styleId="TOC6">
    <w:name w:val="toc 6"/>
    <w:basedOn w:val="Normal"/>
    <w:next w:val="Normal"/>
    <w:uiPriority w:val="99"/>
    <w:rsid w:val="00AC4F72"/>
    <w:pPr>
      <w:ind w:left="1418"/>
    </w:pPr>
  </w:style>
  <w:style w:type="paragraph" w:styleId="TOC7">
    <w:name w:val="toc 7"/>
    <w:basedOn w:val="Normal"/>
    <w:next w:val="Normal"/>
    <w:uiPriority w:val="99"/>
    <w:rsid w:val="00AC4F7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C4F72"/>
    <w:pPr>
      <w:ind w:left="1985"/>
    </w:pPr>
  </w:style>
  <w:style w:type="paragraph" w:styleId="TOC9">
    <w:name w:val="toc 9"/>
    <w:basedOn w:val="Normal"/>
    <w:next w:val="Normal"/>
    <w:uiPriority w:val="99"/>
    <w:rsid w:val="00AC4F72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AC4F72"/>
    <w:pPr>
      <w:ind w:left="567" w:hanging="567"/>
    </w:pPr>
  </w:style>
  <w:style w:type="paragraph" w:styleId="ListBullet5">
    <w:name w:val="List Bullet 5"/>
    <w:basedOn w:val="Normal"/>
    <w:uiPriority w:val="99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C4F7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uiPriority w:val="99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uiPriority w:val="99"/>
    <w:rsid w:val="0024354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549"/>
    <w:rPr>
      <w:rFonts w:cs="Times New Roman"/>
    </w:rPr>
  </w:style>
  <w:style w:type="character" w:customStyle="1" w:styleId="gt-icon-text1">
    <w:name w:val="gt-icon-text1"/>
    <w:uiPriority w:val="99"/>
    <w:rsid w:val="00243549"/>
    <w:rPr>
      <w:rFonts w:cs="Times New Roman"/>
    </w:rPr>
  </w:style>
  <w:style w:type="character" w:customStyle="1" w:styleId="shorttext">
    <w:name w:val="short_text"/>
    <w:uiPriority w:val="99"/>
    <w:rsid w:val="00243549"/>
    <w:rPr>
      <w:rFonts w:cs="Times New Roman"/>
    </w:rPr>
  </w:style>
  <w:style w:type="character" w:customStyle="1" w:styleId="longtext">
    <w:name w:val="long_text"/>
    <w:uiPriority w:val="99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rsid w:val="00BD7D7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20174-7EF6-41D3-B984-D67DCF82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ธนภร  มูลมั่งมี</cp:lastModifiedBy>
  <cp:revision>2</cp:revision>
  <cp:lastPrinted>2020-05-13T01:16:00Z</cp:lastPrinted>
  <dcterms:created xsi:type="dcterms:W3CDTF">2020-05-13T03:04:00Z</dcterms:created>
  <dcterms:modified xsi:type="dcterms:W3CDTF">2020-05-13T03:04:00Z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EngagementID">
    <vt:lpwstr>6dc74f8d-33b7-41b4-a860-fd3d81d8c6cf</vt:lpwstr>
  </property>
  <property fmtid="{D5CDD505-2E9C-101B-9397-08002B2CF9AE}" pid="6" name="LibraryID">
    <vt:lpwstr>Audit Files</vt:lpwstr>
  </property>
  <property fmtid="{D5CDD505-2E9C-101B-9397-08002B2CF9AE}" pid="7" name="DocumentID">
    <vt:lpwstr>C911AF86-426B-4FB8-9056-A605EB304762</vt:lpwstr>
  </property>
  <property fmtid="{D5CDD505-2E9C-101B-9397-08002B2CF9AE}" pid="8" name="ComponentID">
    <vt:lpwstr>DD12B08B-93B5-4153-ACBC-66180BB2C697</vt:lpwstr>
  </property>
  <property fmtid="{D5CDD505-2E9C-101B-9397-08002B2CF9AE}" pid="9" name="ComponentName">
    <vt:lpwstr>TOA-PPIH Co.,Ltd.</vt:lpwstr>
  </property>
  <property fmtid="{D5CDD505-2E9C-101B-9397-08002B2CF9AE}" pid="10" name="Locale">
    <vt:lpwstr>en</vt:lpwstr>
  </property>
  <property fmtid="{D5CDD505-2E9C-101B-9397-08002B2CF9AE}" pid="11" name="FilePath">
    <vt:lpwstr>C:\ProgramData\eAudIT\DM\6dc74f8d-33b7-41b4-a860-fd3d81d8c6cf\ReadOnlyDocs\\4.7.0040PPIH FS TH.docx</vt:lpwstr>
  </property>
  <property fmtid="{D5CDD505-2E9C-101B-9397-08002B2CF9AE}" pid="12" name="SiteType">
    <vt:lpwstr>Engagement2017</vt:lpwstr>
  </property>
  <property fmtid="{D5CDD505-2E9C-101B-9397-08002B2CF9AE}" pid="13" name="ResourceDBName">
    <vt:lpwstr>eAudITAppDB2017_SEV1</vt:lpwstr>
  </property>
  <property fmtid="{D5CDD505-2E9C-101B-9397-08002B2CF9AE}" pid="14" name="Product">
    <vt:lpwstr>eAudIT2017</vt:lpwstr>
  </property>
  <property fmtid="{D5CDD505-2E9C-101B-9397-08002B2CF9AE}" pid="15" name="Version">
    <vt:lpwstr>V1</vt:lpwstr>
  </property>
  <property fmtid="{D5CDD505-2E9C-101B-9397-08002B2CF9AE}" pid="16" name="IsMembershipServiceImplemented">
    <vt:lpwstr>False</vt:lpwstr>
  </property>
  <property fmtid="{D5CDD505-2E9C-101B-9397-08002B2CF9AE}" pid="17" name="OnLine">
    <vt:lpwstr>False</vt:lpwstr>
  </property>
  <property fmtid="{D5CDD505-2E9C-101B-9397-08002B2CF9AE}" pid="18" name="SiteSource">
    <vt:lpwstr>Workgroup</vt:lpwstr>
  </property>
  <property fmtid="{D5CDD505-2E9C-101B-9397-08002B2CF9AE}" pid="19" name="RestrictedRibbons">
    <vt:lpwstr>AI-T|CT-T</vt:lpwstr>
  </property>
</Properties>
</file>