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BAB45" w14:textId="77777777" w:rsidR="00B97417" w:rsidRPr="00C14593" w:rsidRDefault="00B97417" w:rsidP="00344305">
      <w:pPr>
        <w:pStyle w:val="IndexHeading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B17E9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C1459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53C32D97" w14:textId="77777777" w:rsidR="003A7E3A" w:rsidRPr="003A7E3A" w:rsidRDefault="003A7E3A" w:rsidP="003A7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00" w:hanging="1100"/>
        <w:outlineLvl w:val="0"/>
        <w:rPr>
          <w:rFonts w:ascii="Angsana New" w:hAnsi="Angsana New"/>
          <w:bCs/>
          <w:sz w:val="30"/>
          <w:szCs w:val="30"/>
          <w:lang w:val="en-GB"/>
        </w:rPr>
      </w:pPr>
    </w:p>
    <w:p w14:paraId="01B8CB75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ข้อมูลทั่วไป</w:t>
      </w:r>
    </w:p>
    <w:p w14:paraId="2961F390" w14:textId="680795EC" w:rsid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เกณฑ์การจัดทำงบการเงิน</w:t>
      </w:r>
      <w:bookmarkStart w:id="1" w:name="_Hlk36736181"/>
      <w:r w:rsidRPr="003A7E3A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bookmarkEnd w:id="1"/>
    </w:p>
    <w:p w14:paraId="060F7C51" w14:textId="7A20B918" w:rsidR="00263BA0" w:rsidRPr="00263BA0" w:rsidRDefault="00263BA0" w:rsidP="00263BA0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</w:r>
      <w:r>
        <w:rPr>
          <w:rFonts w:ascii="Angsana New" w:hAnsi="Angsana New" w:hint="cs"/>
          <w:sz w:val="30"/>
          <w:szCs w:val="30"/>
          <w:cs/>
          <w:lang w:val="en-GB"/>
        </w:rPr>
        <w:t>การเปลี่ยนแปลงนโยบายการบัญชี</w:t>
      </w:r>
    </w:p>
    <w:p w14:paraId="2DC9ADAA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บุคคลหรือกิจการที่เกี่ยวข้องกัน</w:t>
      </w:r>
    </w:p>
    <w:p w14:paraId="2D180EC7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ลูกหนี้การค้า</w:t>
      </w:r>
      <w:r w:rsidRPr="003A7E3A">
        <w:rPr>
          <w:rFonts w:ascii="Angsana New" w:hAnsi="Angsana New" w:hint="cs"/>
          <w:sz w:val="30"/>
          <w:szCs w:val="30"/>
          <w:cs/>
          <w:lang w:val="en-GB"/>
        </w:rPr>
        <w:t>และลูกหนี้อื่น</w:t>
      </w:r>
    </w:p>
    <w:p w14:paraId="0EFBAEBB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 xml:space="preserve">ลูกหนี้ตามสัญญาเช่าซื้อ </w:t>
      </w:r>
    </w:p>
    <w:p w14:paraId="686AE584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สินค้าคงเหลือ</w:t>
      </w:r>
      <w:r w:rsidRPr="003A7E3A">
        <w:rPr>
          <w:rFonts w:ascii="Angsana New" w:hAnsi="Angsana New"/>
          <w:sz w:val="30"/>
          <w:szCs w:val="30"/>
        </w:rPr>
        <w:t xml:space="preserve"> </w:t>
      </w:r>
    </w:p>
    <w:p w14:paraId="67F3F1E3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เงินลงทุนในบริษัทย่อย</w:t>
      </w:r>
    </w:p>
    <w:p w14:paraId="149371C0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</w:r>
      <w:r w:rsidRPr="003A7E3A">
        <w:rPr>
          <w:rFonts w:ascii="Angsana New" w:hAnsi="Angsana New" w:hint="cs"/>
          <w:sz w:val="30"/>
          <w:szCs w:val="30"/>
          <w:cs/>
          <w:lang w:val="en-GB"/>
        </w:rPr>
        <w:t>เงินลงทุนในการร่วมค้า</w:t>
      </w:r>
    </w:p>
    <w:p w14:paraId="743E3389" w14:textId="77777777" w:rsidR="001510DC" w:rsidRDefault="003A7E3A" w:rsidP="001510D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/>
          <w:sz w:val="30"/>
          <w:szCs w:val="30"/>
          <w:cs/>
        </w:rPr>
        <w:tab/>
      </w:r>
      <w:r w:rsidRPr="003A7E3A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74A5F5B6" w14:textId="2723761B" w:rsidR="003A7E3A" w:rsidRPr="008B0E7E" w:rsidRDefault="00245898" w:rsidP="008B0E7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3A7E3A" w:rsidRPr="008B0E7E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3A7E3A" w:rsidRPr="008B0E7E">
        <w:rPr>
          <w:rFonts w:asciiTheme="majorBidi" w:hAnsiTheme="majorBidi" w:cstheme="majorBidi" w:hint="cs"/>
          <w:sz w:val="30"/>
          <w:szCs w:val="30"/>
          <w:cs/>
        </w:rPr>
        <w:t>ดำเนินงานและ</w:t>
      </w:r>
      <w:r w:rsidR="00720B7A">
        <w:rPr>
          <w:rFonts w:asciiTheme="majorBidi" w:hAnsiTheme="majorBidi" w:cstheme="majorBidi" w:hint="cs"/>
          <w:sz w:val="30"/>
          <w:szCs w:val="30"/>
          <w:cs/>
        </w:rPr>
        <w:t>การจำแนก</w:t>
      </w:r>
      <w:r w:rsidR="003A7E3A" w:rsidRPr="008B0E7E">
        <w:rPr>
          <w:rFonts w:asciiTheme="majorBidi" w:hAnsiTheme="majorBidi" w:cstheme="majorBidi" w:hint="cs"/>
          <w:sz w:val="30"/>
          <w:szCs w:val="30"/>
          <w:cs/>
        </w:rPr>
        <w:t>รายได้</w:t>
      </w:r>
    </w:p>
    <w:p w14:paraId="1DD035A4" w14:textId="2BFD45E6" w:rsid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spacing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 w:hint="cs"/>
          <w:sz w:val="30"/>
          <w:szCs w:val="30"/>
          <w:cs/>
          <w:lang w:val="en-GB"/>
        </w:rPr>
        <w:t>กำไรต่อหุ้น</w:t>
      </w:r>
    </w:p>
    <w:p w14:paraId="2E6F52F6" w14:textId="509AF5BC" w:rsidR="009746AA" w:rsidRPr="003A7E3A" w:rsidRDefault="009746A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spacing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เครื่องมือทางการเงิน</w:t>
      </w:r>
    </w:p>
    <w:p w14:paraId="57A6850E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</w:r>
      <w:r w:rsidRPr="003A7E3A">
        <w:rPr>
          <w:rFonts w:ascii="Angsana New" w:hAnsi="Angsana New" w:hint="cs"/>
          <w:sz w:val="30"/>
          <w:szCs w:val="30"/>
          <w:cs/>
          <w:lang w:val="en-GB"/>
        </w:rPr>
        <w:t>ภาระผูกพันกับบุคคลหรือกิจการที่ไม่เกี่ยวข้องกัน</w:t>
      </w:r>
    </w:p>
    <w:p w14:paraId="2A4B57EF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</w:r>
      <w:r w:rsidRPr="003A7E3A">
        <w:rPr>
          <w:rFonts w:ascii="Angsana New" w:hAnsi="Angsana New" w:hint="cs"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27792A3E" w14:textId="1A0C79FE" w:rsidR="003A7E3A" w:rsidRPr="003A7E3A" w:rsidRDefault="003A7E3A" w:rsidP="000B0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outlineLvl w:val="0"/>
        <w:rPr>
          <w:rFonts w:ascii="Angsana New" w:hAnsi="Angsana New"/>
          <w:sz w:val="30"/>
          <w:szCs w:val="30"/>
          <w:cs/>
          <w:lang w:val="en-GB"/>
        </w:rPr>
      </w:pPr>
    </w:p>
    <w:p w14:paraId="12D8F68D" w14:textId="77777777" w:rsidR="007528AC" w:rsidRPr="00C14593" w:rsidRDefault="007528A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87740DD" w14:textId="24CCE470" w:rsidR="00982385" w:rsidRPr="00C14593" w:rsidRDefault="00B9741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br w:type="page"/>
      </w:r>
      <w:r w:rsidR="00982385" w:rsidRPr="00C1459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A7E3A" w:rsidRPr="003A7E3A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="00982385" w:rsidRPr="00C1459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2001643" w14:textId="77777777" w:rsidR="00982385" w:rsidRPr="00860CB6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62AFC0" w14:textId="1D2A4CDE" w:rsidR="00982385" w:rsidRPr="00C14593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A7E3A" w:rsidRPr="003A7E3A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Pr="00C1459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C14593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C14593">
        <w:rPr>
          <w:rFonts w:asciiTheme="majorBidi" w:hAnsiTheme="majorBidi" w:cstheme="majorBidi"/>
          <w:sz w:val="30"/>
          <w:szCs w:val="30"/>
          <w:cs/>
        </w:rPr>
        <w:t>อวันที่</w:t>
      </w:r>
      <w:r w:rsidR="00CB0C5A">
        <w:rPr>
          <w:rFonts w:asciiTheme="majorBidi" w:hAnsiTheme="majorBidi" w:cstheme="majorBidi"/>
          <w:sz w:val="30"/>
          <w:szCs w:val="30"/>
        </w:rPr>
        <w:t xml:space="preserve"> 12 </w:t>
      </w:r>
      <w:r w:rsidR="00E651EE" w:rsidRPr="00E651EE">
        <w:rPr>
          <w:rFonts w:ascii="Angsana New" w:eastAsia="MS Mincho" w:hAnsi="Angsana New" w:hint="cs"/>
          <w:sz w:val="30"/>
          <w:szCs w:val="30"/>
          <w:cs/>
        </w:rPr>
        <w:t xml:space="preserve">พฤษภาคม </w:t>
      </w:r>
      <w:r w:rsidR="00E651EE" w:rsidRPr="00E651EE">
        <w:rPr>
          <w:rFonts w:ascii="Angsana New" w:eastAsia="MS Mincho" w:hAnsi="Angsana New" w:hint="cs"/>
          <w:sz w:val="30"/>
          <w:szCs w:val="30"/>
        </w:rPr>
        <w:t>2</w:t>
      </w:r>
      <w:r w:rsidR="00E651EE" w:rsidRPr="00E651EE">
        <w:rPr>
          <w:rFonts w:ascii="Angsana New" w:eastAsia="MS Mincho" w:hAnsi="Angsana New" w:hint="cs"/>
          <w:sz w:val="30"/>
          <w:szCs w:val="30"/>
          <w:cs/>
        </w:rPr>
        <w:t>56</w:t>
      </w:r>
      <w:r w:rsidR="00E651EE">
        <w:rPr>
          <w:rFonts w:ascii="Angsana New" w:eastAsia="MS Mincho" w:hAnsi="Angsana New"/>
          <w:sz w:val="30"/>
          <w:szCs w:val="30"/>
        </w:rPr>
        <w:t>3</w:t>
      </w:r>
    </w:p>
    <w:p w14:paraId="5CFD476C" w14:textId="77777777" w:rsidR="00E3304C" w:rsidRPr="00860CB6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A9CF93" w14:textId="77777777" w:rsidR="00982385" w:rsidRPr="00C14593" w:rsidRDefault="00982385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23534C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26DBDB9" w14:textId="77777777" w:rsidR="00991A13" w:rsidRDefault="00991A13" w:rsidP="00991A13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991A13">
        <w:rPr>
          <w:rFonts w:ascii="Angsana New" w:hAnsi="Angsana New"/>
          <w:sz w:val="30"/>
          <w:szCs w:val="30"/>
          <w:cs/>
        </w:rPr>
        <w:t xml:space="preserve">บริษัท เธียรสุรัตน์ จำกัด (มหาชน) </w:t>
      </w:r>
      <w:r w:rsidRPr="00991A13">
        <w:rPr>
          <w:rFonts w:ascii="Angsana New" w:hAnsi="Angsana New"/>
          <w:sz w:val="30"/>
          <w:szCs w:val="30"/>
        </w:rPr>
        <w:t>“</w:t>
      </w:r>
      <w:r w:rsidRPr="00991A13">
        <w:rPr>
          <w:rFonts w:ascii="Angsana New" w:hAnsi="Angsana New"/>
          <w:sz w:val="30"/>
          <w:szCs w:val="30"/>
          <w:cs/>
        </w:rPr>
        <w:t>บริษัท</w:t>
      </w:r>
      <w:r w:rsidRPr="00991A13">
        <w:rPr>
          <w:rFonts w:ascii="Angsana New" w:hAnsi="Angsana New"/>
          <w:sz w:val="30"/>
          <w:szCs w:val="30"/>
        </w:rPr>
        <w:t xml:space="preserve">” </w:t>
      </w:r>
      <w:r w:rsidRPr="00991A13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991A13">
        <w:rPr>
          <w:rFonts w:ascii="Angsana New" w:hAnsi="Angsana New" w:hint="cs"/>
          <w:sz w:val="30"/>
          <w:szCs w:val="30"/>
          <w:cs/>
        </w:rPr>
        <w:t xml:space="preserve"> </w:t>
      </w:r>
      <w:r w:rsidRPr="00991A13">
        <w:rPr>
          <w:rFonts w:ascii="Angsana New" w:hAnsi="Angsana New"/>
          <w:sz w:val="30"/>
          <w:szCs w:val="30"/>
          <w:cs/>
        </w:rPr>
        <w:t>และมีที่อยู</w:t>
      </w:r>
      <w:r w:rsidRPr="00991A13">
        <w:rPr>
          <w:rFonts w:ascii="Angsana New" w:hAnsi="Angsana New" w:hint="cs"/>
          <w:sz w:val="30"/>
          <w:szCs w:val="30"/>
          <w:cs/>
        </w:rPr>
        <w:t>่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จดทะเบียนตั้งอยู่เลขที่ </w:t>
      </w:r>
      <w:r w:rsidRPr="00991A13">
        <w:rPr>
          <w:rFonts w:ascii="Angsana New" w:hAnsi="Angsana New"/>
          <w:spacing w:val="-2"/>
          <w:sz w:val="30"/>
          <w:szCs w:val="30"/>
        </w:rPr>
        <w:t>43/9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>หมู่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/>
          <w:spacing w:val="-2"/>
          <w:sz w:val="30"/>
          <w:szCs w:val="30"/>
        </w:rPr>
        <w:t>7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>ซอยชูชาติอนุสรณ์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/>
          <w:spacing w:val="-2"/>
          <w:sz w:val="30"/>
          <w:szCs w:val="30"/>
        </w:rPr>
        <w:t>4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 xml:space="preserve"> ตำบลบางตลาด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>อำเภอปากเกร็ด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>จังหวัดนนทบุรี</w:t>
      </w:r>
    </w:p>
    <w:p w14:paraId="57F92B8C" w14:textId="77777777" w:rsidR="006372E7" w:rsidRPr="0023534C" w:rsidRDefault="006372E7" w:rsidP="00344305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D0870DB" w14:textId="77777777" w:rsidR="006372E7" w:rsidRPr="002C3850" w:rsidRDefault="006372E7" w:rsidP="00344305">
      <w:pPr>
        <w:tabs>
          <w:tab w:val="left" w:pos="540"/>
        </w:tabs>
        <w:ind w:left="540" w:right="-405"/>
        <w:jc w:val="thaiDistribute"/>
        <w:rPr>
          <w:rFonts w:ascii="Angsana New" w:hAnsi="Angsana New"/>
          <w:sz w:val="30"/>
          <w:szCs w:val="30"/>
        </w:rPr>
      </w:pPr>
      <w:r w:rsidRPr="00C51B5B">
        <w:rPr>
          <w:rFonts w:ascii="Angsana New" w:hAnsi="Angsana New"/>
          <w:sz w:val="30"/>
          <w:szCs w:val="30"/>
          <w:cs/>
        </w:rPr>
        <w:t>บริษัทจดทะเบียนกับตลาด</w:t>
      </w:r>
      <w:r w:rsidRPr="002C3850">
        <w:rPr>
          <w:rFonts w:ascii="Angsana New" w:hAnsi="Angsana New"/>
          <w:sz w:val="30"/>
          <w:szCs w:val="30"/>
          <w:cs/>
        </w:rPr>
        <w:t>หลักทรัพย์แห่งประเทศไทยเมื่อเดือน</w:t>
      </w:r>
      <w:r w:rsidRPr="002C385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067C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557</w:t>
      </w:r>
      <w:r w:rsidRPr="002C3850">
        <w:rPr>
          <w:rFonts w:ascii="Angsana New" w:hAnsi="Angsana New"/>
          <w:sz w:val="30"/>
          <w:szCs w:val="30"/>
        </w:rPr>
        <w:t xml:space="preserve"> </w:t>
      </w:r>
    </w:p>
    <w:p w14:paraId="17DE309E" w14:textId="77777777" w:rsidR="006372E7" w:rsidRPr="0023534C" w:rsidRDefault="006372E7" w:rsidP="00344305">
      <w:pPr>
        <w:ind w:left="540"/>
        <w:rPr>
          <w:rFonts w:ascii="Angsana New" w:hAnsi="Angsana New"/>
          <w:sz w:val="24"/>
          <w:szCs w:val="24"/>
          <w:cs/>
        </w:rPr>
      </w:pPr>
    </w:p>
    <w:p w14:paraId="41FBD392" w14:textId="77777777" w:rsidR="006372E7" w:rsidRPr="002C3850" w:rsidRDefault="006372E7" w:rsidP="0034430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C3850">
        <w:rPr>
          <w:rFonts w:ascii="Angsana New" w:hAnsi="Angsana New" w:hint="cs"/>
          <w:sz w:val="30"/>
          <w:szCs w:val="30"/>
          <w:cs/>
        </w:rPr>
        <w:t>ผู้ถือหุ้นราย</w:t>
      </w:r>
      <w:r w:rsidRPr="002C3850">
        <w:rPr>
          <w:rFonts w:ascii="Angsana New" w:hAnsi="Angsana New"/>
          <w:sz w:val="30"/>
          <w:szCs w:val="30"/>
          <w:cs/>
        </w:rPr>
        <w:t>ใหญ่ในระหว่าง</w:t>
      </w:r>
      <w:r w:rsidR="00A03D05">
        <w:rPr>
          <w:rFonts w:ascii="Angsana New" w:hAnsi="Angsana New" w:hint="cs"/>
          <w:sz w:val="30"/>
          <w:szCs w:val="30"/>
          <w:cs/>
        </w:rPr>
        <w:t>ปี</w:t>
      </w:r>
      <w:r w:rsidRPr="00A05C91">
        <w:rPr>
          <w:rFonts w:ascii="Angsana New" w:hAnsi="Angsana New" w:hint="cs"/>
          <w:sz w:val="30"/>
          <w:szCs w:val="30"/>
          <w:cs/>
        </w:rPr>
        <w:t>ได้แก่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ครอบครัวแจ้งอยู่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และ</w:t>
      </w:r>
      <w:r w:rsidRPr="000658AE">
        <w:rPr>
          <w:rFonts w:ascii="Angsana New" w:hAnsi="Angsana New" w:hint="cs"/>
          <w:sz w:val="30"/>
          <w:szCs w:val="30"/>
          <w:cs/>
        </w:rPr>
        <w:t>ครอบครัววัชร</w:t>
      </w:r>
      <w:r w:rsidRPr="00A05C91">
        <w:rPr>
          <w:rFonts w:ascii="Angsana New" w:hAnsi="Angsana New" w:hint="cs"/>
          <w:sz w:val="30"/>
          <w:szCs w:val="30"/>
          <w:cs/>
        </w:rPr>
        <w:t>ธรรม</w:t>
      </w:r>
      <w:r>
        <w:rPr>
          <w:rFonts w:ascii="Angsana New" w:hAnsi="Angsana New"/>
          <w:sz w:val="30"/>
          <w:szCs w:val="30"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ร้อยละ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63</w:t>
      </w:r>
      <w:r w:rsidRPr="00A05C9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87</w:t>
      </w:r>
    </w:p>
    <w:p w14:paraId="74F06E63" w14:textId="77777777" w:rsidR="006372E7" w:rsidRPr="0023534C" w:rsidRDefault="006372E7" w:rsidP="0034430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C7D0D0" w14:textId="77777777" w:rsidR="006372E7" w:rsidRPr="002C3850" w:rsidRDefault="006372E7" w:rsidP="00344305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Pr="002C3850">
        <w:rPr>
          <w:rFonts w:ascii="Angsana New" w:hAnsi="Angsana New"/>
          <w:spacing w:val="-8"/>
          <w:sz w:val="30"/>
          <w:szCs w:val="30"/>
          <w:cs/>
        </w:rPr>
        <w:t>บริษัทดำเนินธุรกิจหลักเกี่ยวกับ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การผลิตและจำหน่ายเครื่องกรองน้ำ</w:t>
      </w:r>
      <w:r w:rsidRPr="002C385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จำหน่ายเครื่องปรับอากาศ เครื่องใช้ไฟฟ้าและอุปกรณ์อื่นๆ</w:t>
      </w:r>
      <w:r w:rsidRPr="002C3850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7AA29759" w14:textId="77777777" w:rsidR="006372E7" w:rsidRPr="0023534C" w:rsidRDefault="006372E7" w:rsidP="0034430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A951EBA" w14:textId="4C47FB32" w:rsidR="006372E7" w:rsidRPr="002E0BD6" w:rsidRDefault="006372E7" w:rsidP="00344305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3850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</w:t>
      </w:r>
      <w:r w:rsidRPr="001749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E4D5E"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วันที่ </w:t>
      </w:r>
      <w:r w:rsidR="009E4D5E" w:rsidRPr="009E4D5E">
        <w:rPr>
          <w:rFonts w:ascii="Angsana New" w:eastAsia="MS Mincho" w:hAnsi="Angsana New"/>
          <w:sz w:val="30"/>
          <w:szCs w:val="30"/>
          <w:lang w:val="en-GB"/>
        </w:rPr>
        <w:t>3</w:t>
      </w:r>
      <w:r w:rsidR="009E4D5E" w:rsidRPr="009E4D5E">
        <w:rPr>
          <w:rFonts w:ascii="Angsana New" w:eastAsia="MS Mincho" w:hAnsi="Angsana New"/>
          <w:sz w:val="30"/>
          <w:szCs w:val="30"/>
        </w:rPr>
        <w:t>1</w:t>
      </w:r>
      <w:r w:rsidR="009E4D5E"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มีนาคม </w:t>
      </w:r>
      <w:r w:rsidR="009E4D5E" w:rsidRPr="009E4D5E">
        <w:rPr>
          <w:rFonts w:ascii="Angsana New" w:eastAsia="MS Mincho" w:hAnsi="Angsana New"/>
          <w:sz w:val="30"/>
          <w:szCs w:val="30"/>
        </w:rPr>
        <w:t>2</w:t>
      </w:r>
      <w:r w:rsidR="009E4D5E" w:rsidRPr="009E4D5E">
        <w:rPr>
          <w:rFonts w:ascii="Angsana New" w:eastAsia="MS Mincho" w:hAnsi="Angsana New"/>
          <w:sz w:val="30"/>
          <w:szCs w:val="30"/>
          <w:lang w:val="en-GB"/>
        </w:rPr>
        <w:t>56</w:t>
      </w:r>
      <w:r w:rsidR="009E4D5E">
        <w:rPr>
          <w:rFonts w:ascii="Angsana New" w:eastAsia="MS Mincho" w:hAnsi="Angsana New"/>
          <w:sz w:val="30"/>
          <w:szCs w:val="30"/>
        </w:rPr>
        <w:t>3</w:t>
      </w:r>
      <w:r w:rsidR="009E4D5E" w:rsidRPr="009E4D5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9E4D5E"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และ </w:t>
      </w:r>
      <w:r w:rsidRPr="0017493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 w:rsidRPr="00174933">
        <w:rPr>
          <w:rFonts w:ascii="Angsana New" w:hAnsi="Angsana New"/>
          <w:sz w:val="30"/>
          <w:szCs w:val="30"/>
        </w:rPr>
        <w:t>2562</w:t>
      </w:r>
      <w:r w:rsidRPr="002C3850">
        <w:rPr>
          <w:rFonts w:ascii="Angsana New" w:hAnsi="Angsana New"/>
          <w:sz w:val="30"/>
          <w:szCs w:val="30"/>
        </w:rPr>
        <w:t xml:space="preserve"> </w:t>
      </w:r>
      <w:r w:rsidRPr="002C3850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="00B41D7B">
        <w:rPr>
          <w:rFonts w:ascii="Angsana New" w:hAnsi="Angsana New" w:hint="cs"/>
          <w:sz w:val="30"/>
          <w:szCs w:val="30"/>
          <w:cs/>
        </w:rPr>
        <w:t xml:space="preserve">ข้อ </w:t>
      </w:r>
      <w:r w:rsidR="00B40D84">
        <w:rPr>
          <w:rFonts w:ascii="Angsana New" w:hAnsi="Angsana New"/>
          <w:sz w:val="30"/>
          <w:szCs w:val="30"/>
        </w:rPr>
        <w:t>8</w:t>
      </w:r>
    </w:p>
    <w:p w14:paraId="55C8A6E7" w14:textId="77777777" w:rsidR="000D47B5" w:rsidRPr="0023534C" w:rsidRDefault="000D47B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B7C3E3" w14:textId="1DBB5678" w:rsidR="00243549" w:rsidRPr="00C14593" w:rsidRDefault="00243549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3A7E3A" w:rsidRPr="003A7E3A">
        <w:rPr>
          <w:rFonts w:ascii="Angsana New" w:hAnsi="Angsana New" w:hint="cs"/>
          <w:b/>
          <w:bCs/>
          <w:sz w:val="30"/>
          <w:szCs w:val="30"/>
          <w:cs/>
          <w:lang w:val="en-GB"/>
        </w:rPr>
        <w:t>ระหว่างกาล</w:t>
      </w:r>
    </w:p>
    <w:p w14:paraId="5DE29861" w14:textId="77777777" w:rsidR="00243549" w:rsidRPr="0023534C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8FCB4ED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71B5D351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0F19C3C" w14:textId="5C265A0E" w:rsidR="00401D65" w:rsidRPr="00401D65" w:rsidRDefault="00401D65" w:rsidP="00401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01D65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AB54AF">
        <w:rPr>
          <w:rFonts w:ascii="Angsana New" w:hAnsi="Angsana New"/>
          <w:sz w:val="30"/>
          <w:szCs w:val="30"/>
        </w:rPr>
        <w:t xml:space="preserve">  </w:t>
      </w:r>
      <w:r w:rsidRPr="00401D65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01D65">
        <w:rPr>
          <w:rFonts w:ascii="Angsana New" w:hAnsi="Angsana New"/>
          <w:sz w:val="30"/>
          <w:szCs w:val="30"/>
        </w:rPr>
        <w:t xml:space="preserve">34 </w:t>
      </w:r>
      <w:r w:rsidRPr="00401D65">
        <w:rPr>
          <w:rFonts w:ascii="Angsana New" w:hAnsi="Angsana New"/>
          <w:sz w:val="30"/>
          <w:szCs w:val="30"/>
          <w:cs/>
        </w:rPr>
        <w:t xml:space="preserve">เรื่อง </w:t>
      </w:r>
      <w:r w:rsidRPr="00401D65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01D65">
        <w:rPr>
          <w:rFonts w:ascii="Angsana New" w:hAnsi="Angsana New"/>
          <w:sz w:val="30"/>
          <w:szCs w:val="30"/>
          <w:cs/>
        </w:rPr>
        <w:t xml:space="preserve"> </w:t>
      </w:r>
      <w:r w:rsidRPr="00401D65">
        <w:rPr>
          <w:rFonts w:ascii="Angsana New" w:hAnsi="Angsana New"/>
          <w:sz w:val="30"/>
          <w:szCs w:val="30"/>
        </w:rPr>
        <w:t xml:space="preserve"> </w:t>
      </w:r>
      <w:r w:rsidRPr="00401D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01D6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401D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01D65">
        <w:rPr>
          <w:rFonts w:ascii="Angsana New" w:hAnsi="Angsana New"/>
          <w:sz w:val="30"/>
          <w:szCs w:val="30"/>
        </w:rPr>
        <w:t xml:space="preserve"> </w:t>
      </w:r>
    </w:p>
    <w:p w14:paraId="1D2D2816" w14:textId="77777777" w:rsidR="00401D65" w:rsidRPr="00401D65" w:rsidRDefault="00401D6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6622908C" w14:textId="60C23172" w:rsidR="009649B4" w:rsidRPr="00FB754D" w:rsidRDefault="009649B4" w:rsidP="00FB7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649B4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649B4">
        <w:rPr>
          <w:rFonts w:ascii="Angsana New" w:hAnsi="Angsana New"/>
          <w:sz w:val="30"/>
          <w:szCs w:val="30"/>
        </w:rPr>
        <w:t xml:space="preserve"> 31 </w:t>
      </w:r>
      <w:r w:rsidRPr="009649B4">
        <w:rPr>
          <w:rFonts w:ascii="Angsana New" w:hAnsi="Angsana New"/>
          <w:sz w:val="30"/>
          <w:szCs w:val="30"/>
          <w:cs/>
        </w:rPr>
        <w:t>ธันวาคม</w:t>
      </w:r>
      <w:r w:rsidRPr="009649B4">
        <w:rPr>
          <w:rFonts w:ascii="Angsana New" w:hAnsi="Angsana New"/>
          <w:sz w:val="30"/>
          <w:szCs w:val="30"/>
        </w:rPr>
        <w:t xml:space="preserve"> 2562</w:t>
      </w:r>
    </w:p>
    <w:p w14:paraId="0A8A7888" w14:textId="77777777" w:rsidR="009649B4" w:rsidRDefault="009649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5E073A" w14:textId="14EFC180" w:rsidR="006F4F1A" w:rsidRPr="00C8135A" w:rsidRDefault="009649B4" w:rsidP="00C8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991A13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991A13">
        <w:rPr>
          <w:rFonts w:ascii="Angsana New" w:hAnsi="Angsana New" w:hint="cs"/>
          <w:sz w:val="30"/>
          <w:szCs w:val="30"/>
          <w:cs/>
        </w:rPr>
        <w:t xml:space="preserve"> </w:t>
      </w:r>
      <w:r w:rsidRPr="00991A1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91A13">
        <w:rPr>
          <w:rFonts w:ascii="Angsana New" w:hAnsi="Angsana New"/>
          <w:sz w:val="30"/>
          <w:szCs w:val="30"/>
        </w:rPr>
        <w:t xml:space="preserve">16 </w:t>
      </w:r>
      <w:r w:rsidRPr="00991A1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91A13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991A13">
        <w:rPr>
          <w:rFonts w:ascii="Angsana New" w:hAnsi="Angsana New"/>
          <w:i/>
          <w:iCs/>
          <w:sz w:val="30"/>
          <w:szCs w:val="30"/>
        </w:rPr>
        <w:t xml:space="preserve"> </w:t>
      </w:r>
      <w:r w:rsidRPr="00991A13">
        <w:rPr>
          <w:rFonts w:ascii="Angsana New" w:hAnsi="Angsana New"/>
          <w:sz w:val="30"/>
          <w:szCs w:val="30"/>
          <w:cs/>
        </w:rPr>
        <w:t>(</w:t>
      </w:r>
      <w:r w:rsidRPr="00991A13">
        <w:rPr>
          <w:rFonts w:ascii="Angsana New" w:hAnsi="Angsana New"/>
          <w:sz w:val="30"/>
          <w:szCs w:val="30"/>
        </w:rPr>
        <w:t>TFRS 16</w:t>
      </w:r>
      <w:r w:rsidRPr="00991A13">
        <w:rPr>
          <w:rFonts w:ascii="Angsana New" w:hAnsi="Angsana New"/>
          <w:sz w:val="30"/>
          <w:szCs w:val="30"/>
          <w:cs/>
        </w:rPr>
        <w:t>)</w:t>
      </w:r>
      <w:r w:rsidRPr="00991A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91A13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991A13" w:rsidRPr="00991A1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991A13" w:rsidRPr="00991A13">
        <w:rPr>
          <w:rFonts w:asciiTheme="majorBidi" w:eastAsia="Calibri" w:hAnsiTheme="majorBidi" w:cstheme="majorBidi"/>
          <w:sz w:val="30"/>
          <w:szCs w:val="30"/>
          <w:lang w:val="en-GB"/>
        </w:rPr>
        <w:t>3</w:t>
      </w:r>
    </w:p>
    <w:p w14:paraId="7EC395D0" w14:textId="77777777" w:rsidR="00FB754D" w:rsidRPr="0023534C" w:rsidRDefault="00FB75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481323" w14:textId="1271C3C9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49351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C6A75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9B0E15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14:paraId="2A13021A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4477DD" w14:textId="2C4F7CDB" w:rsidR="00C14593" w:rsidRDefault="00AE12C0" w:rsidP="00493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493512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3A7E3A" w:rsidRPr="0049351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93512">
        <w:rPr>
          <w:rFonts w:ascii="Angsana New" w:hAnsi="Angsana New"/>
          <w:sz w:val="30"/>
          <w:szCs w:val="30"/>
          <w:cs/>
        </w:rPr>
        <w:t xml:space="preserve"> ผู้บริหาร</w:t>
      </w:r>
      <w:r w:rsidR="00FC483C" w:rsidRPr="00493512">
        <w:rPr>
          <w:rFonts w:ascii="Angsana New" w:hAnsi="Angsana New" w:hint="cs"/>
          <w:sz w:val="30"/>
          <w:szCs w:val="30"/>
          <w:cs/>
        </w:rPr>
        <w:t>ได้มีการ</w:t>
      </w:r>
      <w:r w:rsidRPr="00493512">
        <w:rPr>
          <w:rFonts w:ascii="Angsana New" w:hAnsi="Angsana New"/>
          <w:sz w:val="30"/>
          <w:szCs w:val="30"/>
          <w:cs/>
        </w:rPr>
        <w:t>ใช้วิจารณญาณ</w:t>
      </w:r>
      <w:r w:rsidR="00FC483C" w:rsidRPr="00493512">
        <w:rPr>
          <w:rFonts w:ascii="Angsana New" w:hAnsi="Angsana New" w:hint="cs"/>
          <w:sz w:val="30"/>
          <w:szCs w:val="30"/>
          <w:cs/>
        </w:rPr>
        <w:t>และ</w:t>
      </w:r>
      <w:r w:rsidRPr="00493512">
        <w:rPr>
          <w:rFonts w:ascii="Angsana New" w:hAnsi="Angsana New"/>
          <w:sz w:val="30"/>
          <w:szCs w:val="30"/>
          <w:cs/>
        </w:rPr>
        <w:t>การประมาณการ</w:t>
      </w:r>
      <w:r w:rsidR="00FC483C" w:rsidRPr="00493512">
        <w:rPr>
          <w:rFonts w:ascii="Angsana New" w:hAnsi="Angsana New" w:hint="cs"/>
          <w:sz w:val="30"/>
          <w:szCs w:val="30"/>
          <w:cs/>
        </w:rPr>
        <w:t>ในการถือปฏิบัติตาม</w:t>
      </w:r>
      <w:r w:rsidRPr="00493512">
        <w:rPr>
          <w:rFonts w:ascii="Angsana New" w:hAnsi="Angsana New"/>
          <w:sz w:val="30"/>
          <w:szCs w:val="30"/>
          <w:cs/>
        </w:rPr>
        <w:t>นโยบายการบัญชีของกลุ่มบริษัท</w:t>
      </w:r>
      <w:r w:rsidR="00D83146">
        <w:rPr>
          <w:rFonts w:ascii="Angsana New" w:hAnsi="Angsana New" w:hint="cs"/>
          <w:sz w:val="30"/>
          <w:szCs w:val="30"/>
          <w:cs/>
        </w:rPr>
        <w:t>และบริษัท</w:t>
      </w:r>
      <w:r w:rsidR="00246066" w:rsidRPr="00493512">
        <w:rPr>
          <w:rFonts w:ascii="Angsana New" w:hAnsi="Angsana New" w:hint="cs"/>
          <w:sz w:val="30"/>
          <w:szCs w:val="30"/>
          <w:cs/>
        </w:rPr>
        <w:t xml:space="preserve"> </w:t>
      </w:r>
      <w:r w:rsidR="00FC483C" w:rsidRPr="00493512">
        <w:rPr>
          <w:rFonts w:ascii="Angsana New" w:hAnsi="Angsana New" w:hint="cs"/>
          <w:sz w:val="30"/>
          <w:szCs w:val="30"/>
          <w:cs/>
        </w:rPr>
        <w:t xml:space="preserve">ซึ่งผลที่เกิดขึ้นอาจแตกต่างจากที่ประมาณการไว้ </w:t>
      </w:r>
      <w:r w:rsidRPr="00493512">
        <w:rPr>
          <w:rFonts w:ascii="Angsana New" w:hAnsi="Angsana New" w:hint="cs"/>
          <w:sz w:val="30"/>
          <w:szCs w:val="30"/>
          <w:cs/>
        </w:rPr>
        <w:t>ทั้งนี้</w:t>
      </w:r>
      <w:r w:rsidR="00FC483C" w:rsidRPr="00493512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 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C483C" w:rsidRPr="00493512">
        <w:rPr>
          <w:rFonts w:ascii="Angsana New" w:hAnsi="Angsana New"/>
          <w:sz w:val="30"/>
          <w:szCs w:val="30"/>
        </w:rPr>
        <w:t xml:space="preserve">31 </w:t>
      </w:r>
      <w:r w:rsidR="00FC483C" w:rsidRPr="004935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483C" w:rsidRPr="00493512">
        <w:rPr>
          <w:rFonts w:ascii="Angsana New" w:hAnsi="Angsana New"/>
          <w:sz w:val="30"/>
          <w:szCs w:val="30"/>
        </w:rPr>
        <w:t>2562</w:t>
      </w:r>
      <w:r w:rsidR="00493512" w:rsidRPr="00493512">
        <w:rPr>
          <w:rFonts w:ascii="Angsana New" w:hAnsi="Angsana New" w:hint="cs"/>
          <w:sz w:val="30"/>
          <w:szCs w:val="30"/>
          <w:cs/>
        </w:rPr>
        <w:t xml:space="preserve"> </w:t>
      </w:r>
      <w:r w:rsidR="00493512" w:rsidRPr="00493512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C8135A">
        <w:rPr>
          <w:rFonts w:ascii="Angsana New" w:hAnsi="Angsana New" w:hint="cs"/>
          <w:sz w:val="30"/>
          <w:szCs w:val="30"/>
          <w:cs/>
        </w:rPr>
        <w:t xml:space="preserve"> </w:t>
      </w:r>
      <w:r w:rsidR="00493512" w:rsidRPr="00493512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493512" w:rsidRPr="00493512">
        <w:rPr>
          <w:rFonts w:ascii="Angsana New" w:hAnsi="Angsana New"/>
          <w:sz w:val="30"/>
          <w:szCs w:val="30"/>
        </w:rPr>
        <w:t>3</w:t>
      </w:r>
    </w:p>
    <w:p w14:paraId="0075B84D" w14:textId="3F2C142D" w:rsidR="007A35E4" w:rsidRDefault="007A35E4" w:rsidP="00493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7867F406" w14:textId="1E12DE7A" w:rsidR="007A35E4" w:rsidRPr="007A35E4" w:rsidRDefault="007A35E4" w:rsidP="007A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A35E4">
        <w:rPr>
          <w:rFonts w:ascii="Angsana New" w:hAnsi="Angsana New"/>
          <w:i/>
          <w:i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7A35E4">
        <w:rPr>
          <w:rFonts w:ascii="Angsana New" w:hAnsi="Angsana New"/>
          <w:i/>
          <w:iCs/>
          <w:sz w:val="30"/>
          <w:szCs w:val="30"/>
        </w:rPr>
        <w:t>2019 (COVID-19)</w:t>
      </w:r>
    </w:p>
    <w:p w14:paraId="54EDAD42" w14:textId="77777777" w:rsidR="007A35E4" w:rsidRPr="007A35E4" w:rsidRDefault="007A35E4" w:rsidP="007A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2FEC65B2" w14:textId="50AC0162" w:rsidR="002E10D5" w:rsidRDefault="00226DD8" w:rsidP="002E10D5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bookmarkStart w:id="2" w:name="_Hlk36816703"/>
      <w:r w:rsidRPr="00226DD8">
        <w:rPr>
          <w:rFonts w:ascii="Angsana New" w:hAnsi="Angsana New"/>
          <w:sz w:val="30"/>
          <w:szCs w:val="30"/>
          <w:cs/>
          <w:lang w:val="en-US" w:bidi="th-TH"/>
        </w:rPr>
        <w:t>ในช่วงต้นปี 2563 เกิดการแพร่ระบาดของโรคติดเชื้อไวรัสโคโรนา 2019 (</w:t>
      </w:r>
      <w:r w:rsidRPr="00226DD8">
        <w:rPr>
          <w:rFonts w:ascii="Angsana New" w:hAnsi="Angsana New"/>
          <w:sz w:val="30"/>
          <w:szCs w:val="30"/>
          <w:lang w:val="en-US" w:bidi="th-TH"/>
        </w:rPr>
        <w:t>C</w:t>
      </w:r>
      <w:r>
        <w:rPr>
          <w:rFonts w:ascii="Angsana New" w:hAnsi="Angsana New"/>
          <w:sz w:val="30"/>
          <w:szCs w:val="30"/>
          <w:lang w:val="en-US" w:bidi="th-TH"/>
        </w:rPr>
        <w:t>OVID</w:t>
      </w:r>
      <w:r w:rsidRPr="00226DD8">
        <w:rPr>
          <w:rFonts w:ascii="Angsana New" w:hAnsi="Angsana New"/>
          <w:sz w:val="30"/>
          <w:szCs w:val="30"/>
          <w:lang w:val="en-US" w:bidi="th-TH"/>
        </w:rPr>
        <w:t>-</w:t>
      </w:r>
      <w:r w:rsidRPr="00226DD8">
        <w:rPr>
          <w:rFonts w:ascii="Angsana New" w:hAnsi="Angsana New"/>
          <w:sz w:val="30"/>
          <w:szCs w:val="30"/>
          <w:cs/>
          <w:lang w:val="en-US" w:bidi="th-TH"/>
        </w:rPr>
        <w:t>19)  ทำให้ประเทศไทยแล</w:t>
      </w:r>
      <w:r w:rsidR="0093081A"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 w:rsidRPr="00226DD8">
        <w:rPr>
          <w:rFonts w:ascii="Angsana New" w:hAnsi="Angsana New"/>
          <w:sz w:val="30"/>
          <w:szCs w:val="30"/>
          <w:cs/>
          <w:lang w:val="en-US" w:bidi="th-TH"/>
        </w:rPr>
        <w:t xml:space="preserve">หลายประเทศได้ประกาศมาตรการป้องกันการแพร่ระบาดของโรค เช่น การสั่งให้มีการปิดสถานประกอบการ </w:t>
      </w:r>
      <w:r w:rsidR="00BC276A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</w:t>
      </w:r>
      <w:r w:rsidRPr="00226DD8">
        <w:rPr>
          <w:rFonts w:ascii="Angsana New" w:hAnsi="Angsana New"/>
          <w:sz w:val="30"/>
          <w:szCs w:val="30"/>
          <w:cs/>
          <w:lang w:val="en-US" w:bidi="th-TH"/>
        </w:rPr>
        <w:t>ลดเวล</w:t>
      </w:r>
      <w:r w:rsidR="0093081A">
        <w:rPr>
          <w:rFonts w:ascii="Angsana New" w:hAnsi="Angsana New" w:hint="cs"/>
          <w:sz w:val="30"/>
          <w:szCs w:val="30"/>
          <w:cs/>
          <w:lang w:val="en-US" w:bidi="th-TH"/>
        </w:rPr>
        <w:t>า</w:t>
      </w:r>
      <w:r w:rsidRPr="00226DD8">
        <w:rPr>
          <w:rFonts w:ascii="Angsana New" w:hAnsi="Angsana New"/>
          <w:sz w:val="30"/>
          <w:szCs w:val="30"/>
          <w:cs/>
          <w:lang w:val="en-US" w:bidi="th-TH"/>
        </w:rPr>
        <w:t>การประกอบกิจการเป็นการชั่วคราว และกำหนดให้มีระยะห่างทางสังคม เป็นต้น ซึ่งมาตรการเหล่านี้ส่งผลกระทบใ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น</w:t>
      </w:r>
      <w:r w:rsidRPr="00226DD8">
        <w:rPr>
          <w:rFonts w:ascii="Angsana New" w:hAnsi="Angsana New"/>
          <w:sz w:val="30"/>
          <w:szCs w:val="30"/>
          <w:cs/>
          <w:lang w:val="en-US" w:bidi="th-TH"/>
        </w:rPr>
        <w:t>วงกว้างทั้งต่อระบบเศรษฐกิจไทยและเศรษฐกิจโลก ทั้งนี้ผู้บริหารมีการติดตามสถานการณ์ดังกล่าว พร้อมวางแผนรองรับการปฏิบัติงานสำหรับเหตุการณ์ที่อาจจะเกิดขึ้นอย่างใกล้ชิด เพื่อให้มั่นใจว่าพนักงานของบริษัทและลูกค้า ปลอดภัย และพยายามอย่างยิ่งยวดในการควบคุมให้มีผลกระทบต่อธุรกิจน้อยที่สุด</w:t>
      </w:r>
    </w:p>
    <w:p w14:paraId="57A91741" w14:textId="77777777" w:rsidR="002E10D5" w:rsidRDefault="002E10D5" w:rsidP="002E10D5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D8C2C7" w14:textId="1B063196" w:rsidR="009B0E15" w:rsidRDefault="00226DD8" w:rsidP="002E10D5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26DD8">
        <w:rPr>
          <w:rFonts w:ascii="Angsana New" w:hAnsi="Angsana New"/>
          <w:sz w:val="30"/>
          <w:szCs w:val="30"/>
          <w:cs/>
          <w:lang w:val="en-US" w:bidi="th-TH"/>
        </w:rPr>
        <w:t>ทั้งนี้ ณ วันที่ 31 มีนาคม 2563 สถานการณ์ของการแพร่ระบาดดังกล่าวยังไม่สิ้นสุด ทำให้กลุ่มบริษัทยังไม่สามารถประมาณการผลกระทบทั้งหมดจากเหตุการณ์นี้ได้</w:t>
      </w:r>
    </w:p>
    <w:p w14:paraId="3286CC39" w14:textId="7855777A" w:rsidR="00226DD8" w:rsidRDefault="00226DD8" w:rsidP="00226DD8">
      <w:pPr>
        <w:pStyle w:val="block"/>
        <w:tabs>
          <w:tab w:val="left" w:pos="990"/>
        </w:tabs>
        <w:ind w:right="-7"/>
        <w:rPr>
          <w:rFonts w:ascii="Angsana New" w:hAnsi="Angsana New"/>
          <w:sz w:val="30"/>
          <w:szCs w:val="30"/>
          <w:lang w:val="en-US" w:bidi="th-TH"/>
        </w:rPr>
      </w:pPr>
    </w:p>
    <w:p w14:paraId="01D57C2F" w14:textId="7609CA19" w:rsidR="00226DD8" w:rsidRDefault="00226DD8" w:rsidP="00226DD8">
      <w:pPr>
        <w:pStyle w:val="block"/>
        <w:tabs>
          <w:tab w:val="left" w:pos="990"/>
        </w:tabs>
        <w:ind w:right="-7"/>
        <w:rPr>
          <w:rFonts w:ascii="Angsana New" w:hAnsi="Angsana New"/>
          <w:sz w:val="30"/>
          <w:szCs w:val="30"/>
          <w:lang w:val="en-US" w:bidi="th-TH"/>
        </w:rPr>
      </w:pPr>
    </w:p>
    <w:p w14:paraId="709B15AC" w14:textId="089B4A52" w:rsidR="00226DD8" w:rsidRDefault="00226DD8" w:rsidP="00226DD8">
      <w:pPr>
        <w:pStyle w:val="block"/>
        <w:tabs>
          <w:tab w:val="left" w:pos="990"/>
        </w:tabs>
        <w:ind w:right="-7"/>
        <w:rPr>
          <w:rFonts w:ascii="Angsana New" w:hAnsi="Angsana New"/>
          <w:sz w:val="30"/>
          <w:szCs w:val="30"/>
          <w:lang w:val="en-US" w:bidi="th-TH"/>
        </w:rPr>
      </w:pPr>
    </w:p>
    <w:p w14:paraId="487ECF61" w14:textId="43E6A0CB" w:rsidR="00226DD8" w:rsidRDefault="00226DD8" w:rsidP="00226DD8">
      <w:pPr>
        <w:pStyle w:val="block"/>
        <w:tabs>
          <w:tab w:val="left" w:pos="990"/>
        </w:tabs>
        <w:ind w:right="-7"/>
        <w:rPr>
          <w:rFonts w:ascii="Angsana New" w:hAnsi="Angsana New"/>
          <w:sz w:val="30"/>
          <w:szCs w:val="30"/>
          <w:lang w:val="en-US" w:bidi="th-TH"/>
        </w:rPr>
      </w:pPr>
    </w:p>
    <w:p w14:paraId="01B35C73" w14:textId="77777777" w:rsidR="00226DD8" w:rsidRPr="00226DD8" w:rsidRDefault="00226DD8" w:rsidP="00226DD8">
      <w:pPr>
        <w:pStyle w:val="block"/>
        <w:tabs>
          <w:tab w:val="left" w:pos="990"/>
        </w:tabs>
        <w:ind w:right="-7"/>
        <w:rPr>
          <w:rFonts w:ascii="Angsana New" w:hAnsi="Angsana New"/>
          <w:sz w:val="30"/>
          <w:szCs w:val="30"/>
          <w:lang w:val="en-US" w:bidi="th-TH"/>
        </w:rPr>
      </w:pPr>
    </w:p>
    <w:p w14:paraId="7E8FE8D3" w14:textId="77777777" w:rsidR="005C0B49" w:rsidRPr="00C14593" w:rsidRDefault="005C0B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p w14:paraId="46B41FAF" w14:textId="4A8E506B" w:rsidR="007C0219" w:rsidRDefault="0034454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3</w:t>
      </w:r>
      <w:r w:rsidR="008426E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7C021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การเปลี่ยนแปลงนโยบาย</w:t>
      </w:r>
      <w:r w:rsidR="00205B8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="007C021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บัญชี</w:t>
      </w:r>
    </w:p>
    <w:p w14:paraId="6486F125" w14:textId="5547AA91" w:rsidR="007C0219" w:rsidRPr="001A56AE" w:rsidRDefault="007C0219" w:rsidP="001A56A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CCAE2F1" w14:textId="3F2573B2" w:rsidR="00BC73E2" w:rsidRPr="00991A13" w:rsidRDefault="00BC73E2" w:rsidP="00BC73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bookmarkStart w:id="3" w:name="_Hlk36817584"/>
      <w:r w:rsidRPr="00991A13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991A13">
        <w:rPr>
          <w:rFonts w:ascii="Angsana New" w:hAnsi="Angsana New"/>
          <w:sz w:val="30"/>
          <w:szCs w:val="30"/>
        </w:rPr>
        <w:t xml:space="preserve">1 </w:t>
      </w:r>
      <w:r w:rsidRPr="00991A13">
        <w:rPr>
          <w:rFonts w:ascii="Angsana New" w:hAnsi="Angsana New"/>
          <w:sz w:val="30"/>
          <w:szCs w:val="30"/>
          <w:cs/>
        </w:rPr>
        <w:t xml:space="preserve">มกราคม </w:t>
      </w:r>
      <w:r w:rsidRPr="00991A13">
        <w:rPr>
          <w:rFonts w:ascii="Angsana New" w:hAnsi="Angsana New"/>
          <w:sz w:val="30"/>
          <w:szCs w:val="30"/>
        </w:rPr>
        <w:t xml:space="preserve">2563 </w:t>
      </w:r>
      <w:r w:rsidRPr="00991A13">
        <w:rPr>
          <w:rFonts w:ascii="Angsana New" w:hAnsi="Angsana New"/>
          <w:sz w:val="30"/>
          <w:szCs w:val="30"/>
          <w:cs/>
        </w:rPr>
        <w:t>กลุ่มบริษัท</w:t>
      </w:r>
      <w:r w:rsidR="00205B8B">
        <w:rPr>
          <w:rFonts w:ascii="Angsana New" w:hAnsi="Angsana New" w:hint="cs"/>
          <w:sz w:val="30"/>
          <w:szCs w:val="30"/>
          <w:cs/>
        </w:rPr>
        <w:t>และบริษัท</w:t>
      </w:r>
      <w:r w:rsidRPr="00991A13">
        <w:rPr>
          <w:rFonts w:ascii="Angsana New" w:hAnsi="Angsana New"/>
          <w:sz w:val="30"/>
          <w:szCs w:val="30"/>
          <w:cs/>
        </w:rPr>
        <w:t xml:space="preserve">ได้ถือปฏิบัติตาม </w:t>
      </w:r>
      <w:r w:rsidR="001A56AE" w:rsidRPr="00991A1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มาตรฐานการรายงานทางการเงินกลุ่มเครื่องมือทางการเงินและ </w:t>
      </w:r>
      <w:r w:rsidRPr="00991A13">
        <w:rPr>
          <w:rFonts w:ascii="Angsana New" w:hAnsi="Angsana New"/>
          <w:sz w:val="30"/>
          <w:szCs w:val="30"/>
        </w:rPr>
        <w:t xml:space="preserve">TFRS 16 </w:t>
      </w:r>
      <w:r w:rsidRPr="00991A13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991A13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bookmarkEnd w:id="3"/>
    <w:p w14:paraId="3967619B" w14:textId="11E50F74" w:rsidR="007C0219" w:rsidRDefault="007C021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170"/>
        <w:gridCol w:w="1890"/>
        <w:gridCol w:w="270"/>
        <w:gridCol w:w="1890"/>
      </w:tblGrid>
      <w:tr w:rsidR="00991A13" w:rsidRPr="00D25F5D" w14:paraId="23211A10" w14:textId="77777777" w:rsidTr="00991A13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434A804A" w14:textId="77777777" w:rsidR="00991A13" w:rsidRPr="00991A13" w:rsidRDefault="00991A13" w:rsidP="00205B8B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C286F27" w14:textId="77777777" w:rsidR="00991A13" w:rsidRPr="00991A13" w:rsidRDefault="00991A13" w:rsidP="00205B8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563CDD98" w14:textId="77777777" w:rsidR="00991A13" w:rsidRPr="00991A13" w:rsidRDefault="00991A13" w:rsidP="00205B8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91A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80DF36C" w14:textId="77777777" w:rsidR="00991A13" w:rsidRPr="00991A13" w:rsidRDefault="00991A13" w:rsidP="00205B8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A4062F4" w14:textId="77777777" w:rsidR="00991A13" w:rsidRPr="00991A13" w:rsidRDefault="00991A13" w:rsidP="00205B8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A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6742" w:rsidRPr="00D25F5D" w14:paraId="3CF2749D" w14:textId="77777777" w:rsidTr="00735B1A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47F18F1C" w14:textId="77777777" w:rsidR="00446742" w:rsidRPr="00991A13" w:rsidRDefault="00446742" w:rsidP="00205B8B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90C00F6" w14:textId="77777777" w:rsidR="00446742" w:rsidRPr="00991A13" w:rsidRDefault="00446742" w:rsidP="00205B8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BDCB401" w14:textId="77777777" w:rsidR="00446742" w:rsidRPr="00991A13" w:rsidRDefault="00446742" w:rsidP="00205B8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91A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991A13" w:rsidRPr="00D25F5D" w14:paraId="14A146F7" w14:textId="77777777" w:rsidTr="00991A13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3C70743E" w14:textId="77777777" w:rsidR="00991A13" w:rsidRPr="00991A13" w:rsidRDefault="00991A13" w:rsidP="00205B8B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412833C2" w14:textId="77777777" w:rsidR="00991A13" w:rsidRPr="00991A13" w:rsidRDefault="00991A13" w:rsidP="00205B8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91A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4050" w:type="dxa"/>
            <w:gridSpan w:val="3"/>
            <w:vAlign w:val="bottom"/>
          </w:tcPr>
          <w:p w14:paraId="3E566D06" w14:textId="77777777" w:rsidR="00991A13" w:rsidRPr="00991A13" w:rsidRDefault="00991A13" w:rsidP="00205B8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91A1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91A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91A1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91A13" w:rsidRPr="00B15C90" w14:paraId="24F8E483" w14:textId="77777777" w:rsidTr="00991A13">
        <w:trPr>
          <w:cantSplit/>
          <w:trHeight w:val="20"/>
        </w:trPr>
        <w:tc>
          <w:tcPr>
            <w:tcW w:w="4500" w:type="dxa"/>
          </w:tcPr>
          <w:p w14:paraId="0A2C25A9" w14:textId="77777777" w:rsidR="00991A13" w:rsidRPr="00991A13" w:rsidRDefault="00991A13" w:rsidP="00205B8B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991A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A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91A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91A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91A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91A1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91A1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Pr="00991A1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1170" w:type="dxa"/>
            <w:vAlign w:val="bottom"/>
          </w:tcPr>
          <w:p w14:paraId="5AAD7326" w14:textId="77777777" w:rsidR="00991A13" w:rsidRPr="00991A13" w:rsidRDefault="00991A13" w:rsidP="00205B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B275FD5" w14:textId="77777777" w:rsidR="00991A13" w:rsidRPr="00991A13" w:rsidRDefault="00991A13" w:rsidP="005A2051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A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377,362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43EDA" w14:textId="77777777" w:rsidR="00991A13" w:rsidRPr="00991A13" w:rsidRDefault="00991A13" w:rsidP="00205B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23C0E2F" w14:textId="77777777" w:rsidR="00991A13" w:rsidRPr="00991A13" w:rsidRDefault="00991A13" w:rsidP="005A20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A13">
              <w:rPr>
                <w:rFonts w:asciiTheme="majorBidi" w:hAnsiTheme="majorBidi" w:cstheme="majorBidi"/>
                <w:sz w:val="30"/>
                <w:szCs w:val="30"/>
              </w:rPr>
              <w:t>353,539</w:t>
            </w:r>
          </w:p>
        </w:tc>
      </w:tr>
      <w:tr w:rsidR="00991A13" w:rsidRPr="00B15C90" w14:paraId="2CF59B10" w14:textId="77777777" w:rsidTr="00991A13">
        <w:trPr>
          <w:cantSplit/>
          <w:trHeight w:val="254"/>
        </w:trPr>
        <w:tc>
          <w:tcPr>
            <w:tcW w:w="4500" w:type="dxa"/>
          </w:tcPr>
          <w:p w14:paraId="7B633B58" w14:textId="77777777" w:rsidR="00991A13" w:rsidRPr="00991A13" w:rsidRDefault="00991A13" w:rsidP="00205B8B">
            <w:pPr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1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170" w:type="dxa"/>
            <w:vAlign w:val="bottom"/>
          </w:tcPr>
          <w:p w14:paraId="28E8A34B" w14:textId="77777777" w:rsidR="00991A13" w:rsidRPr="00991A13" w:rsidRDefault="00991A13" w:rsidP="00205B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FCD45B1" w14:textId="77777777" w:rsidR="00991A13" w:rsidRPr="00991A13" w:rsidRDefault="00991A13" w:rsidP="00205B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F78227" w14:textId="77777777" w:rsidR="00991A13" w:rsidRPr="00991A13" w:rsidRDefault="00991A13" w:rsidP="00205B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48C68B" w14:textId="77777777" w:rsidR="00991A13" w:rsidRPr="00991A13" w:rsidRDefault="00991A13" w:rsidP="00205B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A13" w:rsidRPr="00B15C90" w14:paraId="5ACD600E" w14:textId="77777777" w:rsidTr="00991A13">
        <w:trPr>
          <w:cantSplit/>
          <w:trHeight w:val="254"/>
        </w:trPr>
        <w:tc>
          <w:tcPr>
            <w:tcW w:w="4500" w:type="dxa"/>
          </w:tcPr>
          <w:p w14:paraId="654A8E9D" w14:textId="77777777" w:rsidR="00991A13" w:rsidRPr="00991A13" w:rsidRDefault="00991A13" w:rsidP="00205B8B">
            <w:pPr>
              <w:tabs>
                <w:tab w:val="clear" w:pos="227"/>
              </w:tabs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991A1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91A13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170" w:type="dxa"/>
            <w:vAlign w:val="bottom"/>
          </w:tcPr>
          <w:p w14:paraId="784DFE67" w14:textId="77777777" w:rsidR="00991A13" w:rsidRPr="00991A13" w:rsidRDefault="00991A13" w:rsidP="00205B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325A403" w14:textId="77777777" w:rsidR="00991A13" w:rsidRPr="00991A13" w:rsidRDefault="00991A13" w:rsidP="00205B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11E4D3" w14:textId="77777777" w:rsidR="00991A13" w:rsidRPr="00991A13" w:rsidRDefault="00991A13" w:rsidP="00205B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7845568" w14:textId="77777777" w:rsidR="00991A13" w:rsidRPr="00991A13" w:rsidRDefault="00991A13" w:rsidP="00205B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A13" w:rsidRPr="00B15C90" w14:paraId="7CAEB796" w14:textId="77777777" w:rsidTr="00991A13">
        <w:trPr>
          <w:cantSplit/>
          <w:trHeight w:val="207"/>
        </w:trPr>
        <w:tc>
          <w:tcPr>
            <w:tcW w:w="4500" w:type="dxa"/>
          </w:tcPr>
          <w:p w14:paraId="13EADACC" w14:textId="77777777" w:rsidR="00991A13" w:rsidRPr="00991A13" w:rsidRDefault="00991A13" w:rsidP="00205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left="371" w:right="8" w:hanging="180"/>
              <w:rPr>
                <w:sz w:val="30"/>
                <w:szCs w:val="30"/>
              </w:rPr>
            </w:pPr>
            <w:r w:rsidRPr="00991A1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D87231" w14:textId="6EC2EA43" w:rsidR="00991A13" w:rsidRPr="0079509C" w:rsidRDefault="0079509C" w:rsidP="00205B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red"/>
              </w:rPr>
            </w:pPr>
            <w:r w:rsidRPr="007950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ก </w:t>
            </w:r>
            <w:r w:rsidR="004F5E59" w:rsidRPr="0079509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9509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</w:t>
            </w:r>
            <w:r w:rsidR="004F5E59" w:rsidRPr="007950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A1907B" w14:textId="77777777" w:rsidR="00991A13" w:rsidRPr="00991A13" w:rsidRDefault="00991A13" w:rsidP="005A205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A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306784" w14:textId="77777777" w:rsidR="00991A13" w:rsidRPr="00991A13" w:rsidRDefault="00991A13" w:rsidP="00205B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20032EF" w14:textId="77777777" w:rsidR="00991A13" w:rsidRPr="00991A13" w:rsidRDefault="00991A13" w:rsidP="00205B8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A13">
              <w:rPr>
                <w:rFonts w:asciiTheme="majorBidi" w:hAnsiTheme="majorBidi" w:cstheme="majorBidi"/>
                <w:sz w:val="30"/>
                <w:szCs w:val="30"/>
              </w:rPr>
              <w:t>(2,868)</w:t>
            </w:r>
          </w:p>
        </w:tc>
      </w:tr>
      <w:tr w:rsidR="00991A13" w:rsidRPr="00B15C90" w14:paraId="5BD05FA8" w14:textId="77777777" w:rsidTr="00991A13">
        <w:trPr>
          <w:cantSplit/>
          <w:trHeight w:val="20"/>
        </w:trPr>
        <w:tc>
          <w:tcPr>
            <w:tcW w:w="4500" w:type="dxa"/>
          </w:tcPr>
          <w:p w14:paraId="55C6019B" w14:textId="11F168EF" w:rsidR="00991A13" w:rsidRPr="00991A13" w:rsidRDefault="00FB754D" w:rsidP="00205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991A13" w:rsidRPr="00991A1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170" w:type="dxa"/>
            <w:vAlign w:val="bottom"/>
          </w:tcPr>
          <w:p w14:paraId="28388AED" w14:textId="77777777" w:rsidR="00991A13" w:rsidRPr="00991A13" w:rsidRDefault="00991A13" w:rsidP="00205B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red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C3663FE" w14:textId="48014E60" w:rsidR="00991A13" w:rsidRPr="005A2051" w:rsidRDefault="005A2051" w:rsidP="005A2051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Pr="005A2051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6BC18" w14:textId="77777777" w:rsidR="00991A13" w:rsidRPr="00991A13" w:rsidRDefault="00991A13" w:rsidP="00205B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8AE718" w14:textId="5EC2D8F3" w:rsidR="00991A13" w:rsidRPr="005A2051" w:rsidRDefault="005A2051" w:rsidP="005A20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991A13" w:rsidRPr="00B15C90" w14:paraId="74C05F88" w14:textId="77777777" w:rsidTr="00991A13">
        <w:trPr>
          <w:cantSplit/>
          <w:trHeight w:val="20"/>
        </w:trPr>
        <w:tc>
          <w:tcPr>
            <w:tcW w:w="4500" w:type="dxa"/>
          </w:tcPr>
          <w:p w14:paraId="63F28500" w14:textId="77777777" w:rsidR="00991A13" w:rsidRPr="00991A13" w:rsidRDefault="00991A13" w:rsidP="00205B8B">
            <w:pPr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91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91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991A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70" w:type="dxa"/>
            <w:vAlign w:val="bottom"/>
          </w:tcPr>
          <w:p w14:paraId="69E52A16" w14:textId="77777777" w:rsidR="00991A13" w:rsidRPr="00991A13" w:rsidRDefault="00991A13" w:rsidP="00205B8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C8D13" w14:textId="44B85F00" w:rsidR="00991A13" w:rsidRPr="005A2051" w:rsidRDefault="005A2051" w:rsidP="005A2051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CC7C8" w14:textId="77777777" w:rsidR="00991A13" w:rsidRPr="00991A13" w:rsidRDefault="00991A13" w:rsidP="00205B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8E7C6" w14:textId="06CC1F6A" w:rsidR="00991A13" w:rsidRPr="005A2051" w:rsidRDefault="005A2051" w:rsidP="005A20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351,245</w:t>
            </w:r>
          </w:p>
        </w:tc>
      </w:tr>
    </w:tbl>
    <w:p w14:paraId="1B8E809A" w14:textId="5C05D0FD" w:rsidR="00991A13" w:rsidRDefault="00991A1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F90484F" w14:textId="05AD0C87" w:rsidR="009B3895" w:rsidRDefault="009B3895" w:rsidP="009B389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AC64F3D" w14:textId="3249546B" w:rsidR="00F64AF0" w:rsidRDefault="00F64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7C3B8E3" w14:textId="77777777" w:rsidR="009B3895" w:rsidRPr="005A2051" w:rsidRDefault="009B3895" w:rsidP="0065230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A205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5A205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A205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A98B69B" w14:textId="77777777" w:rsidR="009B3895" w:rsidRPr="009B3895" w:rsidRDefault="009B3895" w:rsidP="009B389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DCBBDE" w14:textId="77777777" w:rsidR="005A2051" w:rsidRPr="005A2051" w:rsidRDefault="005A2051" w:rsidP="005A2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A2051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5A2051">
        <w:rPr>
          <w:rFonts w:ascii="Angsana New" w:hAnsi="Angsana New"/>
          <w:sz w:val="30"/>
          <w:szCs w:val="30"/>
          <w:cs/>
        </w:rPr>
        <w:t>ได้</w:t>
      </w:r>
      <w:r w:rsidRPr="005A2051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5A2051">
        <w:rPr>
          <w:rFonts w:ascii="Angsana New" w:hAnsi="Angsana New"/>
          <w:sz w:val="30"/>
          <w:szCs w:val="30"/>
        </w:rPr>
        <w:t xml:space="preserve"> </w:t>
      </w:r>
      <w:r w:rsidRPr="005A20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A2051">
        <w:rPr>
          <w:rFonts w:ascii="Angsana New" w:hAnsi="Angsana New"/>
          <w:sz w:val="30"/>
          <w:szCs w:val="30"/>
        </w:rPr>
        <w:t xml:space="preserve">1 </w:t>
      </w:r>
      <w:r w:rsidRPr="005A205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A2051">
        <w:rPr>
          <w:rFonts w:ascii="Angsana New" w:hAnsi="Angsana New"/>
          <w:sz w:val="30"/>
          <w:szCs w:val="30"/>
        </w:rPr>
        <w:t xml:space="preserve">2563 </w:t>
      </w:r>
      <w:r w:rsidRPr="005A2051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A2051">
        <w:rPr>
          <w:rFonts w:asciiTheme="majorBidi" w:hAnsiTheme="majorBidi" w:cstheme="majorBidi"/>
          <w:sz w:val="30"/>
          <w:szCs w:val="30"/>
        </w:rPr>
        <w:t xml:space="preserve"> 2562</w:t>
      </w:r>
      <w:r w:rsidRPr="005A2051">
        <w:rPr>
          <w:rFonts w:ascii="Angsana New" w:hAnsi="Angsana New"/>
          <w:sz w:val="30"/>
          <w:szCs w:val="30"/>
        </w:rPr>
        <w:t xml:space="preserve"> </w:t>
      </w:r>
    </w:p>
    <w:p w14:paraId="599EEDAD" w14:textId="77777777" w:rsidR="009B3895" w:rsidRPr="009B3895" w:rsidRDefault="009B3895" w:rsidP="009B389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C2EA57E" w14:textId="25662D93" w:rsidR="005A2051" w:rsidRDefault="005A2051" w:rsidP="005A2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5A205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A2051">
        <w:rPr>
          <w:rFonts w:ascii="Angsana New" w:hAnsi="Angsana New" w:hint="cs"/>
          <w:sz w:val="30"/>
          <w:szCs w:val="30"/>
          <w:cs/>
        </w:rPr>
        <w:t>กลุ่ม</w:t>
      </w:r>
      <w:r w:rsidRPr="005A2051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A2051">
        <w:rPr>
          <w:rFonts w:ascii="Angsana New" w:hAnsi="Angsana New"/>
          <w:sz w:val="30"/>
          <w:szCs w:val="30"/>
        </w:rPr>
        <w:t xml:space="preserve"> </w:t>
      </w:r>
      <w:r w:rsidRPr="005A2051">
        <w:rPr>
          <w:rFonts w:ascii="Angsana New" w:hAnsi="Angsana New"/>
          <w:sz w:val="30"/>
          <w:szCs w:val="30"/>
          <w:cs/>
        </w:rPr>
        <w:t>โดย</w:t>
      </w:r>
      <w:r w:rsidRPr="005A2051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5A2051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5A205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5A2051">
        <w:rPr>
          <w:rFonts w:ascii="Angsana New" w:hAnsi="Angsana New" w:hint="cs"/>
          <w:sz w:val="30"/>
          <w:szCs w:val="30"/>
          <w:cs/>
        </w:rPr>
        <w:t>กลุ่ม</w:t>
      </w:r>
      <w:r w:rsidRPr="005A2051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5A2051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00146F30" w14:textId="77777777" w:rsidR="00E54710" w:rsidRPr="009B3895" w:rsidRDefault="00E54710" w:rsidP="005A2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9086829" w14:textId="77777777" w:rsidR="00E54710" w:rsidRDefault="00E54710" w:rsidP="0065230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290C8C1" w14:textId="77777777" w:rsidR="00E54710" w:rsidRDefault="00E54710" w:rsidP="00E5471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772887A" w14:textId="77777777" w:rsidR="00E54710" w:rsidRDefault="00E54710" w:rsidP="00E54710">
      <w:pPr>
        <w:autoSpaceDE w:val="0"/>
        <w:autoSpaceDN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0"/>
          <w:szCs w:val="30"/>
        </w:rPr>
        <w:t xml:space="preserve">9 (“TFRS 9”) </w:t>
      </w:r>
      <w:r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>
        <w:rPr>
          <w:rFonts w:ascii="Angsana New" w:hAnsi="Angsana New" w:hint="cs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>
        <w:rPr>
          <w:rFonts w:ascii="Angsana New" w:hAnsi="Angsana New" w:hint="cs"/>
          <w:sz w:val="30"/>
          <w:szCs w:val="30"/>
        </w:rPr>
        <w:t>(FVOCI)</w:t>
      </w:r>
      <w:r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>
        <w:rPr>
          <w:rFonts w:ascii="Angsana New" w:hAnsi="Angsana New" w:hint="cs"/>
          <w:sz w:val="30"/>
          <w:szCs w:val="30"/>
        </w:rPr>
        <w:t xml:space="preserve"> (FVTPL) </w:t>
      </w:r>
      <w:r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</w:t>
      </w:r>
      <w:r>
        <w:rPr>
          <w:rFonts w:ascii="Angsana New" w:hAnsi="Angsana New" w:hint="cs"/>
          <w:sz w:val="30"/>
          <w:szCs w:val="30"/>
        </w:rPr>
        <w:t xml:space="preserve">  TFRS 9 </w:t>
      </w:r>
      <w:r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 xml:space="preserve">105 </w:t>
      </w:r>
    </w:p>
    <w:p w14:paraId="2FEA8D88" w14:textId="77777777" w:rsidR="00E54710" w:rsidRDefault="00E54710" w:rsidP="00E54710">
      <w:pPr>
        <w:autoSpaceDE w:val="0"/>
        <w:autoSpaceDN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44472BF" w14:textId="5E2A47ED" w:rsidR="00E54710" w:rsidRDefault="00E54710" w:rsidP="00E54710">
      <w:pPr>
        <w:autoSpaceDE w:val="0"/>
        <w:autoSpaceDN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แต่ละประเภทของกลุ่มบริษัทถูกจัดประเภทด้วยวิธีราคาทุนตัดจำหน่าย</w:t>
      </w:r>
      <w:r>
        <w:rPr>
          <w:rFonts w:ascii="Angsana New" w:hAnsi="Angsana New" w:hint="cs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 xml:space="preserve"> ซึ่งเงินสดและรายการเทียบเท่าเงินสด ลูกหนี้การค้า</w:t>
      </w:r>
      <w:r w:rsidR="00BC173E">
        <w:rPr>
          <w:rFonts w:ascii="Angsana New" w:hAnsi="Angsana New" w:hint="cs"/>
          <w:sz w:val="30"/>
          <w:szCs w:val="30"/>
          <w:cs/>
        </w:rPr>
        <w:t>และลูกหนี้อื่น</w:t>
      </w:r>
      <w:r>
        <w:rPr>
          <w:rFonts w:ascii="Angsana New" w:hAnsi="Angsana New" w:hint="cs"/>
          <w:sz w:val="30"/>
          <w:szCs w:val="30"/>
          <w:cs/>
        </w:rPr>
        <w:t xml:space="preserve"> ลูกหนี้เช่าซื้อ ลูกหนี้</w:t>
      </w:r>
      <w:r w:rsidR="001E5F35">
        <w:rPr>
          <w:rFonts w:ascii="Angsana New" w:hAnsi="Angsana New" w:hint="cs"/>
          <w:sz w:val="30"/>
          <w:szCs w:val="30"/>
          <w:cs/>
        </w:rPr>
        <w:t>ตามสัญญาโอนสิทธิ</w:t>
      </w:r>
      <w:r>
        <w:rPr>
          <w:rFonts w:ascii="Angsana New" w:hAnsi="Angsana New" w:hint="cs"/>
          <w:sz w:val="30"/>
          <w:szCs w:val="30"/>
          <w:cs/>
        </w:rPr>
        <w:t>และเงินให้กู้ยืมระยะสั้นแก่กิจการที่เกี่ยวข้องกัน ถูกจัดประเภทด้วยวิธีราคาทุนตัดจำหน่าย เนื่องจากเข้าเงื่อนไขดังต่อไปนี้</w:t>
      </w:r>
    </w:p>
    <w:p w14:paraId="3BE0A889" w14:textId="77777777" w:rsidR="006648EC" w:rsidRDefault="006648EC" w:rsidP="00E54710">
      <w:pPr>
        <w:autoSpaceDE w:val="0"/>
        <w:autoSpaceDN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06F41D5" w14:textId="5BEF221D" w:rsidR="00EC3F45" w:rsidRPr="001B708F" w:rsidRDefault="00EC3F45" w:rsidP="00664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</w:rPr>
        <w:t xml:space="preserve">- </w:t>
      </w:r>
      <w:r w:rsidRPr="001B708F">
        <w:rPr>
          <w:rFonts w:ascii="Angsana New" w:hAnsi="Angsana New" w:hint="cs"/>
          <w:sz w:val="30"/>
          <w:szCs w:val="30"/>
        </w:rPr>
        <w:tab/>
      </w:r>
      <w:r w:rsidRPr="001B708F">
        <w:rPr>
          <w:rFonts w:ascii="Angsana New" w:hAnsi="Angsana New" w:hint="cs"/>
          <w:sz w:val="30"/>
          <w:szCs w:val="30"/>
          <w:cs/>
        </w:rPr>
        <w:t>กลุ่มบริษัทและ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773D8DAC" w14:textId="5E4E675B" w:rsidR="00EC3F45" w:rsidRPr="001B708F" w:rsidRDefault="00EC3F45" w:rsidP="00664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- </w:t>
      </w:r>
      <w:r w:rsidRPr="001B708F">
        <w:rPr>
          <w:rFonts w:ascii="Angsana New" w:hAnsi="Angsana New" w:hint="cs"/>
          <w:sz w:val="30"/>
          <w:szCs w:val="30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39DE3DB" w14:textId="3E51107D" w:rsidR="009B3895" w:rsidRDefault="009B3895" w:rsidP="009B3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6F261E1" w14:textId="5BA1BFBD" w:rsidR="00DE0C7F" w:rsidRDefault="00DE0C7F" w:rsidP="009B3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745AF0B" w14:textId="77777777" w:rsidR="00DE0C7F" w:rsidRPr="005A2051" w:rsidRDefault="00DE0C7F" w:rsidP="009B3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13ED4BDE" w14:textId="47D7D69D" w:rsidR="005A2051" w:rsidRPr="005A2051" w:rsidRDefault="005A2051" w:rsidP="0065230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5A2051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การด้อยค่าของสินทรัพย์ทางการเงินและ</w:t>
      </w:r>
      <w:r w:rsidR="00DE0C7F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  <w:r w:rsidRPr="005A205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8440A5" w14:textId="77777777" w:rsidR="005A2051" w:rsidRPr="005A2051" w:rsidRDefault="005A2051" w:rsidP="005A2051">
      <w:pPr>
        <w:pStyle w:val="ListParagraph"/>
        <w:tabs>
          <w:tab w:val="clear" w:pos="907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0A7E0" w14:textId="0E593638" w:rsidR="005A2051" w:rsidRPr="005A2051" w:rsidRDefault="005A2051" w:rsidP="005A2051">
      <w:pPr>
        <w:pStyle w:val="ListParagraph"/>
        <w:tabs>
          <w:tab w:val="clear" w:pos="907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A2051">
        <w:rPr>
          <w:rFonts w:asciiTheme="majorBidi" w:hAnsiTheme="majorBidi" w:cstheme="majorBidi"/>
          <w:sz w:val="30"/>
          <w:szCs w:val="30"/>
        </w:rPr>
        <w:t xml:space="preserve">TFRS 9 </w:t>
      </w:r>
      <w:r w:rsidRPr="005A2051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A2051">
        <w:rPr>
          <w:rFonts w:asciiTheme="majorBidi" w:hAnsiTheme="majorBidi" w:cstheme="majorBidi"/>
          <w:sz w:val="30"/>
          <w:szCs w:val="30"/>
        </w:rPr>
        <w:t xml:space="preserve"> </w:t>
      </w:r>
      <w:r w:rsidRPr="005A2051">
        <w:rPr>
          <w:rFonts w:asciiTheme="majorBidi" w:hAnsiTheme="majorBidi" w:cstheme="majorBidi"/>
          <w:sz w:val="30"/>
          <w:szCs w:val="30"/>
          <w:cs/>
        </w:rPr>
        <w:t>เดิมกลุ่มบริษัท</w:t>
      </w:r>
      <w:r w:rsidR="00DE0C7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A2051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A2051">
        <w:rPr>
          <w:rFonts w:asciiTheme="majorBidi" w:hAnsiTheme="majorBidi" w:cstheme="majorBidi"/>
          <w:sz w:val="30"/>
          <w:szCs w:val="30"/>
        </w:rPr>
        <w:t xml:space="preserve">TFRS 9 </w:t>
      </w:r>
      <w:r w:rsidRPr="005A2051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5A2051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5A2051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5A2051">
        <w:rPr>
          <w:rFonts w:asciiTheme="majorBidi" w:hAnsiTheme="majorBidi" w:cstheme="majorBidi"/>
          <w:sz w:val="30"/>
          <w:szCs w:val="30"/>
        </w:rPr>
        <w:t xml:space="preserve"> </w:t>
      </w:r>
      <w:r w:rsidRPr="005A2051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5A2051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5A2051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2051">
        <w:rPr>
          <w:rFonts w:asciiTheme="majorBidi" w:hAnsiTheme="majorBidi" w:cstheme="majorBidi"/>
          <w:sz w:val="30"/>
          <w:szCs w:val="30"/>
          <w:cs/>
        </w:rPr>
        <w:t>จะถือปฏิบัติกับ</w:t>
      </w:r>
      <w:r w:rsidR="00CE32CE" w:rsidRPr="001B708F">
        <w:rPr>
          <w:rFonts w:ascii="Angsana New" w:hAnsi="Angsana New" w:hint="cs"/>
          <w:sz w:val="30"/>
          <w:szCs w:val="30"/>
          <w:cs/>
        </w:rPr>
        <w:t>ลูกหนี้เงินให้สินเชื่อที่วัดมูลค่าด้วยวิธีราคาทุนตัดจำหน่าย และลูกหนี้ตามสัญญาเช่า</w:t>
      </w:r>
    </w:p>
    <w:p w14:paraId="2924FD1D" w14:textId="1E444A7C" w:rsidR="005A2051" w:rsidRDefault="005A2051" w:rsidP="005A2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D0A695E" w14:textId="77777777" w:rsidR="00CE32CE" w:rsidRPr="001B708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การประมาณการและการใช้ดุลยพินิจที่สำคัญ</w:t>
      </w:r>
    </w:p>
    <w:p w14:paraId="03790C99" w14:textId="77777777" w:rsidR="00CE32CE" w:rsidRPr="00EF560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55E50E11" w14:textId="77777777" w:rsidR="00CE32CE" w:rsidRPr="001B708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4F597CC3" w14:textId="77777777" w:rsidR="00CE32CE" w:rsidRPr="00EF560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371435D5" w14:textId="77777777" w:rsidR="00CE32CE" w:rsidRPr="001B708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การวัดมูลค่า</w:t>
      </w:r>
    </w:p>
    <w:p w14:paraId="1D6202EC" w14:textId="77777777" w:rsidR="00CE32CE" w:rsidRPr="00EF560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5416E9B4" w14:textId="640820D5" w:rsidR="00CE32CE" w:rsidRPr="001B708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</w:t>
      </w:r>
      <w:r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</w:p>
    <w:p w14:paraId="0E1093A8" w14:textId="77777777" w:rsidR="00CE32CE" w:rsidRPr="00EF560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2CFD51C6" w14:textId="77777777" w:rsidR="00CE32CE" w:rsidRPr="001B708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0D36E62F" w14:textId="77777777" w:rsidR="00CE32CE" w:rsidRPr="00EF560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0E2956F8" w14:textId="26E07302" w:rsidR="00CE32CE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กลุ่มสินทรัพย์</w:t>
      </w:r>
      <w:r w:rsidRPr="001B708F">
        <w:rPr>
          <w:rFonts w:ascii="Angsana New" w:hAnsi="Angsana New" w:hint="cs"/>
          <w:sz w:val="30"/>
          <w:szCs w:val="30"/>
          <w:cs/>
        </w:rPr>
        <w:t>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1B708F">
        <w:rPr>
          <w:rFonts w:ascii="Angsana New" w:hAnsi="Angsana New" w:hint="cs"/>
          <w:sz w:val="30"/>
          <w:szCs w:val="30"/>
        </w:rPr>
        <w:t xml:space="preserve">PD - Probability of default) </w:t>
      </w:r>
      <w:r w:rsidRPr="001B708F">
        <w:rPr>
          <w:rFonts w:ascii="Angsana New" w:hAnsi="Angsana New" w:hint="cs"/>
          <w:sz w:val="30"/>
          <w:szCs w:val="30"/>
          <w:cs/>
        </w:rPr>
        <w:t>กับร้อยละของความเสียหายที่</w:t>
      </w:r>
      <w:r w:rsidRPr="001B708F">
        <w:rPr>
          <w:rFonts w:ascii="Angsana New" w:hAnsi="Angsana New" w:hint="cs"/>
          <w:sz w:val="30"/>
          <w:szCs w:val="30"/>
          <w:cs/>
        </w:rPr>
        <w:lastRenderedPageBreak/>
        <w:t>อาจจะเกิดขึ้นเมื่อลูกหนี้ผิดนัดชำระหนี้ต่อยอดหนี้ (</w:t>
      </w:r>
      <w:r w:rsidRPr="001B708F">
        <w:rPr>
          <w:rFonts w:ascii="Angsana New" w:hAnsi="Angsana New" w:hint="cs"/>
          <w:sz w:val="30"/>
          <w:szCs w:val="30"/>
        </w:rPr>
        <w:t xml:space="preserve">LGD - Loss given default) </w:t>
      </w:r>
      <w:r w:rsidRPr="001B708F">
        <w:rPr>
          <w:rFonts w:ascii="Angsana New" w:hAnsi="Angsana New" w:hint="cs"/>
          <w:sz w:val="30"/>
          <w:szCs w:val="30"/>
          <w:cs/>
        </w:rPr>
        <w:t>กับยอดหนี้หรือประมาณการยอดหนี้เมื่อลูกหนี้ผิดนัดชำระ (</w:t>
      </w:r>
      <w:r w:rsidRPr="001B708F">
        <w:rPr>
          <w:rFonts w:ascii="Angsana New" w:hAnsi="Angsana New" w:hint="cs"/>
          <w:sz w:val="30"/>
          <w:szCs w:val="30"/>
        </w:rPr>
        <w:t>EAD - Exposure at the time of default)</w:t>
      </w:r>
    </w:p>
    <w:p w14:paraId="0BA8CF39" w14:textId="77777777" w:rsidR="00CE32CE" w:rsidRPr="001B708F" w:rsidRDefault="00CE32CE" w:rsidP="00CE32CE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2FA1CEB" w14:textId="77777777" w:rsidR="00CE32CE" w:rsidRDefault="00CE32CE" w:rsidP="00CE32CE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color w:val="000000"/>
          <w:sz w:val="30"/>
          <w:szCs w:val="30"/>
        </w:rPr>
      </w:pP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PD LGD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EAD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อัตราการเติบโตของ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GDP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อัตราดอกเบี้ยและดัชนีราคาที่อยู่อาศัย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30343F62" w14:textId="77777777" w:rsidR="00CE32CE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706E89" w14:textId="77777777" w:rsidR="00CE32CE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PD LGD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1B708F">
        <w:rPr>
          <w:rFonts w:ascii="Angsana New" w:hAnsi="Angsana New" w:hint="cs"/>
          <w:color w:val="000000"/>
          <w:sz w:val="30"/>
          <w:szCs w:val="30"/>
        </w:rPr>
        <w:t>EAD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774D7919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2BB388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11936790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ab/>
      </w:r>
    </w:p>
    <w:p w14:paraId="5EF8BC3A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0759F0C3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0762DB4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70C40317" w14:textId="77777777" w:rsidR="00CE32CE" w:rsidRPr="001B708F" w:rsidRDefault="00CE32CE" w:rsidP="00CE32CE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AB78C1B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1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>Performing)</w:t>
      </w:r>
    </w:p>
    <w:p w14:paraId="5E86C04C" w14:textId="77777777" w:rsidR="00CE32CE" w:rsidRPr="001B708F" w:rsidRDefault="00CE32CE" w:rsidP="00CE32CE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28C114D" w14:textId="77777777" w:rsidR="00CE32CE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</w:t>
      </w:r>
      <w:r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280B42F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2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>Under-performing)</w:t>
      </w:r>
    </w:p>
    <w:p w14:paraId="1E8D1045" w14:textId="77777777" w:rsidR="00CE32CE" w:rsidRPr="001B708F" w:rsidRDefault="00CE32CE" w:rsidP="00CE32CE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4B5EC74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color w:val="000000"/>
          <w:sz w:val="30"/>
          <w:szCs w:val="30"/>
        </w:rPr>
        <w:t>SICR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-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 Significant increase in credit risk)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</w:t>
      </w:r>
      <w:r w:rsidRPr="001B708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456DD8">
        <w:rPr>
          <w:rFonts w:ascii="Angsana New" w:hAnsi="Angsana New" w:hint="cs"/>
          <w:color w:val="000000"/>
          <w:sz w:val="30"/>
          <w:szCs w:val="30"/>
          <w:cs/>
        </w:rPr>
        <w:t>ค้างชำระ</w:t>
      </w:r>
      <w:r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56DD8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>
        <w:rPr>
          <w:rFonts w:ascii="Angsana New" w:hAnsi="Angsana New" w:hint="cs"/>
          <w:color w:val="000000"/>
          <w:sz w:val="30"/>
          <w:szCs w:val="30"/>
          <w:cs/>
        </w:rPr>
        <w:t>หรือเกินกว่านั้น</w:t>
      </w:r>
      <w:r w:rsidRPr="00456DD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เป็นสินทรัพย์ทางการเงินที่ค้างชำระมากกว่า</w:t>
      </w:r>
      <w:r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56DD8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56DD8">
        <w:rPr>
          <w:rFonts w:ascii="Angsana New" w:hAnsi="Angsana New" w:hint="cs"/>
          <w:color w:val="000000"/>
          <w:sz w:val="30"/>
          <w:szCs w:val="30"/>
          <w:cs/>
        </w:rPr>
        <w:t>มากกว่า</w:t>
      </w:r>
      <w:r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56DD8">
        <w:rPr>
          <w:rFonts w:ascii="Angsana New" w:hAnsi="Angsana New" w:hint="cs"/>
          <w:color w:val="000000"/>
          <w:sz w:val="30"/>
          <w:szCs w:val="30"/>
          <w:cs/>
        </w:rPr>
        <w:t>ครั้ง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ในช่วง </w:t>
      </w:r>
      <w:r>
        <w:rPr>
          <w:rFonts w:ascii="Angsana New" w:hAnsi="Angsana New"/>
          <w:color w:val="000000"/>
          <w:sz w:val="30"/>
          <w:szCs w:val="30"/>
        </w:rPr>
        <w:t xml:space="preserve">12 </w:t>
      </w:r>
      <w:r>
        <w:rPr>
          <w:rFonts w:ascii="Angsana New" w:hAnsi="Angsana New" w:hint="cs"/>
          <w:color w:val="000000"/>
          <w:sz w:val="30"/>
          <w:szCs w:val="30"/>
          <w:cs/>
        </w:rPr>
        <w:t>เดือนที่ผ่านมา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แต่ยังไม่ใช่</w:t>
      </w:r>
      <w:r w:rsidRPr="001B708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ที่มีการด้อยค่าด้านเครดิตจะถูกประเมินว่ามีการ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เพิ่มขึ้นอย่างมีนัยสำคัญของความเสี่ยงด้านเครดิต</w:t>
      </w:r>
    </w:p>
    <w:p w14:paraId="723CF042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6DA172E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3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(Non-performing)</w:t>
      </w:r>
    </w:p>
    <w:p w14:paraId="17B7F54A" w14:textId="77777777" w:rsidR="00CE32CE" w:rsidRPr="001B708F" w:rsidRDefault="00CE32CE" w:rsidP="00CE32CE">
      <w:pPr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49C67E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>
        <w:rPr>
          <w:rFonts w:ascii="Angsana New" w:hAnsi="Angsana New"/>
          <w:color w:val="000000"/>
          <w:sz w:val="30"/>
          <w:szCs w:val="30"/>
        </w:rPr>
        <w:t>90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วัน สินทรัพย์ทางการเงินจะถูก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พิจารณาเป็น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</w:p>
    <w:p w14:paraId="34508280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FAB4138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หลักฐานที่แสดงว่า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</w:rPr>
        <w:t xml:space="preserve"> </w:t>
      </w:r>
    </w:p>
    <w:p w14:paraId="37F1B738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 w:right="70"/>
        <w:contextualSpacing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4F0EA9D2" w14:textId="77777777" w:rsidR="00CE32CE" w:rsidRPr="00BA02F2" w:rsidRDefault="00CE32CE" w:rsidP="0065230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การประสบปัญหาทางการเงินอย่างมีนัยสำคัญของลูกหนี้</w:t>
      </w:r>
    </w:p>
    <w:p w14:paraId="0095CC43" w14:textId="77777777" w:rsidR="00CE32CE" w:rsidRPr="00BA02F2" w:rsidRDefault="00CE32CE" w:rsidP="0065230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การละเมิดสัญญา เช่น การปฏิบัติผิดสัญญาหรือการค้างชำระ</w:t>
      </w:r>
    </w:p>
    <w:p w14:paraId="0DC9DA32" w14:textId="77777777" w:rsidR="00CE32CE" w:rsidRPr="00BA02F2" w:rsidRDefault="00CE32CE" w:rsidP="0065230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13C457F5" w14:textId="77777777" w:rsidR="00CE32CE" w:rsidRPr="00BA02F2" w:rsidRDefault="00CE32CE" w:rsidP="0065230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 w:right="70" w:firstLine="0"/>
        <w:contextualSpacing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BA02F2">
        <w:rPr>
          <w:rFonts w:ascii="Angsana New" w:eastAsiaTheme="minorHAnsi" w:hAnsi="Angsana New" w:hint="cs"/>
          <w:color w:val="000000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 หรือ</w:t>
      </w:r>
    </w:p>
    <w:p w14:paraId="6E6EFBEC" w14:textId="77777777" w:rsidR="00CE32CE" w:rsidRPr="00BA02F2" w:rsidRDefault="00CE32CE" w:rsidP="0065230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440" w:right="-25" w:hanging="180"/>
        <w:contextualSpacing w:val="0"/>
        <w:jc w:val="thaiDistribute"/>
        <w:rPr>
          <w:rFonts w:ascii="Angsana New" w:eastAsiaTheme="minorHAnsi" w:hAnsi="Angsana New"/>
          <w:sz w:val="30"/>
          <w:szCs w:val="30"/>
        </w:rPr>
      </w:pPr>
      <w:r w:rsidRPr="00BA02F2">
        <w:rPr>
          <w:rFonts w:ascii="Angsana New" w:eastAsiaTheme="minorHAnsi" w:hAnsi="Angsana New" w:hint="cs"/>
          <w:sz w:val="30"/>
          <w:szCs w:val="30"/>
          <w:cs/>
        </w:rPr>
        <w:t>การซื้อหรือ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32C391D8" w14:textId="77777777" w:rsidR="00CE32CE" w:rsidRPr="001B708F" w:rsidRDefault="00CE32CE" w:rsidP="00CE32CE">
      <w:pPr>
        <w:pStyle w:val="ListParagraph"/>
        <w:autoSpaceDE w:val="0"/>
        <w:autoSpaceDN w:val="0"/>
        <w:adjustRightInd w:val="0"/>
        <w:spacing w:after="69"/>
        <w:ind w:left="1260" w:right="44"/>
        <w:jc w:val="thaiDistribute"/>
        <w:rPr>
          <w:rFonts w:ascii="Angsana New" w:eastAsiaTheme="minorHAnsi" w:hAnsi="Angsana New"/>
          <w:sz w:val="30"/>
          <w:szCs w:val="30"/>
        </w:rPr>
      </w:pPr>
    </w:p>
    <w:p w14:paraId="13BEEC81" w14:textId="77777777" w:rsidR="00CE32CE" w:rsidRDefault="00CE32CE" w:rsidP="00CE32CE">
      <w:pPr>
        <w:rPr>
          <w:rFonts w:ascii="Angsana New" w:eastAsiaTheme="minorHAnsi" w:hAnsi="Angsana New"/>
          <w:color w:val="000000"/>
          <w:sz w:val="30"/>
          <w:szCs w:val="30"/>
          <w:cs/>
        </w:rPr>
      </w:pPr>
      <w:r>
        <w:rPr>
          <w:rFonts w:ascii="Angsana New" w:eastAsiaTheme="minorHAnsi" w:hAnsi="Angsana New"/>
          <w:color w:val="000000"/>
          <w:sz w:val="30"/>
          <w:szCs w:val="30"/>
          <w:cs/>
        </w:rPr>
        <w:br w:type="page"/>
      </w:r>
    </w:p>
    <w:p w14:paraId="1E83CCF5" w14:textId="7275DAFF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lastRenderedPageBreak/>
        <w:t>ค่าเผื่อการด้อยค่าของ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เครื่องมือทางการเงิน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</w:rPr>
        <w:t xml:space="preserve"> </w:t>
      </w:r>
    </w:p>
    <w:p w14:paraId="415AA068" w14:textId="77777777" w:rsidR="00CE32CE" w:rsidRPr="001B708F" w:rsidRDefault="00CE32CE" w:rsidP="00CE32CE">
      <w:pPr>
        <w:pStyle w:val="ListParagraph"/>
        <w:autoSpaceDE w:val="0"/>
        <w:autoSpaceDN w:val="0"/>
        <w:adjustRightInd w:val="0"/>
        <w:spacing w:after="69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4CC8819C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4321109E" w14:textId="77777777" w:rsidR="00CE32CE" w:rsidRPr="001B708F" w:rsidRDefault="00CE32CE" w:rsidP="00CE32CE">
      <w:pPr>
        <w:pStyle w:val="ListParagraph"/>
        <w:autoSpaceDE w:val="0"/>
        <w:autoSpaceDN w:val="0"/>
        <w:adjustRightInd w:val="0"/>
        <w:spacing w:after="69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66875A28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 โดยลดลงตามมูลค่าตามบัญชีของสินทรัพย์</w:t>
      </w:r>
    </w:p>
    <w:p w14:paraId="719AABC9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55BD3681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>
        <w:rPr>
          <w:rFonts w:ascii="Angsana New" w:eastAsiaTheme="minorHAnsi" w:hAnsi="Angsana New"/>
          <w:sz w:val="30"/>
          <w:szCs w:val="30"/>
        </w:rPr>
        <w:t>12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56E0CFB3" w14:textId="77777777" w:rsidR="00CE32CE" w:rsidRPr="000004EC" w:rsidRDefault="00CE32CE" w:rsidP="00CE32CE">
      <w:pPr>
        <w:pStyle w:val="ListParagraph"/>
        <w:autoSpaceDE w:val="0"/>
        <w:autoSpaceDN w:val="0"/>
        <w:adjustRightInd w:val="0"/>
        <w:spacing w:after="69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098CE1E5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ตัดจำหน่ายเครื่องมือทางการเงินที่มีการด้อยค่าด้านเครดิตและการกลับรายการขาดทุนจากการด้อยค่าด้านเครดิต</w:t>
      </w:r>
    </w:p>
    <w:p w14:paraId="7CC2B5D3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54C6633A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</w:t>
      </w:r>
      <w:r>
        <w:rPr>
          <w:rFonts w:ascii="Angsana New" w:eastAsiaTheme="minorHAnsi" w:hAnsi="Angsana New"/>
          <w:sz w:val="30"/>
          <w:szCs w:val="30"/>
        </w:rPr>
        <w:br/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การประเมินแล้วว่าไม่มีความน่าจะเป็นในการได้รับคืน และได้พิจารณาถึงจำนวนเงินที่สูญเสียแล้ว </w:t>
      </w:r>
      <w:r>
        <w:rPr>
          <w:rFonts w:ascii="Angsana New" w:eastAsiaTheme="minorHAnsi" w:hAnsi="Angsana New"/>
          <w:sz w:val="30"/>
          <w:szCs w:val="30"/>
        </w:rPr>
        <w:br/>
      </w:r>
      <w:r w:rsidRPr="001B708F">
        <w:rPr>
          <w:rFonts w:ascii="Angsana New" w:eastAsiaTheme="minorHAnsi" w:hAnsi="Angsana New" w:hint="cs"/>
          <w:sz w:val="30"/>
          <w:szCs w:val="30"/>
          <w:cs/>
        </w:rPr>
        <w:t>การได้รับคืนในภายหลังของจำนวนเงินที่เคยตัดจำหน่ายจะนำมาลดผลขาดทุนจากการด้อยค่าด้านเครดิตในงบกำไรขาดทุน</w:t>
      </w:r>
    </w:p>
    <w:p w14:paraId="59D98069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8201BE8" w14:textId="77777777" w:rsidR="00CE32CE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  <w:r>
        <w:rPr>
          <w:rFonts w:ascii="Angsana New" w:eastAsiaTheme="minorHAnsi" w:hAnsi="Angsana New"/>
          <w:sz w:val="30"/>
          <w:szCs w:val="30"/>
          <w:cs/>
        </w:rPr>
        <w:br w:type="page"/>
      </w:r>
    </w:p>
    <w:p w14:paraId="52DB4C00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41FF8919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33B498B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เมื่อเวลาผ่านพ้นไปเครื่องมือทางการเงินที่เข้าสู่ชั้นที่ </w:t>
      </w:r>
      <w:r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หรือชั้นที่ </w:t>
      </w:r>
      <w:r>
        <w:rPr>
          <w:rFonts w:ascii="Angsana New" w:eastAsiaTheme="minorHAnsi" w:hAnsi="Angsana New"/>
          <w:sz w:val="30"/>
          <w:szCs w:val="30"/>
        </w:rPr>
        <w:t>3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และมีการจัดประเภทใหม่กลับไปเป็นชั้นที่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สำหรับสินทรัพย์ทางการเงินชั้นที่ </w:t>
      </w:r>
      <w:r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สามารถปรับชั้นไปยังชั้นที่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14811B96" w14:textId="77777777" w:rsidR="00CE32CE" w:rsidRPr="001B708F" w:rsidRDefault="00CE32CE" w:rsidP="00CE3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3DDB002C" w14:textId="1BC01E60" w:rsidR="004561FF" w:rsidRDefault="00CE32CE" w:rsidP="00DE0C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1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2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</w:p>
    <w:p w14:paraId="345A1467" w14:textId="77777777" w:rsidR="00DE0C7F" w:rsidRPr="00DE0C7F" w:rsidRDefault="00DE0C7F" w:rsidP="00DE0C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0B0F18FB" w14:textId="33040FB2" w:rsidR="005A2051" w:rsidRPr="005A2051" w:rsidRDefault="005A2051" w:rsidP="005A2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5A205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A205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5A2051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5A2051">
        <w:rPr>
          <w:rFonts w:asciiTheme="majorBidi" w:hAnsiTheme="majorBidi" w:cstheme="majorBidi"/>
          <w:sz w:val="30"/>
          <w:szCs w:val="30"/>
        </w:rPr>
        <w:t xml:space="preserve">TFRS 9 </w:t>
      </w:r>
      <w:r w:rsidRPr="005A205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A20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A2051">
        <w:rPr>
          <w:rFonts w:asciiTheme="majorBidi" w:hAnsiTheme="majorBidi" w:cstheme="majorBidi"/>
          <w:sz w:val="30"/>
          <w:szCs w:val="30"/>
        </w:rPr>
        <w:t xml:space="preserve">1 </w:t>
      </w:r>
      <w:r w:rsidRPr="005A205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A2051">
        <w:rPr>
          <w:rFonts w:asciiTheme="majorBidi" w:hAnsiTheme="majorBidi" w:cstheme="majorBidi"/>
          <w:sz w:val="30"/>
          <w:szCs w:val="30"/>
        </w:rPr>
        <w:t xml:space="preserve">2563 </w:t>
      </w:r>
      <w:r w:rsidRPr="005A2051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5A2051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5A2051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5A2051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5A205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D3E07AF" w14:textId="77777777" w:rsidR="005A2051" w:rsidRPr="005A2051" w:rsidRDefault="005A2051" w:rsidP="005A2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FB9AEC0" w14:textId="68985A9B" w:rsidR="005A2051" w:rsidRDefault="005A2051" w:rsidP="005A2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5A2051">
        <w:rPr>
          <w:rFonts w:ascii="Angsana New" w:hAnsi="Angsana New"/>
          <w:sz w:val="30"/>
          <w:szCs w:val="30"/>
        </w:rPr>
        <w:t xml:space="preserve">2.1 </w:t>
      </w:r>
      <w:r w:rsidRPr="005A2051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37D8D309" w14:textId="77777777" w:rsidR="005A2051" w:rsidRPr="005A2051" w:rsidRDefault="005A2051" w:rsidP="005A2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0"/>
        <w:gridCol w:w="1260"/>
      </w:tblGrid>
      <w:tr w:rsidR="00D8673B" w:rsidRPr="009B3895" w14:paraId="022C8289" w14:textId="77777777" w:rsidTr="00D8673B">
        <w:trPr>
          <w:cantSplit/>
          <w:tblHeader/>
        </w:trPr>
        <w:tc>
          <w:tcPr>
            <w:tcW w:w="5940" w:type="dxa"/>
            <w:shd w:val="clear" w:color="auto" w:fill="auto"/>
            <w:vAlign w:val="bottom"/>
          </w:tcPr>
          <w:p w14:paraId="3700E2FE" w14:textId="4AB0C5FB" w:rsidR="00D8673B" w:rsidRPr="009B3895" w:rsidRDefault="00D8673B" w:rsidP="00A335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DDD0C9A" w14:textId="77777777" w:rsidR="00D8673B" w:rsidRPr="009B3895" w:rsidRDefault="00D8673B" w:rsidP="00D8673B">
            <w:pPr>
              <w:pStyle w:val="acctmergecolhdg"/>
              <w:spacing w:line="240" w:lineRule="auto"/>
              <w:ind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B38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Pr="009B38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728C579" w14:textId="44392345" w:rsidR="00D8673B" w:rsidRPr="009B3895" w:rsidRDefault="00D8673B" w:rsidP="00D8673B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9B38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B3895" w:rsidRPr="009B3895" w14:paraId="075886CE" w14:textId="77777777" w:rsidTr="00D8673B">
        <w:trPr>
          <w:cantSplit/>
          <w:tblHeader/>
        </w:trPr>
        <w:tc>
          <w:tcPr>
            <w:tcW w:w="5940" w:type="dxa"/>
          </w:tcPr>
          <w:p w14:paraId="00987181" w14:textId="77777777" w:rsidR="009B3895" w:rsidRPr="009B3895" w:rsidRDefault="009B3895" w:rsidP="00A335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3470A06" w14:textId="59C18966" w:rsidR="009B3895" w:rsidRPr="009B3895" w:rsidRDefault="009B3895" w:rsidP="00A3359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B38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A35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B38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3895" w:rsidRPr="009B3895" w14:paraId="7D6E460B" w14:textId="77777777" w:rsidTr="00D8673B">
        <w:trPr>
          <w:cantSplit/>
          <w:trHeight w:val="191"/>
        </w:trPr>
        <w:tc>
          <w:tcPr>
            <w:tcW w:w="5940" w:type="dxa"/>
          </w:tcPr>
          <w:p w14:paraId="6A385298" w14:textId="77777777" w:rsidR="009B3895" w:rsidRPr="005A2051" w:rsidRDefault="009B3895" w:rsidP="00BE2250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0DC56F2F" w14:textId="77777777" w:rsidR="009B3895" w:rsidRPr="009B3895" w:rsidRDefault="009B3895" w:rsidP="00A335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470902" w14:textId="77777777" w:rsidR="009B3895" w:rsidRPr="009B3895" w:rsidRDefault="009B3895" w:rsidP="00A335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16EA3" w14:textId="77777777" w:rsidR="009B3895" w:rsidRPr="009B3895" w:rsidRDefault="009B3895" w:rsidP="00A335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73B" w:rsidRPr="009B3895" w14:paraId="754CC037" w14:textId="77777777" w:rsidTr="00D8673B">
        <w:trPr>
          <w:cantSplit/>
          <w:trHeight w:val="191"/>
        </w:trPr>
        <w:tc>
          <w:tcPr>
            <w:tcW w:w="5940" w:type="dxa"/>
          </w:tcPr>
          <w:p w14:paraId="0A82043E" w14:textId="77777777" w:rsidR="00D8673B" w:rsidRPr="005A2051" w:rsidRDefault="00D8673B" w:rsidP="00A3359D">
            <w:pPr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5A20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A205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20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  <w:gridSpan w:val="3"/>
          </w:tcPr>
          <w:p w14:paraId="52969130" w14:textId="477997E5" w:rsidR="00D8673B" w:rsidRPr="009B3895" w:rsidRDefault="00D8673B" w:rsidP="00D867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</w:tr>
      <w:tr w:rsidR="00D8673B" w:rsidRPr="009B3895" w14:paraId="32711F9C" w14:textId="77777777" w:rsidTr="00D8673B">
        <w:trPr>
          <w:cantSplit/>
          <w:trHeight w:val="191"/>
        </w:trPr>
        <w:tc>
          <w:tcPr>
            <w:tcW w:w="5940" w:type="dxa"/>
          </w:tcPr>
          <w:p w14:paraId="3D85478D" w14:textId="77777777" w:rsidR="00D8673B" w:rsidRPr="005A2051" w:rsidRDefault="00D8673B" w:rsidP="00A3359D">
            <w:pPr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4A4E21BD" w14:textId="661A6403" w:rsidR="00D8673B" w:rsidRPr="009B3895" w:rsidRDefault="00D8673B" w:rsidP="00D867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2,095</w:t>
            </w:r>
          </w:p>
        </w:tc>
      </w:tr>
      <w:tr w:rsidR="009B3895" w:rsidRPr="009B3895" w14:paraId="0ADEE0DC" w14:textId="77777777" w:rsidTr="00D8673B">
        <w:trPr>
          <w:cantSplit/>
          <w:trHeight w:val="191"/>
        </w:trPr>
        <w:tc>
          <w:tcPr>
            <w:tcW w:w="5940" w:type="dxa"/>
          </w:tcPr>
          <w:p w14:paraId="38D6763E" w14:textId="6F4B4078" w:rsidR="009B3895" w:rsidRPr="000D75DF" w:rsidRDefault="009B3895" w:rsidP="00A3359D">
            <w:pPr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20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5A20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5A20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5A20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A20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168308CF" w14:textId="77777777" w:rsidR="009B3895" w:rsidRPr="009B3895" w:rsidRDefault="009B3895" w:rsidP="00D867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5B056" w14:textId="77777777" w:rsidR="009B3895" w:rsidRPr="009B3895" w:rsidRDefault="009B3895" w:rsidP="00D867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7AA37D" w14:textId="77777777" w:rsidR="009B3895" w:rsidRPr="009B3895" w:rsidRDefault="009B3895" w:rsidP="00D867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73B" w:rsidRPr="009B3895" w14:paraId="71674CB9" w14:textId="77777777" w:rsidTr="00D8673B">
        <w:trPr>
          <w:cantSplit/>
        </w:trPr>
        <w:tc>
          <w:tcPr>
            <w:tcW w:w="5940" w:type="dxa"/>
          </w:tcPr>
          <w:p w14:paraId="72AB0A78" w14:textId="1BB44457" w:rsidR="00D8673B" w:rsidRPr="001820EC" w:rsidRDefault="00D8673B" w:rsidP="000D75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820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3A2D2814" w14:textId="3A99B9A8" w:rsidR="00D8673B" w:rsidRPr="009B3895" w:rsidRDefault="00D8673B" w:rsidP="00D8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(788)</w:t>
            </w:r>
          </w:p>
        </w:tc>
      </w:tr>
      <w:tr w:rsidR="00D8673B" w:rsidRPr="009B3895" w14:paraId="17F1B2FD" w14:textId="77777777" w:rsidTr="00D8673B">
        <w:trPr>
          <w:cantSplit/>
        </w:trPr>
        <w:tc>
          <w:tcPr>
            <w:tcW w:w="5940" w:type="dxa"/>
            <w:vAlign w:val="bottom"/>
          </w:tcPr>
          <w:p w14:paraId="0817896C" w14:textId="77777777" w:rsidR="00D8673B" w:rsidRPr="005A2051" w:rsidRDefault="00D8673B" w:rsidP="00A3359D">
            <w:pPr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FEEDB2" w14:textId="042DB831" w:rsidR="00D8673B" w:rsidRPr="009B3895" w:rsidRDefault="00D8673B" w:rsidP="00D867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1,307</w:t>
            </w:r>
          </w:p>
        </w:tc>
      </w:tr>
    </w:tbl>
    <w:p w14:paraId="2E6C47E9" w14:textId="7A26E5B2" w:rsidR="004561FF" w:rsidRDefault="004561FF" w:rsidP="009B38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4146C956" w14:textId="77777777" w:rsidR="004561FF" w:rsidRDefault="00456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14:paraId="7736AAA6" w14:textId="19E26E33" w:rsidR="00BD7D75" w:rsidRPr="005A2051" w:rsidRDefault="00BD7D75" w:rsidP="00BD7D75">
      <w:pPr>
        <w:pStyle w:val="ListParagraph"/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5A2051">
        <w:rPr>
          <w:rFonts w:ascii="Angsana New" w:hAnsi="Angsana New"/>
          <w:sz w:val="30"/>
          <w:szCs w:val="30"/>
          <w:cs/>
          <w:lang w:val="en-GB"/>
        </w:rPr>
        <w:lastRenderedPageBreak/>
        <w:t>ลูกหนี้ตามสัญญาเช่าซื้อ</w:t>
      </w:r>
    </w:p>
    <w:p w14:paraId="1EAA4CBB" w14:textId="2FF9B3B8" w:rsidR="006C2F86" w:rsidRDefault="006C2F86" w:rsidP="006C2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tbl>
      <w:tblPr>
        <w:tblW w:w="967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455"/>
        <w:gridCol w:w="1530"/>
        <w:gridCol w:w="236"/>
        <w:gridCol w:w="1564"/>
        <w:gridCol w:w="238"/>
        <w:gridCol w:w="1655"/>
      </w:tblGrid>
      <w:tr w:rsidR="006C2F86" w:rsidRPr="00FC3C88" w14:paraId="6AA89E1B" w14:textId="77777777" w:rsidTr="001163D4">
        <w:trPr>
          <w:trHeight w:val="209"/>
          <w:tblHeader/>
        </w:trPr>
        <w:tc>
          <w:tcPr>
            <w:tcW w:w="4455" w:type="dxa"/>
          </w:tcPr>
          <w:p w14:paraId="05B75325" w14:textId="77777777" w:rsidR="006C2F86" w:rsidRPr="005A2051" w:rsidRDefault="006C2F86" w:rsidP="001163D4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5"/>
          </w:tcPr>
          <w:p w14:paraId="64FD761A" w14:textId="32AF4D18" w:rsidR="006C2F86" w:rsidRPr="005A2051" w:rsidRDefault="006C2F86" w:rsidP="001163D4">
            <w:pPr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2F86" w:rsidRPr="00FC3C88" w14:paraId="59CBC841" w14:textId="77777777" w:rsidTr="00A122C2">
        <w:trPr>
          <w:trHeight w:val="209"/>
          <w:tblHeader/>
        </w:trPr>
        <w:tc>
          <w:tcPr>
            <w:tcW w:w="4455" w:type="dxa"/>
          </w:tcPr>
          <w:p w14:paraId="61C669C4" w14:textId="77777777" w:rsidR="006C2F86" w:rsidRPr="005A2051" w:rsidRDefault="006C2F86" w:rsidP="001163D4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5"/>
          </w:tcPr>
          <w:p w14:paraId="13D47CFE" w14:textId="346D1B7B" w:rsidR="006C2F86" w:rsidRPr="005A2051" w:rsidRDefault="006C2F86" w:rsidP="001163D4">
            <w:pPr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5A20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A20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E23A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5A205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E23A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C2F86" w:rsidRPr="00FC3C88" w14:paraId="22FFC2AB" w14:textId="77777777" w:rsidTr="00A122C2">
        <w:trPr>
          <w:trHeight w:val="209"/>
          <w:tblHeader/>
        </w:trPr>
        <w:tc>
          <w:tcPr>
            <w:tcW w:w="4455" w:type="dxa"/>
          </w:tcPr>
          <w:p w14:paraId="79CE575A" w14:textId="77777777" w:rsidR="006C2F86" w:rsidRPr="005A2051" w:rsidRDefault="006C2F86" w:rsidP="001163D4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FA0D8E" w14:textId="49C0D82F" w:rsidR="006C2F86" w:rsidRPr="005A2051" w:rsidRDefault="001E23A6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3A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 ณ วันที่  31 ธันวาคม 2562</w:t>
            </w:r>
          </w:p>
        </w:tc>
        <w:tc>
          <w:tcPr>
            <w:tcW w:w="236" w:type="dxa"/>
            <w:vAlign w:val="bottom"/>
          </w:tcPr>
          <w:p w14:paraId="42E6F626" w14:textId="77777777" w:rsidR="006C2F86" w:rsidRPr="005A2051" w:rsidRDefault="006C2F86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67370DF" w14:textId="0F246F50" w:rsidR="006C2F86" w:rsidRPr="005A2051" w:rsidRDefault="001E23A6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3A6">
              <w:rPr>
                <w:rFonts w:asciiTheme="majorBidi" w:hAnsiTheme="majorBidi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238" w:type="dxa"/>
            <w:vAlign w:val="bottom"/>
          </w:tcPr>
          <w:p w14:paraId="55BDFCA4" w14:textId="77777777" w:rsidR="006C2F86" w:rsidRPr="005A2051" w:rsidRDefault="006C2F86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655" w:type="dxa"/>
            <w:vAlign w:val="bottom"/>
          </w:tcPr>
          <w:p w14:paraId="7492136A" w14:textId="71751512" w:rsidR="006C2F86" w:rsidRPr="005A2051" w:rsidRDefault="001E23A6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3A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 ณ วันที่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1E23A6">
              <w:rPr>
                <w:rFonts w:asciiTheme="majorBidi" w:hAnsiTheme="majorBidi"/>
                <w:sz w:val="30"/>
                <w:szCs w:val="30"/>
                <w:cs/>
              </w:rPr>
              <w:t>1 มกราคม 2563</w:t>
            </w:r>
          </w:p>
        </w:tc>
      </w:tr>
      <w:tr w:rsidR="006C2F86" w:rsidRPr="00FC3C88" w14:paraId="5C0552FC" w14:textId="77777777" w:rsidTr="00A122C2">
        <w:trPr>
          <w:trHeight w:val="209"/>
          <w:tblHeader/>
        </w:trPr>
        <w:tc>
          <w:tcPr>
            <w:tcW w:w="4455" w:type="dxa"/>
          </w:tcPr>
          <w:p w14:paraId="48DBE905" w14:textId="77777777" w:rsidR="006C2F86" w:rsidRPr="005A2051" w:rsidRDefault="006C2F86" w:rsidP="001163D4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5"/>
          </w:tcPr>
          <w:p w14:paraId="378748EC" w14:textId="77777777" w:rsidR="006C2F86" w:rsidRPr="005A2051" w:rsidRDefault="006C2F86" w:rsidP="001163D4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5A20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5A20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2F86" w:rsidRPr="00FC3C88" w14:paraId="2115E663" w14:textId="77777777" w:rsidTr="006C2F86">
        <w:trPr>
          <w:trHeight w:val="209"/>
        </w:trPr>
        <w:tc>
          <w:tcPr>
            <w:tcW w:w="4455" w:type="dxa"/>
          </w:tcPr>
          <w:p w14:paraId="534D71CD" w14:textId="77777777" w:rsidR="006C2F86" w:rsidRPr="00415AA4" w:rsidRDefault="006C2F86" w:rsidP="001163D4">
            <w:pPr>
              <w:tabs>
                <w:tab w:val="left" w:pos="342"/>
              </w:tabs>
              <w:ind w:left="-63" w:right="-558" w:firstLine="6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rtl/>
                <w:cs/>
              </w:rPr>
            </w:pPr>
            <w:r w:rsidRPr="00415AA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5D13A0A9" w14:textId="77777777" w:rsidR="006C2F86" w:rsidRPr="005A2051" w:rsidRDefault="006C2F86" w:rsidP="001163D4">
            <w:pPr>
              <w:pStyle w:val="a2"/>
              <w:tabs>
                <w:tab w:val="decimal" w:pos="576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074F68" w14:textId="77777777" w:rsidR="006C2F86" w:rsidRPr="005A2051" w:rsidRDefault="006C2F86" w:rsidP="001163D4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147E24B9" w14:textId="77777777" w:rsidR="006C2F86" w:rsidRPr="005A2051" w:rsidRDefault="006C2F86" w:rsidP="001163D4">
            <w:pPr>
              <w:pStyle w:val="a2"/>
              <w:tabs>
                <w:tab w:val="decimal" w:pos="684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6537BD0" w14:textId="77777777" w:rsidR="006C2F86" w:rsidRPr="005A2051" w:rsidRDefault="006C2F86" w:rsidP="001163D4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</w:tcPr>
          <w:p w14:paraId="0BC1B3A8" w14:textId="77777777" w:rsidR="006C2F86" w:rsidRPr="005A2051" w:rsidRDefault="006C2F86" w:rsidP="001163D4">
            <w:pPr>
              <w:tabs>
                <w:tab w:val="decimal" w:pos="342"/>
              </w:tabs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F86" w:rsidRPr="00FC3C88" w14:paraId="4A03074F" w14:textId="77777777" w:rsidTr="0006701C">
        <w:trPr>
          <w:trHeight w:val="64"/>
        </w:trPr>
        <w:tc>
          <w:tcPr>
            <w:tcW w:w="4455" w:type="dxa"/>
            <w:vAlign w:val="bottom"/>
          </w:tcPr>
          <w:p w14:paraId="603419D6" w14:textId="77777777" w:rsidR="006C2F86" w:rsidRPr="005A2051" w:rsidRDefault="006C2F86" w:rsidP="006C2F86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205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สินทรัพย์ที่ไม่มีการเพิ่มขึ้นอย่างมีนัยสำคัญของ</w:t>
            </w:r>
          </w:p>
          <w:p w14:paraId="49D01795" w14:textId="77777777" w:rsidR="006C2F86" w:rsidRPr="005A2051" w:rsidRDefault="006C2F86" w:rsidP="006C2F86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205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ความเสี่ยงด้านเครดิต </w:t>
            </w:r>
            <w:r w:rsidRPr="005A2051">
              <w:rPr>
                <w:rFonts w:asciiTheme="majorBidi" w:hAnsiTheme="majorBidi" w:cstheme="majorBidi"/>
                <w:bCs/>
                <w:sz w:val="30"/>
                <w:szCs w:val="30"/>
              </w:rPr>
              <w:t>(Performing)</w:t>
            </w:r>
          </w:p>
        </w:tc>
        <w:tc>
          <w:tcPr>
            <w:tcW w:w="1530" w:type="dxa"/>
            <w:vAlign w:val="bottom"/>
          </w:tcPr>
          <w:p w14:paraId="3304D4C3" w14:textId="74628EB9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17,869</w:t>
            </w:r>
          </w:p>
        </w:tc>
        <w:tc>
          <w:tcPr>
            <w:tcW w:w="236" w:type="dxa"/>
            <w:vAlign w:val="bottom"/>
          </w:tcPr>
          <w:p w14:paraId="5B6301B3" w14:textId="77777777" w:rsidR="006C2F86" w:rsidRPr="005A2051" w:rsidRDefault="006C2F86" w:rsidP="0006701C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6C6E43A" w14:textId="46F8EDFC" w:rsidR="006C2F86" w:rsidRPr="005A2051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2,187</w:t>
            </w:r>
          </w:p>
        </w:tc>
        <w:tc>
          <w:tcPr>
            <w:tcW w:w="238" w:type="dxa"/>
            <w:vAlign w:val="bottom"/>
          </w:tcPr>
          <w:p w14:paraId="572E53D2" w14:textId="77777777" w:rsidR="006C2F86" w:rsidRPr="005A2051" w:rsidRDefault="006C2F86" w:rsidP="0006701C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vAlign w:val="bottom"/>
          </w:tcPr>
          <w:p w14:paraId="0227C025" w14:textId="33872606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20,056</w:t>
            </w:r>
          </w:p>
        </w:tc>
      </w:tr>
      <w:tr w:rsidR="006C2F86" w:rsidRPr="00FC3C88" w14:paraId="3DD235CD" w14:textId="77777777" w:rsidTr="0006701C">
        <w:trPr>
          <w:trHeight w:val="221"/>
        </w:trPr>
        <w:tc>
          <w:tcPr>
            <w:tcW w:w="4455" w:type="dxa"/>
            <w:vAlign w:val="bottom"/>
          </w:tcPr>
          <w:p w14:paraId="713C408F" w14:textId="77777777" w:rsidR="006C2F86" w:rsidRPr="005A2051" w:rsidRDefault="006C2F86" w:rsidP="006C2F86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205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สินทรัพย์ที่มีการเพิ่มขึ้นอย่างมีนัยสำคัญของ</w:t>
            </w:r>
          </w:p>
          <w:p w14:paraId="2F859D25" w14:textId="77777777" w:rsidR="006C2F86" w:rsidRPr="005A2051" w:rsidRDefault="006C2F86" w:rsidP="006C2F86">
            <w:pPr>
              <w:tabs>
                <w:tab w:val="left" w:pos="342"/>
              </w:tabs>
              <w:ind w:left="-63" w:right="-558" w:firstLine="63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A205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ความเสี่ยงด้านเครดิต </w:t>
            </w:r>
            <w:r w:rsidRPr="005A2051">
              <w:rPr>
                <w:rFonts w:asciiTheme="majorBidi" w:hAnsiTheme="majorBidi" w:cstheme="majorBidi"/>
                <w:bCs/>
                <w:sz w:val="30"/>
                <w:szCs w:val="30"/>
              </w:rPr>
              <w:t>(Under-performing)</w:t>
            </w:r>
          </w:p>
        </w:tc>
        <w:tc>
          <w:tcPr>
            <w:tcW w:w="1530" w:type="dxa"/>
            <w:vAlign w:val="bottom"/>
          </w:tcPr>
          <w:p w14:paraId="33EA5D33" w14:textId="3EE356F7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  <w:tc>
          <w:tcPr>
            <w:tcW w:w="236" w:type="dxa"/>
            <w:vAlign w:val="bottom"/>
          </w:tcPr>
          <w:p w14:paraId="41062F51" w14:textId="77777777" w:rsidR="006C2F86" w:rsidRPr="005A2051" w:rsidRDefault="006C2F86" w:rsidP="0006701C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583D56FE" w14:textId="5FED1DAB" w:rsidR="006C2F86" w:rsidRPr="005A2051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238" w:type="dxa"/>
            <w:vAlign w:val="bottom"/>
          </w:tcPr>
          <w:p w14:paraId="443F2A10" w14:textId="77777777" w:rsidR="006C2F86" w:rsidRPr="005A2051" w:rsidRDefault="006C2F86" w:rsidP="0006701C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vAlign w:val="bottom"/>
          </w:tcPr>
          <w:p w14:paraId="463D6ED8" w14:textId="7E54881B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19,413</w:t>
            </w:r>
          </w:p>
        </w:tc>
      </w:tr>
      <w:tr w:rsidR="006C2F86" w:rsidRPr="00FC3C88" w14:paraId="550D4FE4" w14:textId="77777777" w:rsidTr="0006701C">
        <w:trPr>
          <w:trHeight w:val="70"/>
        </w:trPr>
        <w:tc>
          <w:tcPr>
            <w:tcW w:w="4455" w:type="dxa"/>
            <w:vAlign w:val="bottom"/>
          </w:tcPr>
          <w:p w14:paraId="4466D170" w14:textId="77777777" w:rsidR="006C2F86" w:rsidRPr="005A2051" w:rsidRDefault="006C2F86" w:rsidP="006C2F86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205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สินทรัพย์ที่มีการด้อยค่าด้านเครดิต </w:t>
            </w:r>
            <w:r w:rsidRPr="005A2051">
              <w:rPr>
                <w:rFonts w:asciiTheme="majorBidi" w:hAnsiTheme="majorBidi" w:cstheme="majorBidi"/>
                <w:bCs/>
                <w:sz w:val="30"/>
                <w:szCs w:val="30"/>
              </w:rPr>
              <w:t>(Non-performing)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7D98F8" w14:textId="6B820E55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18,143</w:t>
            </w:r>
          </w:p>
        </w:tc>
        <w:tc>
          <w:tcPr>
            <w:tcW w:w="236" w:type="dxa"/>
            <w:vAlign w:val="bottom"/>
          </w:tcPr>
          <w:p w14:paraId="68622F6B" w14:textId="77777777" w:rsidR="006C2F86" w:rsidRPr="005A2051" w:rsidRDefault="006C2F86" w:rsidP="0006701C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396FAC9" w14:textId="59A5ED43" w:rsidR="006C2F86" w:rsidRPr="005A2051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4,612</w:t>
            </w:r>
          </w:p>
        </w:tc>
        <w:tc>
          <w:tcPr>
            <w:tcW w:w="238" w:type="dxa"/>
            <w:vAlign w:val="bottom"/>
          </w:tcPr>
          <w:p w14:paraId="121FCD69" w14:textId="77777777" w:rsidR="006C2F86" w:rsidRPr="005A2051" w:rsidRDefault="006C2F86" w:rsidP="0006701C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vAlign w:val="bottom"/>
          </w:tcPr>
          <w:p w14:paraId="6917E732" w14:textId="243B4657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</w:rPr>
              <w:t>22,755</w:t>
            </w:r>
          </w:p>
        </w:tc>
      </w:tr>
      <w:tr w:rsidR="006C2F86" w:rsidRPr="00FC3C88" w14:paraId="48CDFE10" w14:textId="77777777" w:rsidTr="0006701C">
        <w:trPr>
          <w:trHeight w:val="198"/>
        </w:trPr>
        <w:tc>
          <w:tcPr>
            <w:tcW w:w="4455" w:type="dxa"/>
            <w:vAlign w:val="bottom"/>
          </w:tcPr>
          <w:p w14:paraId="7ABEB8CA" w14:textId="77777777" w:rsidR="006C2F86" w:rsidRPr="005A2051" w:rsidRDefault="006C2F86" w:rsidP="006C2F86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40ADB" w14:textId="416A7DC2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67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52,906</w:t>
            </w:r>
          </w:p>
        </w:tc>
        <w:tc>
          <w:tcPr>
            <w:tcW w:w="236" w:type="dxa"/>
            <w:vAlign w:val="bottom"/>
          </w:tcPr>
          <w:p w14:paraId="58E13592" w14:textId="77777777" w:rsidR="006C2F86" w:rsidRPr="0006701C" w:rsidRDefault="006C2F86" w:rsidP="0006701C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0FCDB" w14:textId="6DCB526B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67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9,318</w:t>
            </w:r>
          </w:p>
        </w:tc>
        <w:tc>
          <w:tcPr>
            <w:tcW w:w="238" w:type="dxa"/>
            <w:vAlign w:val="bottom"/>
          </w:tcPr>
          <w:p w14:paraId="36812DBC" w14:textId="77777777" w:rsidR="006C2F86" w:rsidRPr="0006701C" w:rsidRDefault="006C2F86" w:rsidP="0006701C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4466A" w14:textId="3F5391ED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62,224</w:t>
            </w:r>
          </w:p>
        </w:tc>
      </w:tr>
    </w:tbl>
    <w:p w14:paraId="197066CC" w14:textId="0824687E" w:rsidR="006C2F86" w:rsidRDefault="006C2F86" w:rsidP="006C2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tbl>
      <w:tblPr>
        <w:tblW w:w="967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455"/>
        <w:gridCol w:w="1530"/>
        <w:gridCol w:w="236"/>
        <w:gridCol w:w="1564"/>
        <w:gridCol w:w="238"/>
        <w:gridCol w:w="1655"/>
      </w:tblGrid>
      <w:tr w:rsidR="006C2F86" w:rsidRPr="00FC3C88" w14:paraId="664082B2" w14:textId="77777777" w:rsidTr="001163D4">
        <w:trPr>
          <w:trHeight w:val="209"/>
          <w:tblHeader/>
        </w:trPr>
        <w:tc>
          <w:tcPr>
            <w:tcW w:w="4455" w:type="dxa"/>
          </w:tcPr>
          <w:p w14:paraId="785B8042" w14:textId="77777777" w:rsidR="006C2F86" w:rsidRPr="00BE2250" w:rsidRDefault="006C2F86" w:rsidP="001163D4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5"/>
          </w:tcPr>
          <w:p w14:paraId="695468AC" w14:textId="0A2D68CA" w:rsidR="006C2F86" w:rsidRPr="00BE2250" w:rsidRDefault="006C2F86" w:rsidP="001163D4">
            <w:pPr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2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F86" w:rsidRPr="00FC3C88" w14:paraId="10476499" w14:textId="77777777" w:rsidTr="00A122C2">
        <w:trPr>
          <w:trHeight w:val="209"/>
          <w:tblHeader/>
        </w:trPr>
        <w:tc>
          <w:tcPr>
            <w:tcW w:w="4455" w:type="dxa"/>
          </w:tcPr>
          <w:p w14:paraId="53E2DC4D" w14:textId="77777777" w:rsidR="006C2F86" w:rsidRPr="00BE2250" w:rsidRDefault="006C2F86" w:rsidP="001163D4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5"/>
          </w:tcPr>
          <w:p w14:paraId="412A568E" w14:textId="6A755F51" w:rsidR="006C2F86" w:rsidRPr="00BE2250" w:rsidRDefault="001E23A6" w:rsidP="001163D4">
            <w:pPr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205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5A20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A20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5A205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A51E5" w:rsidRPr="00FC3C88" w14:paraId="5460B006" w14:textId="77777777" w:rsidTr="00A122C2">
        <w:trPr>
          <w:trHeight w:val="209"/>
          <w:tblHeader/>
        </w:trPr>
        <w:tc>
          <w:tcPr>
            <w:tcW w:w="4455" w:type="dxa"/>
          </w:tcPr>
          <w:p w14:paraId="1DEB0159" w14:textId="77777777" w:rsidR="008A51E5" w:rsidRPr="00BE2250" w:rsidRDefault="008A51E5" w:rsidP="008A51E5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B9F7CE9" w14:textId="3F9C2DAD" w:rsidR="008A51E5" w:rsidRPr="00BE2250" w:rsidRDefault="008A51E5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3A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 ณ วันที่  31 ธันวาคม 2562</w:t>
            </w:r>
          </w:p>
        </w:tc>
        <w:tc>
          <w:tcPr>
            <w:tcW w:w="236" w:type="dxa"/>
            <w:vAlign w:val="bottom"/>
          </w:tcPr>
          <w:p w14:paraId="1087DEB9" w14:textId="77777777" w:rsidR="008A51E5" w:rsidRPr="00BE2250" w:rsidRDefault="008A51E5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6296175" w14:textId="0B84F418" w:rsidR="008A51E5" w:rsidRPr="00BE2250" w:rsidRDefault="008A51E5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3A6">
              <w:rPr>
                <w:rFonts w:asciiTheme="majorBidi" w:hAnsiTheme="majorBidi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238" w:type="dxa"/>
            <w:vAlign w:val="bottom"/>
          </w:tcPr>
          <w:p w14:paraId="5C8CB48C" w14:textId="77777777" w:rsidR="008A51E5" w:rsidRPr="00BE2250" w:rsidRDefault="008A51E5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655" w:type="dxa"/>
            <w:vAlign w:val="bottom"/>
          </w:tcPr>
          <w:p w14:paraId="1CF7400B" w14:textId="1E059ADA" w:rsidR="008A51E5" w:rsidRPr="00BE2250" w:rsidRDefault="008A51E5" w:rsidP="007E0B70">
            <w:pPr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3A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 ณ วันที่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1E23A6">
              <w:rPr>
                <w:rFonts w:asciiTheme="majorBidi" w:hAnsiTheme="majorBidi"/>
                <w:sz w:val="30"/>
                <w:szCs w:val="30"/>
                <w:cs/>
              </w:rPr>
              <w:t>1 มกราคม 2563</w:t>
            </w:r>
          </w:p>
        </w:tc>
      </w:tr>
      <w:tr w:rsidR="006C2F86" w:rsidRPr="00FC3C88" w14:paraId="7F6C0FFE" w14:textId="77777777" w:rsidTr="00A122C2">
        <w:trPr>
          <w:trHeight w:val="209"/>
          <w:tblHeader/>
        </w:trPr>
        <w:tc>
          <w:tcPr>
            <w:tcW w:w="4455" w:type="dxa"/>
          </w:tcPr>
          <w:p w14:paraId="1C4DC1B4" w14:textId="77777777" w:rsidR="006C2F86" w:rsidRPr="00BE2250" w:rsidRDefault="006C2F86" w:rsidP="001163D4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5"/>
          </w:tcPr>
          <w:p w14:paraId="6E0CE2F7" w14:textId="77777777" w:rsidR="006C2F86" w:rsidRPr="00BE2250" w:rsidRDefault="006C2F86" w:rsidP="001163D4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BE22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BE22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2F86" w:rsidRPr="00FC3C88" w14:paraId="2A4399BF" w14:textId="77777777" w:rsidTr="001163D4">
        <w:trPr>
          <w:trHeight w:val="209"/>
        </w:trPr>
        <w:tc>
          <w:tcPr>
            <w:tcW w:w="4455" w:type="dxa"/>
          </w:tcPr>
          <w:p w14:paraId="6FAE839F" w14:textId="77777777" w:rsidR="006C2F86" w:rsidRPr="00415AA4" w:rsidRDefault="006C2F86" w:rsidP="001163D4">
            <w:pPr>
              <w:tabs>
                <w:tab w:val="left" w:pos="342"/>
              </w:tabs>
              <w:ind w:left="-63" w:right="-558" w:firstLine="6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rtl/>
                <w:cs/>
              </w:rPr>
            </w:pPr>
            <w:r w:rsidRPr="00415AA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14FC70D0" w14:textId="77777777" w:rsidR="006C2F86" w:rsidRPr="00BE2250" w:rsidRDefault="006C2F86" w:rsidP="001163D4">
            <w:pPr>
              <w:pStyle w:val="a2"/>
              <w:tabs>
                <w:tab w:val="decimal" w:pos="576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808D64" w14:textId="77777777" w:rsidR="006C2F86" w:rsidRPr="00BE2250" w:rsidRDefault="006C2F86" w:rsidP="001163D4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65BD0726" w14:textId="77777777" w:rsidR="006C2F86" w:rsidRPr="00BE2250" w:rsidRDefault="006C2F86" w:rsidP="001163D4">
            <w:pPr>
              <w:pStyle w:val="a2"/>
              <w:tabs>
                <w:tab w:val="decimal" w:pos="684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1FC82422" w14:textId="77777777" w:rsidR="006C2F86" w:rsidRPr="00BE2250" w:rsidRDefault="006C2F86" w:rsidP="001163D4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</w:tcPr>
          <w:p w14:paraId="5C1EF255" w14:textId="77777777" w:rsidR="006C2F86" w:rsidRPr="00BE2250" w:rsidRDefault="006C2F86" w:rsidP="001163D4">
            <w:pPr>
              <w:tabs>
                <w:tab w:val="decimal" w:pos="342"/>
              </w:tabs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F86" w:rsidRPr="00FC3C88" w14:paraId="1744ABEF" w14:textId="77777777" w:rsidTr="0006701C">
        <w:trPr>
          <w:trHeight w:val="64"/>
        </w:trPr>
        <w:tc>
          <w:tcPr>
            <w:tcW w:w="4455" w:type="dxa"/>
            <w:vAlign w:val="bottom"/>
          </w:tcPr>
          <w:p w14:paraId="7E6DF951" w14:textId="77777777" w:rsidR="006C2F86" w:rsidRPr="00BE2250" w:rsidRDefault="006C2F86" w:rsidP="006C2F86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225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สินทรัพย์ที่ไม่มีการเพิ่มขึ้นอย่างมีนัยสำคัญของ</w:t>
            </w:r>
          </w:p>
          <w:p w14:paraId="5C029CD3" w14:textId="77777777" w:rsidR="006C2F86" w:rsidRPr="00BE2250" w:rsidRDefault="006C2F86" w:rsidP="006C2F86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225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ความเสี่ยงด้านเครดิต </w:t>
            </w:r>
            <w:r w:rsidRPr="00BE2250">
              <w:rPr>
                <w:rFonts w:asciiTheme="majorBidi" w:hAnsiTheme="majorBidi" w:cstheme="majorBidi"/>
                <w:bCs/>
                <w:sz w:val="30"/>
                <w:szCs w:val="30"/>
              </w:rPr>
              <w:t>(Performing)</w:t>
            </w:r>
          </w:p>
        </w:tc>
        <w:tc>
          <w:tcPr>
            <w:tcW w:w="1530" w:type="dxa"/>
            <w:vAlign w:val="bottom"/>
          </w:tcPr>
          <w:p w14:paraId="6B4722FE" w14:textId="1C344722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16,769</w:t>
            </w:r>
          </w:p>
        </w:tc>
        <w:tc>
          <w:tcPr>
            <w:tcW w:w="236" w:type="dxa"/>
            <w:vAlign w:val="bottom"/>
          </w:tcPr>
          <w:p w14:paraId="23164A09" w14:textId="77777777" w:rsidR="006C2F86" w:rsidRPr="00BE2250" w:rsidRDefault="006C2F86" w:rsidP="0006701C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2922F424" w14:textId="55D9810C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8" w:type="dxa"/>
            <w:vAlign w:val="bottom"/>
          </w:tcPr>
          <w:p w14:paraId="3CFCDDBF" w14:textId="77777777" w:rsidR="006C2F86" w:rsidRPr="00BE2250" w:rsidRDefault="006C2F86" w:rsidP="0006701C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vAlign w:val="bottom"/>
          </w:tcPr>
          <w:p w14:paraId="4BD3CBF7" w14:textId="671B3736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16,853</w:t>
            </w:r>
          </w:p>
        </w:tc>
      </w:tr>
      <w:tr w:rsidR="006C2F86" w:rsidRPr="00FC3C88" w14:paraId="137270E1" w14:textId="77777777" w:rsidTr="0006701C">
        <w:trPr>
          <w:trHeight w:val="221"/>
        </w:trPr>
        <w:tc>
          <w:tcPr>
            <w:tcW w:w="4455" w:type="dxa"/>
            <w:vAlign w:val="bottom"/>
          </w:tcPr>
          <w:p w14:paraId="4084A433" w14:textId="77777777" w:rsidR="006C2F86" w:rsidRPr="00BE2250" w:rsidRDefault="006C2F86" w:rsidP="006C2F86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225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สินทรัพย์ที่มีการเพิ่มขึ้นอย่างมีนัยสำคัญของ</w:t>
            </w:r>
          </w:p>
          <w:p w14:paraId="3B9C1118" w14:textId="77777777" w:rsidR="006C2F86" w:rsidRPr="00BE2250" w:rsidRDefault="006C2F86" w:rsidP="006C2F86">
            <w:pPr>
              <w:tabs>
                <w:tab w:val="left" w:pos="342"/>
              </w:tabs>
              <w:ind w:left="-63" w:right="-558" w:firstLine="63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225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ความเสี่ยงด้านเครดิต </w:t>
            </w:r>
            <w:r w:rsidRPr="00BE2250">
              <w:rPr>
                <w:rFonts w:asciiTheme="majorBidi" w:hAnsiTheme="majorBidi" w:cstheme="majorBidi"/>
                <w:bCs/>
                <w:sz w:val="30"/>
                <w:szCs w:val="30"/>
              </w:rPr>
              <w:t>(Under-performing)</w:t>
            </w:r>
          </w:p>
        </w:tc>
        <w:tc>
          <w:tcPr>
            <w:tcW w:w="1530" w:type="dxa"/>
            <w:vAlign w:val="bottom"/>
          </w:tcPr>
          <w:p w14:paraId="6D489404" w14:textId="2985927D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16,063</w:t>
            </w:r>
          </w:p>
        </w:tc>
        <w:tc>
          <w:tcPr>
            <w:tcW w:w="236" w:type="dxa"/>
            <w:vAlign w:val="bottom"/>
          </w:tcPr>
          <w:p w14:paraId="1463568A" w14:textId="77777777" w:rsidR="006C2F86" w:rsidRPr="00BE2250" w:rsidRDefault="006C2F86" w:rsidP="0006701C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1FBB3FD" w14:textId="06673624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1,244</w:t>
            </w:r>
          </w:p>
        </w:tc>
        <w:tc>
          <w:tcPr>
            <w:tcW w:w="238" w:type="dxa"/>
            <w:vAlign w:val="bottom"/>
          </w:tcPr>
          <w:p w14:paraId="7034D22A" w14:textId="77777777" w:rsidR="006C2F86" w:rsidRPr="00BE2250" w:rsidRDefault="006C2F86" w:rsidP="0006701C">
            <w:pPr>
              <w:pStyle w:val="a2"/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vAlign w:val="bottom"/>
          </w:tcPr>
          <w:p w14:paraId="356F8C9F" w14:textId="7BAC68D6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17,307</w:t>
            </w:r>
          </w:p>
        </w:tc>
      </w:tr>
      <w:tr w:rsidR="006C2F86" w:rsidRPr="00FC3C88" w14:paraId="7F971469" w14:textId="77777777" w:rsidTr="0006701C">
        <w:trPr>
          <w:trHeight w:val="70"/>
        </w:trPr>
        <w:tc>
          <w:tcPr>
            <w:tcW w:w="4455" w:type="dxa"/>
            <w:vAlign w:val="bottom"/>
          </w:tcPr>
          <w:p w14:paraId="2861154C" w14:textId="77777777" w:rsidR="006C2F86" w:rsidRPr="00BE2250" w:rsidRDefault="006C2F86" w:rsidP="006C2F86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225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สินทรัพย์ที่มีการด้อยค่าด้านเครดิต </w:t>
            </w:r>
            <w:r w:rsidRPr="00BE2250">
              <w:rPr>
                <w:rFonts w:asciiTheme="majorBidi" w:hAnsiTheme="majorBidi" w:cstheme="majorBidi"/>
                <w:bCs/>
                <w:sz w:val="30"/>
                <w:szCs w:val="30"/>
              </w:rPr>
              <w:t>(Non-performing)</w:t>
            </w:r>
          </w:p>
        </w:tc>
        <w:tc>
          <w:tcPr>
            <w:tcW w:w="1530" w:type="dxa"/>
            <w:vAlign w:val="bottom"/>
          </w:tcPr>
          <w:p w14:paraId="2F7AC8DF" w14:textId="49C1BE26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15,065</w:t>
            </w:r>
          </w:p>
        </w:tc>
        <w:tc>
          <w:tcPr>
            <w:tcW w:w="236" w:type="dxa"/>
            <w:vAlign w:val="bottom"/>
          </w:tcPr>
          <w:p w14:paraId="1478D8B3" w14:textId="77777777" w:rsidR="006C2F86" w:rsidRPr="00BE2250" w:rsidRDefault="006C2F86" w:rsidP="0006701C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vAlign w:val="bottom"/>
          </w:tcPr>
          <w:p w14:paraId="7B1DFBA7" w14:textId="25C18506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2,328</w:t>
            </w:r>
          </w:p>
        </w:tc>
        <w:tc>
          <w:tcPr>
            <w:tcW w:w="238" w:type="dxa"/>
            <w:vAlign w:val="bottom"/>
          </w:tcPr>
          <w:p w14:paraId="484C3173" w14:textId="77777777" w:rsidR="006C2F86" w:rsidRPr="00BE2250" w:rsidRDefault="006C2F86" w:rsidP="0006701C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vAlign w:val="bottom"/>
          </w:tcPr>
          <w:p w14:paraId="2E11E551" w14:textId="246FFF5B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250">
              <w:rPr>
                <w:rFonts w:asciiTheme="majorBidi" w:hAnsiTheme="majorBidi" w:cstheme="majorBidi"/>
                <w:sz w:val="30"/>
                <w:szCs w:val="30"/>
              </w:rPr>
              <w:t>17,393</w:t>
            </w:r>
          </w:p>
        </w:tc>
      </w:tr>
      <w:tr w:rsidR="006C2F86" w:rsidRPr="00FC3C88" w14:paraId="1EE42D6C" w14:textId="77777777" w:rsidTr="001163D4">
        <w:trPr>
          <w:trHeight w:val="198"/>
        </w:trPr>
        <w:tc>
          <w:tcPr>
            <w:tcW w:w="4455" w:type="dxa"/>
            <w:vAlign w:val="bottom"/>
          </w:tcPr>
          <w:p w14:paraId="61F704FE" w14:textId="77777777" w:rsidR="006C2F86" w:rsidRPr="00BE2250" w:rsidRDefault="006C2F86" w:rsidP="006C2F86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87600F" w14:textId="3CC251B5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67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47,897</w:t>
            </w:r>
          </w:p>
        </w:tc>
        <w:tc>
          <w:tcPr>
            <w:tcW w:w="236" w:type="dxa"/>
          </w:tcPr>
          <w:p w14:paraId="507D0CD8" w14:textId="77777777" w:rsidR="006C2F86" w:rsidRPr="0006701C" w:rsidRDefault="006C2F86" w:rsidP="006C2F8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29BCC" w14:textId="05C55BBB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67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3,656</w:t>
            </w:r>
          </w:p>
        </w:tc>
        <w:tc>
          <w:tcPr>
            <w:tcW w:w="238" w:type="dxa"/>
          </w:tcPr>
          <w:p w14:paraId="29FFDF71" w14:textId="77777777" w:rsidR="006C2F86" w:rsidRPr="0006701C" w:rsidRDefault="006C2F86" w:rsidP="006C2F8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BAEF7" w14:textId="7F5CD9A4" w:rsidR="006C2F86" w:rsidRPr="0006701C" w:rsidRDefault="006C2F86" w:rsidP="0006701C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51,553</w:t>
            </w:r>
          </w:p>
        </w:tc>
      </w:tr>
    </w:tbl>
    <w:p w14:paraId="67BF29F3" w14:textId="225F3E4F" w:rsidR="009B3895" w:rsidRDefault="009B3895" w:rsidP="009B3895">
      <w:pPr>
        <w:pStyle w:val="ListParagraph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E2250">
        <w:rPr>
          <w:rFonts w:ascii="Angsana New" w:eastAsia="Calibri" w:hAnsi="Angsana New" w:hint="cs"/>
          <w:sz w:val="30"/>
          <w:szCs w:val="30"/>
          <w:cs/>
          <w:lang w:val="en-GB"/>
        </w:rPr>
        <w:lastRenderedPageBreak/>
        <w:t>กลุ่มบริษัท</w:t>
      </w:r>
      <w:r w:rsidRPr="00BE2250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BE2250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BE2250">
        <w:rPr>
          <w:rFonts w:asciiTheme="majorBidi" w:hAnsiTheme="majorBidi" w:cstheme="majorBidi"/>
          <w:sz w:val="30"/>
          <w:szCs w:val="30"/>
        </w:rPr>
        <w:t xml:space="preserve"> </w:t>
      </w:r>
      <w:r w:rsidRPr="00BE225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E2250">
        <w:rPr>
          <w:rFonts w:asciiTheme="majorBidi" w:hAnsiTheme="majorBidi" w:cstheme="majorBidi"/>
          <w:sz w:val="30"/>
          <w:szCs w:val="30"/>
        </w:rPr>
        <w:t xml:space="preserve">1 </w:t>
      </w:r>
      <w:r w:rsidRPr="00BE225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E2250">
        <w:rPr>
          <w:rFonts w:asciiTheme="majorBidi" w:hAnsiTheme="majorBidi" w:cstheme="majorBidi"/>
          <w:sz w:val="30"/>
          <w:szCs w:val="30"/>
        </w:rPr>
        <w:t>2563</w:t>
      </w:r>
    </w:p>
    <w:p w14:paraId="3AE6253B" w14:textId="2A2F1BAE" w:rsidR="00EA75F5" w:rsidRDefault="00EA75F5" w:rsidP="009B3895">
      <w:pPr>
        <w:pStyle w:val="ListParagraph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9BD75" w14:textId="77777777" w:rsidR="00EA75F5" w:rsidRPr="001B708F" w:rsidRDefault="00EA75F5" w:rsidP="00EA75F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jc w:val="thaiDistribute"/>
        <w:rPr>
          <w:rFonts w:ascii="Angsana New" w:eastAsiaTheme="minorEastAsia" w:hAnsi="Angsana New"/>
          <w:sz w:val="30"/>
          <w:szCs w:val="30"/>
        </w:rPr>
      </w:pPr>
      <w:r w:rsidRPr="322F1297">
        <w:rPr>
          <w:rFonts w:ascii="Angsana New" w:eastAsiaTheme="minorEastAsia" w:hAnsi="Angsana New" w:hint="cs"/>
          <w:sz w:val="30"/>
          <w:szCs w:val="30"/>
          <w:cs/>
        </w:rPr>
        <w:t>ดอกเบี้ย</w:t>
      </w:r>
    </w:p>
    <w:p w14:paraId="61560532" w14:textId="77777777" w:rsidR="00EA75F5" w:rsidRPr="000004EC" w:rsidRDefault="00EA75F5" w:rsidP="00EA75F5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="Angsana New" w:eastAsiaTheme="minorEastAsia" w:hAnsi="Angsana New"/>
          <w:sz w:val="28"/>
          <w:szCs w:val="28"/>
        </w:rPr>
      </w:pPr>
    </w:p>
    <w:p w14:paraId="3C124B3F" w14:textId="77777777" w:rsidR="00EA75F5" w:rsidRPr="000004EC" w:rsidRDefault="00EA75F5" w:rsidP="00EA7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ตั้งแต่วันที่ </w:t>
      </w:r>
      <w:r w:rsidRPr="000004EC">
        <w:rPr>
          <w:rFonts w:ascii="Angsana New" w:eastAsiaTheme="minorHAnsi" w:hAnsi="Angsana New"/>
          <w:sz w:val="30"/>
          <w:szCs w:val="30"/>
        </w:rPr>
        <w:t>1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 มกราคม </w:t>
      </w:r>
      <w:r w:rsidRPr="000004EC">
        <w:rPr>
          <w:rFonts w:ascii="Angsana New" w:eastAsiaTheme="minorHAnsi" w:hAnsi="Angsana New"/>
          <w:sz w:val="30"/>
          <w:szCs w:val="30"/>
        </w:rPr>
        <w:t>2563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</w:t>
      </w:r>
    </w:p>
    <w:p w14:paraId="24DD81EF" w14:textId="77777777" w:rsidR="00EA75F5" w:rsidRPr="000004EC" w:rsidRDefault="00EA75F5" w:rsidP="00EA75F5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60CE83B1" w14:textId="77777777" w:rsidR="00EA75F5" w:rsidRPr="000004EC" w:rsidRDefault="00EA75F5" w:rsidP="00EA75F5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-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ab/>
        <w:t>มูลค่าตามบัญชีขั้นต้นของสินทรัพย์ทางการเงิน หรือ</w:t>
      </w:r>
    </w:p>
    <w:p w14:paraId="6D9EFD48" w14:textId="77777777" w:rsidR="00EA75F5" w:rsidRDefault="00EA75F5" w:rsidP="00EA75F5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-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ab/>
        <w:t>ราคาทุนตัดจำหน่ายของหนี้สินทางการเงิน</w:t>
      </w:r>
    </w:p>
    <w:p w14:paraId="0767A726" w14:textId="77777777" w:rsidR="00EA75F5" w:rsidRPr="000004EC" w:rsidRDefault="00EA75F5" w:rsidP="00EA75F5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2E84172D" w14:textId="77777777" w:rsidR="00EA75F5" w:rsidRPr="000004EC" w:rsidRDefault="00EA75F5" w:rsidP="00EA7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กลุ่มบริษัทและบริษัทประมาณการกระแสเงินสดในอนาคต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 </w:t>
      </w:r>
    </w:p>
    <w:p w14:paraId="1C79DFEF" w14:textId="77777777" w:rsidR="00EA75F5" w:rsidRPr="000004EC" w:rsidRDefault="00EA75F5" w:rsidP="00EA7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28"/>
          <w:szCs w:val="28"/>
        </w:rPr>
      </w:pPr>
    </w:p>
    <w:p w14:paraId="0A908B5A" w14:textId="77777777" w:rsidR="00EA75F5" w:rsidRPr="000004EC" w:rsidRDefault="00EA75F5" w:rsidP="00EA7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การคำนวณอัตราดอกเบี้ยที่แท้จริงรวมถึงค่าธรรมเนียมและต้นทุนในการรับและจ่ายทั้งหมด</w:t>
      </w:r>
      <w:r w:rsidRPr="000004EC">
        <w:rPr>
          <w:rFonts w:ascii="Angsana New" w:hAnsi="Angsana New" w:hint="cs"/>
          <w:sz w:val="30"/>
          <w:szCs w:val="30"/>
          <w:cs/>
        </w:rPr>
        <w:t>ซึ่ง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663E9FA9" w14:textId="77777777" w:rsidR="00EA75F5" w:rsidRPr="000004EC" w:rsidRDefault="00EA75F5" w:rsidP="00EA7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B7FF76E" w14:textId="77777777" w:rsidR="00EA75F5" w:rsidRPr="001B708F" w:rsidRDefault="00EA75F5" w:rsidP="00EA7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0004EC">
        <w:rPr>
          <w:rFonts w:ascii="Angsana New" w:hAnsi="Angsana New" w:hint="cs"/>
          <w:sz w:val="30"/>
          <w:szCs w:val="30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</w:t>
      </w:r>
      <w:r w:rsidRPr="001B708F">
        <w:rPr>
          <w:rFonts w:ascii="Angsana New" w:hAnsi="Angsana New" w:hint="cs"/>
          <w:sz w:val="30"/>
          <w:szCs w:val="30"/>
          <w:cs/>
        </w:rPr>
        <w:t>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ด้านเครดิตสำหรับกรณีของ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ด้านเครดิต</w:t>
      </w:r>
    </w:p>
    <w:p w14:paraId="4743F30E" w14:textId="77777777" w:rsidR="00EA75F5" w:rsidRPr="000004EC" w:rsidRDefault="00EA75F5" w:rsidP="00EA75F5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14D02D7D" w14:textId="77777777" w:rsidR="00EA75F5" w:rsidRDefault="00EA75F5" w:rsidP="00EA75F5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16DE03E" w14:textId="77777777" w:rsidR="00EA75F5" w:rsidRPr="001B708F" w:rsidRDefault="00EA75F5" w:rsidP="00EA75F5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B708F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การคำนวณดอกเบี้ยรับและดอกเบี้ยจ่าย </w:t>
      </w:r>
    </w:p>
    <w:p w14:paraId="3F40571B" w14:textId="77777777" w:rsidR="00EA75F5" w:rsidRPr="000004EC" w:rsidRDefault="00EA75F5" w:rsidP="00EA75F5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225A8392" w14:textId="77777777" w:rsidR="00EA75F5" w:rsidRDefault="00EA75F5" w:rsidP="00EA75F5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อย่างไรก็ตามสำหรับสินทรัพย์ทางการเงินที่ไม่ใช่สินทรัพย์ทางการเงินที่มีการด้อยค่าด้านเครดิต</w:t>
      </w:r>
      <w:r>
        <w:rPr>
          <w:rFonts w:ascii="Angsana New" w:hAnsi="Angsana New" w:hint="cs"/>
          <w:sz w:val="30"/>
          <w:szCs w:val="30"/>
          <w:cs/>
        </w:rPr>
        <w:t xml:space="preserve">เมื่อรับรู้รายการครั้งแรก </w:t>
      </w:r>
      <w:r w:rsidRPr="001B708F">
        <w:rPr>
          <w:rFonts w:ascii="Angsana New" w:hAnsi="Angsana New" w:hint="cs"/>
          <w:sz w:val="30"/>
          <w:szCs w:val="30"/>
          <w:cs/>
        </w:rPr>
        <w:t>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05764CF0" w14:textId="77777777" w:rsidR="00EA75F5" w:rsidRPr="00AE23E4" w:rsidRDefault="00EA75F5" w:rsidP="00EA75F5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="Angsana New" w:hAnsi="Angsana New"/>
          <w:sz w:val="28"/>
          <w:szCs w:val="28"/>
          <w:cs/>
        </w:rPr>
      </w:pPr>
    </w:p>
    <w:p w14:paraId="6C45B47B" w14:textId="4F8B79FF" w:rsidR="00EA75F5" w:rsidRPr="00EA75F5" w:rsidRDefault="00EA75F5" w:rsidP="00EA75F5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สำหรับสินทรัพย์และหนี้สินทางการเงินที่มีอยู่ ณ วันที่วันถือปฏิบัติตามมาตรฐานและมีการเปลี่ยนแปลงจะใช้วิธีอัตราดอกเบี้ยที่แท้จริงโดยวิธีเปลี่ยนทันทีเป็นต้นไป</w:t>
      </w:r>
    </w:p>
    <w:p w14:paraId="4F622D7A" w14:textId="77777777" w:rsidR="00CE4571" w:rsidRDefault="00CE4571" w:rsidP="009B3895">
      <w:pPr>
        <w:pStyle w:val="ListParagraph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D7680" w14:textId="77777777" w:rsidR="00BE2250" w:rsidRPr="00BE2250" w:rsidRDefault="00BE2250" w:rsidP="0065230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E225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BE225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4F7F553" w14:textId="77777777" w:rsidR="00BE2250" w:rsidRPr="00BE2250" w:rsidRDefault="00BE2250" w:rsidP="00BE2250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478B4F69" w14:textId="77777777" w:rsidR="00BE2250" w:rsidRPr="00BE2250" w:rsidRDefault="00BE2250" w:rsidP="00BE22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BE225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E2250">
        <w:rPr>
          <w:rFonts w:asciiTheme="majorBidi" w:hAnsiTheme="majorBidi" w:cstheme="majorBidi"/>
          <w:sz w:val="30"/>
          <w:szCs w:val="30"/>
        </w:rPr>
        <w:t xml:space="preserve">1 </w:t>
      </w:r>
      <w:r w:rsidRPr="00BE225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E2250">
        <w:rPr>
          <w:rFonts w:asciiTheme="majorBidi" w:hAnsiTheme="majorBidi" w:cstheme="majorBidi"/>
          <w:sz w:val="30"/>
          <w:szCs w:val="30"/>
        </w:rPr>
        <w:t xml:space="preserve">2563 </w:t>
      </w:r>
      <w:r w:rsidRPr="00BE2250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BE2250">
        <w:rPr>
          <w:rFonts w:asciiTheme="majorBidi" w:hAnsiTheme="majorBidi" w:cstheme="majorBidi"/>
          <w:sz w:val="30"/>
          <w:szCs w:val="30"/>
        </w:rPr>
        <w:t xml:space="preserve">TFRS 16 </w:t>
      </w:r>
      <w:r w:rsidRPr="00BE2250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BE2250">
        <w:rPr>
          <w:rFonts w:asciiTheme="majorBidi" w:hAnsiTheme="majorBidi" w:cstheme="majorBidi"/>
          <w:sz w:val="30"/>
          <w:szCs w:val="30"/>
        </w:rPr>
        <w:t xml:space="preserve">17 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BE225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2250">
        <w:rPr>
          <w:rFonts w:asciiTheme="majorBidi" w:hAnsiTheme="majorBidi" w:cstheme="majorBidi"/>
          <w:sz w:val="30"/>
          <w:szCs w:val="30"/>
        </w:rPr>
        <w:t xml:space="preserve">(TAS 17) 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BE2250">
        <w:rPr>
          <w:rFonts w:asciiTheme="majorBidi" w:hAnsiTheme="majorBidi" w:cstheme="majorBidi"/>
          <w:sz w:val="30"/>
          <w:szCs w:val="30"/>
        </w:rPr>
        <w:t xml:space="preserve">4 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BE225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BE2250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2250">
        <w:rPr>
          <w:rFonts w:asciiTheme="majorBidi" w:hAnsiTheme="majorBidi" w:cstheme="majorBidi"/>
          <w:sz w:val="30"/>
          <w:szCs w:val="30"/>
        </w:rPr>
        <w:t xml:space="preserve">(TFRIC 4) 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BE2250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BE22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2250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BE22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86C9E87" w14:textId="77777777" w:rsidR="00BE2250" w:rsidRPr="00BE2250" w:rsidRDefault="00BE2250" w:rsidP="003C40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0A5CD6" w14:textId="77777777" w:rsidR="00BE2250" w:rsidRPr="00BE2250" w:rsidRDefault="00BE2250" w:rsidP="00BE22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2250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BE2250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BE225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E2250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BE2250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BE2250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BE2250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BE2250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BE225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E2250">
        <w:rPr>
          <w:rFonts w:asciiTheme="majorBidi" w:hAnsiTheme="majorBidi" w:cstheme="majorBidi"/>
          <w:sz w:val="30"/>
          <w:szCs w:val="30"/>
        </w:rPr>
        <w:t xml:space="preserve"> 1 </w:t>
      </w:r>
      <w:r w:rsidRPr="00BE225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E2250">
        <w:rPr>
          <w:rFonts w:asciiTheme="majorBidi" w:hAnsiTheme="majorBidi" w:cstheme="majorBidi"/>
          <w:sz w:val="30"/>
          <w:szCs w:val="30"/>
        </w:rPr>
        <w:t>2563</w:t>
      </w:r>
      <w:r w:rsidRPr="00BE225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E225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BE2250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BE2250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BE225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E2250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A9855A3" w14:textId="5CA55786" w:rsidR="00BE2250" w:rsidRDefault="00BE2250" w:rsidP="00BE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E1B92CF" w14:textId="12DBF4F4" w:rsidR="00A8158F" w:rsidRDefault="00A8158F" w:rsidP="00BE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1B5101BF" w14:textId="0DBCAC58" w:rsidR="00A8158F" w:rsidRDefault="00A8158F" w:rsidP="00BE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1A2C690A" w14:textId="76C7446E" w:rsidR="00A8158F" w:rsidRDefault="00A8158F" w:rsidP="00BE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55991F4E" w14:textId="6E52CA2D" w:rsidR="003C4003" w:rsidRDefault="003C4003" w:rsidP="00BE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79230E30" w14:textId="77777777" w:rsidR="003C4003" w:rsidRPr="00BE2250" w:rsidRDefault="003C4003" w:rsidP="00BE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111A042B" w14:textId="77777777" w:rsidR="00BE2250" w:rsidRPr="00BE2250" w:rsidRDefault="00BE2250" w:rsidP="00BE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2250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BE225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BE2250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2E1E90B5" w14:textId="77777777" w:rsidR="00BE2250" w:rsidRPr="00BE2250" w:rsidRDefault="00BE2250" w:rsidP="00BE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2250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65A2343D" w14:textId="77777777" w:rsidR="00BE2250" w:rsidRPr="00BE2250" w:rsidRDefault="00BE2250" w:rsidP="0065230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pacing w:val="-4"/>
          <w:sz w:val="30"/>
          <w:szCs w:val="30"/>
          <w:shd w:val="clear" w:color="auto" w:fill="CCCCCC"/>
        </w:rPr>
      </w:pPr>
      <w:r w:rsidRPr="00BE2250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BE2250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Pr="00BE2250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BE2250">
        <w:rPr>
          <w:rFonts w:asciiTheme="majorBidi" w:hAnsiTheme="majorBidi" w:cstheme="majorBidi"/>
          <w:spacing w:val="-4"/>
          <w:sz w:val="30"/>
          <w:szCs w:val="30"/>
          <w:shd w:val="clear" w:color="auto" w:fill="CCCCCC"/>
          <w:cs/>
        </w:rPr>
        <w:t xml:space="preserve"> </w:t>
      </w:r>
      <w:r w:rsidRPr="00BE2250">
        <w:rPr>
          <w:rFonts w:asciiTheme="majorBidi" w:hAnsiTheme="majorBidi" w:cstheme="majorBidi"/>
          <w:spacing w:val="-4"/>
          <w:sz w:val="30"/>
          <w:szCs w:val="30"/>
          <w:shd w:val="clear" w:color="auto" w:fill="CCCCCC"/>
        </w:rPr>
        <w:t xml:space="preserve"> </w:t>
      </w:r>
    </w:p>
    <w:p w14:paraId="0E99AA62" w14:textId="77777777" w:rsidR="00BE2250" w:rsidRPr="00BE2250" w:rsidRDefault="00BE2250" w:rsidP="0065230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E2250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BE2250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BE2250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382A21C8" w14:textId="77777777" w:rsidR="00BE2250" w:rsidRPr="00BE2250" w:rsidRDefault="00BE2250" w:rsidP="0065230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E2250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229899D8" w14:textId="7EE26C1B" w:rsidR="009D3871" w:rsidRPr="00A8158F" w:rsidRDefault="00BE2250" w:rsidP="00A8158F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E2250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BE2250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  <w:bookmarkEnd w:id="2"/>
    </w:p>
    <w:p w14:paraId="4F5A51C0" w14:textId="77777777" w:rsidR="00A8158F" w:rsidRPr="00A8158F" w:rsidRDefault="00A8158F" w:rsidP="00A81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6A95" w14:textId="347B9ECB" w:rsidR="00F64AF0" w:rsidRPr="00251A88" w:rsidRDefault="003C7FC0" w:rsidP="00251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C7FC0">
        <w:rPr>
          <w:rFonts w:asciiTheme="majorBidi" w:eastAsia="Calibri" w:hAnsiTheme="majorBidi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3C7FC0">
        <w:rPr>
          <w:rFonts w:asciiTheme="majorBidi" w:eastAsia="Calibri" w:hAnsiTheme="majorBidi"/>
          <w:sz w:val="30"/>
          <w:szCs w:val="30"/>
        </w:rPr>
        <w:t xml:space="preserve">TFRS </w:t>
      </w:r>
      <w:r w:rsidRPr="003C7FC0">
        <w:rPr>
          <w:rFonts w:asciiTheme="majorBidi" w:eastAsia="Calibri" w:hAnsiTheme="majorBidi"/>
          <w:sz w:val="30"/>
          <w:szCs w:val="30"/>
          <w:cs/>
        </w:rPr>
        <w:t>16 โดย ณ วันที่ 1 มกราคม 2563 กลุ่มบริษัทรับรู้สินทรัพย์สิทธิการใช้เพิ่มขึ้นประมาณ 43 ล้านบาท และลักษณะของค่าใช้จ่ายที่เกี่ยวข้องกับสัญญาเช่าดังกล่าวจะเปลี่ยนแปลงไป 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ทั้งนี้ภาระผูกพันตามสัญญาเช่าดำเนินงาน ณ 31 ธันวาคม 2562 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 และสินทรัพย์อ้างอิงที่มีมูลค่าต่ำเมื่อรวมกับหนี้สินตามสัญญาเช่าการเงิน กลุ่มบริษัทจึงรับรู้หนี้สินตามสัญญาเช่า ณ วันที่ 1 มกราคม 2563 เป็นจำนวน 43 ล้านบาท โดยมีอัตราดอกเบี้ยเงินกู้ยืมส่วนเพิ่มร้อยละ 3.6 ต่อปี</w:t>
      </w:r>
    </w:p>
    <w:p w14:paraId="0490F9C2" w14:textId="77777777" w:rsidR="007C17E4" w:rsidRDefault="007C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1E3EE7F" w14:textId="4180C84D" w:rsidR="00D94804" w:rsidRPr="008426EE" w:rsidRDefault="007C0219" w:rsidP="007C0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4</w:t>
      </w: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8426E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</w:t>
      </w:r>
      <w:r w:rsidR="008F2CC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</w:t>
      </w:r>
      <w:r w:rsidR="008426E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5041641D" w14:textId="77777777" w:rsidR="009E0DD5" w:rsidRPr="003F782A" w:rsidRDefault="009E0DD5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77AA8E9D" w14:textId="3BBE45D7" w:rsidR="00677076" w:rsidRPr="00623946" w:rsidRDefault="00677076" w:rsidP="0034430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2394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Pr="003B17E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63BA0" w:rsidRPr="007C17E4">
        <w:rPr>
          <w:rFonts w:asciiTheme="majorBidi" w:hAnsiTheme="majorBidi" w:cstheme="majorBidi"/>
          <w:bCs/>
          <w:sz w:val="30"/>
          <w:szCs w:val="30"/>
        </w:rPr>
        <w:t>8</w:t>
      </w:r>
      <w:r w:rsidRPr="007C17E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7C17E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7C17E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63BA0" w:rsidRPr="007C17E4">
        <w:rPr>
          <w:rFonts w:asciiTheme="majorBidi" w:hAnsiTheme="majorBidi" w:cstheme="majorBidi"/>
          <w:bCs/>
          <w:sz w:val="30"/>
          <w:szCs w:val="30"/>
        </w:rPr>
        <w:t>9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 xml:space="preserve"> บุคคล</w:t>
      </w:r>
      <w:r w:rsidRPr="00677076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52E1452" w14:textId="77777777" w:rsidR="008F1562" w:rsidRPr="00EE33F0" w:rsidRDefault="008F156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10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602"/>
        <w:gridCol w:w="4158"/>
      </w:tblGrid>
      <w:tr w:rsidR="00C45653" w:rsidRPr="00646EA6" w14:paraId="32199B97" w14:textId="77777777" w:rsidTr="00572D26">
        <w:trPr>
          <w:trHeight w:val="342"/>
          <w:tblHeader/>
        </w:trPr>
        <w:tc>
          <w:tcPr>
            <w:tcW w:w="4320" w:type="dxa"/>
          </w:tcPr>
          <w:p w14:paraId="33CE6E39" w14:textId="77777777" w:rsidR="00C45653" w:rsidRPr="00646EA6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b/>
                <w:bCs/>
                <w:sz w:val="30"/>
                <w:szCs w:val="30"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02" w:type="dxa"/>
          </w:tcPr>
          <w:p w14:paraId="116751C8" w14:textId="77777777" w:rsidR="00C45653" w:rsidRPr="00646EA6" w:rsidRDefault="00C45653" w:rsidP="00344305">
            <w:pPr>
              <w:tabs>
                <w:tab w:val="left" w:pos="1152"/>
              </w:tabs>
              <w:spacing w:before="120" w:line="240" w:lineRule="atLeast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158" w:type="dxa"/>
          </w:tcPr>
          <w:p w14:paraId="43B92DAA" w14:textId="77777777" w:rsidR="00C45653" w:rsidRPr="00646EA6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45653" w:rsidRPr="00E42252" w14:paraId="1031C6E4" w14:textId="77777777" w:rsidTr="00572D26">
        <w:trPr>
          <w:trHeight w:val="342"/>
        </w:trPr>
        <w:tc>
          <w:tcPr>
            <w:tcW w:w="4320" w:type="dxa"/>
          </w:tcPr>
          <w:p w14:paraId="1B72B89D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ครอบครัว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แจ้งอยู่และครอบครัว</w:t>
            </w:r>
          </w:p>
          <w:p w14:paraId="1B2120D3" w14:textId="77777777" w:rsidR="00C45653" w:rsidRPr="00E42252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วัชรธรรม</w:t>
            </w:r>
          </w:p>
        </w:tc>
        <w:tc>
          <w:tcPr>
            <w:tcW w:w="1602" w:type="dxa"/>
          </w:tcPr>
          <w:p w14:paraId="60F5048F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32BCCDD9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C45653" w:rsidRPr="00E42252" w14:paraId="058F2378" w14:textId="77777777" w:rsidTr="00572D26">
        <w:trPr>
          <w:trHeight w:val="342"/>
        </w:trPr>
        <w:tc>
          <w:tcPr>
            <w:tcW w:w="4320" w:type="dxa"/>
          </w:tcPr>
          <w:p w14:paraId="60A7D020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เซฟ เทรด อินเตอร์เนชั่นแนล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02" w:type="dxa"/>
          </w:tcPr>
          <w:p w14:paraId="20E8376A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07A2A48B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2C01DA" w14:paraId="28DF74E2" w14:textId="77777777" w:rsidTr="00572D26">
        <w:trPr>
          <w:trHeight w:val="342"/>
        </w:trPr>
        <w:tc>
          <w:tcPr>
            <w:tcW w:w="4320" w:type="dxa"/>
          </w:tcPr>
          <w:p w14:paraId="5F506432" w14:textId="4ACBFBA3" w:rsidR="00C45653" w:rsidRPr="002C01DA" w:rsidRDefault="00C45653" w:rsidP="00344305">
            <w:pPr>
              <w:autoSpaceDE w:val="0"/>
              <w:autoSpaceDN w:val="0"/>
              <w:ind w:left="180" w:hanging="252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เฟดเดอร์ 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91590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602" w:type="dxa"/>
          </w:tcPr>
          <w:p w14:paraId="2A20B572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43DDA3BD" w14:textId="77777777" w:rsidR="00C45653" w:rsidRPr="002C01DA" w:rsidRDefault="00C45653" w:rsidP="00344305">
            <w:pPr>
              <w:autoSpaceDE w:val="0"/>
              <w:autoSpaceDN w:val="0"/>
              <w:rPr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E42252" w14:paraId="118037CF" w14:textId="77777777" w:rsidTr="00572D26">
        <w:trPr>
          <w:trHeight w:val="342"/>
        </w:trPr>
        <w:tc>
          <w:tcPr>
            <w:tcW w:w="4320" w:type="dxa"/>
          </w:tcPr>
          <w:p w14:paraId="1F93D92C" w14:textId="77777777" w:rsidR="00C45653" w:rsidRPr="00A6452E" w:rsidRDefault="002B18FA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hyperlink r:id="rId8" w:history="1">
              <w:r w:rsidR="00C45653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 w:rsidR="00C45653">
                <w:rPr>
                  <w:rFonts w:ascii="Angsana New" w:hAnsi="Angsana New" w:hint="cs"/>
                  <w:sz w:val="30"/>
                  <w:szCs w:val="30"/>
                  <w:cs/>
                </w:rPr>
                <w:t>เธียรสุรัตน์ ลีสซิ่ง</w:t>
              </w:r>
              <w:r w:rsidR="00C45653" w:rsidRPr="00A6452E">
                <w:rPr>
                  <w:rFonts w:ascii="Angsana New" w:hAnsi="Angsana New"/>
                  <w:sz w:val="30"/>
                  <w:szCs w:val="30"/>
                  <w:cs/>
                </w:rPr>
                <w:t xml:space="preserve"> จำกัด</w:t>
              </w:r>
            </w:hyperlink>
          </w:p>
        </w:tc>
        <w:tc>
          <w:tcPr>
            <w:tcW w:w="1602" w:type="dxa"/>
          </w:tcPr>
          <w:p w14:paraId="05FF2303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27EEDC25" w14:textId="77777777" w:rsidR="00C45653" w:rsidRPr="00E42252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E42252" w14:paraId="4A2F78E4" w14:textId="77777777" w:rsidTr="00572D26">
        <w:trPr>
          <w:trHeight w:val="342"/>
        </w:trPr>
        <w:tc>
          <w:tcPr>
            <w:tcW w:w="4320" w:type="dxa"/>
          </w:tcPr>
          <w:p w14:paraId="7EE9B4CC" w14:textId="77777777" w:rsidR="00C45653" w:rsidRPr="000658AE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ทีเอสอาร์ ลาว จำกัด</w:t>
            </w:r>
          </w:p>
        </w:tc>
        <w:tc>
          <w:tcPr>
            <w:tcW w:w="1602" w:type="dxa"/>
          </w:tcPr>
          <w:p w14:paraId="66C9E394" w14:textId="77777777" w:rsidR="00C45653" w:rsidRPr="000658AE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4158" w:type="dxa"/>
          </w:tcPr>
          <w:p w14:paraId="6A2C8D23" w14:textId="77777777" w:rsidR="00C45653" w:rsidRPr="00E42252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</w:p>
        </w:tc>
      </w:tr>
      <w:tr w:rsidR="00C45653" w14:paraId="1B5FB25A" w14:textId="77777777" w:rsidTr="00572D26">
        <w:trPr>
          <w:trHeight w:val="342"/>
        </w:trPr>
        <w:tc>
          <w:tcPr>
            <w:tcW w:w="4320" w:type="dxa"/>
          </w:tcPr>
          <w:p w14:paraId="1A3DA25D" w14:textId="77777777" w:rsidR="00C45653" w:rsidRPr="00AD1432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เบตเตอร์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ดรีมส์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02" w:type="dxa"/>
          </w:tcPr>
          <w:p w14:paraId="498A93F7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645B3DD3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057E2298" w14:textId="77777777" w:rsidTr="00572D26">
        <w:trPr>
          <w:trHeight w:val="342"/>
        </w:trPr>
        <w:tc>
          <w:tcPr>
            <w:tcW w:w="4320" w:type="dxa"/>
          </w:tcPr>
          <w:p w14:paraId="4149F359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ไอดีล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วอเตอร์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02" w:type="dxa"/>
          </w:tcPr>
          <w:p w14:paraId="4D097034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7E2250AE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25E59D2E" w14:textId="77777777" w:rsidTr="00572D26">
        <w:trPr>
          <w:trHeight w:val="342"/>
        </w:trPr>
        <w:tc>
          <w:tcPr>
            <w:tcW w:w="4320" w:type="dxa"/>
          </w:tcPr>
          <w:p w14:paraId="5301CC9A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อินเทอร์เน็ตประเทศไทย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02" w:type="dxa"/>
          </w:tcPr>
          <w:p w14:paraId="0713104F" w14:textId="77777777" w:rsidR="00C45653" w:rsidRPr="00E42252" w:rsidRDefault="00C45653" w:rsidP="0001345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01654A72" w14:textId="77777777" w:rsidR="00C45653" w:rsidRDefault="00C45653" w:rsidP="00013450">
            <w:pPr>
              <w:tabs>
                <w:tab w:val="left" w:pos="0"/>
              </w:tabs>
              <w:ind w:right="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09568878" w14:textId="77777777" w:rsidTr="00572D26">
        <w:trPr>
          <w:trHeight w:val="342"/>
        </w:trPr>
        <w:tc>
          <w:tcPr>
            <w:tcW w:w="4320" w:type="dxa"/>
          </w:tcPr>
          <w:p w14:paraId="74CBB62A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ซีโอแอล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02" w:type="dxa"/>
          </w:tcPr>
          <w:p w14:paraId="46186766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31439922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5CBB64CD" w14:textId="77777777" w:rsidTr="00572D26">
        <w:trPr>
          <w:trHeight w:val="342"/>
        </w:trPr>
        <w:tc>
          <w:tcPr>
            <w:tcW w:w="4320" w:type="dxa"/>
          </w:tcPr>
          <w:p w14:paraId="30D78AC7" w14:textId="77777777" w:rsidR="00C45653" w:rsidRPr="004B61CA" w:rsidRDefault="00C45653" w:rsidP="00344305">
            <w:pPr>
              <w:tabs>
                <w:tab w:val="left" w:pos="0"/>
                <w:tab w:val="left" w:pos="16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E69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วีสุเซลล์</w:t>
            </w:r>
            <w:r w:rsidRPr="00EE69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02" w:type="dxa"/>
          </w:tcPr>
          <w:p w14:paraId="57F3CEA8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3F4BDF1E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:rsidRPr="00646EA6" w14:paraId="67590AA5" w14:textId="77777777" w:rsidTr="00572D26">
        <w:tc>
          <w:tcPr>
            <w:tcW w:w="4320" w:type="dxa"/>
          </w:tcPr>
          <w:p w14:paraId="1C1703B0" w14:textId="77777777" w:rsidR="00C45653" w:rsidRPr="00646EA6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ind w:right="43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02" w:type="dxa"/>
          </w:tcPr>
          <w:p w14:paraId="39F52A0A" w14:textId="77777777" w:rsidR="00C45653" w:rsidRPr="00646EA6" w:rsidRDefault="00C45653" w:rsidP="00344305">
            <w:pPr>
              <w:tabs>
                <w:tab w:val="left" w:pos="1152"/>
                <w:tab w:val="left" w:pos="4752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58" w:type="dxa"/>
          </w:tcPr>
          <w:p w14:paraId="0D5A96D4" w14:textId="77777777" w:rsidR="00C45653" w:rsidRPr="00646EA6" w:rsidRDefault="00C45653" w:rsidP="00344305">
            <w:pPr>
              <w:tabs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646EA6"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646E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DFA4EA8" w14:textId="0E81778E" w:rsidR="00A8510F" w:rsidRPr="003F782A" w:rsidRDefault="00A8510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7D4462D" w14:textId="27C4C61E" w:rsidR="00915907" w:rsidRPr="00F56052" w:rsidRDefault="00915907" w:rsidP="006F5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6"/>
          <w:szCs w:val="26"/>
        </w:rPr>
      </w:pPr>
      <w:r w:rsidRPr="00961717">
        <w:rPr>
          <w:rFonts w:ascii="Angsana New" w:hAnsi="Angsana New"/>
          <w:sz w:val="30"/>
          <w:szCs w:val="30"/>
        </w:rPr>
        <w:t>*</w:t>
      </w:r>
      <w:r w:rsidR="00414CFD" w:rsidRPr="00414CFD">
        <w:rPr>
          <w:rFonts w:ascii="Angsana New" w:hAnsi="Angsana New"/>
          <w:spacing w:val="2"/>
          <w:sz w:val="26"/>
          <w:szCs w:val="26"/>
          <w:cs/>
        </w:rPr>
        <w:t>ในที่ประชุมคณะกรรมการของบริษัทเธียรสุรัตน์ จำกัด (มหาชน) เมื่อวันที่ 22 กรกฎาคม 2562 คณะกรรมการมีมติให้เลิกกิจการ โดยบริษัทดังกล่าวได้จดทะเบียนเลิกกิจการกับกระทรวงพาณิชย์แล้ว เมื่อวันที่ 30 กันยายน 2562 และชำระบัญชี</w:t>
      </w:r>
      <w:r w:rsidR="00414CFD">
        <w:rPr>
          <w:rFonts w:ascii="Angsana New" w:hAnsi="Angsana New" w:hint="cs"/>
          <w:spacing w:val="2"/>
          <w:sz w:val="26"/>
          <w:szCs w:val="26"/>
          <w:cs/>
        </w:rPr>
        <w:t xml:space="preserve">เสร็จสิ้นแล้วในเดือนมกราคม </w:t>
      </w:r>
      <w:r w:rsidR="00414CFD">
        <w:rPr>
          <w:rFonts w:ascii="Angsana New" w:hAnsi="Angsana New"/>
          <w:spacing w:val="2"/>
          <w:sz w:val="26"/>
          <w:szCs w:val="26"/>
        </w:rPr>
        <w:t>2563</w:t>
      </w:r>
    </w:p>
    <w:p w14:paraId="19F0BDDF" w14:textId="28165813" w:rsidR="00344541" w:rsidRDefault="00344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sz w:val="30"/>
          <w:szCs w:val="30"/>
          <w:cs/>
          <w:lang w:val="en-GB"/>
        </w:rPr>
      </w:pPr>
    </w:p>
    <w:p w14:paraId="7B835EE6" w14:textId="77777777" w:rsidR="00F64AF0" w:rsidRDefault="00F64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6A86064" w14:textId="79DC9C08" w:rsidR="00C45653" w:rsidRDefault="00C45653" w:rsidP="00344305">
      <w:pPr>
        <w:pStyle w:val="block"/>
        <w:tabs>
          <w:tab w:val="left" w:pos="360"/>
          <w:tab w:val="left" w:pos="450"/>
        </w:tabs>
        <w:spacing w:after="0" w:line="240" w:lineRule="atLeast"/>
        <w:ind w:left="450"/>
        <w:jc w:val="both"/>
        <w:rPr>
          <w:rFonts w:ascii="Angsana New" w:hAnsi="Angsana New"/>
          <w:b/>
          <w:sz w:val="30"/>
          <w:szCs w:val="30"/>
          <w:lang w:bidi="th-TH"/>
        </w:rPr>
      </w:pPr>
      <w:r w:rsidRPr="00646EA6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Pr="00646EA6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6486C29A" w14:textId="77777777" w:rsidR="00C45653" w:rsidRPr="00EE33F0" w:rsidRDefault="00C45653" w:rsidP="00344305">
      <w:pPr>
        <w:pStyle w:val="block"/>
        <w:tabs>
          <w:tab w:val="left" w:pos="360"/>
          <w:tab w:val="left" w:pos="450"/>
        </w:tabs>
        <w:spacing w:after="0" w:line="240" w:lineRule="atLeast"/>
        <w:ind w:left="450"/>
        <w:jc w:val="both"/>
        <w:rPr>
          <w:rFonts w:ascii="Angsana New" w:hAnsi="Angsana New"/>
          <w:b/>
          <w:sz w:val="24"/>
          <w:szCs w:val="24"/>
          <w:lang w:bidi="th-TH"/>
        </w:rPr>
      </w:pP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4410"/>
        <w:gridCol w:w="5220"/>
      </w:tblGrid>
      <w:tr w:rsidR="00C45653" w:rsidRPr="00572D26" w14:paraId="580D6419" w14:textId="77777777" w:rsidTr="00572D26">
        <w:tc>
          <w:tcPr>
            <w:tcW w:w="4410" w:type="dxa"/>
          </w:tcPr>
          <w:p w14:paraId="20E48BD4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รายการ</w:t>
            </w:r>
            <w:r w:rsidRPr="00572D2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5220" w:type="dxa"/>
          </w:tcPr>
          <w:p w14:paraId="7AD4FD7B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นโยบายการกำหนดราคา</w:t>
            </w:r>
            <w:r w:rsidRPr="00572D2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C45653" w:rsidRPr="00572D26" w14:paraId="05562FDF" w14:textId="77777777" w:rsidTr="00572D26">
        <w:tc>
          <w:tcPr>
            <w:tcW w:w="4410" w:type="dxa"/>
          </w:tcPr>
          <w:p w14:paraId="14C5FC36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ขายสินค้า</w:t>
            </w:r>
          </w:p>
        </w:tc>
        <w:tc>
          <w:tcPr>
            <w:tcW w:w="5220" w:type="dxa"/>
          </w:tcPr>
          <w:p w14:paraId="0A695107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ราคาต้นทุนบวกกำไร</w:t>
            </w:r>
          </w:p>
        </w:tc>
      </w:tr>
      <w:tr w:rsidR="00C45653" w:rsidRPr="00572D26" w14:paraId="187AEC68" w14:textId="77777777" w:rsidTr="00572D26">
        <w:tc>
          <w:tcPr>
            <w:tcW w:w="4410" w:type="dxa"/>
          </w:tcPr>
          <w:p w14:paraId="56772593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รายได้อื่น</w:t>
            </w:r>
          </w:p>
        </w:tc>
        <w:tc>
          <w:tcPr>
            <w:tcW w:w="5220" w:type="dxa"/>
          </w:tcPr>
          <w:p w14:paraId="33E94EA5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C45653" w:rsidRPr="00572D26" w14:paraId="5A7F039A" w14:textId="77777777" w:rsidTr="00572D26">
        <w:tc>
          <w:tcPr>
            <w:tcW w:w="4410" w:type="dxa"/>
          </w:tcPr>
          <w:p w14:paraId="3ECC0ACD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ซื้อสินค้าและบริการ</w:t>
            </w:r>
          </w:p>
        </w:tc>
        <w:tc>
          <w:tcPr>
            <w:tcW w:w="5220" w:type="dxa"/>
          </w:tcPr>
          <w:p w14:paraId="34C73D14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ราคาต้นทุนบวกกำไรหรือราคาตลาด</w:t>
            </w:r>
          </w:p>
        </w:tc>
      </w:tr>
      <w:tr w:rsidR="00C45653" w:rsidRPr="00572D26" w14:paraId="1684A230" w14:textId="77777777" w:rsidTr="00572D26">
        <w:tc>
          <w:tcPr>
            <w:tcW w:w="4410" w:type="dxa"/>
          </w:tcPr>
          <w:p w14:paraId="55BA14E5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ซื้อสินทรัพย์</w:t>
            </w:r>
          </w:p>
        </w:tc>
        <w:tc>
          <w:tcPr>
            <w:tcW w:w="5220" w:type="dxa"/>
          </w:tcPr>
          <w:p w14:paraId="5EC068E2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ราคาต้นทุนบวกกำไรหรือราคาตลาด</w:t>
            </w:r>
          </w:p>
        </w:tc>
      </w:tr>
      <w:tr w:rsidR="00C45653" w:rsidRPr="00572D26" w14:paraId="6D96301E" w14:textId="77777777" w:rsidTr="00572D26">
        <w:tc>
          <w:tcPr>
            <w:tcW w:w="4410" w:type="dxa"/>
          </w:tcPr>
          <w:p w14:paraId="794EB71E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ค่าเช่าและบริการ</w:t>
            </w:r>
          </w:p>
        </w:tc>
        <w:tc>
          <w:tcPr>
            <w:tcW w:w="5220" w:type="dxa"/>
          </w:tcPr>
          <w:p w14:paraId="5BD3F621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C45653" w:rsidRPr="00572D26" w14:paraId="4995BD84" w14:textId="77777777" w:rsidTr="00572D26">
        <w:tc>
          <w:tcPr>
            <w:tcW w:w="4410" w:type="dxa"/>
          </w:tcPr>
          <w:p w14:paraId="35C0F0D3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5220" w:type="dxa"/>
          </w:tcPr>
          <w:p w14:paraId="45E3A74B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C45653" w:rsidRPr="00572D26" w14:paraId="7CAE19A8" w14:textId="77777777" w:rsidTr="00572D26">
        <w:tc>
          <w:tcPr>
            <w:tcW w:w="4410" w:type="dxa"/>
          </w:tcPr>
          <w:p w14:paraId="10943F8E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ดอกเบี้ยรับ</w:t>
            </w:r>
          </w:p>
        </w:tc>
        <w:tc>
          <w:tcPr>
            <w:tcW w:w="5220" w:type="dxa"/>
          </w:tcPr>
          <w:p w14:paraId="2256F2D2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อัตราตามสัญญา</w:t>
            </w:r>
          </w:p>
        </w:tc>
      </w:tr>
      <w:tr w:rsidR="00C45653" w:rsidRPr="00572D26" w14:paraId="12A6D2B7" w14:textId="77777777" w:rsidTr="00572D26">
        <w:tc>
          <w:tcPr>
            <w:tcW w:w="4410" w:type="dxa"/>
          </w:tcPr>
          <w:p w14:paraId="3E1B4B27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ค่าที่ปรึกษา</w:t>
            </w:r>
          </w:p>
        </w:tc>
        <w:tc>
          <w:tcPr>
            <w:tcW w:w="5220" w:type="dxa"/>
          </w:tcPr>
          <w:p w14:paraId="381EDA3B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</w:tbl>
    <w:p w14:paraId="24EE82AF" w14:textId="77777777" w:rsidR="00C45653" w:rsidRPr="00EE33F0" w:rsidRDefault="00C45653" w:rsidP="0034430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24"/>
          <w:szCs w:val="24"/>
        </w:rPr>
      </w:pPr>
    </w:p>
    <w:p w14:paraId="4246ABD1" w14:textId="322F13B7" w:rsidR="009E4D5E" w:rsidRPr="009E4D5E" w:rsidRDefault="009E4D5E" w:rsidP="009E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9E4D5E">
        <w:rPr>
          <w:rFonts w:ascii="Angsana New" w:eastAsia="MS Mincho" w:hAnsi="Angsana New"/>
          <w:sz w:val="30"/>
          <w:szCs w:val="30"/>
          <w:lang w:val="en-GB"/>
        </w:rPr>
        <w:t>3</w:t>
      </w:r>
      <w:r w:rsidRPr="009E4D5E">
        <w:rPr>
          <w:rFonts w:ascii="Angsana New" w:eastAsia="MS Mincho" w:hAnsi="Angsana New"/>
          <w:sz w:val="30"/>
          <w:szCs w:val="30"/>
        </w:rPr>
        <w:t>1</w:t>
      </w:r>
      <w:r w:rsidRPr="009E4D5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>มีนาคม</w:t>
      </w:r>
      <w:r w:rsidRPr="009E4D5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9E4D5E">
        <w:rPr>
          <w:rFonts w:ascii="Angsana New" w:eastAsia="MS Mincho" w:hAnsi="Angsana New" w:hint="cs"/>
          <w:sz w:val="30"/>
          <w:szCs w:val="30"/>
          <w:cs/>
        </w:rPr>
        <w:t>สรุปได้ดังนี้</w:t>
      </w:r>
    </w:p>
    <w:p w14:paraId="2C3A576E" w14:textId="77777777" w:rsidR="009E4D5E" w:rsidRPr="009E4D5E" w:rsidRDefault="009E4D5E" w:rsidP="009E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4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7"/>
        <w:gridCol w:w="1233"/>
        <w:gridCol w:w="269"/>
        <w:gridCol w:w="1240"/>
        <w:gridCol w:w="235"/>
        <w:gridCol w:w="1233"/>
        <w:gridCol w:w="235"/>
        <w:gridCol w:w="1379"/>
      </w:tblGrid>
      <w:tr w:rsidR="009E4D5E" w:rsidRPr="009E4D5E" w14:paraId="7EF5531B" w14:textId="77777777" w:rsidTr="00344541">
        <w:trPr>
          <w:tblHeader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DD05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DC4A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6C3B2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6214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E4D5E" w:rsidRPr="009E4D5E" w14:paraId="1B7098D3" w14:textId="77777777" w:rsidTr="00344541">
        <w:trPr>
          <w:tblHeader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3BB4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สำหรับงวดสามเดือนสิ้นสุดวันที่</w:t>
            </w:r>
            <w:r w:rsidRPr="009E4D5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9E4D5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E4D5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3CD6" w14:textId="145B883D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AC6B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5412" w14:textId="0CA38D73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1026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8B4D" w14:textId="42E22F15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C86F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44C3" w14:textId="5FADE74D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9E4D5E" w:rsidRPr="009E4D5E" w14:paraId="034C8D18" w14:textId="77777777" w:rsidTr="00344541">
        <w:trPr>
          <w:tblHeader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A208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E7E9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9E4D5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9E4D5E" w:rsidRPr="009E4D5E" w14:paraId="5326DF51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9515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056C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5D2F4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C8DD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812D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92B6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113B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D85A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A071F2" w:rsidRPr="009E4D5E" w14:paraId="7AA8700F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127A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82F4" w14:textId="499DFC6A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79B2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87E33" w14:textId="2FA86C0D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50E1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A638" w14:textId="6B460D5B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66,973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912B46C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534D" w14:textId="092E0F18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49,029</w:t>
            </w:r>
          </w:p>
        </w:tc>
      </w:tr>
      <w:tr w:rsidR="00A071F2" w:rsidRPr="009E4D5E" w14:paraId="57F1FACF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ED68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รายได้ค่าบริหารจัดการและรายได้อื่น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6F4B" w14:textId="4705B335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17925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65AC" w14:textId="0BCB66A1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3A3E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56A8" w14:textId="152CE723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FC6DED">
              <w:rPr>
                <w:rFonts w:ascii="Angsana New" w:eastAsia="MS Mincho" w:hAnsi="Angsana New"/>
                <w:sz w:val="30"/>
                <w:szCs w:val="30"/>
              </w:rPr>
              <w:t>740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E6A47B8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2BC5" w14:textId="3C28DD44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1,045</w:t>
            </w:r>
          </w:p>
        </w:tc>
      </w:tr>
      <w:tr w:rsidR="00A071F2" w:rsidRPr="009E4D5E" w14:paraId="74ABB6CA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B3A8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C39C7" w14:textId="06BD3B92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69FA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57C3" w14:textId="1AD96700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B9AB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C99A930" w14:textId="2151346F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8F00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2D06B071" w14:textId="37A2BEA1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75</w:t>
            </w:r>
          </w:p>
        </w:tc>
      </w:tr>
      <w:tr w:rsidR="00A071F2" w:rsidRPr="009E4D5E" w14:paraId="2EF9474E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14:paraId="7A90581E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771B" w14:textId="7977EF64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F230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222A" w14:textId="55CD5789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4927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F9410DE" w14:textId="41A40F6A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303777">
              <w:rPr>
                <w:rFonts w:ascii="Angsana New" w:eastAsia="MS Mincho" w:hAnsi="Angsana New"/>
                <w:sz w:val="30"/>
                <w:szCs w:val="30"/>
              </w:rPr>
              <w:t>1,487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E57FB3A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04DAD2C" w14:textId="1482E1EB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2,427</w:t>
            </w:r>
          </w:p>
        </w:tc>
      </w:tr>
      <w:tr w:rsidR="00A071F2" w:rsidRPr="009E4D5E" w14:paraId="347D86DD" w14:textId="77777777" w:rsidTr="00A071F2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14:paraId="554891C5" w14:textId="2681B44C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C0D0E6D" w14:textId="7C21AD8A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03777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5FF5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9413D94" w14:textId="330B77AD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03777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2F1B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AEFFE91" w14:textId="59FAFB1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405DFC3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0660293" w14:textId="0C7F99FE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128</w:t>
            </w:r>
          </w:p>
        </w:tc>
      </w:tr>
      <w:tr w:rsidR="00A071F2" w:rsidRPr="009E4D5E" w14:paraId="2C42B5A3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3867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74DA2AD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D030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B4DBFB2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C5B1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80FC95B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0AC686D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2ED232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71F2" w:rsidRPr="009E4D5E" w14:paraId="7DD56E62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FBC5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94D67F9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5FCB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259F29F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8B9D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5A1D54F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C811849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F8D612A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71F2" w:rsidRPr="009E4D5E" w14:paraId="73A9780D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958A" w14:textId="2F51A49D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DDB8" w14:textId="6A24DCD2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303777">
              <w:rPr>
                <w:rFonts w:ascii="Angsana New" w:eastAsia="MS Mincho" w:hAnsi="Angsana New"/>
                <w:sz w:val="30"/>
                <w:szCs w:val="30"/>
              </w:rPr>
              <w:t>235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CF29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B2059" w14:textId="427769D9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1,420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E8F8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07A6F01" w14:textId="7A2472E2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303777">
              <w:rPr>
                <w:rFonts w:ascii="Angsana New" w:eastAsia="MS Mincho" w:hAnsi="Angsana New"/>
                <w:sz w:val="30"/>
                <w:szCs w:val="30"/>
              </w:rPr>
              <w:t>235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401250C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AF71339" w14:textId="4D6D4390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1,420</w:t>
            </w:r>
          </w:p>
        </w:tc>
      </w:tr>
      <w:tr w:rsidR="00A071F2" w:rsidRPr="009E4D5E" w14:paraId="58145D26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7EC9" w14:textId="046E6340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CCCC" w14:textId="19E240AE" w:rsidR="00A071F2" w:rsidRPr="009E4D5E" w:rsidRDefault="00A071F2" w:rsidP="00B8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A071F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778A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C345" w14:textId="56ECAF71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980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1B9D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9A61EF1" w14:textId="51137165" w:rsidR="00A071F2" w:rsidRPr="009E4D5E" w:rsidRDefault="00A071F2" w:rsidP="00B8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303777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4FDD347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089F0876" w14:textId="6CEBBD82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980</w:t>
            </w:r>
          </w:p>
        </w:tc>
      </w:tr>
      <w:tr w:rsidR="00A071F2" w:rsidRPr="009E4D5E" w14:paraId="70745CF8" w14:textId="77777777" w:rsidTr="00344541">
        <w:trPr>
          <w:trHeight w:val="344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632F" w14:textId="2AD21140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757B686" w14:textId="57EC82D0" w:rsidR="00A071F2" w:rsidRPr="00A071F2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A071F2">
              <w:rPr>
                <w:rFonts w:ascii="Angsana New" w:eastAsia="MS Mincho" w:hAnsi="Angsana New"/>
                <w:sz w:val="30"/>
                <w:szCs w:val="30"/>
              </w:rPr>
              <w:t>48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1238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9819228" w14:textId="2763591B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01FE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F46319C" w14:textId="295E17BC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2E9FA53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5351506" w14:textId="19C1403F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47</w:t>
            </w:r>
          </w:p>
        </w:tc>
      </w:tr>
      <w:tr w:rsidR="00A071F2" w:rsidRPr="009E4D5E" w14:paraId="0126F094" w14:textId="77777777" w:rsidTr="00344541">
        <w:trPr>
          <w:trHeight w:val="344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C3AF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89E053D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C7E2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D6FF0F6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C843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9BE8357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CC161A4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01CBC3E6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71F2" w:rsidRPr="009E4D5E" w14:paraId="3613B205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F9579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14B4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25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1DBF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18DA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55C2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33FE957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5E77DBA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CCF4193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71F2" w:rsidRPr="009E4D5E" w14:paraId="0CC4810F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28FC" w14:textId="2D0CC102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03BE" w14:textId="5D55370D" w:rsidR="00A071F2" w:rsidRPr="00B816E5" w:rsidRDefault="00A071F2" w:rsidP="00B8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B816E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272B4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45B2" w14:textId="5EE892FB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313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A37E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ECD9" w14:textId="1B5B8393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7ECAA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1991" w14:textId="65C258DE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A071F2" w:rsidRPr="009E4D5E" w14:paraId="5AD42968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C475" w14:textId="5C0EA924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BC8E" w14:textId="397BB274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91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7DB0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8436" w14:textId="349DFE2D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92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CB2BB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69182BA" w14:textId="2C2CCE8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91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7510EC3" w14:textId="77777777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BB0059C" w14:textId="536BFD69" w:rsidR="00A071F2" w:rsidRPr="009E4D5E" w:rsidRDefault="00A071F2" w:rsidP="00A0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92</w:t>
            </w:r>
          </w:p>
        </w:tc>
      </w:tr>
      <w:tr w:rsidR="000D5671" w:rsidRPr="009E4D5E" w14:paraId="51F88934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5ED0" w14:textId="513C7CC2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lastRenderedPageBreak/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17D9" w14:textId="2A2DC184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A1D8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B648" w14:textId="311BF184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C7B1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59B8F" w14:textId="4B0B6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70A6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76E1" w14:textId="311A2E23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E407B6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0D5671" w:rsidRPr="009E4D5E" w14:paraId="60CFF24C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6877D" w14:textId="7AEF68E3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A1BF" w14:textId="4D97C360" w:rsidR="000D5671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171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0655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E516" w14:textId="522F1DE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115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60BA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69FA" w14:textId="749B1390" w:rsidR="000D5671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123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94AF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B087" w14:textId="7C4A63AF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59</w:t>
            </w:r>
          </w:p>
        </w:tc>
      </w:tr>
      <w:tr w:rsidR="000D5671" w:rsidRPr="009E4D5E" w14:paraId="0CABDA8A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6635" w14:textId="276FB5AA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E2B0" w14:textId="039904B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1,226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2ED6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BAAB8" w14:textId="3611FD2F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2,248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5306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D5AE286" w14:textId="6B2ABF9A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1,183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2B10440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BFCCF5C" w14:textId="0182FA90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2,174</w:t>
            </w:r>
          </w:p>
        </w:tc>
      </w:tr>
      <w:tr w:rsidR="000D5671" w:rsidRPr="009E4D5E" w14:paraId="09B159C0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C2DE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914B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D180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DAAB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8A51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EEB281C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E6E7631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2EB8FC3C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5671" w:rsidRPr="009E4D5E" w14:paraId="50FBD70B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F86B5" w14:textId="75A54B26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ผู้บริหาร</w:t>
            </w:r>
            <w:r w:rsidRPr="009E4D5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D394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49821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E8C8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FC5F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720BFCC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E6AD58B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38F0691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5671" w:rsidRPr="009E4D5E" w14:paraId="6876F86E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79E5" w14:textId="6140DF36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D77D5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ค่าที่ปรึกษา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E86F" w14:textId="10BFFA2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1,740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C489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B048" w14:textId="2FEC7459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1,050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9A562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22A5161" w14:textId="1D384D6E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1D77D5">
              <w:rPr>
                <w:rFonts w:ascii="Angsana New" w:eastAsia="MS Mincho" w:hAnsi="Angsana New"/>
                <w:sz w:val="30"/>
                <w:szCs w:val="30"/>
                <w:cs/>
              </w:rPr>
              <w:t>1</w:t>
            </w:r>
            <w:r w:rsidRPr="001D77D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1D77D5">
              <w:rPr>
                <w:rFonts w:ascii="Angsana New" w:eastAsia="MS Mincho" w:hAnsi="Angsana New"/>
                <w:sz w:val="30"/>
                <w:szCs w:val="30"/>
                <w:cs/>
              </w:rPr>
              <w:t>740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C80D997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62870A9" w14:textId="13FF394C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,050</w:t>
            </w:r>
          </w:p>
        </w:tc>
      </w:tr>
      <w:tr w:rsidR="000D5671" w:rsidRPr="009E4D5E" w14:paraId="50D46F30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B043" w14:textId="31790E36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7F06E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69A1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0BC6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6CF0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5A4345D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779B351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2E11AF8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5671" w:rsidRPr="009E4D5E" w14:paraId="13CBE5A1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6F24" w14:textId="3646AC29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8" w:firstLine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5E5F" w14:textId="504772A4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D77D5">
              <w:rPr>
                <w:rFonts w:ascii="Angsana New" w:eastAsia="MS Mincho" w:hAnsi="Angsana New"/>
                <w:sz w:val="30"/>
                <w:szCs w:val="30"/>
                <w:lang w:val="en-GB"/>
              </w:rPr>
              <w:t>12,194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0F06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141C" w14:textId="5C200A4A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10</w:t>
            </w: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,9</w:t>
            </w:r>
            <w:r w:rsidRPr="009E4D5E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5DD6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37CACDD" w14:textId="5437AB5F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D77D5">
              <w:rPr>
                <w:rFonts w:ascii="Angsana New" w:eastAsia="MS Mincho" w:hAnsi="Angsana New"/>
                <w:sz w:val="30"/>
                <w:szCs w:val="30"/>
              </w:rPr>
              <w:t>11,416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1007720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29E6BC20" w14:textId="4A4E6B28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9,580</w:t>
            </w:r>
          </w:p>
        </w:tc>
      </w:tr>
      <w:tr w:rsidR="000D5671" w:rsidRPr="009E4D5E" w14:paraId="46C6B0AB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50857" w14:textId="4E160EE0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8" w:firstLine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DA395" w14:textId="3F457646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112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6AE4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6658C" w14:textId="6AAD3805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55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98F5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2B477" w14:textId="124AFC13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001FB51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33435" w14:textId="7BA8D094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</w:rPr>
              <w:t>47</w:t>
            </w:r>
          </w:p>
        </w:tc>
      </w:tr>
      <w:tr w:rsidR="000D5671" w:rsidRPr="009E4D5E" w14:paraId="5627D961" w14:textId="77777777" w:rsidTr="00344541"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5AAD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76E6C" w14:textId="3E16035F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1D77D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12,306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FB54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ind w:right="44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D940B" w14:textId="354D2C06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</w:t>
            </w:r>
            <w:r w:rsidRPr="009E4D5E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,969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2B42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A964D6" w14:textId="6C9EB69F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1D77D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11,484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48E21C4" w14:textId="77777777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1FC45" w14:textId="2C3315D3" w:rsidR="000D5671" w:rsidRPr="009E4D5E" w:rsidRDefault="000D5671" w:rsidP="000D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9,6</w:t>
            </w:r>
            <w:r w:rsidRPr="009E4D5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Pr="009E4D5E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</w:tr>
    </w:tbl>
    <w:p w14:paraId="51CB30CF" w14:textId="77777777" w:rsidR="009E4D5E" w:rsidRPr="009E4D5E" w:rsidRDefault="009E4D5E" w:rsidP="009E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16371D3B" w14:textId="77777777" w:rsidR="005F2B10" w:rsidRDefault="005F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024B94" w14:textId="15CA9443" w:rsidR="009546CB" w:rsidRPr="00623946" w:rsidRDefault="00056BE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056BE5">
        <w:rPr>
          <w:rFonts w:ascii="Angsana New" w:eastAsia="MS Mincho" w:hAnsi="Angsana New"/>
          <w:sz w:val="30"/>
          <w:szCs w:val="30"/>
          <w:cs/>
          <w:lang w:val="en-GB"/>
        </w:rPr>
        <w:lastRenderedPageBreak/>
        <w:t>ยอดคงเหลือ</w:t>
      </w:r>
      <w:r w:rsidRPr="00056BE5">
        <w:rPr>
          <w:rFonts w:ascii="Angsana New" w:eastAsia="MS Mincho" w:hAnsi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056BE5">
        <w:rPr>
          <w:rFonts w:ascii="Angsana New" w:eastAsia="MS Mincho" w:hAnsi="Angsana New"/>
          <w:sz w:val="30"/>
          <w:szCs w:val="30"/>
          <w:cs/>
          <w:lang w:val="en-GB"/>
        </w:rPr>
        <w:t xml:space="preserve"> ณ วันที่ 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>3</w:t>
      </w:r>
      <w:r w:rsidRPr="00056BE5">
        <w:rPr>
          <w:rFonts w:ascii="Angsana New" w:eastAsia="MS Mincho" w:hAnsi="Angsana New"/>
          <w:sz w:val="30"/>
          <w:szCs w:val="30"/>
        </w:rPr>
        <w:t>1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056BE5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มีนาคม </w:t>
      </w:r>
      <w:r w:rsidRPr="00056BE5">
        <w:rPr>
          <w:rFonts w:ascii="Angsana New" w:eastAsia="MS Mincho" w:hAnsi="Angsana New"/>
          <w:sz w:val="30"/>
          <w:szCs w:val="30"/>
        </w:rPr>
        <w:t>2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>56</w:t>
      </w:r>
      <w:r>
        <w:rPr>
          <w:rFonts w:ascii="Angsana New" w:eastAsia="MS Mincho" w:hAnsi="Angsana New"/>
          <w:sz w:val="30"/>
          <w:szCs w:val="30"/>
        </w:rPr>
        <w:t>3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056BE5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และ 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>3</w:t>
      </w:r>
      <w:r w:rsidRPr="00056BE5">
        <w:rPr>
          <w:rFonts w:ascii="Angsana New" w:eastAsia="MS Mincho" w:hAnsi="Angsana New"/>
          <w:sz w:val="30"/>
          <w:szCs w:val="30"/>
        </w:rPr>
        <w:t>1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056BE5">
        <w:rPr>
          <w:rFonts w:ascii="Angsana New" w:eastAsia="MS Mincho" w:hAnsi="Angsana New"/>
          <w:sz w:val="30"/>
          <w:szCs w:val="30"/>
          <w:cs/>
          <w:lang w:val="en-GB"/>
        </w:rPr>
        <w:t xml:space="preserve">ธันวาคม </w:t>
      </w:r>
      <w:r w:rsidRPr="00056BE5">
        <w:rPr>
          <w:rFonts w:ascii="Angsana New" w:eastAsia="MS Mincho" w:hAnsi="Angsana New"/>
          <w:sz w:val="30"/>
          <w:szCs w:val="30"/>
        </w:rPr>
        <w:t>2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>56</w:t>
      </w:r>
      <w:r>
        <w:rPr>
          <w:rFonts w:ascii="Angsana New" w:eastAsia="MS Mincho" w:hAnsi="Angsana New"/>
          <w:sz w:val="30"/>
          <w:szCs w:val="30"/>
        </w:rPr>
        <w:t>2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9546CB" w:rsidRPr="0062394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31A3872" w14:textId="77777777" w:rsidR="001966D8" w:rsidRPr="00EE33F0" w:rsidRDefault="001966D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tbl>
      <w:tblPr>
        <w:tblW w:w="9371" w:type="dxa"/>
        <w:tblInd w:w="44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3592"/>
        <w:gridCol w:w="1258"/>
        <w:gridCol w:w="270"/>
        <w:gridCol w:w="1183"/>
        <w:gridCol w:w="270"/>
        <w:gridCol w:w="1258"/>
        <w:gridCol w:w="270"/>
        <w:gridCol w:w="1260"/>
      </w:tblGrid>
      <w:tr w:rsidR="00977A3D" w:rsidRPr="002E0BD6" w14:paraId="3D63C12F" w14:textId="77777777" w:rsidTr="009E4D5E">
        <w:trPr>
          <w:tblHeader/>
        </w:trPr>
        <w:tc>
          <w:tcPr>
            <w:tcW w:w="3602" w:type="dxa"/>
            <w:gridSpan w:val="2"/>
            <w:tcBorders>
              <w:top w:val="nil"/>
            </w:tcBorders>
            <w:vAlign w:val="bottom"/>
          </w:tcPr>
          <w:p w14:paraId="6FF4326C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1" w:type="dxa"/>
            <w:gridSpan w:val="3"/>
            <w:tcBorders>
              <w:top w:val="nil"/>
            </w:tcBorders>
            <w:vAlign w:val="bottom"/>
          </w:tcPr>
          <w:p w14:paraId="063F3E3E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437E4E" w14:textId="77777777" w:rsidR="00977A3D" w:rsidRPr="002E0BD6" w:rsidRDefault="00977A3D" w:rsidP="00344305">
            <w:pPr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nil"/>
            </w:tcBorders>
            <w:vAlign w:val="bottom"/>
          </w:tcPr>
          <w:p w14:paraId="0F514F81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D5E" w:rsidRPr="002E0BD6" w14:paraId="39CE6530" w14:textId="77777777" w:rsidTr="009E4D5E">
        <w:trPr>
          <w:tblHeader/>
        </w:trPr>
        <w:tc>
          <w:tcPr>
            <w:tcW w:w="3602" w:type="dxa"/>
            <w:gridSpan w:val="2"/>
            <w:vAlign w:val="bottom"/>
          </w:tcPr>
          <w:p w14:paraId="37B086AE" w14:textId="77777777" w:rsidR="009E4D5E" w:rsidRPr="002E0BD6" w:rsidRDefault="009E4D5E" w:rsidP="009E4D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A2B9CB4" w14:textId="0D64D3F8" w:rsidR="009E4D5E" w:rsidRPr="006067C2" w:rsidRDefault="009E4D5E" w:rsidP="009E4D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4627508D" w14:textId="77777777" w:rsidR="009E4D5E" w:rsidRPr="00646EA6" w:rsidRDefault="009E4D5E" w:rsidP="009E4D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bottom"/>
          </w:tcPr>
          <w:p w14:paraId="6D49FCAC" w14:textId="702493DA" w:rsidR="009E4D5E" w:rsidRPr="006067C2" w:rsidRDefault="009E4D5E" w:rsidP="009E4D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4A6F4F51" w14:textId="77777777" w:rsidR="009E4D5E" w:rsidRPr="002E0BD6" w:rsidRDefault="009E4D5E" w:rsidP="009E4D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B42A195" w14:textId="46490C54" w:rsidR="009E4D5E" w:rsidRPr="006067C2" w:rsidRDefault="009E4D5E" w:rsidP="009E4D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363D8BB9" w14:textId="77777777" w:rsidR="009E4D5E" w:rsidRPr="00646EA6" w:rsidRDefault="009E4D5E" w:rsidP="009E4D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22613B1" w14:textId="7B6ACF59" w:rsidR="009E4D5E" w:rsidRPr="006067C2" w:rsidRDefault="009E4D5E" w:rsidP="009E4D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7A3D" w:rsidRPr="002E0BD6" w14:paraId="3FA29A9C" w14:textId="77777777" w:rsidTr="009E4D5E">
        <w:trPr>
          <w:tblHeader/>
        </w:trPr>
        <w:tc>
          <w:tcPr>
            <w:tcW w:w="3602" w:type="dxa"/>
            <w:gridSpan w:val="2"/>
            <w:vAlign w:val="bottom"/>
          </w:tcPr>
          <w:p w14:paraId="36F70031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CCF22A8" w14:textId="0F73BB1A" w:rsidR="00977A3D" w:rsidRPr="00646EA6" w:rsidRDefault="00977A3D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9E4D5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1714C1D" w14:textId="77777777" w:rsidR="00977A3D" w:rsidRPr="00646EA6" w:rsidRDefault="00977A3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bottom"/>
          </w:tcPr>
          <w:p w14:paraId="2281E082" w14:textId="014C3C89" w:rsidR="00977A3D" w:rsidRPr="00646EA6" w:rsidRDefault="00977A3D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9E4D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B8EAB53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B4F6FA9" w14:textId="7711A20C" w:rsidR="00977A3D" w:rsidRPr="00646EA6" w:rsidRDefault="00977A3D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9E4D5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17B7E70" w14:textId="77777777" w:rsidR="00977A3D" w:rsidRPr="00646EA6" w:rsidRDefault="00977A3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9AE5293" w14:textId="7FAA4629" w:rsidR="00977A3D" w:rsidRPr="00646EA6" w:rsidRDefault="00977A3D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9E4D5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77A3D" w:rsidRPr="002E0BD6" w14:paraId="5A0F76CC" w14:textId="77777777" w:rsidTr="009E4D5E">
        <w:tc>
          <w:tcPr>
            <w:tcW w:w="3602" w:type="dxa"/>
            <w:gridSpan w:val="2"/>
            <w:tcBorders>
              <w:bottom w:val="nil"/>
            </w:tcBorders>
            <w:vAlign w:val="bottom"/>
          </w:tcPr>
          <w:p w14:paraId="5C1217E7" w14:textId="77777777" w:rsidR="00977A3D" w:rsidRPr="002E0BD6" w:rsidRDefault="00977A3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tcBorders>
              <w:bottom w:val="nil"/>
            </w:tcBorders>
            <w:vAlign w:val="bottom"/>
          </w:tcPr>
          <w:p w14:paraId="3D2BF2D4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2E0BD6" w14:paraId="310F7F03" w14:textId="77777777" w:rsidTr="009E4D5E">
        <w:tc>
          <w:tcPr>
            <w:tcW w:w="3602" w:type="dxa"/>
            <w:gridSpan w:val="2"/>
            <w:tcBorders>
              <w:bottom w:val="nil"/>
            </w:tcBorders>
            <w:vAlign w:val="bottom"/>
          </w:tcPr>
          <w:p w14:paraId="1E4D4A66" w14:textId="4E16D1D6" w:rsidR="00977A3D" w:rsidRPr="002E0BD6" w:rsidRDefault="00977A3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69" w:type="dxa"/>
            <w:gridSpan w:val="7"/>
            <w:tcBorders>
              <w:bottom w:val="nil"/>
            </w:tcBorders>
            <w:vAlign w:val="bottom"/>
          </w:tcPr>
          <w:p w14:paraId="162C002D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A5D76" w:rsidRPr="002E0BD6" w14:paraId="32ABC474" w14:textId="77777777" w:rsidTr="009E4D5E">
        <w:tc>
          <w:tcPr>
            <w:tcW w:w="3602" w:type="dxa"/>
            <w:gridSpan w:val="2"/>
            <w:tcBorders>
              <w:top w:val="nil"/>
              <w:bottom w:val="nil"/>
            </w:tcBorders>
            <w:vAlign w:val="bottom"/>
          </w:tcPr>
          <w:p w14:paraId="3A886690" w14:textId="77777777" w:rsidR="000A5D76" w:rsidRPr="00EE33F0" w:rsidRDefault="000A5D76" w:rsidP="000A5D76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37F4D" w14:textId="0964660D" w:rsidR="000A5D76" w:rsidRPr="00FB2CAE" w:rsidRDefault="000A5D76" w:rsidP="008E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  <w:r w:rsidRPr="007E6F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77068" w14:textId="77777777" w:rsidR="000A5D76" w:rsidRPr="002F0B7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031E7" w14:textId="32CE557D" w:rsidR="000A5D76" w:rsidRPr="00A9489F" w:rsidRDefault="000A5D76" w:rsidP="008E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5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748E1" w14:textId="77777777" w:rsidR="000A5D76" w:rsidRPr="002F0B7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3B109" w14:textId="30B26910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450"/>
              <w:rPr>
                <w:rFonts w:ascii="Angsana New" w:hAnsi="Angsana New"/>
                <w:sz w:val="30"/>
                <w:szCs w:val="30"/>
              </w:rPr>
            </w:pPr>
            <w:r w:rsidRPr="001D77D5">
              <w:rPr>
                <w:rFonts w:ascii="Angsana New" w:hAnsi="Angsana New"/>
                <w:sz w:val="30"/>
                <w:szCs w:val="30"/>
              </w:rPr>
              <w:t>69,586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B832E" w14:textId="77777777" w:rsidR="000A5D76" w:rsidRPr="002E0BD6" w:rsidRDefault="000A5D76" w:rsidP="000A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45E8B" w14:textId="7C97D85D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4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50,655</w:t>
            </w:r>
          </w:p>
        </w:tc>
      </w:tr>
      <w:tr w:rsidR="000A5D76" w:rsidRPr="002E0BD6" w14:paraId="18E6FA29" w14:textId="77777777" w:rsidTr="009E4D5E">
        <w:tc>
          <w:tcPr>
            <w:tcW w:w="3602" w:type="dxa"/>
            <w:gridSpan w:val="2"/>
            <w:tcBorders>
              <w:top w:val="nil"/>
              <w:bottom w:val="nil"/>
            </w:tcBorders>
            <w:vAlign w:val="bottom"/>
          </w:tcPr>
          <w:p w14:paraId="029C5456" w14:textId="77777777" w:rsidR="000A5D76" w:rsidRPr="00EE33F0" w:rsidRDefault="000A5D76" w:rsidP="000A5D76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C1194" w14:textId="68546729" w:rsidR="000A5D76" w:rsidRPr="006067C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6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B264B" w14:textId="77777777" w:rsidR="000A5D76" w:rsidRPr="002E0BD6" w:rsidRDefault="000A5D76" w:rsidP="000A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8FFAF" w14:textId="5A9C6EB8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5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5C0C1" w14:textId="77777777" w:rsidR="000A5D76" w:rsidRPr="002F0B7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08055" w14:textId="3E507950" w:rsidR="000A5D76" w:rsidRPr="006067C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540"/>
              <w:rPr>
                <w:rFonts w:ascii="Angsana New" w:hAnsi="Angsana New"/>
                <w:sz w:val="30"/>
                <w:szCs w:val="30"/>
              </w:rPr>
            </w:pPr>
            <w:r w:rsidRPr="001D77D5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81D03" w14:textId="77777777" w:rsidR="000A5D76" w:rsidRPr="002E0BD6" w:rsidRDefault="000A5D76" w:rsidP="000A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DD7A7" w14:textId="3E6F2642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2,683</w:t>
            </w:r>
          </w:p>
        </w:tc>
      </w:tr>
      <w:tr w:rsidR="000A5D76" w:rsidRPr="002E0BD6" w14:paraId="6134617C" w14:textId="77777777" w:rsidTr="009E4D5E">
        <w:tc>
          <w:tcPr>
            <w:tcW w:w="3602" w:type="dxa"/>
            <w:gridSpan w:val="2"/>
            <w:tcBorders>
              <w:top w:val="nil"/>
              <w:bottom w:val="nil"/>
            </w:tcBorders>
            <w:vAlign w:val="bottom"/>
          </w:tcPr>
          <w:p w14:paraId="7017BE39" w14:textId="77777777" w:rsidR="000A5D76" w:rsidRPr="00EE33F0" w:rsidRDefault="000A5D76" w:rsidP="000A5D76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98DE9" w14:textId="491B7E41" w:rsidR="000A5D76" w:rsidRPr="00C179C4" w:rsidRDefault="000A5D76" w:rsidP="008E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6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61190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CAD0F" w14:textId="00D4C2C4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7FA14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1C51A" w14:textId="7D4089FA" w:rsidR="000A5D76" w:rsidRPr="00C179C4" w:rsidRDefault="000A5D76" w:rsidP="008E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4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36F9A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D5C22" w14:textId="2F4A9EF8" w:rsidR="000A5D76" w:rsidRPr="00A9489F" w:rsidRDefault="000A5D76" w:rsidP="008E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5D76" w:rsidRPr="002E0BD6" w14:paraId="30D3E7AF" w14:textId="77777777" w:rsidTr="009E4D5E">
        <w:tc>
          <w:tcPr>
            <w:tcW w:w="3602" w:type="dxa"/>
            <w:gridSpan w:val="2"/>
            <w:tcBorders>
              <w:top w:val="nil"/>
              <w:bottom w:val="nil"/>
            </w:tcBorders>
            <w:vAlign w:val="bottom"/>
          </w:tcPr>
          <w:p w14:paraId="318CC9C9" w14:textId="77777777" w:rsidR="000A5D76" w:rsidRPr="002E0BD6" w:rsidRDefault="000A5D76" w:rsidP="000A5D7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5E18A" w14:textId="5CC14FC8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6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4A237B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FEFF1" w14:textId="5338D0AF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5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E4AFC1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74DF9" w14:textId="4D86520E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4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71,1</w:t>
            </w:r>
            <w:r w:rsidR="00B816E5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73D4B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75F67" w14:textId="423F54EB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4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53,338</w:t>
            </w:r>
          </w:p>
        </w:tc>
      </w:tr>
      <w:tr w:rsidR="000A5D76" w:rsidRPr="00755E31" w14:paraId="3C056E46" w14:textId="77777777" w:rsidTr="009E4D5E">
        <w:trPr>
          <w:gridBefore w:val="1"/>
          <w:wBefore w:w="10" w:type="dxa"/>
        </w:trPr>
        <w:tc>
          <w:tcPr>
            <w:tcW w:w="3592" w:type="dxa"/>
            <w:tcBorders>
              <w:top w:val="nil"/>
            </w:tcBorders>
            <w:vAlign w:val="bottom"/>
          </w:tcPr>
          <w:p w14:paraId="4C6BE251" w14:textId="77777777" w:rsidR="000A5D76" w:rsidRPr="00755E31" w:rsidRDefault="000A5D76" w:rsidP="000A5D76">
            <w:pPr>
              <w:rPr>
                <w:rFonts w:ascii="Angsana New" w:hAnsi="Angsana New"/>
                <w:b/>
                <w:bCs/>
                <w:i/>
                <w:iCs/>
                <w:sz w:val="2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61D60AAD" w14:textId="77777777" w:rsidR="000A5D76" w:rsidRPr="00755E3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B647319" w14:textId="77777777" w:rsidR="000A5D76" w:rsidRPr="00755E3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2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07A087A3" w14:textId="77777777" w:rsidR="000A5D76" w:rsidRPr="00755E3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4802DF1" w14:textId="77777777" w:rsidR="000A5D76" w:rsidRPr="00755E3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2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46F3318" w14:textId="77777777" w:rsidR="000A5D76" w:rsidRPr="00755E3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907F091" w14:textId="77777777" w:rsidR="000A5D76" w:rsidRPr="00755E3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0A4C424" w14:textId="77777777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D76" w:rsidRPr="002E0BD6" w14:paraId="7D2073F1" w14:textId="77777777" w:rsidTr="009E4D5E">
        <w:trPr>
          <w:gridBefore w:val="1"/>
          <w:wBefore w:w="10" w:type="dxa"/>
        </w:trPr>
        <w:tc>
          <w:tcPr>
            <w:tcW w:w="3592" w:type="dxa"/>
            <w:tcBorders>
              <w:top w:val="nil"/>
            </w:tcBorders>
            <w:vAlign w:val="bottom"/>
          </w:tcPr>
          <w:p w14:paraId="37643B10" w14:textId="3D686701" w:rsidR="000A5D76" w:rsidRPr="002E0BD6" w:rsidRDefault="000A5D76" w:rsidP="000A5D7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B3AA12B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5A59F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11EF84AE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CC1B85E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ECAA79F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F8D3E73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8A1AAC0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D76" w:rsidRPr="002E0BD6" w14:paraId="0D4D6AB3" w14:textId="77777777" w:rsidTr="009E4D5E">
        <w:trPr>
          <w:gridBefore w:val="1"/>
          <w:wBefore w:w="10" w:type="dxa"/>
        </w:trPr>
        <w:tc>
          <w:tcPr>
            <w:tcW w:w="3592" w:type="dxa"/>
            <w:vAlign w:val="bottom"/>
          </w:tcPr>
          <w:p w14:paraId="610CEFD7" w14:textId="77777777" w:rsidR="000A5D76" w:rsidRPr="00EE33F0" w:rsidRDefault="000A5D76" w:rsidP="000A5D76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859FEB8" w14:textId="12A99AAF" w:rsidR="000A5D76" w:rsidRPr="00FB2CAE" w:rsidRDefault="000A5D76" w:rsidP="008E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DBD19" w14:textId="77777777" w:rsidR="000A5D76" w:rsidRPr="002F0B7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B9C4345" w14:textId="0381C44B" w:rsidR="000A5D76" w:rsidRPr="00A9489F" w:rsidRDefault="000A5D76" w:rsidP="008E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D8A13" w14:textId="77777777" w:rsidR="000A5D76" w:rsidRPr="002F0B7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C36FD35" w14:textId="5DCCEA4E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B816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C88EF" w14:textId="77777777" w:rsidR="000A5D76" w:rsidRPr="002E0BD6" w:rsidRDefault="000A5D76" w:rsidP="000A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3E18E1" w14:textId="73CBD42A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7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0A5D76" w:rsidRPr="002E0BD6" w14:paraId="5EC311DE" w14:textId="77777777" w:rsidTr="009E4D5E">
        <w:tc>
          <w:tcPr>
            <w:tcW w:w="360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30B59" w14:textId="77777777" w:rsidR="000A5D76" w:rsidRPr="00EE33F0" w:rsidRDefault="000A5D76" w:rsidP="000A5D76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749A0" w14:textId="6D9745CB" w:rsidR="000A5D76" w:rsidRPr="00D02655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02F01" w14:textId="77777777" w:rsidR="000A5D76" w:rsidRPr="00D02655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815D3" w14:textId="1CE07272" w:rsidR="000A5D76" w:rsidRPr="00A9489F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A1F0A" w14:textId="77777777" w:rsidR="000A5D76" w:rsidRPr="00D02655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57EE0" w14:textId="69934266" w:rsidR="000A5D76" w:rsidRPr="00D02655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8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132B6" w14:textId="77777777" w:rsidR="000A5D76" w:rsidRPr="00D02655" w:rsidRDefault="000A5D76" w:rsidP="000A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35A10" w14:textId="7E057541" w:rsidR="000A5D76" w:rsidRPr="00A9489F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0A5D76" w:rsidRPr="002E0BD6" w14:paraId="6E295C98" w14:textId="77777777" w:rsidTr="009E4D5E">
        <w:trPr>
          <w:gridBefore w:val="1"/>
          <w:wBefore w:w="10" w:type="dxa"/>
        </w:trPr>
        <w:tc>
          <w:tcPr>
            <w:tcW w:w="3592" w:type="dxa"/>
            <w:vAlign w:val="bottom"/>
          </w:tcPr>
          <w:p w14:paraId="7C916DBA" w14:textId="77777777" w:rsidR="000A5D76" w:rsidRPr="00EE33F0" w:rsidRDefault="000A5D76" w:rsidP="000A5D76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B70FA" w14:textId="32703407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A2321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69A7" w14:textId="39AC7B96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BFC23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CE11" w14:textId="290E0A60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9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225AF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9DA9" w14:textId="0D90CD56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9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A5D76" w:rsidRPr="002E0BD6" w14:paraId="79D77BEA" w14:textId="77777777" w:rsidTr="009E4D5E">
        <w:trPr>
          <w:gridBefore w:val="1"/>
          <w:wBefore w:w="10" w:type="dxa"/>
        </w:trPr>
        <w:tc>
          <w:tcPr>
            <w:tcW w:w="3592" w:type="dxa"/>
            <w:tcBorders>
              <w:bottom w:val="nil"/>
            </w:tcBorders>
            <w:vAlign w:val="bottom"/>
          </w:tcPr>
          <w:p w14:paraId="43D22B54" w14:textId="77777777" w:rsidR="000A5D76" w:rsidRPr="00464228" w:rsidRDefault="000A5D76" w:rsidP="000A5D76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642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515F2" w14:textId="07222753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B7DC5A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D30DA" w14:textId="181A07E7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97F1F7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A513F" w14:textId="39ADFA11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7BA06C" w14:textId="77777777" w:rsidR="000A5D76" w:rsidRPr="002E0BD6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63477" w14:textId="7853F5E0" w:rsidR="000A5D76" w:rsidRPr="00C179C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7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</w:tr>
    </w:tbl>
    <w:p w14:paraId="494FCA0B" w14:textId="207FA827" w:rsidR="00A35790" w:rsidRDefault="00A35790" w:rsidP="00344305">
      <w:pPr>
        <w:ind w:left="450"/>
        <w:rPr>
          <w:rFonts w:ascii="Angsana New" w:hAnsi="Angsana New"/>
          <w:b/>
          <w:bCs/>
          <w:sz w:val="24"/>
          <w:szCs w:val="24"/>
        </w:rPr>
      </w:pPr>
    </w:p>
    <w:p w14:paraId="6216B5B9" w14:textId="480C81DE" w:rsidR="00344541" w:rsidRDefault="00344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cs/>
          <w:lang w:val="en-GB"/>
        </w:rPr>
      </w:pPr>
    </w:p>
    <w:tbl>
      <w:tblPr>
        <w:tblStyle w:val="TableGrid"/>
        <w:tblW w:w="94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263BA0" w:rsidRPr="00A35790" w14:paraId="1C93D3CE" w14:textId="77777777" w:rsidTr="00502AA9">
        <w:trPr>
          <w:tblHeader/>
        </w:trPr>
        <w:tc>
          <w:tcPr>
            <w:tcW w:w="2718" w:type="dxa"/>
          </w:tcPr>
          <w:p w14:paraId="06BD5F9A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A0957C3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43788BE3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029B583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3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63BA0" w:rsidRPr="00A35790" w14:paraId="6277637B" w14:textId="77777777" w:rsidTr="00502AA9">
        <w:trPr>
          <w:tblHeader/>
        </w:trPr>
        <w:tc>
          <w:tcPr>
            <w:tcW w:w="2718" w:type="dxa"/>
          </w:tcPr>
          <w:p w14:paraId="6E31448D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31FC75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52F20A9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C04B4F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B9EF25E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BC4F869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7A9C2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C54CFF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27C1C1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C40F15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63BA0" w:rsidRPr="00A35790" w14:paraId="140E94F4" w14:textId="77777777" w:rsidTr="00502AA9">
        <w:trPr>
          <w:tblHeader/>
        </w:trPr>
        <w:tc>
          <w:tcPr>
            <w:tcW w:w="2718" w:type="dxa"/>
          </w:tcPr>
          <w:p w14:paraId="19304D9D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63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Pr="00BA63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32" w:type="dxa"/>
            <w:vAlign w:val="bottom"/>
          </w:tcPr>
          <w:p w14:paraId="6D1E3109" w14:textId="390183D6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F10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</w:tc>
        <w:tc>
          <w:tcPr>
            <w:tcW w:w="236" w:type="dxa"/>
          </w:tcPr>
          <w:p w14:paraId="3A4C1E88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53C0F6A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3C281E57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A20B85C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44D8993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39250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730CC98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625D2A4" w14:textId="4D25012F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167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263BA0" w:rsidRPr="00A35790" w14:paraId="7BA81E2C" w14:textId="77777777" w:rsidTr="00502AA9">
        <w:trPr>
          <w:tblHeader/>
        </w:trPr>
        <w:tc>
          <w:tcPr>
            <w:tcW w:w="2718" w:type="dxa"/>
          </w:tcPr>
          <w:p w14:paraId="0E751109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C1B492E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DD34B6A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E011C51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BA0" w:rsidRPr="00A35790" w14:paraId="5F13C207" w14:textId="77777777" w:rsidTr="00502AA9">
        <w:tc>
          <w:tcPr>
            <w:tcW w:w="2718" w:type="dxa"/>
            <w:vAlign w:val="bottom"/>
          </w:tcPr>
          <w:p w14:paraId="7B9A7A83" w14:textId="0C9502C0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167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32" w:type="dxa"/>
            <w:vAlign w:val="bottom"/>
          </w:tcPr>
          <w:p w14:paraId="705AEF98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6BA68BBC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F4B8C54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3550C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F281CD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A8A84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092CA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1C28FF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C5DA1C4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D76" w:rsidRPr="00A35790" w14:paraId="5FB926ED" w14:textId="77777777" w:rsidTr="00502AA9">
        <w:tc>
          <w:tcPr>
            <w:tcW w:w="2718" w:type="dxa"/>
          </w:tcPr>
          <w:p w14:paraId="1407810E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432" w:type="dxa"/>
          </w:tcPr>
          <w:p w14:paraId="7EEEA8E2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/>
                <w:sz w:val="30"/>
                <w:szCs w:val="30"/>
              </w:rPr>
              <w:t>4.05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CA">
              <w:rPr>
                <w:rFonts w:asciiTheme="majorBidi" w:hAnsiTheme="majorBidi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CA">
              <w:rPr>
                <w:rFonts w:asciiTheme="majorBidi" w:hAnsiTheme="majorBidi"/>
                <w:sz w:val="30"/>
                <w:szCs w:val="30"/>
              </w:rPr>
              <w:t>4.09</w:t>
            </w:r>
          </w:p>
        </w:tc>
        <w:tc>
          <w:tcPr>
            <w:tcW w:w="236" w:type="dxa"/>
          </w:tcPr>
          <w:p w14:paraId="24D1EC26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45D45FF" w14:textId="4C902C6C" w:rsidR="000A5D76" w:rsidRPr="00B1677C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60" w:lineRule="atLeast"/>
              <w:ind w:left="-117" w:right="-14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1677C">
              <w:rPr>
                <w:rFonts w:ascii="Angsana New" w:eastAsia="MS Mincho" w:hAnsi="Angsana New"/>
                <w:sz w:val="30"/>
                <w:szCs w:val="30"/>
                <w:lang w:val="en-GB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29531976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40484D4" w14:textId="1E6D447C" w:rsidR="000A5D76" w:rsidRPr="004742CA" w:rsidRDefault="00CE3476" w:rsidP="00CE3476">
            <w:pPr>
              <w:tabs>
                <w:tab w:val="clear" w:pos="680"/>
              </w:tabs>
              <w:ind w:right="-3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68A55C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CAD71" w14:textId="6F2D1203" w:rsidR="000A5D76" w:rsidRPr="004742CA" w:rsidRDefault="000A5D76" w:rsidP="008A3535">
            <w:pPr>
              <w:tabs>
                <w:tab w:val="clear" w:pos="68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07B6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36" w:type="dxa"/>
            <w:shd w:val="clear" w:color="auto" w:fill="auto"/>
          </w:tcPr>
          <w:p w14:paraId="66B674A2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A5479E" w14:textId="2F18FFFE" w:rsidR="000A5D76" w:rsidRPr="004742CA" w:rsidRDefault="000A5D76" w:rsidP="000A5D76">
            <w:pPr>
              <w:tabs>
                <w:tab w:val="clear" w:pos="680"/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A5D76" w:rsidRPr="00A35790" w14:paraId="430BD8BA" w14:textId="77777777" w:rsidTr="00502AA9">
        <w:tc>
          <w:tcPr>
            <w:tcW w:w="2718" w:type="dxa"/>
          </w:tcPr>
          <w:p w14:paraId="5D174A95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61951E6D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BD35CF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65C6037D" w14:textId="261C1604" w:rsidR="000A5D76" w:rsidRPr="00B1677C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60" w:lineRule="atLeast"/>
              <w:ind w:left="-117" w:right="-144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1677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7880C293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EB57E61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BE4E8B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D7F55A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EC42C8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3CAB843" w14:textId="6D217356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</w:tr>
      <w:tr w:rsidR="000A5D76" w:rsidRPr="00A35790" w14:paraId="351ED5E1" w14:textId="77777777" w:rsidTr="00502AA9">
        <w:tc>
          <w:tcPr>
            <w:tcW w:w="2718" w:type="dxa"/>
          </w:tcPr>
          <w:p w14:paraId="3886311C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0F16DB56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E935C0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FBFF9D7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086F1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AA5C396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D2AE2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2EE54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DD845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4CE9B0A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2E68BB9" w14:textId="4E881CB5" w:rsidR="00596070" w:rsidRDefault="0059607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43774C9" w14:textId="00D05157" w:rsidR="00B1677C" w:rsidRDefault="0059607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4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351"/>
        <w:gridCol w:w="236"/>
        <w:gridCol w:w="1112"/>
        <w:gridCol w:w="236"/>
        <w:gridCol w:w="1099"/>
        <w:gridCol w:w="236"/>
        <w:gridCol w:w="1070"/>
        <w:gridCol w:w="236"/>
        <w:gridCol w:w="1186"/>
      </w:tblGrid>
      <w:tr w:rsidR="00B1677C" w:rsidRPr="00A35790" w14:paraId="4518039C" w14:textId="77777777" w:rsidTr="004F104E">
        <w:trPr>
          <w:tblHeader/>
        </w:trPr>
        <w:tc>
          <w:tcPr>
            <w:tcW w:w="2718" w:type="dxa"/>
          </w:tcPr>
          <w:p w14:paraId="543AFF5B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66334E0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56F06804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5" w:type="dxa"/>
            <w:gridSpan w:val="7"/>
          </w:tcPr>
          <w:p w14:paraId="5FD337FE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1677C" w:rsidRPr="00A35790" w14:paraId="209A0353" w14:textId="77777777" w:rsidTr="004F104E">
        <w:trPr>
          <w:tblHeader/>
        </w:trPr>
        <w:tc>
          <w:tcPr>
            <w:tcW w:w="2718" w:type="dxa"/>
          </w:tcPr>
          <w:p w14:paraId="454F4692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D533326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4BDDDFB1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9DB6D8F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206BBC7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75E76F2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5D77C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128AB60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3817A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78CB0C0B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B1677C" w:rsidRPr="00A35790" w14:paraId="1C9BF3A5" w14:textId="77777777" w:rsidTr="004F104E">
        <w:trPr>
          <w:tblHeader/>
        </w:trPr>
        <w:tc>
          <w:tcPr>
            <w:tcW w:w="2718" w:type="dxa"/>
          </w:tcPr>
          <w:p w14:paraId="4F7E4E69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63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Pr="00BA63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1" w:type="dxa"/>
            <w:vAlign w:val="bottom"/>
          </w:tcPr>
          <w:p w14:paraId="3B92E205" w14:textId="59CF787C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F10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CF5A56C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6D7DE46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62770C8D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C29775C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DD4BABF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50CFF50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6EAB764D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2E66ACC" w14:textId="40F0AFDE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1677C" w:rsidRPr="00A35790" w14:paraId="48FB8FDC" w14:textId="77777777" w:rsidTr="004F104E">
        <w:trPr>
          <w:tblHeader/>
        </w:trPr>
        <w:tc>
          <w:tcPr>
            <w:tcW w:w="2718" w:type="dxa"/>
          </w:tcPr>
          <w:p w14:paraId="25DECB1F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6F23375B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50F88C2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5" w:type="dxa"/>
            <w:gridSpan w:val="7"/>
          </w:tcPr>
          <w:p w14:paraId="2FFE4721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677C" w:rsidRPr="00A35790" w14:paraId="6495FE68" w14:textId="77777777" w:rsidTr="004F104E">
        <w:tc>
          <w:tcPr>
            <w:tcW w:w="2718" w:type="dxa"/>
            <w:vAlign w:val="bottom"/>
          </w:tcPr>
          <w:p w14:paraId="75CAC0B6" w14:textId="22505506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1" w:type="dxa"/>
            <w:vAlign w:val="bottom"/>
          </w:tcPr>
          <w:p w14:paraId="7E50057E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5EEFAAE2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B7B8089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ED8D8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AD19E7A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97727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41CDBEC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DD4E3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34CCE5F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D76" w:rsidRPr="00A35790" w14:paraId="327B1ABA" w14:textId="77777777" w:rsidTr="004F104E">
        <w:tc>
          <w:tcPr>
            <w:tcW w:w="2718" w:type="dxa"/>
          </w:tcPr>
          <w:p w14:paraId="694DCB33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51" w:type="dxa"/>
          </w:tcPr>
          <w:p w14:paraId="68794130" w14:textId="5EB10250" w:rsidR="000A5D76" w:rsidRPr="004F104E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407B6">
              <w:rPr>
                <w:rFonts w:asciiTheme="majorBidi" w:hAnsiTheme="majorBidi" w:cstheme="majorBidi"/>
                <w:sz w:val="30"/>
                <w:szCs w:val="30"/>
              </w:rPr>
              <w:t xml:space="preserve">3.55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407B6">
              <w:rPr>
                <w:rFonts w:asciiTheme="majorBidi" w:hAnsiTheme="majorBidi" w:cstheme="majorBidi"/>
                <w:sz w:val="30"/>
                <w:szCs w:val="30"/>
              </w:rPr>
              <w:t xml:space="preserve"> 3.99</w:t>
            </w:r>
          </w:p>
        </w:tc>
        <w:tc>
          <w:tcPr>
            <w:tcW w:w="236" w:type="dxa"/>
          </w:tcPr>
          <w:p w14:paraId="0EC6AA3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67D3A19" w14:textId="2A61E91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6" w:type="dxa"/>
          </w:tcPr>
          <w:p w14:paraId="3D2AD8C7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CB2256" w14:textId="0937D639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1EF1012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EC51832" w14:textId="3E220B65" w:rsidR="000A5D76" w:rsidRPr="003459FF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(24,000)</w:t>
            </w:r>
          </w:p>
        </w:tc>
        <w:tc>
          <w:tcPr>
            <w:tcW w:w="236" w:type="dxa"/>
            <w:shd w:val="clear" w:color="auto" w:fill="auto"/>
          </w:tcPr>
          <w:p w14:paraId="0A3DFB67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6E24B9B" w14:textId="3B1BEE7E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0A5D76" w:rsidRPr="00A35790" w14:paraId="54205670" w14:textId="77777777" w:rsidTr="004F104E">
        <w:tc>
          <w:tcPr>
            <w:tcW w:w="2718" w:type="dxa"/>
          </w:tcPr>
          <w:p w14:paraId="37BD2BDC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6F486C0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65A2A9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7E1DFDF0" w14:textId="461C79AE" w:rsidR="000A5D76" w:rsidRPr="00A9597D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36" w:type="dxa"/>
          </w:tcPr>
          <w:p w14:paraId="5FA3EA81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E683CB1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D265E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7E5DCB4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50EFA2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405F8A2" w14:textId="4D74E1F9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</w:tr>
      <w:tr w:rsidR="000A5D76" w:rsidRPr="00A35790" w14:paraId="7942EB67" w14:textId="77777777" w:rsidTr="004F104E">
        <w:tc>
          <w:tcPr>
            <w:tcW w:w="2718" w:type="dxa"/>
          </w:tcPr>
          <w:p w14:paraId="77A0DCA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13CF370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53FFB4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3858B83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45E26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50A6925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09C56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A2A7EA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49F70F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F97AFDF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D76" w:rsidRPr="00A35790" w14:paraId="12008825" w14:textId="77777777" w:rsidTr="004F104E">
        <w:tc>
          <w:tcPr>
            <w:tcW w:w="2718" w:type="dxa"/>
          </w:tcPr>
          <w:p w14:paraId="174DD61E" w14:textId="1EF96CB2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1" w:type="dxa"/>
            <w:vAlign w:val="bottom"/>
          </w:tcPr>
          <w:p w14:paraId="201BEE94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9C67A6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413AE0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7C689D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1C5FC38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9B82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9C97DE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04F2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B1865A7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D76" w:rsidRPr="00A35790" w14:paraId="6E0D5880" w14:textId="77777777" w:rsidTr="004F104E">
        <w:tc>
          <w:tcPr>
            <w:tcW w:w="2718" w:type="dxa"/>
          </w:tcPr>
          <w:p w14:paraId="3973AA1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51" w:type="dxa"/>
          </w:tcPr>
          <w:p w14:paraId="2550119D" w14:textId="6BEA3830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4.57</w:t>
            </w:r>
          </w:p>
        </w:tc>
        <w:tc>
          <w:tcPr>
            <w:tcW w:w="236" w:type="dxa"/>
          </w:tcPr>
          <w:p w14:paraId="0BC079CC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20D3EB4" w14:textId="5D333F04" w:rsidR="000A5D76" w:rsidRPr="00A30AA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36" w:type="dxa"/>
          </w:tcPr>
          <w:p w14:paraId="012B770E" w14:textId="77777777" w:rsidR="000A5D76" w:rsidRPr="00A30AA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B830AB5" w14:textId="73DA5540" w:rsidR="000A5D76" w:rsidRPr="004F104E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</w:tcPr>
          <w:p w14:paraId="6D3EAB8D" w14:textId="77777777" w:rsidR="000A5D76" w:rsidRPr="00A30AA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84837E3" w14:textId="5B10D82B" w:rsidR="000A5D76" w:rsidRPr="00A30AA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9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59FF">
              <w:rPr>
                <w:rFonts w:asciiTheme="majorBidi" w:hAnsiTheme="majorBidi" w:cstheme="majorBidi"/>
                <w:sz w:val="30"/>
                <w:szCs w:val="30"/>
              </w:rPr>
              <w:t>,200)</w:t>
            </w:r>
          </w:p>
        </w:tc>
        <w:tc>
          <w:tcPr>
            <w:tcW w:w="236" w:type="dxa"/>
          </w:tcPr>
          <w:p w14:paraId="2594B617" w14:textId="77777777" w:rsidR="000A5D76" w:rsidRPr="00A30AA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51A53CA" w14:textId="6ABFC051" w:rsidR="000A5D76" w:rsidRPr="00A30AA4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</w:p>
        </w:tc>
      </w:tr>
      <w:tr w:rsidR="000A5D76" w:rsidRPr="00A35790" w14:paraId="6A595F6E" w14:textId="77777777" w:rsidTr="004F104E">
        <w:tc>
          <w:tcPr>
            <w:tcW w:w="2718" w:type="dxa"/>
          </w:tcPr>
          <w:p w14:paraId="11092AD4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27BCB21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0953EF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9E5AC0D" w14:textId="4AB6037C" w:rsidR="000A5D76" w:rsidRPr="00A9597D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236" w:type="dxa"/>
          </w:tcPr>
          <w:p w14:paraId="3B06395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8D3083C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EFDE22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7298D66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27418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4CCA817" w14:textId="688E2A4B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4478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02D7FEA7" w14:textId="1D4EB3B9" w:rsidR="00596070" w:rsidRDefault="0059607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4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977A3D" w:rsidRPr="002E0BD6" w14:paraId="0281AFC9" w14:textId="77777777" w:rsidTr="005001B7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2841CCD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7F5CF088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847EBA" w14:textId="77777777" w:rsidR="00977A3D" w:rsidRPr="002E0BD6" w:rsidRDefault="00977A3D" w:rsidP="00344305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14FE8003" w14:textId="77777777" w:rsidR="00977A3D" w:rsidRPr="002E0BD6" w:rsidRDefault="00977A3D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BE5" w:rsidRPr="002E0BD6" w14:paraId="0314B923" w14:textId="77777777" w:rsidTr="005001B7">
        <w:trPr>
          <w:tblHeader/>
        </w:trPr>
        <w:tc>
          <w:tcPr>
            <w:tcW w:w="3902" w:type="dxa"/>
            <w:vAlign w:val="bottom"/>
          </w:tcPr>
          <w:p w14:paraId="44416A71" w14:textId="77777777" w:rsidR="00056BE5" w:rsidRPr="002E0BD6" w:rsidRDefault="00056BE5" w:rsidP="00056BE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C9D4247" w14:textId="2562B64C" w:rsidR="00056BE5" w:rsidRPr="0081127C" w:rsidRDefault="00056BE5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58046460" w14:textId="77777777" w:rsidR="00056BE5" w:rsidRPr="0081127C" w:rsidRDefault="00056BE5" w:rsidP="00056BE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3B8B94C3" w14:textId="0F972AF0" w:rsidR="00056BE5" w:rsidRPr="0081127C" w:rsidRDefault="00056BE5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74D6C72A" w14:textId="77777777" w:rsidR="00056BE5" w:rsidRPr="002E0BD6" w:rsidRDefault="00056BE5" w:rsidP="00056BE5">
            <w:pPr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A39DA7" w14:textId="62DEC622" w:rsidR="00056BE5" w:rsidRPr="0081127C" w:rsidRDefault="00056BE5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15E3F234" w14:textId="77777777" w:rsidR="00056BE5" w:rsidRPr="0081127C" w:rsidRDefault="00056BE5" w:rsidP="00056BE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4CF62F8" w14:textId="72DDCCF2" w:rsidR="00056BE5" w:rsidRPr="0081127C" w:rsidRDefault="00056BE5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56BE5" w:rsidRPr="002E0BD6" w14:paraId="37515962" w14:textId="77777777" w:rsidTr="005001B7">
        <w:trPr>
          <w:tblHeader/>
        </w:trPr>
        <w:tc>
          <w:tcPr>
            <w:tcW w:w="3902" w:type="dxa"/>
            <w:vAlign w:val="bottom"/>
          </w:tcPr>
          <w:p w14:paraId="7A3B62FE" w14:textId="77777777" w:rsidR="00056BE5" w:rsidRPr="002E0BD6" w:rsidRDefault="00056BE5" w:rsidP="00056BE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351AB60" w14:textId="420C552D" w:rsidR="00056BE5" w:rsidRPr="006067C2" w:rsidRDefault="00056BE5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bottom"/>
          </w:tcPr>
          <w:p w14:paraId="7F285A83" w14:textId="77777777" w:rsidR="00056BE5" w:rsidRPr="0081127C" w:rsidRDefault="00056BE5" w:rsidP="00056BE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A254F39" w14:textId="6E2C8386" w:rsidR="00056BE5" w:rsidRPr="006067C2" w:rsidRDefault="00056BE5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vAlign w:val="bottom"/>
          </w:tcPr>
          <w:p w14:paraId="145D0C76" w14:textId="77777777" w:rsidR="00056BE5" w:rsidRPr="002E0BD6" w:rsidRDefault="00056BE5" w:rsidP="00056BE5">
            <w:pPr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0B3BAAC" w14:textId="3CBEA643" w:rsidR="00056BE5" w:rsidRPr="006067C2" w:rsidRDefault="00056BE5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bottom"/>
          </w:tcPr>
          <w:p w14:paraId="1A0D2DFB" w14:textId="77777777" w:rsidR="00056BE5" w:rsidRPr="0081127C" w:rsidRDefault="00056BE5" w:rsidP="00056BE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06A9B354" w14:textId="78FD3878" w:rsidR="00056BE5" w:rsidRPr="006067C2" w:rsidRDefault="00056BE5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977A3D" w:rsidRPr="002E0BD6" w14:paraId="0E29D9E1" w14:textId="77777777" w:rsidTr="005001B7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4D0F1C8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57C726D7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2E0BD6" w14:paraId="13E2AB56" w14:textId="77777777" w:rsidTr="005001B7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7698430F" w14:textId="0B903DB2" w:rsidR="00977A3D" w:rsidRPr="002E0BD6" w:rsidRDefault="00977A3D" w:rsidP="005001B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518ABD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444AE7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7FA5C62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6D49E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307BA5E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85837C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F1215FF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D76" w:rsidRPr="002E0BD6" w14:paraId="619AAE6A" w14:textId="77777777" w:rsidTr="005001B7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79D3B198" w14:textId="77777777" w:rsidR="000A5D76" w:rsidRPr="002E0BD6" w:rsidRDefault="000A5D76" w:rsidP="000A5D76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10CA1" w14:textId="22FB96D7" w:rsidR="000A5D76" w:rsidRPr="00A30AA4" w:rsidRDefault="000A5D76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E526E" w14:textId="77777777" w:rsidR="000A5D76" w:rsidRPr="0081127C" w:rsidRDefault="000A5D76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D2CE9" w14:textId="495D3418" w:rsidR="000A5D76" w:rsidRPr="00A30AA4" w:rsidRDefault="000A5D76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0D684" w14:textId="77777777" w:rsidR="000A5D76" w:rsidRPr="002E0BD6" w:rsidRDefault="000A5D76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240B2" w14:textId="17A46B9E" w:rsidR="000A5D76" w:rsidRPr="002E0BD6" w:rsidRDefault="000A5D76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E8D617" w14:textId="77777777" w:rsidR="000A5D76" w:rsidRPr="0081127C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F9A3" w14:textId="6FB8A9AB" w:rsidR="000A5D76" w:rsidRPr="00A30AA4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</w:tr>
      <w:tr w:rsidR="000A5D76" w:rsidRPr="002E0BD6" w14:paraId="7BCBF081" w14:textId="77777777" w:rsidTr="005001B7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6220E4D" w14:textId="77777777" w:rsidR="000A5D76" w:rsidRPr="002E0BD6" w:rsidRDefault="000A5D76" w:rsidP="000A5D76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B41C3" w14:textId="5AA3AD5F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6D2F8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85AF9" w14:textId="16F69707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6C512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3095F" w14:textId="0745979E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6670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5CA3B" w14:textId="02A47617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0A5D76" w:rsidRPr="00114BE4" w14:paraId="42740B1D" w14:textId="77777777" w:rsidTr="005001B7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9D6721C" w14:textId="77777777" w:rsidR="000A5D76" w:rsidRPr="002E0BD6" w:rsidRDefault="000A5D76" w:rsidP="000A5D76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8B098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46FB8" w14:textId="2369F218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ADA0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7AD6A" w14:textId="3BBFF128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90A1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3127" w14:textId="39BEBACF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375A4" w14:textId="77777777" w:rsidR="000A5D76" w:rsidRPr="004742CA" w:rsidRDefault="000A5D76" w:rsidP="000A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4F190" w14:textId="1059DB94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3,061</w:t>
            </w:r>
          </w:p>
        </w:tc>
      </w:tr>
      <w:tr w:rsidR="000A5D76" w:rsidRPr="000A560E" w14:paraId="20D6C071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1D4A" w14:textId="77777777" w:rsidR="000A5D76" w:rsidRPr="00344541" w:rsidRDefault="000A5D76" w:rsidP="000A5D76">
            <w:pPr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A436" w14:textId="77777777" w:rsidR="000A5D76" w:rsidRPr="0034454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56B3" w14:textId="77777777" w:rsidR="000A5D76" w:rsidRPr="0034454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FBE0" w14:textId="77777777" w:rsidR="000A5D76" w:rsidRPr="0034454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9AF7" w14:textId="77777777" w:rsidR="000A5D76" w:rsidRPr="0034454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C05B" w14:textId="77777777" w:rsidR="000A5D76" w:rsidRPr="0034454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FF6" w14:textId="77777777" w:rsidR="000A5D76" w:rsidRPr="0034454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58B3" w14:textId="77777777" w:rsidR="000A5D76" w:rsidRPr="00344541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5D76" w:rsidRPr="002E0BD6" w14:paraId="2DDD067E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ACD" w14:textId="4635732C" w:rsidR="000A5D76" w:rsidRPr="002E0BD6" w:rsidRDefault="000A5D76" w:rsidP="000A5D7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FCCF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9872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2202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8356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678F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D9C1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7DE1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D76" w:rsidRPr="002E0BD6" w14:paraId="34AC8EAF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CE1" w14:textId="77777777" w:rsidR="000A5D76" w:rsidRPr="002E0BD6" w:rsidRDefault="000A5D76" w:rsidP="000A5D7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53B1" w14:textId="161F5C07" w:rsidR="000A5D76" w:rsidRPr="004742CA" w:rsidRDefault="000A5D76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90BB" w14:textId="77777777" w:rsidR="000A5D76" w:rsidRPr="004742CA" w:rsidRDefault="000A5D76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3133" w14:textId="25B54F5B" w:rsidR="000A5D76" w:rsidRPr="004742CA" w:rsidRDefault="000A5D76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2E24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1942" w14:textId="37B22E53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CE51" w14:textId="77777777" w:rsidR="000A5D76" w:rsidRPr="004742CA" w:rsidRDefault="000A5D76" w:rsidP="000A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F55B" w14:textId="70989697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3,309</w:t>
            </w:r>
          </w:p>
        </w:tc>
      </w:tr>
      <w:tr w:rsidR="000A5D76" w:rsidRPr="002E0BD6" w14:paraId="3CCD4879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9542" w14:textId="77777777" w:rsidR="000A5D76" w:rsidRPr="002E0BD6" w:rsidRDefault="000A5D76" w:rsidP="000A5D7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DBF7" w14:textId="1F6346D6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8E84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1421" w14:textId="5064316D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F5FB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64E" w14:textId="74EED276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CA0C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14CA" w14:textId="104FD6FB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0A5D76" w:rsidRPr="002E0BD6" w14:paraId="2F0079CA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218D" w14:textId="77777777" w:rsidR="000A5D76" w:rsidRPr="002E0BD6" w:rsidRDefault="000A5D76" w:rsidP="000A5D7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B610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2E0BD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DDEAA" w14:textId="6CED61DD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DB53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1E881" w14:textId="099C5BE7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5F2C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D11AC" w14:textId="41E491DC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C289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2CD72" w14:textId="386BDDE1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</w:tr>
      <w:tr w:rsidR="000A5D76" w:rsidRPr="002E0BD6" w14:paraId="4AABBBBC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F906" w14:textId="77777777" w:rsidR="000A5D76" w:rsidRPr="002E0BD6" w:rsidRDefault="000A5D76" w:rsidP="000A5D76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8B098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FA2F53" w14:textId="4B6750F1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5C52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06F1B" w14:textId="3216417F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5D4A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EAABD" w14:textId="595AC7F5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D9BE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639FF" w14:textId="017E6D45" w:rsidR="000A5D76" w:rsidRPr="004742CA" w:rsidRDefault="00365BA9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3,866</w:t>
            </w:r>
          </w:p>
        </w:tc>
      </w:tr>
    </w:tbl>
    <w:p w14:paraId="394DFBCE" w14:textId="77777777" w:rsidR="008426EE" w:rsidRPr="008B0988" w:rsidRDefault="008426E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215750D" w14:textId="77777777" w:rsidR="00194F1E" w:rsidRDefault="0019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FC1E5E0" w14:textId="73118482" w:rsidR="00B84960" w:rsidRPr="00F16879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  <w:r w:rsidRPr="00F16879">
        <w:rPr>
          <w:rFonts w:ascii="Angsana New" w:hAnsi="Angsana New" w:hint="cs"/>
          <w:sz w:val="30"/>
          <w:szCs w:val="30"/>
          <w:cs/>
        </w:rPr>
        <w:lastRenderedPageBreak/>
        <w:t>สัญญาความช่วยเหลือส่งเสริมการขาย</w:t>
      </w:r>
    </w:p>
    <w:p w14:paraId="4C9CAC9F" w14:textId="77777777" w:rsidR="00B84960" w:rsidRPr="008B0988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24"/>
          <w:szCs w:val="24"/>
        </w:rPr>
      </w:pPr>
    </w:p>
    <w:p w14:paraId="685EACA0" w14:textId="16EF8F20" w:rsidR="005F2B10" w:rsidRDefault="00B84960" w:rsidP="00596070">
      <w:pPr>
        <w:ind w:left="540"/>
        <w:jc w:val="thaiDistribute"/>
        <w:rPr>
          <w:rFonts w:ascii="Angsana New" w:hAnsi="Angsana New"/>
          <w:w w:val="99"/>
          <w:sz w:val="30"/>
          <w:szCs w:val="30"/>
        </w:rPr>
      </w:pPr>
      <w:r w:rsidRPr="00185171">
        <w:rPr>
          <w:rFonts w:ascii="Angsana New" w:hAnsi="Angsana New" w:hint="cs"/>
          <w:w w:val="99"/>
          <w:sz w:val="30"/>
          <w:szCs w:val="30"/>
          <w:cs/>
        </w:rPr>
        <w:t>บริษัท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เธียรสุรัตน์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จำกัด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(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มหาชน</w:t>
      </w:r>
      <w:r w:rsidRPr="00185171">
        <w:rPr>
          <w:rFonts w:ascii="Angsana New" w:hAnsi="Angsana New"/>
          <w:w w:val="99"/>
          <w:sz w:val="30"/>
          <w:szCs w:val="30"/>
          <w:cs/>
        </w:rPr>
        <w:t>) (“</w:t>
      </w:r>
      <w:r w:rsidRPr="00185171">
        <w:rPr>
          <w:rFonts w:ascii="Angsana New" w:hAnsi="Angsana New"/>
          <w:w w:val="99"/>
          <w:sz w:val="30"/>
          <w:szCs w:val="30"/>
        </w:rPr>
        <w:t xml:space="preserve">TSR”)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ได้ทำสัญญาความช่วยเหลือส่งเสริมการขายกับบริษัท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เธียรสุรัตน์</w:t>
      </w:r>
      <w:r w:rsidR="00185171" w:rsidRPr="00185171">
        <w:rPr>
          <w:rFonts w:ascii="Angsana New" w:hAnsi="Angsana New"/>
          <w:w w:val="99"/>
          <w:sz w:val="30"/>
          <w:szCs w:val="30"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ลีสซิ่ง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จำกัด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(“</w:t>
      </w:r>
      <w:r w:rsidRPr="00185171">
        <w:rPr>
          <w:rFonts w:ascii="Angsana New" w:hAnsi="Angsana New"/>
          <w:w w:val="99"/>
          <w:sz w:val="30"/>
          <w:szCs w:val="30"/>
        </w:rPr>
        <w:t xml:space="preserve">TSRL”)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ซึ่ง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/>
          <w:w w:val="99"/>
          <w:sz w:val="30"/>
          <w:szCs w:val="30"/>
        </w:rPr>
        <w:t xml:space="preserve">TSR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จะต้องจ่ายเงินช่วยเหลือส่งเสริมการขายเครื่องใช้ไฟฟ้าในอัตราร้อยละ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="00056BE5">
        <w:rPr>
          <w:rFonts w:ascii="Angsana New" w:hAnsi="Angsana New"/>
          <w:w w:val="99"/>
          <w:sz w:val="30"/>
          <w:szCs w:val="30"/>
        </w:rPr>
        <w:t>4-5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 xml:space="preserve"> ของยอดชำระค่าสินค้าดังกล่าวตามเงื่อนไขที่กำหนดไว้ในสัญญา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สัญญานี้มีผลบังคับ</w:t>
      </w:r>
      <w:r w:rsidR="00EF2E2E">
        <w:rPr>
          <w:rFonts w:ascii="Angsana New" w:hAnsi="Angsana New" w:hint="cs"/>
          <w:w w:val="99"/>
          <w:sz w:val="30"/>
          <w:szCs w:val="30"/>
          <w:cs/>
        </w:rPr>
        <w:t>ใช้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เป็นเวลา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="00056BE5">
        <w:rPr>
          <w:rFonts w:ascii="Angsana New" w:hAnsi="Angsana New"/>
          <w:w w:val="99"/>
          <w:sz w:val="30"/>
          <w:szCs w:val="30"/>
        </w:rPr>
        <w:t>1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ปี</w:t>
      </w:r>
    </w:p>
    <w:p w14:paraId="52E89D57" w14:textId="77777777" w:rsidR="001F205B" w:rsidRDefault="001F205B" w:rsidP="00596070">
      <w:pPr>
        <w:ind w:left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79DEBB57" w14:textId="60990464" w:rsidR="009058AE" w:rsidRDefault="000B0583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t>5</w:t>
      </w:r>
      <w:r w:rsidR="009058AE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9058AE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ลูกหนี้การค้าและลูกหนี้อื่น</w:t>
      </w:r>
    </w:p>
    <w:p w14:paraId="694A58A0" w14:textId="77777777" w:rsidR="00B24E6B" w:rsidRPr="00CD5712" w:rsidRDefault="00B24E6B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</w:p>
    <w:tbl>
      <w:tblPr>
        <w:tblW w:w="963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3"/>
        <w:gridCol w:w="2700"/>
        <w:gridCol w:w="1282"/>
        <w:gridCol w:w="50"/>
        <w:gridCol w:w="1030"/>
        <w:gridCol w:w="230"/>
        <w:gridCol w:w="40"/>
        <w:gridCol w:w="230"/>
        <w:gridCol w:w="940"/>
        <w:gridCol w:w="230"/>
        <w:gridCol w:w="40"/>
        <w:gridCol w:w="230"/>
        <w:gridCol w:w="940"/>
        <w:gridCol w:w="230"/>
        <w:gridCol w:w="52"/>
        <w:gridCol w:w="218"/>
        <w:gridCol w:w="950"/>
        <w:gridCol w:w="220"/>
      </w:tblGrid>
      <w:tr w:rsidR="007707A8" w:rsidRPr="00D31C4E" w14:paraId="2CB8A54E" w14:textId="77777777" w:rsidTr="007904C6">
        <w:trPr>
          <w:gridBefore w:val="1"/>
          <w:wBefore w:w="23" w:type="dxa"/>
        </w:trPr>
        <w:tc>
          <w:tcPr>
            <w:tcW w:w="4032" w:type="dxa"/>
            <w:gridSpan w:val="3"/>
          </w:tcPr>
          <w:p w14:paraId="75151875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6"/>
          </w:tcPr>
          <w:p w14:paraId="45584833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6D6A491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6"/>
          </w:tcPr>
          <w:p w14:paraId="537438EC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880" w:rsidRPr="00D31C4E" w14:paraId="08A6CF55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5194DA86" w14:textId="77777777" w:rsidR="00104880" w:rsidRPr="00D31C4E" w:rsidRDefault="00104880" w:rsidP="00104880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56903905" w14:textId="77777777" w:rsidR="00104880" w:rsidRPr="00D31C4E" w:rsidRDefault="00104880" w:rsidP="0010488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E855B2" w14:textId="634E24C6" w:rsidR="00104880" w:rsidRPr="00D31C4E" w:rsidRDefault="00104880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  <w:vAlign w:val="bottom"/>
          </w:tcPr>
          <w:p w14:paraId="6D2C888B" w14:textId="77777777" w:rsidR="00104880" w:rsidRPr="00D31C4E" w:rsidRDefault="00104880" w:rsidP="0010488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7F3880" w14:textId="47E5A4A2" w:rsidR="00104880" w:rsidRPr="00D31C4E" w:rsidRDefault="00104880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0BA77805" w14:textId="77777777" w:rsidR="00104880" w:rsidRPr="00D31C4E" w:rsidRDefault="00104880" w:rsidP="00104880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B41269" w14:textId="4FE9B97C" w:rsidR="00104880" w:rsidRPr="00D31C4E" w:rsidRDefault="00104880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  <w:vAlign w:val="bottom"/>
          </w:tcPr>
          <w:p w14:paraId="413321A2" w14:textId="77777777" w:rsidR="00104880" w:rsidRPr="00D31C4E" w:rsidRDefault="00104880" w:rsidP="0010488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9E155F" w14:textId="547DB3B2" w:rsidR="00104880" w:rsidRPr="00D31C4E" w:rsidRDefault="00104880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4880" w:rsidRPr="00D31C4E" w14:paraId="21118AEA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42AA6692" w14:textId="77777777" w:rsidR="00104880" w:rsidRPr="00D31C4E" w:rsidRDefault="00104880" w:rsidP="00104880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1E2DC296" w14:textId="77777777" w:rsidR="00104880" w:rsidRPr="00D31C4E" w:rsidRDefault="00104880" w:rsidP="0010488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gridSpan w:val="2"/>
            <w:vAlign w:val="bottom"/>
          </w:tcPr>
          <w:p w14:paraId="5C8EBC46" w14:textId="07DF180A" w:rsidR="00104880" w:rsidRPr="00D31C4E" w:rsidRDefault="00104880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gridSpan w:val="2"/>
            <w:vAlign w:val="bottom"/>
          </w:tcPr>
          <w:p w14:paraId="6AD9A3B7" w14:textId="77777777" w:rsidR="00104880" w:rsidRPr="00D31C4E" w:rsidRDefault="00104880" w:rsidP="0010488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A6A9EF7" w14:textId="5448F2E1" w:rsidR="00104880" w:rsidRPr="00D31C4E" w:rsidRDefault="00104880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gridSpan w:val="2"/>
            <w:vAlign w:val="bottom"/>
          </w:tcPr>
          <w:p w14:paraId="27612A65" w14:textId="77777777" w:rsidR="00104880" w:rsidRPr="00D31C4E" w:rsidRDefault="00104880" w:rsidP="00104880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A4352A" w14:textId="7C49DA00" w:rsidR="00104880" w:rsidRPr="00D31C4E" w:rsidRDefault="00104880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gridSpan w:val="2"/>
            <w:vAlign w:val="bottom"/>
          </w:tcPr>
          <w:p w14:paraId="1798693F" w14:textId="77777777" w:rsidR="00104880" w:rsidRPr="00D31C4E" w:rsidRDefault="00104880" w:rsidP="0010488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D0A5952" w14:textId="1ED2C59B" w:rsidR="00104880" w:rsidRPr="00D31C4E" w:rsidRDefault="00104880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7707A8" w:rsidRPr="00D31C4E" w14:paraId="750DD72C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390AEA9B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72D70D9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14"/>
          </w:tcPr>
          <w:p w14:paraId="3F31D03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7A8" w:rsidRPr="00D31C4E" w14:paraId="7BE05420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2F04A33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2" w:type="dxa"/>
            <w:gridSpan w:val="2"/>
          </w:tcPr>
          <w:p w14:paraId="5FF6C5CE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14"/>
          </w:tcPr>
          <w:p w14:paraId="190F529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17B6B" w:rsidRPr="00D31C4E" w14:paraId="1FD8ECFC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680857B1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2" w:type="dxa"/>
            <w:gridSpan w:val="2"/>
          </w:tcPr>
          <w:p w14:paraId="23191C1C" w14:textId="1AE3BE4C" w:rsidR="00517B6B" w:rsidRPr="00030EEF" w:rsidRDefault="00517B6B" w:rsidP="00517B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5582CD9" w14:textId="028661AD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BD5007" w14:textId="77777777" w:rsidR="00517B6B" w:rsidRPr="004742CA" w:rsidRDefault="00517B6B" w:rsidP="00517B6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3B41C85" w14:textId="4639B138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5,863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B6FD73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A25E42A" w14:textId="530FA897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71,1</w:t>
            </w:r>
            <w:r w:rsidR="00B816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AAF12B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96E1999" w14:textId="331D0CC6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53,338</w:t>
            </w:r>
          </w:p>
        </w:tc>
      </w:tr>
      <w:tr w:rsidR="00517B6B" w:rsidRPr="00D31C4E" w14:paraId="37E4E4DC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60083053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332" w:type="dxa"/>
            <w:gridSpan w:val="2"/>
          </w:tcPr>
          <w:p w14:paraId="3532C382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832685" w14:textId="7C7FD195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69A36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F1750" w14:textId="3F7CE951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9,637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1E3100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ABE25" w14:textId="1088FF9D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3,758</w:t>
            </w:r>
          </w:p>
        </w:tc>
        <w:tc>
          <w:tcPr>
            <w:tcW w:w="270" w:type="dxa"/>
            <w:gridSpan w:val="2"/>
          </w:tcPr>
          <w:p w14:paraId="1B6D4F8F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B91EAAE" w14:textId="36D8B1DC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4,815</w:t>
            </w:r>
          </w:p>
        </w:tc>
      </w:tr>
      <w:tr w:rsidR="00517B6B" w:rsidRPr="00D31C4E" w14:paraId="0D251413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632CA8FB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gridSpan w:val="2"/>
          </w:tcPr>
          <w:p w14:paraId="435B95F3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947348" w14:textId="322C1C11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174920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5D44C4" w14:textId="0DC4C6EB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3DBA9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AEAEAC" w14:textId="348A027C" w:rsidR="00517B6B" w:rsidRPr="008A3535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74,90</w:t>
            </w:r>
            <w:r w:rsidR="008A35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586FD2E0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4F9C5C6" w14:textId="7B8473BA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58,153</w:t>
            </w:r>
          </w:p>
        </w:tc>
      </w:tr>
      <w:tr w:rsidR="00EF2E2E" w:rsidRPr="00D31C4E" w14:paraId="4A361C6A" w14:textId="77777777" w:rsidTr="00A11E48">
        <w:trPr>
          <w:gridBefore w:val="1"/>
          <w:wBefore w:w="23" w:type="dxa"/>
        </w:trPr>
        <w:tc>
          <w:tcPr>
            <w:tcW w:w="4032" w:type="dxa"/>
            <w:gridSpan w:val="3"/>
          </w:tcPr>
          <w:p w14:paraId="615AC730" w14:textId="77777777" w:rsidR="00971464" w:rsidRDefault="00EF2E2E" w:rsidP="00971464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  <w:p w14:paraId="5DD6FA7C" w14:textId="12C8FE95" w:rsidR="00EF2E2E" w:rsidRPr="00971464" w:rsidRDefault="00971464" w:rsidP="00971464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</w:t>
            </w:r>
            <w:r w:rsidR="00EF2E2E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(2562: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2E2E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EF2E2E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7E31AFE" w14:textId="77777777" w:rsidR="00EF2E2E" w:rsidRDefault="00EF2E2E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44E27" w14:textId="181D5218" w:rsidR="00EF2E2E" w:rsidRPr="004742CA" w:rsidRDefault="00EF2E2E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(1,137)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46DF40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1D6322" w14:textId="77777777" w:rsidR="00EF2E2E" w:rsidRDefault="00EF2E2E" w:rsidP="00EF2E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5EF4CC1" w14:textId="4D3DC78E" w:rsidR="00EF2E2E" w:rsidRPr="004742CA" w:rsidRDefault="00EF2E2E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(2,095)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604BED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B315CEF" w14:textId="77777777" w:rsidR="00EF2E2E" w:rsidRDefault="00EF2E2E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4D8556" w14:textId="6255A896" w:rsidR="00EF2E2E" w:rsidRPr="004742CA" w:rsidRDefault="00EF2E2E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(1,137)</w:t>
            </w:r>
          </w:p>
        </w:tc>
        <w:tc>
          <w:tcPr>
            <w:tcW w:w="270" w:type="dxa"/>
            <w:gridSpan w:val="2"/>
          </w:tcPr>
          <w:p w14:paraId="5600FD99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1F07DEB" w14:textId="77777777" w:rsidR="00EF2E2E" w:rsidRDefault="00EF2E2E" w:rsidP="00EF2E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0DA9C0" w14:textId="4EB7F2F5" w:rsidR="00EF2E2E" w:rsidRPr="004742CA" w:rsidRDefault="00EF2E2E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(2,095)</w:t>
            </w:r>
          </w:p>
        </w:tc>
      </w:tr>
      <w:tr w:rsidR="00517B6B" w:rsidRPr="00D31C4E" w14:paraId="1372DE34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18ECFD7B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gridSpan w:val="2"/>
            <w:tcBorders>
              <w:left w:val="nil"/>
            </w:tcBorders>
          </w:tcPr>
          <w:p w14:paraId="56C50B88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854EB" w14:textId="1E879BF3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9,351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BEA685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0C6B" w14:textId="05336BE1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741F04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6B47E" w14:textId="59403AEC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73,77</w:t>
            </w:r>
            <w:r w:rsidR="00B816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gridSpan w:val="2"/>
          </w:tcPr>
          <w:p w14:paraId="1DD73006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5A1F62" w14:textId="6BD92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6,058</w:t>
            </w:r>
          </w:p>
        </w:tc>
      </w:tr>
      <w:tr w:rsidR="00517B6B" w:rsidRPr="00D31C4E" w14:paraId="4369CEA4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38C31E13" w14:textId="77777777" w:rsidR="00517B6B" w:rsidRPr="00104880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2" w:type="dxa"/>
            <w:gridSpan w:val="2"/>
          </w:tcPr>
          <w:p w14:paraId="306586AF" w14:textId="77777777" w:rsidR="00517B6B" w:rsidRPr="00104880" w:rsidRDefault="00517B6B" w:rsidP="00517B6B">
            <w:pPr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1ECC1DD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D61068" w14:textId="77777777" w:rsidR="00517B6B" w:rsidRPr="00104880" w:rsidRDefault="00517B6B" w:rsidP="00517B6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9402671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0FB3E4" w14:textId="77777777" w:rsidR="00517B6B" w:rsidRPr="00104880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E74E874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6066D93" w14:textId="77777777" w:rsidR="00517B6B" w:rsidRPr="00104880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FA68C86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17B6B" w:rsidRPr="00D31C4E" w14:paraId="21378573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0038E717" w14:textId="75E66E0D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32" w:type="dxa"/>
            <w:gridSpan w:val="2"/>
          </w:tcPr>
          <w:p w14:paraId="22061242" w14:textId="77777777" w:rsidR="00517B6B" w:rsidRPr="00030EEF" w:rsidRDefault="00517B6B" w:rsidP="00517B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F73617" w14:textId="77777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E30910" w14:textId="77777777" w:rsidR="00517B6B" w:rsidRPr="004742CA" w:rsidRDefault="00517B6B" w:rsidP="00517B6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3DF9C8D" w14:textId="77777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85C33C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A9FB1EE" w14:textId="77777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B79EF32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FDA3531" w14:textId="77777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17B6B" w:rsidRPr="00D31C4E" w14:paraId="75DAC4B8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70647DFC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2" w:type="dxa"/>
            <w:gridSpan w:val="2"/>
          </w:tcPr>
          <w:p w14:paraId="5A4227BA" w14:textId="7C4F5B09" w:rsidR="00517B6B" w:rsidRPr="00D31C4E" w:rsidRDefault="00517B6B" w:rsidP="00517B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6FAFC16" w14:textId="7ADDFFF9" w:rsidR="00517B6B" w:rsidRPr="004742CA" w:rsidRDefault="00A92DA9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A5B8F3" w14:textId="77777777" w:rsidR="00517B6B" w:rsidRPr="004742CA" w:rsidRDefault="00517B6B" w:rsidP="00517B6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1B51DC4" w14:textId="4E33AC08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43B9B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D38E006" w14:textId="0FCAEBCA" w:rsidR="00517B6B" w:rsidRPr="004742CA" w:rsidRDefault="00A92DA9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70" w:type="dxa"/>
            <w:gridSpan w:val="2"/>
          </w:tcPr>
          <w:p w14:paraId="49F71CA6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12D74F" w14:textId="50BEDCEF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</w:tr>
      <w:tr w:rsidR="00517B6B" w:rsidRPr="00D31C4E" w14:paraId="682DF189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64B9AA92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332" w:type="dxa"/>
            <w:gridSpan w:val="2"/>
          </w:tcPr>
          <w:p w14:paraId="41D19A40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762B7" w14:textId="79B331A1" w:rsidR="00517B6B" w:rsidRPr="004742CA" w:rsidRDefault="00A92DA9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32DBAD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2437A" w14:textId="1BEF2973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6,75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839208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640A2" w14:textId="48152750" w:rsidR="00517B6B" w:rsidRPr="004742CA" w:rsidRDefault="00A92DA9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8,411</w:t>
            </w:r>
          </w:p>
        </w:tc>
        <w:tc>
          <w:tcPr>
            <w:tcW w:w="270" w:type="dxa"/>
            <w:gridSpan w:val="2"/>
          </w:tcPr>
          <w:p w14:paraId="736A46E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F2F6476" w14:textId="41AC7113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6,</w:t>
            </w: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</w:tr>
      <w:tr w:rsidR="00517B6B" w:rsidRPr="00D31C4E" w14:paraId="1659A7F7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4597F979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gridSpan w:val="2"/>
          </w:tcPr>
          <w:p w14:paraId="724A7597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8E0B81" w14:textId="660EC045" w:rsidR="00517B6B" w:rsidRPr="004742CA" w:rsidRDefault="00A92DA9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5C3233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FE9C4E" w14:textId="37E2123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BF24A5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ED8C47" w14:textId="044A0758" w:rsidR="00517B6B" w:rsidRPr="004742CA" w:rsidRDefault="00A92DA9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8,797</w:t>
            </w:r>
          </w:p>
        </w:tc>
        <w:tc>
          <w:tcPr>
            <w:tcW w:w="270" w:type="dxa"/>
            <w:gridSpan w:val="2"/>
          </w:tcPr>
          <w:p w14:paraId="4D2B84C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992231C" w14:textId="7E1DC98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,660</w:t>
            </w:r>
          </w:p>
        </w:tc>
      </w:tr>
      <w:tr w:rsidR="00EF2E2E" w:rsidRPr="00D31C4E" w14:paraId="513606BD" w14:textId="77777777" w:rsidTr="00A11E48">
        <w:trPr>
          <w:gridBefore w:val="1"/>
          <w:wBefore w:w="23" w:type="dxa"/>
        </w:trPr>
        <w:tc>
          <w:tcPr>
            <w:tcW w:w="4032" w:type="dxa"/>
            <w:gridSpan w:val="3"/>
          </w:tcPr>
          <w:p w14:paraId="253CC45C" w14:textId="77777777" w:rsidR="00971464" w:rsidRDefault="00EF2E2E" w:rsidP="00EF2E2E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4398EB3" w14:textId="43DB4CEE" w:rsidR="00EF2E2E" w:rsidRPr="00971464" w:rsidRDefault="00971464" w:rsidP="00971464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</w:t>
            </w:r>
            <w:r w:rsidR="00EF2E2E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(2562: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EF2E2E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EF2E2E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4A499D" w14:textId="77777777" w:rsidR="00EF2E2E" w:rsidRDefault="00EF2E2E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244976" w14:textId="27195122" w:rsidR="00EF2E2E" w:rsidRPr="004742CA" w:rsidRDefault="00EF2E2E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304F0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06726E" w14:textId="77777777" w:rsidR="00EF2E2E" w:rsidRDefault="00EF2E2E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81598F" w14:textId="52882529" w:rsidR="00EF2E2E" w:rsidRPr="004742CA" w:rsidRDefault="00EF2E2E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(5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558BC7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CA87478" w14:textId="77777777" w:rsidR="00EF2E2E" w:rsidRDefault="00EF2E2E" w:rsidP="00EF2E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E0406A" w14:textId="38479193" w:rsidR="00EF2E2E" w:rsidRPr="004742CA" w:rsidRDefault="00EF2E2E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70" w:type="dxa"/>
            <w:gridSpan w:val="2"/>
          </w:tcPr>
          <w:p w14:paraId="0713E460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5C9FA62" w14:textId="77777777" w:rsidR="00EF2E2E" w:rsidRDefault="00EF2E2E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2CDD64" w14:textId="1B26AD10" w:rsidR="00EF2E2E" w:rsidRPr="004742CA" w:rsidRDefault="00EF2E2E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(553)</w:t>
            </w:r>
          </w:p>
        </w:tc>
      </w:tr>
      <w:tr w:rsidR="00517B6B" w:rsidRPr="00D31C4E" w14:paraId="5E908C78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20AD7075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gridSpan w:val="2"/>
            <w:tcBorders>
              <w:left w:val="nil"/>
            </w:tcBorders>
          </w:tcPr>
          <w:p w14:paraId="38BFEC48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84D57" w14:textId="4F686660" w:rsidR="00517B6B" w:rsidRPr="004742CA" w:rsidRDefault="00A92DA9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8,357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1BCB83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B3051" w14:textId="5C2F4A02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595117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8CC01" w14:textId="43A21F2A" w:rsidR="00517B6B" w:rsidRPr="004742CA" w:rsidRDefault="00A92DA9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8,244</w:t>
            </w:r>
          </w:p>
        </w:tc>
        <w:tc>
          <w:tcPr>
            <w:tcW w:w="270" w:type="dxa"/>
            <w:gridSpan w:val="2"/>
          </w:tcPr>
          <w:p w14:paraId="30070460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FB1B1" w14:textId="4661368B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6,10</w:t>
            </w: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517B6B" w:rsidRPr="00104880" w14:paraId="76EC90B8" w14:textId="77777777" w:rsidTr="007904C6">
        <w:trPr>
          <w:gridBefore w:val="1"/>
          <w:wBefore w:w="23" w:type="dxa"/>
          <w:trHeight w:val="143"/>
        </w:trPr>
        <w:tc>
          <w:tcPr>
            <w:tcW w:w="2700" w:type="dxa"/>
          </w:tcPr>
          <w:p w14:paraId="6A69C822" w14:textId="77777777" w:rsidR="00517B6B" w:rsidRPr="00104880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2" w:type="dxa"/>
            <w:gridSpan w:val="2"/>
            <w:tcBorders>
              <w:left w:val="nil"/>
            </w:tcBorders>
          </w:tcPr>
          <w:p w14:paraId="772FB9CF" w14:textId="77777777" w:rsidR="00517B6B" w:rsidRPr="00104880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F824E5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AC5835" w14:textId="77777777" w:rsidR="00517B6B" w:rsidRPr="00104880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C0BC33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00CD49" w14:textId="77777777" w:rsidR="00517B6B" w:rsidRPr="00104880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D064C7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BB6F87E" w14:textId="77777777" w:rsidR="00517B6B" w:rsidRPr="00104880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567B738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517B6B" w:rsidRPr="00D31C4E" w14:paraId="7A034F9D" w14:textId="77777777" w:rsidTr="007904C6">
        <w:trPr>
          <w:gridBefore w:val="1"/>
          <w:wBefore w:w="23" w:type="dxa"/>
        </w:trPr>
        <w:tc>
          <w:tcPr>
            <w:tcW w:w="2700" w:type="dxa"/>
          </w:tcPr>
          <w:p w14:paraId="6C78D794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gridSpan w:val="2"/>
            <w:tcBorders>
              <w:left w:val="nil"/>
            </w:tcBorders>
          </w:tcPr>
          <w:p w14:paraId="72F348F7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A4323D6" w14:textId="4E7E05FA" w:rsidR="00517B6B" w:rsidRPr="004742CA" w:rsidRDefault="00A92DA9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17,708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2CF89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A0B247" w14:textId="77BBB495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19,70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E44335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AF313EE" w14:textId="68D99505" w:rsidR="00517B6B" w:rsidRPr="004742CA" w:rsidRDefault="00A92DA9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82,01</w:t>
            </w:r>
            <w:r w:rsidR="00B81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5A507CD5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CD1DC75" w14:textId="7278396C" w:rsidR="00517B6B" w:rsidRPr="004742CA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2,165</w:t>
            </w:r>
          </w:p>
        </w:tc>
      </w:tr>
      <w:tr w:rsidR="00104880" w:rsidRPr="00104880" w14:paraId="4202C3AF" w14:textId="77777777" w:rsidTr="007904C6">
        <w:tblPrEx>
          <w:tblLook w:val="0000" w:firstRow="0" w:lastRow="0" w:firstColumn="0" w:lastColumn="0" w:noHBand="0" w:noVBand="0"/>
        </w:tblPrEx>
        <w:trPr>
          <w:gridAfter w:val="1"/>
          <w:wAfter w:w="220" w:type="dxa"/>
          <w:trHeight w:val="133"/>
        </w:trPr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720B4" w14:textId="77777777" w:rsidR="00104880" w:rsidRDefault="00344541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br w:type="page"/>
            </w:r>
          </w:p>
          <w:p w14:paraId="368B1F20" w14:textId="77777777" w:rsidR="00507E7C" w:rsidRDefault="00507E7C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  <w:p w14:paraId="4F1C39E6" w14:textId="580E4573" w:rsidR="00507E7C" w:rsidRPr="00104880" w:rsidRDefault="00507E7C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69D2F" w14:textId="77777777" w:rsidR="00104880" w:rsidRDefault="00104880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</w:p>
          <w:p w14:paraId="552B89B4" w14:textId="77777777" w:rsidR="003C4003" w:rsidRDefault="003C4003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</w:p>
          <w:p w14:paraId="1C863D5C" w14:textId="77777777" w:rsidR="003C4003" w:rsidRDefault="003C4003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</w:p>
          <w:p w14:paraId="08E6123C" w14:textId="024E9A68" w:rsidR="003C4003" w:rsidRPr="00104880" w:rsidRDefault="003C4003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64DED" w14:textId="77777777" w:rsidR="00104880" w:rsidRPr="00104880" w:rsidRDefault="00104880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262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87DE6" w14:textId="0C5EF87A" w:rsidR="00104880" w:rsidRPr="00104880" w:rsidRDefault="00104880" w:rsidP="001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932995" w:rsidRPr="00104880" w14:paraId="60083410" w14:textId="77777777" w:rsidTr="007904C6">
        <w:tblPrEx>
          <w:tblLook w:val="0000" w:firstRow="0" w:lastRow="0" w:firstColumn="0" w:lastColumn="0" w:noHBand="0" w:noVBand="0"/>
        </w:tblPrEx>
        <w:trPr>
          <w:gridAfter w:val="1"/>
          <w:wAfter w:w="220" w:type="dxa"/>
          <w:trHeight w:val="133"/>
        </w:trPr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68ABB" w14:textId="77777777" w:rsidR="00932995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517E1" w14:textId="0AFC3AE4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104880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1D499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262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5E4D3" w14:textId="096BEC90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048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Pr="0010488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932995" w:rsidRPr="00104880" w14:paraId="4033C10D" w14:textId="77777777" w:rsidTr="007904C6">
        <w:tblPrEx>
          <w:tblLook w:val="0000" w:firstRow="0" w:lastRow="0" w:firstColumn="0" w:lastColumn="0" w:noHBand="0" w:noVBand="0"/>
        </w:tblPrEx>
        <w:trPr>
          <w:gridAfter w:val="1"/>
          <w:wAfter w:w="220" w:type="dxa"/>
          <w:trHeight w:val="20"/>
        </w:trPr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9F666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20EA17D" w14:textId="38D3B703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7" w:right="-7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gridSpan w:val="2"/>
            <w:vAlign w:val="bottom"/>
          </w:tcPr>
          <w:p w14:paraId="26560AC2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7" w:right="-78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DE77FDB" w14:textId="5B752038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7" w:right="-7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gridSpan w:val="2"/>
            <w:vAlign w:val="bottom"/>
          </w:tcPr>
          <w:p w14:paraId="4520C40F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  <w:noWrap/>
            <w:vAlign w:val="bottom"/>
          </w:tcPr>
          <w:p w14:paraId="150E4294" w14:textId="45584BE9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82" w:type="dxa"/>
            <w:gridSpan w:val="2"/>
            <w:noWrap/>
            <w:vAlign w:val="bottom"/>
          </w:tcPr>
          <w:p w14:paraId="5F1CD40C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68" w:type="dxa"/>
            <w:gridSpan w:val="2"/>
            <w:noWrap/>
            <w:vAlign w:val="bottom"/>
          </w:tcPr>
          <w:p w14:paraId="6FFFB79C" w14:textId="2BCD207E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932995" w:rsidRPr="00104880" w14:paraId="2625C847" w14:textId="77777777" w:rsidTr="007904C6">
        <w:tblPrEx>
          <w:tblLook w:val="0000" w:firstRow="0" w:lastRow="0" w:firstColumn="0" w:lastColumn="0" w:noHBand="0" w:noVBand="0"/>
        </w:tblPrEx>
        <w:trPr>
          <w:gridAfter w:val="1"/>
          <w:wAfter w:w="220" w:type="dxa"/>
          <w:trHeight w:val="20"/>
        </w:trPr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1E06C" w14:textId="302FFB08" w:rsidR="00932995" w:rsidRPr="00104880" w:rsidRDefault="00981ED2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B5AC3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0488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 w:rsidRPr="0010488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932995" w:rsidRPr="00104880" w14:paraId="3279EBC5" w14:textId="77777777" w:rsidTr="00B24E6B">
        <w:tblPrEx>
          <w:tblLook w:val="0000" w:firstRow="0" w:lastRow="0" w:firstColumn="0" w:lastColumn="0" w:noHBand="0" w:noVBand="0"/>
        </w:tblPrEx>
        <w:trPr>
          <w:gridAfter w:val="1"/>
          <w:wAfter w:w="220" w:type="dxa"/>
          <w:trHeight w:val="20"/>
        </w:trPr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12AE" w14:textId="5ACCDA85" w:rsidR="00932995" w:rsidRPr="00104880" w:rsidRDefault="00981ED2" w:rsidP="0098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64A3D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B0CBA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44476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35DAC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D8498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F4B7C0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A1665" w14:textId="77777777" w:rsidR="00932995" w:rsidRPr="00104880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932995" w:rsidRPr="00104880" w14:paraId="2763BE2B" w14:textId="77777777" w:rsidTr="00B24E6B">
        <w:tblPrEx>
          <w:tblLook w:val="0000" w:firstRow="0" w:lastRow="0" w:firstColumn="0" w:lastColumn="0" w:noHBand="0" w:noVBand="0"/>
        </w:tblPrEx>
        <w:trPr>
          <w:gridAfter w:val="1"/>
          <w:wAfter w:w="220" w:type="dxa"/>
          <w:trHeight w:val="20"/>
        </w:trPr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6BE8F" w14:textId="29F944B0" w:rsidR="00932995" w:rsidRPr="00104880" w:rsidRDefault="00981ED2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 w:firstLine="369"/>
              <w:rPr>
                <w:rFonts w:ascii="Angsana New" w:hAnsi="Angsana New"/>
                <w:sz w:val="29"/>
                <w:szCs w:val="29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2562: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="00E118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D92D32" w14:textId="3EDE6866" w:rsidR="00932995" w:rsidRPr="00B24E6B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24E6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7A84F" w14:textId="77777777" w:rsidR="00932995" w:rsidRPr="00B24E6B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F0D40A" w14:textId="0167390F" w:rsidR="00932995" w:rsidRPr="00B24E6B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24E6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554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3487E" w14:textId="77777777" w:rsidR="00932995" w:rsidRPr="00B24E6B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00E0D8" w14:textId="7670A564" w:rsidR="00932995" w:rsidRPr="00B24E6B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24E6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171</w:t>
            </w:r>
          </w:p>
        </w:tc>
        <w:tc>
          <w:tcPr>
            <w:tcW w:w="2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E747E" w14:textId="77777777" w:rsidR="00932995" w:rsidRPr="00B24E6B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7DE30" w14:textId="70B7C49F" w:rsidR="00932995" w:rsidRPr="00B24E6B" w:rsidRDefault="00932995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24E6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554</w:t>
            </w:r>
          </w:p>
        </w:tc>
      </w:tr>
    </w:tbl>
    <w:p w14:paraId="38B0F413" w14:textId="77777777" w:rsidR="00507E7C" w:rsidRDefault="00507E7C" w:rsidP="00344305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="Angsana New" w:hAnsi="Angsana New"/>
          <w:sz w:val="30"/>
          <w:szCs w:val="30"/>
        </w:rPr>
      </w:pPr>
    </w:p>
    <w:p w14:paraId="62135F44" w14:textId="6C99E8EF" w:rsidR="007707A8" w:rsidRDefault="007707A8" w:rsidP="00DD663D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="Angsana New" w:hAnsi="Angsana New"/>
          <w:sz w:val="30"/>
          <w:szCs w:val="30"/>
        </w:rPr>
      </w:pPr>
      <w:r w:rsidRPr="003D3292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789FBE1" w14:textId="77777777" w:rsidR="002F50F2" w:rsidRPr="005E4804" w:rsidRDefault="002F50F2" w:rsidP="00DD663D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2" w:type="dxa"/>
        <w:tblInd w:w="389" w:type="dxa"/>
        <w:tblLayout w:type="fixed"/>
        <w:tblLook w:val="01E0" w:firstRow="1" w:lastRow="1" w:firstColumn="1" w:lastColumn="1" w:noHBand="0" w:noVBand="0"/>
      </w:tblPr>
      <w:tblGrid>
        <w:gridCol w:w="4122"/>
        <w:gridCol w:w="1170"/>
        <w:gridCol w:w="270"/>
        <w:gridCol w:w="1170"/>
        <w:gridCol w:w="270"/>
        <w:gridCol w:w="1170"/>
        <w:gridCol w:w="270"/>
        <w:gridCol w:w="1170"/>
      </w:tblGrid>
      <w:tr w:rsidR="007707A8" w:rsidRPr="00D31C4E" w14:paraId="30F71884" w14:textId="77777777" w:rsidTr="006F04B2">
        <w:tc>
          <w:tcPr>
            <w:tcW w:w="4122" w:type="dxa"/>
          </w:tcPr>
          <w:p w14:paraId="1C3AA1B3" w14:textId="77777777" w:rsidR="007707A8" w:rsidRPr="00D31C4E" w:rsidRDefault="007707A8" w:rsidP="006F04B2">
            <w:pPr>
              <w:spacing w:line="380" w:lineRule="exact"/>
              <w:ind w:left="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05A1C62" w14:textId="77777777" w:rsidR="007707A8" w:rsidRPr="00D31C4E" w:rsidRDefault="007707A8" w:rsidP="0034430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FF9299" w14:textId="77777777" w:rsidR="007707A8" w:rsidRPr="00D31C4E" w:rsidRDefault="007707A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6A7DDDC" w14:textId="77777777" w:rsidR="007707A8" w:rsidRPr="00D31C4E" w:rsidRDefault="007707A8" w:rsidP="0034430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880" w:rsidRPr="00D31C4E" w14:paraId="6D42CC73" w14:textId="77777777" w:rsidTr="006D3FFC">
        <w:tc>
          <w:tcPr>
            <w:tcW w:w="4122" w:type="dxa"/>
          </w:tcPr>
          <w:p w14:paraId="55E83EC3" w14:textId="77777777" w:rsidR="00104880" w:rsidRPr="00D31C4E" w:rsidRDefault="00104880" w:rsidP="00104880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BCA498" w14:textId="23D38A3B" w:rsidR="00104880" w:rsidRPr="00D31C4E" w:rsidRDefault="00104880" w:rsidP="00104880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65032851" w14:textId="77777777" w:rsidR="00104880" w:rsidRPr="00D31C4E" w:rsidRDefault="00104880" w:rsidP="00104880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52EA81B" w14:textId="056AD107" w:rsidR="00104880" w:rsidRPr="00D31C4E" w:rsidRDefault="00104880" w:rsidP="00104880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9F3F73D" w14:textId="77777777" w:rsidR="00104880" w:rsidRPr="00D31C4E" w:rsidRDefault="00104880" w:rsidP="00104880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60BA6D" w14:textId="6DE1B9FB" w:rsidR="00104880" w:rsidRPr="00D31C4E" w:rsidRDefault="00104880" w:rsidP="00104880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0CDCA438" w14:textId="77777777" w:rsidR="00104880" w:rsidRPr="00D31C4E" w:rsidRDefault="00104880" w:rsidP="00104880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794A9CD" w14:textId="07A8B41E" w:rsidR="00104880" w:rsidRPr="00D31C4E" w:rsidRDefault="00104880" w:rsidP="00104880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4880" w:rsidRPr="00D31C4E" w14:paraId="3E8937B4" w14:textId="77777777" w:rsidTr="006D3FFC">
        <w:tc>
          <w:tcPr>
            <w:tcW w:w="4122" w:type="dxa"/>
          </w:tcPr>
          <w:p w14:paraId="12744065" w14:textId="77777777" w:rsidR="00104880" w:rsidRPr="00D31C4E" w:rsidRDefault="00104880" w:rsidP="00104880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D71E43" w14:textId="5C7597A5" w:rsidR="00104880" w:rsidRPr="00D31C4E" w:rsidRDefault="00104880" w:rsidP="00104880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bottom"/>
          </w:tcPr>
          <w:p w14:paraId="27B0B354" w14:textId="77777777" w:rsidR="00104880" w:rsidRPr="00D31C4E" w:rsidRDefault="00104880" w:rsidP="00104880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0DC5FD4" w14:textId="212C1565" w:rsidR="00104880" w:rsidRPr="00D31C4E" w:rsidRDefault="00104880" w:rsidP="00104880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vAlign w:val="bottom"/>
          </w:tcPr>
          <w:p w14:paraId="61551856" w14:textId="77777777" w:rsidR="00104880" w:rsidRPr="00D31C4E" w:rsidRDefault="00104880" w:rsidP="00104880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390A8" w14:textId="59EEA8D3" w:rsidR="00104880" w:rsidRPr="00D31C4E" w:rsidRDefault="00104880" w:rsidP="00104880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bottom"/>
          </w:tcPr>
          <w:p w14:paraId="702148B5" w14:textId="77777777" w:rsidR="00104880" w:rsidRPr="00D31C4E" w:rsidRDefault="00104880" w:rsidP="00104880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7EF3320" w14:textId="3B67291A" w:rsidR="00104880" w:rsidRPr="00D31C4E" w:rsidRDefault="00104880" w:rsidP="00104880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7707A8" w:rsidRPr="00D31C4E" w14:paraId="62641056" w14:textId="77777777" w:rsidTr="006F04B2">
        <w:tc>
          <w:tcPr>
            <w:tcW w:w="4122" w:type="dxa"/>
          </w:tcPr>
          <w:p w14:paraId="312ACF81" w14:textId="77777777" w:rsidR="007707A8" w:rsidRPr="00D31C4E" w:rsidRDefault="007707A8" w:rsidP="00344305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2675CE8" w14:textId="77777777" w:rsidR="007707A8" w:rsidRPr="00D31C4E" w:rsidRDefault="007707A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7A8" w:rsidRPr="00D31C4E" w14:paraId="4754A709" w14:textId="77777777" w:rsidTr="006F04B2">
        <w:tc>
          <w:tcPr>
            <w:tcW w:w="4122" w:type="dxa"/>
          </w:tcPr>
          <w:p w14:paraId="33D3AE33" w14:textId="77777777" w:rsidR="007707A8" w:rsidRPr="00D31C4E" w:rsidRDefault="007707A8" w:rsidP="00344305">
            <w:pPr>
              <w:spacing w:line="380" w:lineRule="exact"/>
              <w:ind w:left="72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</w:tcPr>
          <w:p w14:paraId="5ACEB723" w14:textId="77777777" w:rsidR="007707A8" w:rsidRPr="00D31C4E" w:rsidRDefault="007707A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17B6B" w:rsidRPr="00D31C4E" w14:paraId="4B7D33FD" w14:textId="77777777" w:rsidTr="006F04B2">
        <w:tc>
          <w:tcPr>
            <w:tcW w:w="4122" w:type="dxa"/>
          </w:tcPr>
          <w:p w14:paraId="1598DEA3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A1C8F1" w14:textId="7A88AEF8" w:rsidR="00517B6B" w:rsidRPr="00104880" w:rsidRDefault="00517B6B" w:rsidP="00245BC7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68217" w14:textId="77777777" w:rsidR="00517B6B" w:rsidRPr="00104880" w:rsidRDefault="00517B6B" w:rsidP="00517B6B">
            <w:pPr>
              <w:tabs>
                <w:tab w:val="clear" w:pos="680"/>
                <w:tab w:val="decimal" w:pos="697"/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D9A391" w14:textId="5ABF1E89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1,305</w:t>
            </w:r>
          </w:p>
        </w:tc>
        <w:tc>
          <w:tcPr>
            <w:tcW w:w="270" w:type="dxa"/>
            <w:shd w:val="clear" w:color="auto" w:fill="auto"/>
          </w:tcPr>
          <w:p w14:paraId="6364CB37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D4D925" w14:textId="27578C6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54,272</w:t>
            </w:r>
          </w:p>
        </w:tc>
        <w:tc>
          <w:tcPr>
            <w:tcW w:w="270" w:type="dxa"/>
            <w:shd w:val="clear" w:color="auto" w:fill="auto"/>
          </w:tcPr>
          <w:p w14:paraId="7C9B23F3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BF145D" w14:textId="20D36C15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sz w:val="30"/>
                <w:szCs w:val="30"/>
                <w:lang w:bidi="th-TH"/>
              </w:rPr>
              <w:t>35,001</w:t>
            </w:r>
          </w:p>
        </w:tc>
      </w:tr>
      <w:tr w:rsidR="00517B6B" w:rsidRPr="00D31C4E" w14:paraId="6FBDEF35" w14:textId="77777777" w:rsidTr="006F04B2">
        <w:tc>
          <w:tcPr>
            <w:tcW w:w="4122" w:type="dxa"/>
          </w:tcPr>
          <w:p w14:paraId="1D404296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472785" w14:textId="77777777" w:rsidR="00517B6B" w:rsidRPr="00104880" w:rsidRDefault="00517B6B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C3E78A" w14:textId="77777777" w:rsidR="00517B6B" w:rsidRPr="00104880" w:rsidRDefault="00517B6B" w:rsidP="00517B6B">
            <w:pPr>
              <w:tabs>
                <w:tab w:val="clear" w:pos="680"/>
                <w:tab w:val="decimal" w:pos="697"/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968B3F" w14:textId="77777777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68E23A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BABF3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C08429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9AEE8A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17B6B" w:rsidRPr="00D31C4E" w14:paraId="0353EC6B" w14:textId="77777777" w:rsidTr="006D3FFC">
        <w:tc>
          <w:tcPr>
            <w:tcW w:w="4122" w:type="dxa"/>
          </w:tcPr>
          <w:p w14:paraId="648EC49B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194DFE" w14:textId="69E62849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1E163" w14:textId="77777777" w:rsidR="00517B6B" w:rsidRPr="00104880" w:rsidRDefault="00517B6B" w:rsidP="00517B6B">
            <w:pPr>
              <w:tabs>
                <w:tab w:val="clear" w:pos="680"/>
                <w:tab w:val="decimal" w:pos="697"/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0842F" w14:textId="659EF215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1,378</w:t>
            </w:r>
          </w:p>
        </w:tc>
        <w:tc>
          <w:tcPr>
            <w:tcW w:w="270" w:type="dxa"/>
            <w:shd w:val="clear" w:color="auto" w:fill="auto"/>
          </w:tcPr>
          <w:p w14:paraId="7B9BC428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C11E81" w14:textId="0160C535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16,877</w:t>
            </w:r>
          </w:p>
        </w:tc>
        <w:tc>
          <w:tcPr>
            <w:tcW w:w="270" w:type="dxa"/>
            <w:shd w:val="clear" w:color="auto" w:fill="auto"/>
          </w:tcPr>
          <w:p w14:paraId="08BC0AF7" w14:textId="77777777" w:rsidR="00517B6B" w:rsidRPr="00104880" w:rsidRDefault="00517B6B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FD5FE0" w14:textId="04382F6E" w:rsidR="00517B6B" w:rsidRPr="00104880" w:rsidRDefault="00517B6B" w:rsidP="00517B6B">
            <w:pPr>
              <w:pStyle w:val="numbernegative"/>
              <w:tabs>
                <w:tab w:val="decimal" w:pos="875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18,337</w:t>
            </w:r>
          </w:p>
        </w:tc>
      </w:tr>
      <w:tr w:rsidR="00517B6B" w:rsidRPr="00D31C4E" w14:paraId="519DB1FA" w14:textId="77777777" w:rsidTr="006D3FFC">
        <w:tc>
          <w:tcPr>
            <w:tcW w:w="4122" w:type="dxa"/>
          </w:tcPr>
          <w:p w14:paraId="4B786A23" w14:textId="067C2609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8C9D8D" w14:textId="7A80358C" w:rsidR="00517B6B" w:rsidRPr="00104880" w:rsidRDefault="00517B6B" w:rsidP="00245BC7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50615" w14:textId="77777777" w:rsidR="00517B6B" w:rsidRPr="00104880" w:rsidRDefault="00517B6B" w:rsidP="00517B6B">
            <w:pPr>
              <w:tabs>
                <w:tab w:val="clear" w:pos="680"/>
                <w:tab w:val="decimal" w:pos="697"/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4747FE" w14:textId="5FD641C4" w:rsidR="00517B6B" w:rsidRPr="00104880" w:rsidRDefault="00517B6B" w:rsidP="00517B6B">
            <w:pPr>
              <w:pStyle w:val="numbernegative"/>
              <w:tabs>
                <w:tab w:val="decimal" w:pos="911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3,180</w:t>
            </w:r>
          </w:p>
        </w:tc>
        <w:tc>
          <w:tcPr>
            <w:tcW w:w="270" w:type="dxa"/>
            <w:shd w:val="clear" w:color="auto" w:fill="auto"/>
          </w:tcPr>
          <w:p w14:paraId="39A1B87C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2F4564" w14:textId="2C41BC73" w:rsidR="00517B6B" w:rsidRPr="00104880" w:rsidRDefault="00517B6B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5C6BA" w14:textId="77777777" w:rsidR="00517B6B" w:rsidRPr="00104880" w:rsidRDefault="00517B6B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25864C" w14:textId="77D5195A" w:rsidR="00517B6B" w:rsidRPr="00104880" w:rsidRDefault="00517B6B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</w:tr>
      <w:tr w:rsidR="00517B6B" w:rsidRPr="00D31C4E" w14:paraId="056E918B" w14:textId="77777777" w:rsidTr="006F04B2">
        <w:tc>
          <w:tcPr>
            <w:tcW w:w="4122" w:type="dxa"/>
          </w:tcPr>
          <w:p w14:paraId="45A188C2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0843AF" w14:textId="453A87B5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1,563</w:t>
            </w:r>
          </w:p>
        </w:tc>
        <w:tc>
          <w:tcPr>
            <w:tcW w:w="270" w:type="dxa"/>
            <w:shd w:val="clear" w:color="auto" w:fill="auto"/>
          </w:tcPr>
          <w:p w14:paraId="15196CD0" w14:textId="77777777" w:rsidR="00517B6B" w:rsidRPr="00104880" w:rsidRDefault="00517B6B" w:rsidP="00517B6B">
            <w:pPr>
              <w:tabs>
                <w:tab w:val="clear" w:pos="680"/>
                <w:tab w:val="decimal" w:pos="697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0320B" w14:textId="31BC8734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5,863</w:t>
            </w:r>
          </w:p>
        </w:tc>
        <w:tc>
          <w:tcPr>
            <w:tcW w:w="270" w:type="dxa"/>
            <w:shd w:val="clear" w:color="auto" w:fill="auto"/>
          </w:tcPr>
          <w:p w14:paraId="6A3C9899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B72629" w14:textId="73789B3B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71,149</w:t>
            </w:r>
          </w:p>
        </w:tc>
        <w:tc>
          <w:tcPr>
            <w:tcW w:w="270" w:type="dxa"/>
            <w:shd w:val="clear" w:color="auto" w:fill="auto"/>
          </w:tcPr>
          <w:p w14:paraId="5A3FC10B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DDAE24" w14:textId="058CF61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sz w:val="30"/>
                <w:szCs w:val="30"/>
                <w:lang w:bidi="th-TH"/>
              </w:rPr>
              <w:t>53,338</w:t>
            </w:r>
          </w:p>
        </w:tc>
      </w:tr>
      <w:tr w:rsidR="00517B6B" w:rsidRPr="00D31C4E" w14:paraId="742E2163" w14:textId="77777777" w:rsidTr="006F04B2">
        <w:tc>
          <w:tcPr>
            <w:tcW w:w="4122" w:type="dxa"/>
          </w:tcPr>
          <w:p w14:paraId="7DD23BA3" w14:textId="27170122" w:rsidR="00517B6B" w:rsidRPr="00D31C4E" w:rsidRDefault="002F50F2" w:rsidP="00517B6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(2562: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46DA9F" w14:textId="38933E8F" w:rsidR="00517B6B" w:rsidRPr="00104880" w:rsidRDefault="002F50F2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br/>
            </w:r>
            <w:r w:rsidR="00517B6B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DC9BA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708E60" w14:textId="03D3B930" w:rsidR="00517B6B" w:rsidRPr="00104880" w:rsidRDefault="002F50F2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br/>
            </w:r>
            <w:r w:rsidR="00517B6B" w:rsidRPr="00104880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306B7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F56E7A" w14:textId="6C74139E" w:rsidR="00517B6B" w:rsidRPr="00104880" w:rsidRDefault="002F50F2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br/>
            </w:r>
            <w:r w:rsidR="00517B6B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C098D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2727C9" w14:textId="3C21828B" w:rsidR="00517B6B" w:rsidRPr="00104880" w:rsidRDefault="002F50F2" w:rsidP="00517B6B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br/>
            </w:r>
            <w:r w:rsidR="00517B6B" w:rsidRPr="00104880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</w:tr>
      <w:tr w:rsidR="00517B6B" w:rsidRPr="00D31C4E" w14:paraId="62433527" w14:textId="77777777" w:rsidTr="006F04B2">
        <w:tc>
          <w:tcPr>
            <w:tcW w:w="4122" w:type="dxa"/>
          </w:tcPr>
          <w:p w14:paraId="28C3BBDE" w14:textId="77777777" w:rsidR="00517B6B" w:rsidRPr="00D31C4E" w:rsidRDefault="00517B6B" w:rsidP="00517B6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AF283" w14:textId="610F8DCE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1,563</w:t>
            </w:r>
          </w:p>
        </w:tc>
        <w:tc>
          <w:tcPr>
            <w:tcW w:w="270" w:type="dxa"/>
            <w:shd w:val="clear" w:color="auto" w:fill="auto"/>
          </w:tcPr>
          <w:p w14:paraId="570674A3" w14:textId="77777777" w:rsidR="00517B6B" w:rsidRPr="00104880" w:rsidRDefault="00517B6B" w:rsidP="00517B6B">
            <w:pPr>
              <w:tabs>
                <w:tab w:val="clear" w:pos="680"/>
                <w:tab w:val="decimal" w:pos="697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58488" w14:textId="5CA70B80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5,863</w:t>
            </w:r>
          </w:p>
        </w:tc>
        <w:tc>
          <w:tcPr>
            <w:tcW w:w="270" w:type="dxa"/>
            <w:shd w:val="clear" w:color="auto" w:fill="auto"/>
          </w:tcPr>
          <w:p w14:paraId="27AA1DCA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593B1" w14:textId="01D3DC82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71,149</w:t>
            </w:r>
          </w:p>
        </w:tc>
        <w:tc>
          <w:tcPr>
            <w:tcW w:w="270" w:type="dxa"/>
            <w:shd w:val="clear" w:color="auto" w:fill="auto"/>
          </w:tcPr>
          <w:p w14:paraId="3C3FC7D1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16095" w14:textId="3B1C89CC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53,338</w:t>
            </w:r>
          </w:p>
        </w:tc>
      </w:tr>
      <w:tr w:rsidR="00517B6B" w:rsidRPr="00D31C4E" w14:paraId="394D2B27" w14:textId="77777777" w:rsidTr="00A122C2">
        <w:tc>
          <w:tcPr>
            <w:tcW w:w="4122" w:type="dxa"/>
          </w:tcPr>
          <w:p w14:paraId="53FC36A4" w14:textId="77777777" w:rsidR="00517B6B" w:rsidRDefault="00517B6B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475B1147" w14:textId="64611B55" w:rsidR="002F50F2" w:rsidRPr="006E0482" w:rsidRDefault="002F50F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B2B127" w14:textId="77777777" w:rsidR="00517B6B" w:rsidRPr="006E0482" w:rsidRDefault="00517B6B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42EF45" w14:textId="77777777" w:rsidR="00517B6B" w:rsidRPr="006E0482" w:rsidRDefault="00517B6B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E21C8E" w14:textId="77777777" w:rsidR="00517B6B" w:rsidRPr="006E0482" w:rsidRDefault="00517B6B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E6269" w14:textId="77777777" w:rsidR="00517B6B" w:rsidRPr="006E0482" w:rsidRDefault="00517B6B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C1FC0F" w14:textId="77777777" w:rsidR="00517B6B" w:rsidRPr="006E0482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EFA1D8" w14:textId="77777777" w:rsidR="00517B6B" w:rsidRPr="006E0482" w:rsidRDefault="00517B6B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20AB02" w14:textId="77777777" w:rsidR="00517B6B" w:rsidRPr="006E0482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122C2" w:rsidRPr="00D31C4E" w14:paraId="7BE34E3E" w14:textId="77777777" w:rsidTr="00A122C2">
        <w:tc>
          <w:tcPr>
            <w:tcW w:w="4122" w:type="dxa"/>
          </w:tcPr>
          <w:p w14:paraId="18261E29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95FB7B5" w14:textId="77777777" w:rsidR="00A122C2" w:rsidRPr="006E0482" w:rsidRDefault="00A122C2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173FB2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EF35831" w14:textId="77777777" w:rsidR="00A122C2" w:rsidRPr="006E0482" w:rsidRDefault="00A122C2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8B496A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28C137D" w14:textId="77777777" w:rsidR="00A122C2" w:rsidRPr="006E0482" w:rsidRDefault="00A122C2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D49427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0446BAB" w14:textId="77777777" w:rsidR="00A122C2" w:rsidRPr="006E0482" w:rsidRDefault="00A122C2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122C2" w:rsidRPr="00D31C4E" w14:paraId="12BB3CC2" w14:textId="77777777" w:rsidTr="00A122C2">
        <w:tc>
          <w:tcPr>
            <w:tcW w:w="4122" w:type="dxa"/>
          </w:tcPr>
          <w:p w14:paraId="7253159A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870A243" w14:textId="77777777" w:rsidR="00A122C2" w:rsidRPr="006E0482" w:rsidRDefault="00A122C2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0DE525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41C7935" w14:textId="77777777" w:rsidR="00A122C2" w:rsidRPr="006E0482" w:rsidRDefault="00A122C2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62CC03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03935FB" w14:textId="77777777" w:rsidR="00A122C2" w:rsidRPr="006E0482" w:rsidRDefault="00A122C2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D89C13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9E86017" w14:textId="77777777" w:rsidR="00A122C2" w:rsidRPr="006E0482" w:rsidRDefault="00A122C2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122C2" w:rsidRPr="00D31C4E" w14:paraId="719EAFD0" w14:textId="77777777" w:rsidTr="00A122C2">
        <w:tc>
          <w:tcPr>
            <w:tcW w:w="4122" w:type="dxa"/>
          </w:tcPr>
          <w:p w14:paraId="67332AEF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102F20F" w14:textId="77777777" w:rsidR="00A122C2" w:rsidRPr="006E0482" w:rsidRDefault="00A122C2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0CFE1E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27DA87A" w14:textId="77777777" w:rsidR="00A122C2" w:rsidRPr="006E0482" w:rsidRDefault="00A122C2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B53986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86C7E0F" w14:textId="77777777" w:rsidR="00A122C2" w:rsidRPr="006E0482" w:rsidRDefault="00A122C2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2CB7A7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F8E4FF7" w14:textId="77777777" w:rsidR="00A122C2" w:rsidRPr="006E0482" w:rsidRDefault="00A122C2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122C2" w:rsidRPr="00D31C4E" w14:paraId="14DE79E7" w14:textId="77777777" w:rsidTr="00A122C2">
        <w:tc>
          <w:tcPr>
            <w:tcW w:w="4122" w:type="dxa"/>
          </w:tcPr>
          <w:p w14:paraId="0837DDBC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21E905A9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0326198E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41CBAA34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5C84EFF3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693A4507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239A7B9D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1F9D05A4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D200018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460C9A4A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54AF6C9" w14:textId="77777777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0FF13730" w14:textId="7DAD721C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01FF87EC" w14:textId="77777777" w:rsidR="00CA4F92" w:rsidRDefault="00CA4F9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5297FD1D" w14:textId="17EA3B4A" w:rsidR="00A122C2" w:rsidRDefault="00A122C2" w:rsidP="00517B6B">
            <w:pPr>
              <w:ind w:left="7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BD62784" w14:textId="77777777" w:rsidR="00A122C2" w:rsidRPr="006E0482" w:rsidRDefault="00A122C2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B6AE98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854ED89" w14:textId="77777777" w:rsidR="00A122C2" w:rsidRPr="006E0482" w:rsidRDefault="00A122C2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15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298553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CEC91D9" w14:textId="77777777" w:rsidR="00A122C2" w:rsidRPr="006E0482" w:rsidRDefault="00A122C2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A423B8" w14:textId="77777777" w:rsidR="00A122C2" w:rsidRPr="006E0482" w:rsidRDefault="00A122C2" w:rsidP="00517B6B">
            <w:pPr>
              <w:tabs>
                <w:tab w:val="decimal" w:pos="765"/>
              </w:tabs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5FB4DA6" w14:textId="77777777" w:rsidR="00A122C2" w:rsidRPr="006E0482" w:rsidRDefault="00A122C2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A4F92" w:rsidRPr="00D31C4E" w14:paraId="44933873" w14:textId="77777777" w:rsidTr="00050AD5">
        <w:tc>
          <w:tcPr>
            <w:tcW w:w="4122" w:type="dxa"/>
          </w:tcPr>
          <w:p w14:paraId="78CEE889" w14:textId="77777777" w:rsidR="00CA4F92" w:rsidRPr="00D31C4E" w:rsidRDefault="00CA4F92" w:rsidP="00050AD5">
            <w:pPr>
              <w:spacing w:line="380" w:lineRule="exact"/>
              <w:ind w:left="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4BBC256" w14:textId="77777777" w:rsidR="00CA4F92" w:rsidRPr="00D31C4E" w:rsidRDefault="00CA4F92" w:rsidP="00050AD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1B2CBE" w14:textId="77777777" w:rsidR="00CA4F92" w:rsidRPr="00D31C4E" w:rsidRDefault="00CA4F92" w:rsidP="00050AD5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7904427" w14:textId="77777777" w:rsidR="00CA4F92" w:rsidRPr="00D31C4E" w:rsidRDefault="00CA4F92" w:rsidP="00050AD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4F92" w:rsidRPr="00D31C4E" w14:paraId="487F1C7E" w14:textId="77777777" w:rsidTr="00050AD5">
        <w:tc>
          <w:tcPr>
            <w:tcW w:w="4122" w:type="dxa"/>
          </w:tcPr>
          <w:p w14:paraId="5EE97B07" w14:textId="77777777" w:rsidR="00CA4F92" w:rsidRPr="00D31C4E" w:rsidRDefault="00CA4F92" w:rsidP="00050AD5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21A0EC" w14:textId="77777777" w:rsidR="00CA4F92" w:rsidRPr="00D31C4E" w:rsidRDefault="00CA4F92" w:rsidP="00050AD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2B274E5C" w14:textId="77777777" w:rsidR="00CA4F92" w:rsidRPr="00D31C4E" w:rsidRDefault="00CA4F92" w:rsidP="00050AD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DF5E3FC" w14:textId="77777777" w:rsidR="00CA4F92" w:rsidRPr="00D31C4E" w:rsidRDefault="00CA4F92" w:rsidP="00050AD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7D37F5BD" w14:textId="77777777" w:rsidR="00CA4F92" w:rsidRPr="00D31C4E" w:rsidRDefault="00CA4F92" w:rsidP="00050AD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DB4087" w14:textId="77777777" w:rsidR="00CA4F92" w:rsidRPr="00D31C4E" w:rsidRDefault="00CA4F92" w:rsidP="00050AD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04477867" w14:textId="77777777" w:rsidR="00CA4F92" w:rsidRPr="00D31C4E" w:rsidRDefault="00CA4F92" w:rsidP="00050AD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4E2B679" w14:textId="77777777" w:rsidR="00CA4F92" w:rsidRPr="00D31C4E" w:rsidRDefault="00CA4F92" w:rsidP="00050AD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4F92" w:rsidRPr="00D31C4E" w14:paraId="772BCE66" w14:textId="77777777" w:rsidTr="00050AD5">
        <w:tc>
          <w:tcPr>
            <w:tcW w:w="4122" w:type="dxa"/>
          </w:tcPr>
          <w:p w14:paraId="4F74F420" w14:textId="77777777" w:rsidR="00CA4F92" w:rsidRPr="00D31C4E" w:rsidRDefault="00CA4F92" w:rsidP="00050AD5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C64E1C" w14:textId="77777777" w:rsidR="00CA4F92" w:rsidRPr="00D31C4E" w:rsidRDefault="00CA4F92" w:rsidP="00050AD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bottom"/>
          </w:tcPr>
          <w:p w14:paraId="56AF63E2" w14:textId="77777777" w:rsidR="00CA4F92" w:rsidRPr="00D31C4E" w:rsidRDefault="00CA4F92" w:rsidP="00050AD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197BB88" w14:textId="77777777" w:rsidR="00CA4F92" w:rsidRPr="00D31C4E" w:rsidRDefault="00CA4F92" w:rsidP="00050AD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vAlign w:val="bottom"/>
          </w:tcPr>
          <w:p w14:paraId="55020F7F" w14:textId="77777777" w:rsidR="00CA4F92" w:rsidRPr="00D31C4E" w:rsidRDefault="00CA4F92" w:rsidP="00050AD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952BA" w14:textId="77777777" w:rsidR="00CA4F92" w:rsidRPr="00D31C4E" w:rsidRDefault="00CA4F92" w:rsidP="00050AD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bottom"/>
          </w:tcPr>
          <w:p w14:paraId="25879060" w14:textId="77777777" w:rsidR="00CA4F92" w:rsidRPr="00D31C4E" w:rsidRDefault="00CA4F92" w:rsidP="00050AD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BA6E71" w14:textId="77777777" w:rsidR="00CA4F92" w:rsidRPr="00D31C4E" w:rsidRDefault="00CA4F92" w:rsidP="00050AD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CA4F92" w:rsidRPr="00D31C4E" w14:paraId="07CDCFE6" w14:textId="77777777" w:rsidTr="00050AD5">
        <w:tc>
          <w:tcPr>
            <w:tcW w:w="4122" w:type="dxa"/>
          </w:tcPr>
          <w:p w14:paraId="669A07BA" w14:textId="77777777" w:rsidR="00CA4F92" w:rsidRPr="00D31C4E" w:rsidRDefault="00CA4F92" w:rsidP="00050AD5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E276155" w14:textId="77777777" w:rsidR="00CA4F92" w:rsidRPr="00D31C4E" w:rsidRDefault="00CA4F92" w:rsidP="00050AD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7B6B" w:rsidRPr="00D31C4E" w14:paraId="7773806E" w14:textId="77777777" w:rsidTr="006F04B2">
        <w:tc>
          <w:tcPr>
            <w:tcW w:w="4122" w:type="dxa"/>
          </w:tcPr>
          <w:p w14:paraId="607D5AEF" w14:textId="77777777" w:rsidR="00517B6B" w:rsidRPr="00D31C4E" w:rsidRDefault="00517B6B" w:rsidP="00517B6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</w:tcPr>
          <w:p w14:paraId="44166A3A" w14:textId="77777777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F60006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BAE90" w14:textId="77777777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148F9F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D6A147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F5E474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A10CE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17B6B" w:rsidRPr="00D31C4E" w14:paraId="1BDE6527" w14:textId="77777777" w:rsidTr="006F04B2">
        <w:tc>
          <w:tcPr>
            <w:tcW w:w="4122" w:type="dxa"/>
          </w:tcPr>
          <w:p w14:paraId="2512F4BF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634415BB" w14:textId="50DF20EA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6,313</w:t>
            </w:r>
          </w:p>
        </w:tc>
        <w:tc>
          <w:tcPr>
            <w:tcW w:w="270" w:type="dxa"/>
            <w:shd w:val="clear" w:color="auto" w:fill="auto"/>
          </w:tcPr>
          <w:p w14:paraId="460298AD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7F458" w14:textId="31A5DE11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shd w:val="clear" w:color="auto" w:fill="auto"/>
          </w:tcPr>
          <w:p w14:paraId="0255C976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1E6027" w14:textId="48A9011F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1,695</w:t>
            </w:r>
          </w:p>
        </w:tc>
        <w:tc>
          <w:tcPr>
            <w:tcW w:w="270" w:type="dxa"/>
            <w:shd w:val="clear" w:color="auto" w:fill="auto"/>
          </w:tcPr>
          <w:p w14:paraId="185B7910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400A78" w14:textId="184A9EED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sz w:val="30"/>
                <w:szCs w:val="30"/>
                <w:lang w:bidi="th-TH"/>
              </w:rPr>
              <w:t>2,412</w:t>
            </w:r>
          </w:p>
        </w:tc>
      </w:tr>
      <w:tr w:rsidR="00517B6B" w:rsidRPr="00D31C4E" w14:paraId="1F2EA9E1" w14:textId="77777777" w:rsidTr="006F04B2">
        <w:tc>
          <w:tcPr>
            <w:tcW w:w="4122" w:type="dxa"/>
          </w:tcPr>
          <w:p w14:paraId="3DDB4E8D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16158B5" w14:textId="77777777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94D74B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143349" w14:textId="77777777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004598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7ABC66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A6946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C58290" w14:textId="77777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17B6B" w:rsidRPr="00D31C4E" w14:paraId="5A69F6A7" w14:textId="77777777" w:rsidTr="006F04B2">
        <w:tc>
          <w:tcPr>
            <w:tcW w:w="4122" w:type="dxa"/>
          </w:tcPr>
          <w:p w14:paraId="5C37CEDD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407E1FA" w14:textId="01BFA0CD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1,418</w:t>
            </w:r>
          </w:p>
        </w:tc>
        <w:tc>
          <w:tcPr>
            <w:tcW w:w="270" w:type="dxa"/>
            <w:shd w:val="clear" w:color="auto" w:fill="auto"/>
          </w:tcPr>
          <w:p w14:paraId="1D753107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E6A107" w14:textId="221D9598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2,113</w:t>
            </w:r>
          </w:p>
        </w:tc>
        <w:tc>
          <w:tcPr>
            <w:tcW w:w="270" w:type="dxa"/>
            <w:shd w:val="clear" w:color="auto" w:fill="auto"/>
          </w:tcPr>
          <w:p w14:paraId="31BC47F6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21679C" w14:textId="0A80BDE0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5F908AD6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2B124D" w14:textId="29F0507E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sz w:val="30"/>
                <w:szCs w:val="30"/>
                <w:lang w:bidi="th-TH"/>
              </w:rPr>
              <w:t>879</w:t>
            </w:r>
          </w:p>
        </w:tc>
      </w:tr>
      <w:tr w:rsidR="00517B6B" w:rsidRPr="00D31C4E" w14:paraId="244B3357" w14:textId="77777777" w:rsidTr="006F04B2">
        <w:tc>
          <w:tcPr>
            <w:tcW w:w="4122" w:type="dxa"/>
          </w:tcPr>
          <w:p w14:paraId="2E2846FA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3 - 6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A37A449" w14:textId="034CC972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3A65897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A16B0D" w14:textId="1C9C5552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2E94B587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4D3C9" w14:textId="754CC77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463D9465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72C061" w14:textId="4B7DE459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sz w:val="30"/>
                <w:szCs w:val="30"/>
                <w:lang w:bidi="th-TH"/>
              </w:rPr>
              <w:t>198</w:t>
            </w:r>
          </w:p>
        </w:tc>
      </w:tr>
      <w:tr w:rsidR="00517B6B" w:rsidRPr="00D31C4E" w14:paraId="23F82911" w14:textId="77777777" w:rsidTr="006F04B2">
        <w:tc>
          <w:tcPr>
            <w:tcW w:w="4122" w:type="dxa"/>
          </w:tcPr>
          <w:p w14:paraId="73FD4BDF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6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57549DDA" w14:textId="37AE03CC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64388724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A54CD6" w14:textId="57FE3DF7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4B81A900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3D371F" w14:textId="336F35C7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6F787D18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403F1" w14:textId="52A96FC5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sz w:val="30"/>
                <w:szCs w:val="30"/>
                <w:lang w:bidi="th-TH"/>
              </w:rPr>
              <w:t>316</w:t>
            </w:r>
          </w:p>
        </w:tc>
      </w:tr>
      <w:tr w:rsidR="00517B6B" w:rsidRPr="00D31C4E" w14:paraId="7CBC36D2" w14:textId="77777777" w:rsidTr="006F04B2">
        <w:tc>
          <w:tcPr>
            <w:tcW w:w="4122" w:type="dxa"/>
          </w:tcPr>
          <w:p w14:paraId="024C360A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C1CE56" w14:textId="4931B866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1,093</w:t>
            </w:r>
          </w:p>
        </w:tc>
        <w:tc>
          <w:tcPr>
            <w:tcW w:w="270" w:type="dxa"/>
            <w:shd w:val="clear" w:color="auto" w:fill="auto"/>
          </w:tcPr>
          <w:p w14:paraId="661595A1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1A30E8" w14:textId="18297FC9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38D311F1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642657" w14:textId="33F21B20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1,093</w:t>
            </w:r>
          </w:p>
        </w:tc>
        <w:tc>
          <w:tcPr>
            <w:tcW w:w="270" w:type="dxa"/>
            <w:shd w:val="clear" w:color="auto" w:fill="auto"/>
          </w:tcPr>
          <w:p w14:paraId="611F9EA3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15B48D" w14:textId="392600C2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sz w:val="30"/>
                <w:szCs w:val="30"/>
                <w:lang w:bidi="th-TH"/>
              </w:rPr>
              <w:t>1,010</w:t>
            </w:r>
          </w:p>
        </w:tc>
      </w:tr>
      <w:tr w:rsidR="00517B6B" w:rsidRPr="00D31C4E" w14:paraId="61806B01" w14:textId="77777777" w:rsidTr="006F04B2">
        <w:tc>
          <w:tcPr>
            <w:tcW w:w="4122" w:type="dxa"/>
          </w:tcPr>
          <w:p w14:paraId="5B901FEE" w14:textId="77777777" w:rsidR="00517B6B" w:rsidRPr="00D31C4E" w:rsidRDefault="00517B6B" w:rsidP="00517B6B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25E13A" w14:textId="01F7F1CA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8,925</w:t>
            </w:r>
          </w:p>
        </w:tc>
        <w:tc>
          <w:tcPr>
            <w:tcW w:w="270" w:type="dxa"/>
            <w:shd w:val="clear" w:color="auto" w:fill="auto"/>
          </w:tcPr>
          <w:p w14:paraId="1F3E39E6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3FFF80" w14:textId="4278177E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sz w:val="30"/>
                <w:szCs w:val="30"/>
                <w:lang w:val="en-US"/>
              </w:rPr>
              <w:t>9,637</w:t>
            </w:r>
          </w:p>
        </w:tc>
        <w:tc>
          <w:tcPr>
            <w:tcW w:w="270" w:type="dxa"/>
            <w:shd w:val="clear" w:color="auto" w:fill="auto"/>
          </w:tcPr>
          <w:p w14:paraId="7F39AE42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DF153B" w14:textId="2DC0B610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3,758</w:t>
            </w:r>
          </w:p>
        </w:tc>
        <w:tc>
          <w:tcPr>
            <w:tcW w:w="270" w:type="dxa"/>
            <w:shd w:val="clear" w:color="auto" w:fill="auto"/>
          </w:tcPr>
          <w:p w14:paraId="233E70FF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81A414" w14:textId="2C8EE5AF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sz w:val="30"/>
                <w:szCs w:val="30"/>
                <w:lang w:bidi="th-TH"/>
              </w:rPr>
              <w:t>4,815</w:t>
            </w:r>
          </w:p>
        </w:tc>
      </w:tr>
      <w:tr w:rsidR="00517B6B" w:rsidRPr="00D31C4E" w14:paraId="25FA458D" w14:textId="77777777" w:rsidTr="006F04B2">
        <w:tc>
          <w:tcPr>
            <w:tcW w:w="4122" w:type="dxa"/>
          </w:tcPr>
          <w:p w14:paraId="1695FA1B" w14:textId="63CBC254" w:rsidR="00517B6B" w:rsidRPr="00D31C4E" w:rsidRDefault="00517B6B" w:rsidP="00517B6B">
            <w:pPr>
              <w:spacing w:line="38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46C3E"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D46C3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46C3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="00D46C3E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(2562: </w:t>
            </w:r>
            <w:r w:rsidR="00D46C3E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D46C3E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A89123" w14:textId="0B4B2C5E" w:rsidR="00517B6B" w:rsidRPr="00104880" w:rsidRDefault="00D46C3E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br/>
            </w:r>
            <w:r w:rsidR="00517B6B">
              <w:rPr>
                <w:rFonts w:eastAsia="MS Mincho"/>
                <w:sz w:val="30"/>
                <w:szCs w:val="30"/>
                <w:lang w:val="en-US"/>
              </w:rPr>
              <w:t>(1,137)</w:t>
            </w:r>
          </w:p>
        </w:tc>
        <w:tc>
          <w:tcPr>
            <w:tcW w:w="270" w:type="dxa"/>
            <w:shd w:val="clear" w:color="auto" w:fill="auto"/>
          </w:tcPr>
          <w:p w14:paraId="67D4AF73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5BB068" w14:textId="5DF1B849" w:rsidR="00517B6B" w:rsidRPr="00104880" w:rsidRDefault="00D46C3E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br/>
            </w:r>
            <w:r w:rsidR="00517B6B" w:rsidRPr="00104880">
              <w:rPr>
                <w:rFonts w:eastAsia="MS Mincho" w:hint="cs"/>
                <w:sz w:val="30"/>
                <w:szCs w:val="30"/>
                <w:lang w:val="en-US"/>
              </w:rPr>
              <w:t>(2,095)</w:t>
            </w:r>
          </w:p>
        </w:tc>
        <w:tc>
          <w:tcPr>
            <w:tcW w:w="270" w:type="dxa"/>
            <w:shd w:val="clear" w:color="auto" w:fill="auto"/>
          </w:tcPr>
          <w:p w14:paraId="098B79A0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C59B8F" w14:textId="1D37B3D2" w:rsidR="00517B6B" w:rsidRPr="00104880" w:rsidRDefault="00D46C3E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br/>
            </w:r>
            <w:r w:rsidR="00517B6B">
              <w:rPr>
                <w:rFonts w:eastAsia="MS Mincho"/>
                <w:sz w:val="30"/>
                <w:szCs w:val="30"/>
                <w:lang w:val="en-US"/>
              </w:rPr>
              <w:t>(1,137)</w:t>
            </w:r>
          </w:p>
        </w:tc>
        <w:tc>
          <w:tcPr>
            <w:tcW w:w="270" w:type="dxa"/>
            <w:shd w:val="clear" w:color="auto" w:fill="auto"/>
          </w:tcPr>
          <w:p w14:paraId="25ED8BC7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180811" w14:textId="7CFA36F5" w:rsidR="00517B6B" w:rsidRPr="00104880" w:rsidRDefault="00D46C3E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/>
              </w:rPr>
              <w:br/>
            </w:r>
            <w:r w:rsidR="00517B6B" w:rsidRPr="00104880">
              <w:rPr>
                <w:rFonts w:ascii="Angsana New" w:eastAsia="MS Mincho" w:hAnsi="Angsana New" w:hint="cs"/>
                <w:sz w:val="30"/>
                <w:szCs w:val="30"/>
                <w:lang w:val="en-US"/>
              </w:rPr>
              <w:t>(2,095)</w:t>
            </w:r>
          </w:p>
        </w:tc>
      </w:tr>
      <w:tr w:rsidR="00517B6B" w:rsidRPr="00D31C4E" w14:paraId="44CF8AE8" w14:textId="77777777" w:rsidTr="006F04B2">
        <w:tc>
          <w:tcPr>
            <w:tcW w:w="4122" w:type="dxa"/>
          </w:tcPr>
          <w:p w14:paraId="0D4AEFBE" w14:textId="77777777" w:rsidR="00517B6B" w:rsidRPr="00D31C4E" w:rsidRDefault="00517B6B" w:rsidP="00517B6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C045F" w14:textId="419FB3D3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7,788</w:t>
            </w:r>
          </w:p>
        </w:tc>
        <w:tc>
          <w:tcPr>
            <w:tcW w:w="270" w:type="dxa"/>
            <w:shd w:val="clear" w:color="auto" w:fill="auto"/>
          </w:tcPr>
          <w:p w14:paraId="29A07AC4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28B45" w14:textId="0E349B5D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7,542</w:t>
            </w:r>
          </w:p>
        </w:tc>
        <w:tc>
          <w:tcPr>
            <w:tcW w:w="270" w:type="dxa"/>
            <w:shd w:val="clear" w:color="auto" w:fill="auto"/>
          </w:tcPr>
          <w:p w14:paraId="6CF59647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3152F" w14:textId="0B1A415C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2,621</w:t>
            </w:r>
          </w:p>
        </w:tc>
        <w:tc>
          <w:tcPr>
            <w:tcW w:w="270" w:type="dxa"/>
            <w:shd w:val="clear" w:color="auto" w:fill="auto"/>
          </w:tcPr>
          <w:p w14:paraId="39A07B6D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BC5C9" w14:textId="7B829634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2,720</w:t>
            </w:r>
          </w:p>
        </w:tc>
      </w:tr>
      <w:tr w:rsidR="00517B6B" w:rsidRPr="00D31C4E" w14:paraId="3CFC0537" w14:textId="77777777" w:rsidTr="006F04B2">
        <w:tc>
          <w:tcPr>
            <w:tcW w:w="4122" w:type="dxa"/>
          </w:tcPr>
          <w:p w14:paraId="6910CCC8" w14:textId="77777777" w:rsidR="00517B6B" w:rsidRPr="006E0482" w:rsidRDefault="00517B6B" w:rsidP="00517B6B">
            <w:pPr>
              <w:ind w:left="7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D0114" w14:textId="77777777" w:rsidR="00517B6B" w:rsidRPr="006E0482" w:rsidRDefault="00517B6B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6F2FBC" w14:textId="77777777" w:rsidR="00517B6B" w:rsidRPr="006E0482" w:rsidRDefault="00517B6B" w:rsidP="00517B6B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72678" w14:textId="77777777" w:rsidR="00517B6B" w:rsidRPr="006E0482" w:rsidRDefault="00517B6B" w:rsidP="00517B6B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DBCE70" w14:textId="77777777" w:rsidR="00517B6B" w:rsidRPr="006E0482" w:rsidRDefault="00517B6B" w:rsidP="00517B6B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8BA0D7" w14:textId="77777777" w:rsidR="00517B6B" w:rsidRPr="006E0482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A61F36" w14:textId="77777777" w:rsidR="00517B6B" w:rsidRPr="006E0482" w:rsidRDefault="00517B6B" w:rsidP="00517B6B">
            <w:pPr>
              <w:tabs>
                <w:tab w:val="decimal" w:pos="765"/>
              </w:tabs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0842EB" w14:textId="77777777" w:rsidR="00517B6B" w:rsidRPr="006E0482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517B6B" w:rsidRPr="00D31C4E" w14:paraId="50F9F816" w14:textId="77777777" w:rsidTr="006F04B2">
        <w:tc>
          <w:tcPr>
            <w:tcW w:w="4122" w:type="dxa"/>
          </w:tcPr>
          <w:p w14:paraId="2B60F2A3" w14:textId="77777777" w:rsidR="00517B6B" w:rsidRPr="00D31C4E" w:rsidRDefault="00517B6B" w:rsidP="00517B6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1492105" w14:textId="5BC955AE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9,351</w:t>
            </w:r>
          </w:p>
        </w:tc>
        <w:tc>
          <w:tcPr>
            <w:tcW w:w="270" w:type="dxa"/>
            <w:shd w:val="clear" w:color="auto" w:fill="auto"/>
          </w:tcPr>
          <w:p w14:paraId="2D84936F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218E243" w14:textId="60F60638" w:rsidR="00517B6B" w:rsidRPr="00104880" w:rsidRDefault="00517B6B" w:rsidP="00517B6B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104880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13,405</w:t>
            </w:r>
          </w:p>
        </w:tc>
        <w:tc>
          <w:tcPr>
            <w:tcW w:w="270" w:type="dxa"/>
            <w:shd w:val="clear" w:color="auto" w:fill="auto"/>
          </w:tcPr>
          <w:p w14:paraId="1FAD157C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E1DF429" w14:textId="57EB497C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73,770</w:t>
            </w:r>
          </w:p>
        </w:tc>
        <w:tc>
          <w:tcPr>
            <w:tcW w:w="270" w:type="dxa"/>
            <w:shd w:val="clear" w:color="auto" w:fill="auto"/>
          </w:tcPr>
          <w:p w14:paraId="6E2CB8FC" w14:textId="77777777" w:rsidR="00517B6B" w:rsidRPr="00104880" w:rsidRDefault="00517B6B" w:rsidP="00517B6B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C1918F" w14:textId="555B0872" w:rsidR="00517B6B" w:rsidRPr="00104880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488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56,058</w:t>
            </w:r>
          </w:p>
        </w:tc>
      </w:tr>
    </w:tbl>
    <w:p w14:paraId="02520040" w14:textId="77777777" w:rsidR="001731D6" w:rsidRDefault="001731D6" w:rsidP="00DD663D">
      <w:pPr>
        <w:tabs>
          <w:tab w:val="left" w:pos="-3544"/>
          <w:tab w:val="left" w:pos="-3402"/>
          <w:tab w:val="left" w:pos="-3261"/>
          <w:tab w:val="left" w:pos="-3119"/>
        </w:tabs>
        <w:rPr>
          <w:rFonts w:ascii="Angsana New" w:hAnsi="Angsana New"/>
          <w:sz w:val="30"/>
          <w:szCs w:val="30"/>
        </w:rPr>
      </w:pPr>
    </w:p>
    <w:p w14:paraId="4A11E4AD" w14:textId="0FEC9663" w:rsidR="005F2B10" w:rsidRDefault="00A13E6C" w:rsidP="00A13E6C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  <w:r w:rsidRPr="00C82A34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C82A34">
        <w:rPr>
          <w:rFonts w:ascii="Angsana New" w:hAnsi="Angsana New"/>
          <w:sz w:val="30"/>
          <w:szCs w:val="30"/>
        </w:rPr>
        <w:t xml:space="preserve"> 30 </w:t>
      </w:r>
      <w:r w:rsidRPr="00C82A34">
        <w:rPr>
          <w:rFonts w:ascii="Angsana New" w:hAnsi="Angsana New"/>
          <w:sz w:val="30"/>
          <w:szCs w:val="30"/>
          <w:cs/>
        </w:rPr>
        <w:t xml:space="preserve">วันถึง </w:t>
      </w:r>
      <w:r w:rsidRPr="00C82A34">
        <w:rPr>
          <w:rFonts w:ascii="Angsana New" w:hAnsi="Angsana New"/>
          <w:sz w:val="30"/>
          <w:szCs w:val="30"/>
        </w:rPr>
        <w:t>60</w:t>
      </w:r>
      <w:r w:rsidRPr="00C82A34">
        <w:rPr>
          <w:rFonts w:ascii="Angsana New" w:hAnsi="Angsana New"/>
          <w:sz w:val="30"/>
          <w:szCs w:val="30"/>
          <w:cs/>
        </w:rPr>
        <w:t xml:space="preserve"> วัน</w:t>
      </w:r>
      <w:r w:rsidR="005F2B10">
        <w:rPr>
          <w:rFonts w:ascii="Angsana New" w:hAnsi="Angsana New"/>
          <w:sz w:val="30"/>
          <w:szCs w:val="30"/>
        </w:rPr>
        <w:br w:type="page"/>
      </w:r>
    </w:p>
    <w:p w14:paraId="69D6538C" w14:textId="76F13BB9" w:rsidR="00E11C81" w:rsidRDefault="000B0583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6</w:t>
      </w:r>
      <w:r w:rsidR="00E11C81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E11C81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ลูกหนี้ตามสัญญาเช่าซื้อ</w:t>
      </w:r>
    </w:p>
    <w:p w14:paraId="5E501BEB" w14:textId="77777777" w:rsidR="00E11C81" w:rsidRPr="00CF1FF6" w:rsidRDefault="00E11C81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4753" w:type="pct"/>
        <w:tblInd w:w="450" w:type="dxa"/>
        <w:tblLook w:val="0000" w:firstRow="0" w:lastRow="0" w:firstColumn="0" w:lastColumn="0" w:noHBand="0" w:noVBand="0"/>
      </w:tblPr>
      <w:tblGrid>
        <w:gridCol w:w="2213"/>
        <w:gridCol w:w="1262"/>
        <w:gridCol w:w="1262"/>
        <w:gridCol w:w="1040"/>
        <w:gridCol w:w="1052"/>
        <w:gridCol w:w="1040"/>
        <w:gridCol w:w="1262"/>
      </w:tblGrid>
      <w:tr w:rsidR="00B5613F" w:rsidRPr="001B708F" w14:paraId="287453D5" w14:textId="77777777" w:rsidTr="00A11E48">
        <w:tc>
          <w:tcPr>
            <w:tcW w:w="1367" w:type="pct"/>
          </w:tcPr>
          <w:p w14:paraId="2AB4BE8A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33" w:type="pct"/>
            <w:gridSpan w:val="6"/>
            <w:shd w:val="clear" w:color="auto" w:fill="auto"/>
            <w:vAlign w:val="bottom"/>
          </w:tcPr>
          <w:p w14:paraId="72FE7FA8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5613F" w:rsidRPr="001B708F" w14:paraId="7D2B2064" w14:textId="77777777" w:rsidTr="00A11E48">
        <w:tc>
          <w:tcPr>
            <w:tcW w:w="1367" w:type="pct"/>
          </w:tcPr>
          <w:p w14:paraId="11C0D957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33" w:type="pct"/>
            <w:gridSpan w:val="6"/>
            <w:vAlign w:val="bottom"/>
          </w:tcPr>
          <w:p w14:paraId="2E5E929B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B5613F" w:rsidRPr="001B708F" w14:paraId="303BBD35" w14:textId="77777777" w:rsidTr="00A11E48">
        <w:tc>
          <w:tcPr>
            <w:tcW w:w="1367" w:type="pct"/>
          </w:tcPr>
          <w:p w14:paraId="7A86A598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vAlign w:val="bottom"/>
          </w:tcPr>
          <w:p w14:paraId="1A8BAF6F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7BD5E87F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24" w:type="pct"/>
            <w:vAlign w:val="bottom"/>
          </w:tcPr>
          <w:p w14:paraId="584552A9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71" w:type="pct"/>
            <w:vAlign w:val="bottom"/>
          </w:tcPr>
          <w:p w14:paraId="7681076A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82" w:type="pct"/>
            <w:vAlign w:val="bottom"/>
          </w:tcPr>
          <w:p w14:paraId="4F066E89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44CB4F84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82" w:type="pct"/>
            <w:vAlign w:val="bottom"/>
          </w:tcPr>
          <w:p w14:paraId="46B65B50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5CD9D62A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24" w:type="pct"/>
            <w:vAlign w:val="bottom"/>
          </w:tcPr>
          <w:p w14:paraId="2BF9FBC0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5613F" w:rsidRPr="001B708F" w14:paraId="5E0A8D95" w14:textId="77777777" w:rsidTr="00A11E48">
        <w:tc>
          <w:tcPr>
            <w:tcW w:w="1367" w:type="pct"/>
          </w:tcPr>
          <w:p w14:paraId="7ED66687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33" w:type="pct"/>
            <w:gridSpan w:val="6"/>
            <w:vAlign w:val="bottom"/>
          </w:tcPr>
          <w:p w14:paraId="022845CD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5613F" w:rsidRPr="001B708F" w14:paraId="7246618B" w14:textId="77777777" w:rsidTr="00A11E48">
        <w:trPr>
          <w:trHeight w:val="432"/>
        </w:trPr>
        <w:tc>
          <w:tcPr>
            <w:tcW w:w="1367" w:type="pct"/>
            <w:vAlign w:val="center"/>
          </w:tcPr>
          <w:p w14:paraId="55E66B3D" w14:textId="77777777" w:rsidR="00B5613F" w:rsidRPr="001B708F" w:rsidRDefault="00B5613F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3ACF967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862,777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DE889A9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CF5D66F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304972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D7E94A0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C187B7E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895,638</w:t>
            </w:r>
          </w:p>
        </w:tc>
      </w:tr>
      <w:tr w:rsidR="00B5613F" w:rsidRPr="001B708F" w14:paraId="410C4BA7" w14:textId="77777777" w:rsidTr="00A11E48">
        <w:trPr>
          <w:trHeight w:val="432"/>
        </w:trPr>
        <w:tc>
          <w:tcPr>
            <w:tcW w:w="1367" w:type="pct"/>
            <w:vAlign w:val="center"/>
          </w:tcPr>
          <w:p w14:paraId="11190A5C" w14:textId="77777777" w:rsidR="00B5613F" w:rsidRPr="001B708F" w:rsidRDefault="00B5613F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50" w:type="pct"/>
            <w:vAlign w:val="center"/>
          </w:tcPr>
          <w:p w14:paraId="08AF1E74" w14:textId="77777777" w:rsidR="00B5613F" w:rsidRPr="005D44C8" w:rsidRDefault="00B5613F" w:rsidP="00A11E48">
            <w:pPr>
              <w:tabs>
                <w:tab w:val="clear" w:pos="907"/>
                <w:tab w:val="decimal" w:pos="919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412FF001" w14:textId="77777777" w:rsidR="00B5613F" w:rsidRPr="005D44C8" w:rsidRDefault="00B5613F" w:rsidP="00A11E48">
            <w:pPr>
              <w:tabs>
                <w:tab w:val="decimal" w:pos="79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6717221D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D84A4DF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4B60641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361AE692" w14:textId="77777777" w:rsidR="00B5613F" w:rsidRPr="005D44C8" w:rsidRDefault="00B5613F" w:rsidP="00A11E48">
            <w:pPr>
              <w:tabs>
                <w:tab w:val="decimal" w:pos="857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13F" w:rsidRPr="001B708F" w14:paraId="4EE8A886" w14:textId="77777777" w:rsidTr="00A11E48">
        <w:trPr>
          <w:trHeight w:val="432"/>
        </w:trPr>
        <w:tc>
          <w:tcPr>
            <w:tcW w:w="1367" w:type="pct"/>
            <w:vAlign w:val="center"/>
          </w:tcPr>
          <w:p w14:paraId="0FBF0CA1" w14:textId="77777777" w:rsidR="00B5613F" w:rsidRPr="001B708F" w:rsidRDefault="00B5613F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</w:t>
            </w:r>
            <w:r w:rsidRPr="00752180">
              <w:rPr>
                <w:rFonts w:asciiTheme="majorBidi" w:hAnsiTheme="majorBidi" w:cstheme="majorBidi"/>
                <w:sz w:val="29"/>
                <w:szCs w:val="29"/>
                <w:cs/>
              </w:rPr>
              <w:t>รอการรับรู้</w:t>
            </w:r>
          </w:p>
        </w:tc>
        <w:tc>
          <w:tcPr>
            <w:tcW w:w="650" w:type="pct"/>
            <w:vAlign w:val="center"/>
          </w:tcPr>
          <w:p w14:paraId="2F54307D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96,243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24" w:type="pct"/>
            <w:vAlign w:val="center"/>
          </w:tcPr>
          <w:p w14:paraId="4BD5077F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2,750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71" w:type="pct"/>
            <w:vAlign w:val="center"/>
          </w:tcPr>
          <w:p w14:paraId="468D760B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582" w:type="pct"/>
            <w:vAlign w:val="center"/>
          </w:tcPr>
          <w:p w14:paraId="3BF654D8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(524)</w:t>
            </w:r>
          </w:p>
        </w:tc>
        <w:tc>
          <w:tcPr>
            <w:tcW w:w="582" w:type="pct"/>
            <w:vAlign w:val="center"/>
          </w:tcPr>
          <w:p w14:paraId="7421BBEE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  <w:tc>
          <w:tcPr>
            <w:tcW w:w="624" w:type="pct"/>
            <w:vAlign w:val="center"/>
          </w:tcPr>
          <w:p w14:paraId="4D339504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100,855</w:t>
            </w:r>
            <w:r w:rsidRPr="005D44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13F" w:rsidRPr="001B708F" w14:paraId="207CAD28" w14:textId="77777777" w:rsidTr="00A11E48">
        <w:trPr>
          <w:trHeight w:val="432"/>
        </w:trPr>
        <w:tc>
          <w:tcPr>
            <w:tcW w:w="1367" w:type="pct"/>
            <w:vAlign w:val="center"/>
          </w:tcPr>
          <w:p w14:paraId="4E95F000" w14:textId="77777777" w:rsidR="00B5613F" w:rsidRPr="001B708F" w:rsidRDefault="00B5613F" w:rsidP="00A11E48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752180">
              <w:rPr>
                <w:rFonts w:asciiTheme="majorBidi" w:hAnsiTheme="majorBidi" w:cstheme="majorBidi"/>
                <w:sz w:val="29"/>
                <w:szCs w:val="29"/>
                <w:cs/>
              </w:rPr>
              <w:t>ภาษีขายรอตัดบัญชี</w:t>
            </w:r>
          </w:p>
        </w:tc>
        <w:tc>
          <w:tcPr>
            <w:tcW w:w="650" w:type="pct"/>
            <w:vAlign w:val="center"/>
          </w:tcPr>
          <w:p w14:paraId="6925093D" w14:textId="77777777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(49,387)</w:t>
            </w:r>
          </w:p>
        </w:tc>
        <w:tc>
          <w:tcPr>
            <w:tcW w:w="624" w:type="pct"/>
            <w:vAlign w:val="center"/>
          </w:tcPr>
          <w:p w14:paraId="4CE04FD0" w14:textId="77777777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(1,141)</w:t>
            </w:r>
          </w:p>
        </w:tc>
        <w:tc>
          <w:tcPr>
            <w:tcW w:w="571" w:type="pct"/>
            <w:vAlign w:val="center"/>
          </w:tcPr>
          <w:p w14:paraId="5462B28E" w14:textId="77777777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(385)</w:t>
            </w:r>
          </w:p>
        </w:tc>
        <w:tc>
          <w:tcPr>
            <w:tcW w:w="582" w:type="pct"/>
            <w:vAlign w:val="center"/>
          </w:tcPr>
          <w:p w14:paraId="6968E32D" w14:textId="77777777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(379)</w:t>
            </w:r>
          </w:p>
        </w:tc>
        <w:tc>
          <w:tcPr>
            <w:tcW w:w="582" w:type="pct"/>
            <w:vAlign w:val="center"/>
          </w:tcPr>
          <w:p w14:paraId="77E01D45" w14:textId="77777777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(279)</w:t>
            </w:r>
          </w:p>
        </w:tc>
        <w:tc>
          <w:tcPr>
            <w:tcW w:w="624" w:type="pct"/>
            <w:vAlign w:val="center"/>
          </w:tcPr>
          <w:p w14:paraId="6BCFDDCB" w14:textId="77777777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3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(51,571)</w:t>
            </w:r>
          </w:p>
        </w:tc>
      </w:tr>
      <w:tr w:rsidR="00B5613F" w:rsidRPr="001B708F" w14:paraId="4FF2EB32" w14:textId="77777777" w:rsidTr="00A11E48">
        <w:trPr>
          <w:trHeight w:val="432"/>
        </w:trPr>
        <w:tc>
          <w:tcPr>
            <w:tcW w:w="1367" w:type="pct"/>
            <w:vAlign w:val="center"/>
          </w:tcPr>
          <w:p w14:paraId="6A0BAD79" w14:textId="77777777" w:rsidR="00B5613F" w:rsidRPr="001B708F" w:rsidRDefault="00B5613F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5D0AE1E8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717,147</w:t>
            </w:r>
          </w:p>
        </w:tc>
        <w:tc>
          <w:tcPr>
            <w:tcW w:w="624" w:type="pct"/>
            <w:vAlign w:val="center"/>
          </w:tcPr>
          <w:p w14:paraId="05897127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13,039</w:t>
            </w:r>
          </w:p>
        </w:tc>
        <w:tc>
          <w:tcPr>
            <w:tcW w:w="571" w:type="pct"/>
            <w:vAlign w:val="center"/>
          </w:tcPr>
          <w:p w14:paraId="04C69FEA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4,303</w:t>
            </w:r>
          </w:p>
        </w:tc>
        <w:tc>
          <w:tcPr>
            <w:tcW w:w="582" w:type="pct"/>
            <w:vAlign w:val="center"/>
          </w:tcPr>
          <w:p w14:paraId="52F19711" w14:textId="486AE1CE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4,882</w:t>
            </w:r>
          </w:p>
        </w:tc>
        <w:tc>
          <w:tcPr>
            <w:tcW w:w="582" w:type="pct"/>
            <w:vAlign w:val="center"/>
          </w:tcPr>
          <w:p w14:paraId="193D56D2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3,841</w:t>
            </w:r>
          </w:p>
        </w:tc>
        <w:tc>
          <w:tcPr>
            <w:tcW w:w="624" w:type="pct"/>
            <w:vAlign w:val="center"/>
          </w:tcPr>
          <w:p w14:paraId="6138827D" w14:textId="77777777" w:rsidR="00B5613F" w:rsidRPr="005D44C8" w:rsidRDefault="00B5613F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743,212</w:t>
            </w:r>
          </w:p>
        </w:tc>
      </w:tr>
      <w:tr w:rsidR="00B5613F" w:rsidRPr="001B708F" w14:paraId="67D8C5A2" w14:textId="77777777" w:rsidTr="00A11E48">
        <w:trPr>
          <w:trHeight w:val="432"/>
        </w:trPr>
        <w:tc>
          <w:tcPr>
            <w:tcW w:w="1367" w:type="pct"/>
            <w:vAlign w:val="center"/>
          </w:tcPr>
          <w:p w14:paraId="3535CBAF" w14:textId="23E12836" w:rsidR="00B5613F" w:rsidRPr="001B708F" w:rsidRDefault="00B5613F" w:rsidP="00A11E48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r w:rsidR="00F836FE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650" w:type="pct"/>
            <w:vAlign w:val="bottom"/>
          </w:tcPr>
          <w:p w14:paraId="6BD3CF57" w14:textId="678B4B3E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6343D">
              <w:rPr>
                <w:rFonts w:ascii="Angsana New" w:hAnsi="Angsana New"/>
                <w:sz w:val="30"/>
                <w:szCs w:val="30"/>
              </w:rPr>
              <w:t>7,940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24" w:type="pct"/>
            <w:vAlign w:val="bottom"/>
          </w:tcPr>
          <w:p w14:paraId="37C6237C" w14:textId="45D6B09C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 w:rsidR="00B6343D">
              <w:rPr>
                <w:rFonts w:ascii="Angsana New" w:hAnsi="Angsana New"/>
                <w:sz w:val="30"/>
                <w:szCs w:val="30"/>
              </w:rPr>
              <w:t>909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71" w:type="pct"/>
            <w:vAlign w:val="bottom"/>
          </w:tcPr>
          <w:p w14:paraId="474C0EA8" w14:textId="5E5095E7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343D">
              <w:rPr>
                <w:rFonts w:ascii="Angsana New" w:hAnsi="Angsana New"/>
                <w:sz w:val="30"/>
                <w:szCs w:val="30"/>
              </w:rPr>
              <w:t>277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2" w:type="pct"/>
            <w:vAlign w:val="bottom"/>
          </w:tcPr>
          <w:p w14:paraId="4BDB2F3A" w14:textId="04FA2064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343D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582" w:type="pct"/>
            <w:vAlign w:val="bottom"/>
          </w:tcPr>
          <w:p w14:paraId="32AFA900" w14:textId="346E4024" w:rsidR="00B5613F" w:rsidRPr="005D44C8" w:rsidRDefault="00B5613F" w:rsidP="00A11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343D">
              <w:rPr>
                <w:rFonts w:ascii="Angsana New" w:hAnsi="Angsana New"/>
                <w:sz w:val="30"/>
                <w:szCs w:val="30"/>
              </w:rPr>
              <w:t>247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24" w:type="pct"/>
            <w:vAlign w:val="bottom"/>
          </w:tcPr>
          <w:p w14:paraId="17F3322E" w14:textId="77777777" w:rsidR="00B5613F" w:rsidRPr="005D44C8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35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59,689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5613F" w:rsidRPr="001B708F" w14:paraId="370FD4A2" w14:textId="77777777" w:rsidTr="00A11E48">
        <w:trPr>
          <w:trHeight w:val="432"/>
        </w:trPr>
        <w:tc>
          <w:tcPr>
            <w:tcW w:w="1367" w:type="pct"/>
            <w:vAlign w:val="center"/>
          </w:tcPr>
          <w:p w14:paraId="0222B72A" w14:textId="77777777" w:rsidR="00B5613F" w:rsidRPr="001B708F" w:rsidRDefault="00B5613F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0" w:type="pct"/>
            <w:vAlign w:val="center"/>
          </w:tcPr>
          <w:p w14:paraId="08D97B89" w14:textId="76C5B4FC" w:rsidR="00B5613F" w:rsidRPr="005D44C8" w:rsidRDefault="00B5613F" w:rsidP="00E1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B6343D">
              <w:rPr>
                <w:rFonts w:ascii="Angsana New" w:hAnsi="Angsana New"/>
                <w:b/>
                <w:bCs/>
                <w:sz w:val="30"/>
                <w:szCs w:val="30"/>
              </w:rPr>
              <w:t>9,207</w:t>
            </w:r>
          </w:p>
        </w:tc>
        <w:tc>
          <w:tcPr>
            <w:tcW w:w="624" w:type="pct"/>
            <w:vAlign w:val="center"/>
          </w:tcPr>
          <w:p w14:paraId="1A64EFDF" w14:textId="34C1A199" w:rsidR="00B5613F" w:rsidRPr="005D44C8" w:rsidRDefault="00B5613F" w:rsidP="00E1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B6343D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571" w:type="pct"/>
            <w:vAlign w:val="center"/>
          </w:tcPr>
          <w:p w14:paraId="2D52F1DB" w14:textId="22AE77D2" w:rsidR="00B5613F" w:rsidRPr="005D44C8" w:rsidRDefault="00B5613F" w:rsidP="00E1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B6343D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582" w:type="pct"/>
            <w:vAlign w:val="center"/>
          </w:tcPr>
          <w:p w14:paraId="62151D76" w14:textId="0A8D5107" w:rsidR="00B5613F" w:rsidRPr="005D44C8" w:rsidRDefault="00B5613F" w:rsidP="00E1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B6343D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582" w:type="pct"/>
            <w:vAlign w:val="center"/>
          </w:tcPr>
          <w:p w14:paraId="5F181138" w14:textId="680FACD0" w:rsidR="00B5613F" w:rsidRPr="005D44C8" w:rsidRDefault="00B5613F" w:rsidP="00A11E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B6343D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624" w:type="pct"/>
            <w:vAlign w:val="center"/>
          </w:tcPr>
          <w:p w14:paraId="39596F4E" w14:textId="77777777" w:rsidR="00B5613F" w:rsidRPr="005D44C8" w:rsidRDefault="00B5613F" w:rsidP="00E1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3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683,523</w:t>
            </w:r>
          </w:p>
        </w:tc>
      </w:tr>
    </w:tbl>
    <w:p w14:paraId="755D27C2" w14:textId="77777777" w:rsidR="00B5613F" w:rsidRDefault="00B5613F" w:rsidP="00B56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tbl>
      <w:tblPr>
        <w:tblW w:w="4992" w:type="pct"/>
        <w:tblInd w:w="387" w:type="dxa"/>
        <w:tblLook w:val="0000" w:firstRow="0" w:lastRow="0" w:firstColumn="0" w:lastColumn="0" w:noHBand="0" w:noVBand="0"/>
      </w:tblPr>
      <w:tblGrid>
        <w:gridCol w:w="61"/>
        <w:gridCol w:w="4768"/>
        <w:gridCol w:w="1530"/>
        <w:gridCol w:w="431"/>
        <w:gridCol w:w="1098"/>
        <w:gridCol w:w="163"/>
        <w:gridCol w:w="272"/>
        <w:gridCol w:w="831"/>
        <w:gridCol w:w="436"/>
      </w:tblGrid>
      <w:tr w:rsidR="00B5613F" w:rsidRPr="001B708F" w14:paraId="76C7F33D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11CB46AC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2" w:type="pct"/>
            <w:gridSpan w:val="6"/>
            <w:shd w:val="clear" w:color="auto" w:fill="auto"/>
            <w:vAlign w:val="bottom"/>
          </w:tcPr>
          <w:p w14:paraId="3E62FE70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5613F" w:rsidRPr="001B708F" w14:paraId="28A6EB2E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6FCB6238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2" w:type="pct"/>
            <w:gridSpan w:val="6"/>
            <w:vAlign w:val="bottom"/>
          </w:tcPr>
          <w:p w14:paraId="6883F04F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B5613F" w:rsidRPr="001B708F" w14:paraId="68609BC2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26990D71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6" w:type="pct"/>
            <w:gridSpan w:val="3"/>
            <w:vAlign w:val="bottom"/>
          </w:tcPr>
          <w:p w14:paraId="58A577B3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</w:p>
        </w:tc>
        <w:tc>
          <w:tcPr>
            <w:tcW w:w="656" w:type="pct"/>
            <w:gridSpan w:val="3"/>
            <w:vAlign w:val="bottom"/>
          </w:tcPr>
          <w:p w14:paraId="5EEDEB16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5613F" w:rsidRPr="001B708F" w14:paraId="48455391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5D44497A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98" w:type="pct"/>
            <w:vAlign w:val="bottom"/>
          </w:tcPr>
          <w:p w14:paraId="1FC3ABA8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798" w:type="pct"/>
            <w:gridSpan w:val="2"/>
            <w:vAlign w:val="bottom"/>
          </w:tcPr>
          <w:p w14:paraId="309D19CF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เกินกว่าหนึ่งปี</w:t>
            </w:r>
          </w:p>
        </w:tc>
        <w:tc>
          <w:tcPr>
            <w:tcW w:w="656" w:type="pct"/>
            <w:gridSpan w:val="3"/>
            <w:vAlign w:val="bottom"/>
          </w:tcPr>
          <w:p w14:paraId="15F3E282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5613F" w:rsidRPr="001B708F" w14:paraId="1AE9B485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26A3C050" w14:textId="77777777" w:rsidR="00B5613F" w:rsidRPr="001B708F" w:rsidRDefault="00B5613F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2" w:type="pct"/>
            <w:gridSpan w:val="6"/>
            <w:vAlign w:val="bottom"/>
          </w:tcPr>
          <w:p w14:paraId="73158058" w14:textId="77777777" w:rsidR="00B5613F" w:rsidRPr="001B708F" w:rsidRDefault="00B5613F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5613F" w:rsidRPr="001B708F" w14:paraId="3CC85DAF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12BF123C" w14:textId="77777777" w:rsidR="00B5613F" w:rsidRPr="001B708F" w:rsidRDefault="00B5613F" w:rsidP="00A11E48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798" w:type="pct"/>
          </w:tcPr>
          <w:p w14:paraId="472B38F3" w14:textId="77777777" w:rsidR="00B5613F" w:rsidRPr="004C2A00" w:rsidRDefault="00B5613F" w:rsidP="00E118C3">
            <w:pPr>
              <w:tabs>
                <w:tab w:val="decimal" w:pos="758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857,639</w:t>
            </w:r>
          </w:p>
        </w:tc>
        <w:tc>
          <w:tcPr>
            <w:tcW w:w="798" w:type="pct"/>
            <w:gridSpan w:val="2"/>
          </w:tcPr>
          <w:p w14:paraId="6034A21C" w14:textId="77777777" w:rsidR="00B5613F" w:rsidRPr="004C2A00" w:rsidRDefault="00B5613F" w:rsidP="00095A60">
            <w:pPr>
              <w:tabs>
                <w:tab w:val="clear" w:pos="907"/>
                <w:tab w:val="left" w:pos="92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33,334</w:t>
            </w:r>
          </w:p>
        </w:tc>
        <w:tc>
          <w:tcPr>
            <w:tcW w:w="656" w:type="pct"/>
            <w:gridSpan w:val="3"/>
          </w:tcPr>
          <w:p w14:paraId="5E3BF239" w14:textId="77777777" w:rsidR="00B5613F" w:rsidRPr="004C2A00" w:rsidRDefault="00B5613F" w:rsidP="00E1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890,983</w:t>
            </w:r>
          </w:p>
        </w:tc>
      </w:tr>
      <w:tr w:rsidR="00B5613F" w:rsidRPr="001B708F" w14:paraId="3A9AB1C2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6DBEC868" w14:textId="77777777" w:rsidR="00B5613F" w:rsidRPr="001B708F" w:rsidRDefault="00B5613F" w:rsidP="00A11E48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C2A00">
              <w:rPr>
                <w:rFonts w:ascii="Angsana New" w:hAnsi="Angsana New"/>
                <w:sz w:val="30"/>
                <w:szCs w:val="30"/>
                <w:cs/>
              </w:rPr>
              <w:t xml:space="preserve">รายได้ดอกเบี้ยรับรอการรับรู้      </w:t>
            </w:r>
          </w:p>
        </w:tc>
        <w:tc>
          <w:tcPr>
            <w:tcW w:w="798" w:type="pct"/>
          </w:tcPr>
          <w:p w14:paraId="4B1B22B6" w14:textId="77777777" w:rsidR="00B5613F" w:rsidRPr="004C2A00" w:rsidRDefault="00B5613F" w:rsidP="00E118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0"/>
                <w:tab w:val="left" w:pos="1090"/>
                <w:tab w:val="decimal" w:pos="1270"/>
                <w:tab w:val="left" w:pos="1540"/>
              </w:tabs>
              <w:spacing w:line="240" w:lineRule="atLeast"/>
              <w:ind w:right="-12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90,695</w:t>
            </w:r>
            <w:r w:rsidRPr="004C2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98" w:type="pct"/>
            <w:gridSpan w:val="2"/>
          </w:tcPr>
          <w:p w14:paraId="6B0F6D5E" w14:textId="77777777" w:rsidR="00B5613F" w:rsidRPr="004C2A00" w:rsidRDefault="00B5613F" w:rsidP="0009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70"/>
                <w:tab w:val="left" w:pos="925"/>
                <w:tab w:val="left" w:pos="1090"/>
                <w:tab w:val="decimal" w:pos="1270"/>
                <w:tab w:val="left" w:pos="1540"/>
              </w:tabs>
              <w:spacing w:line="240" w:lineRule="atLeast"/>
              <w:ind w:right="-108" w:firstLine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8,17</w:t>
            </w:r>
            <w:r w:rsidRPr="004C2A00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656" w:type="pct"/>
            <w:gridSpan w:val="3"/>
          </w:tcPr>
          <w:p w14:paraId="49E39367" w14:textId="77777777" w:rsidR="00B5613F" w:rsidRPr="004C2A00" w:rsidRDefault="00B5613F" w:rsidP="00E1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35" w:right="-87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98,869</w:t>
            </w:r>
            <w:r w:rsidRPr="004C2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13F" w:rsidRPr="001B708F" w14:paraId="6EDAD44F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5BA2230F" w14:textId="77777777" w:rsidR="00B5613F" w:rsidRPr="001B708F" w:rsidRDefault="00B5613F" w:rsidP="00A11E48">
            <w:pPr>
              <w:spacing w:line="240" w:lineRule="atLeast"/>
              <w:ind w:left="-1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4C2A00">
              <w:rPr>
                <w:rFonts w:ascii="Angsana New" w:hAnsi="Angsana New"/>
                <w:sz w:val="30"/>
                <w:szCs w:val="30"/>
                <w:cs/>
              </w:rPr>
              <w:t xml:space="preserve">ภาษีขายรอตัดบัญชี      </w:t>
            </w:r>
          </w:p>
        </w:tc>
        <w:tc>
          <w:tcPr>
            <w:tcW w:w="798" w:type="pct"/>
          </w:tcPr>
          <w:p w14:paraId="7627F081" w14:textId="77777777" w:rsidR="00B5613F" w:rsidRPr="004C2A00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70"/>
                <w:tab w:val="left" w:pos="910"/>
                <w:tab w:val="left" w:pos="1090"/>
                <w:tab w:val="decimal" w:pos="1270"/>
                <w:tab w:val="left" w:pos="1540"/>
              </w:tabs>
              <w:spacing w:line="240" w:lineRule="atLeast"/>
              <w:ind w:right="-12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48,013</w:t>
            </w:r>
            <w:r w:rsidRPr="004C2A0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798" w:type="pct"/>
            <w:gridSpan w:val="2"/>
          </w:tcPr>
          <w:p w14:paraId="754280F1" w14:textId="77777777" w:rsidR="00B5613F" w:rsidRPr="004C2A00" w:rsidRDefault="00B5613F" w:rsidP="00095A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370"/>
                <w:tab w:val="left" w:pos="1090"/>
                <w:tab w:val="decimal" w:pos="1270"/>
                <w:tab w:val="left" w:pos="1540"/>
              </w:tabs>
              <w:spacing w:line="240" w:lineRule="atLeast"/>
              <w:ind w:right="-108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Pr="004C2A0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C2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6" w:type="pct"/>
            <w:gridSpan w:val="3"/>
          </w:tcPr>
          <w:p w14:paraId="135995F7" w14:textId="77777777" w:rsidR="00B5613F" w:rsidRPr="004C2A00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35" w:right="-87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50,300</w:t>
            </w:r>
            <w:r w:rsidRPr="004C2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13F" w:rsidRPr="001B708F" w14:paraId="6F96136A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5C0FC1A6" w14:textId="77777777" w:rsidR="00B5613F" w:rsidRPr="001B708F" w:rsidRDefault="00B5613F" w:rsidP="00A11E48">
            <w:pPr>
              <w:spacing w:line="240" w:lineRule="atLeast"/>
              <w:ind w:left="27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8" w:type="pct"/>
          </w:tcPr>
          <w:p w14:paraId="6384ED52" w14:textId="77777777" w:rsidR="00B5613F" w:rsidRPr="004C2A00" w:rsidRDefault="00B5613F" w:rsidP="00E118C3">
            <w:pPr>
              <w:tabs>
                <w:tab w:val="decimal" w:pos="758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718,931</w:t>
            </w:r>
          </w:p>
        </w:tc>
        <w:tc>
          <w:tcPr>
            <w:tcW w:w="798" w:type="pct"/>
            <w:gridSpan w:val="2"/>
          </w:tcPr>
          <w:p w14:paraId="7D9151D4" w14:textId="77777777" w:rsidR="00B5613F" w:rsidRPr="004C2A00" w:rsidRDefault="00B5613F" w:rsidP="00095A6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22,883</w:t>
            </w:r>
          </w:p>
        </w:tc>
        <w:tc>
          <w:tcPr>
            <w:tcW w:w="656" w:type="pct"/>
            <w:gridSpan w:val="3"/>
          </w:tcPr>
          <w:p w14:paraId="4AFD3990" w14:textId="77777777" w:rsidR="00B5613F" w:rsidRPr="004C2A00" w:rsidRDefault="00B5613F" w:rsidP="0009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741,814</w:t>
            </w:r>
          </w:p>
        </w:tc>
      </w:tr>
      <w:tr w:rsidR="00B5613F" w:rsidRPr="001B708F" w14:paraId="4310ABA6" w14:textId="77777777" w:rsidTr="001B041E">
        <w:trPr>
          <w:gridBefore w:val="1"/>
          <w:gridAfter w:val="1"/>
          <w:wBefore w:w="33" w:type="pct"/>
          <w:wAfter w:w="228" w:type="pct"/>
        </w:trPr>
        <w:tc>
          <w:tcPr>
            <w:tcW w:w="2487" w:type="pct"/>
          </w:tcPr>
          <w:p w14:paraId="6B73BBFF" w14:textId="77777777" w:rsidR="00B5613F" w:rsidRPr="001B708F" w:rsidRDefault="00B5613F" w:rsidP="00A11E48">
            <w:pPr>
              <w:spacing w:line="240" w:lineRule="atLeast"/>
              <w:ind w:left="345" w:right="-106" w:hanging="36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1D4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8" w:type="pct"/>
            <w:vAlign w:val="bottom"/>
          </w:tcPr>
          <w:p w14:paraId="52001474" w14:textId="77777777" w:rsidR="00B5613F" w:rsidRPr="004C2A00" w:rsidRDefault="00B5613F" w:rsidP="00530D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370"/>
                <w:tab w:val="left" w:pos="1090"/>
                <w:tab w:val="decimal" w:pos="1270"/>
                <w:tab w:val="left" w:pos="1540"/>
              </w:tabs>
              <w:spacing w:line="240" w:lineRule="atLeast"/>
              <w:ind w:right="-12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52,906</w:t>
            </w:r>
            <w:r w:rsidRPr="004C2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98" w:type="pct"/>
            <w:gridSpan w:val="2"/>
            <w:vAlign w:val="bottom"/>
          </w:tcPr>
          <w:p w14:paraId="681D98DB" w14:textId="77777777" w:rsidR="00B5613F" w:rsidRPr="004C2A00" w:rsidRDefault="00B5613F" w:rsidP="00095A6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tLeast"/>
              <w:ind w:right="-105" w:hanging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6" w:type="pct"/>
            <w:gridSpan w:val="3"/>
            <w:vAlign w:val="bottom"/>
          </w:tcPr>
          <w:p w14:paraId="527DE6EB" w14:textId="77777777" w:rsidR="00B5613F" w:rsidRPr="004C2A00" w:rsidRDefault="00B5613F" w:rsidP="00E1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35" w:right="-87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52,906</w:t>
            </w:r>
            <w:r w:rsidRPr="004C2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13F" w:rsidRPr="001B708F" w14:paraId="75F4CE5B" w14:textId="77777777" w:rsidTr="001B041E">
        <w:trPr>
          <w:gridBefore w:val="1"/>
          <w:gridAfter w:val="1"/>
          <w:wBefore w:w="33" w:type="pct"/>
          <w:wAfter w:w="228" w:type="pct"/>
          <w:trHeight w:val="461"/>
        </w:trPr>
        <w:tc>
          <w:tcPr>
            <w:tcW w:w="2487" w:type="pct"/>
          </w:tcPr>
          <w:p w14:paraId="7195D6D1" w14:textId="77777777" w:rsidR="00B5613F" w:rsidRPr="001B708F" w:rsidRDefault="00B5613F" w:rsidP="00A11E48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8" w:type="pct"/>
          </w:tcPr>
          <w:p w14:paraId="1C5F1620" w14:textId="77777777" w:rsidR="00B5613F" w:rsidRPr="004C2A00" w:rsidRDefault="00B5613F" w:rsidP="00530DA1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240" w:lineRule="atLeast"/>
              <w:ind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666,025</w:t>
            </w:r>
          </w:p>
        </w:tc>
        <w:tc>
          <w:tcPr>
            <w:tcW w:w="798" w:type="pct"/>
            <w:gridSpan w:val="2"/>
          </w:tcPr>
          <w:p w14:paraId="06E08965" w14:textId="77777777" w:rsidR="00B5613F" w:rsidRPr="004C2A00" w:rsidRDefault="00B5613F" w:rsidP="00095A60">
            <w:pPr>
              <w:pBdr>
                <w:bottom w:val="doub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22,883</w:t>
            </w:r>
          </w:p>
        </w:tc>
        <w:tc>
          <w:tcPr>
            <w:tcW w:w="656" w:type="pct"/>
            <w:gridSpan w:val="3"/>
          </w:tcPr>
          <w:p w14:paraId="6F038AE8" w14:textId="77777777" w:rsidR="00B5613F" w:rsidRPr="00E118C3" w:rsidRDefault="00B5613F" w:rsidP="00E1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3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8C3">
              <w:rPr>
                <w:rFonts w:ascii="Angsana New" w:hAnsi="Angsana New"/>
                <w:b/>
                <w:bCs/>
                <w:sz w:val="30"/>
                <w:szCs w:val="30"/>
              </w:rPr>
              <w:t>688,908</w:t>
            </w:r>
          </w:p>
        </w:tc>
      </w:tr>
      <w:tr w:rsidR="00EC0E47" w:rsidRPr="00995842" w14:paraId="26A9855B" w14:textId="77777777" w:rsidTr="001B041E">
        <w:trPr>
          <w:trHeight w:val="133"/>
        </w:trPr>
        <w:tc>
          <w:tcPr>
            <w:tcW w:w="35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ED8D5" w14:textId="77777777" w:rsidR="00EC0E47" w:rsidRPr="00995842" w:rsidRDefault="00EC0E47" w:rsidP="006D3FFC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457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9D2AF" w14:textId="77777777" w:rsidR="009845D0" w:rsidRDefault="009845D0" w:rsidP="006D3FFC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4521398C" w14:textId="7BF433F2" w:rsidR="00EC0E47" w:rsidRPr="00995842" w:rsidRDefault="00EC0E47" w:rsidP="006D3FFC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9584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lastRenderedPageBreak/>
              <w:t>งบการเงินรวม</w:t>
            </w:r>
          </w:p>
        </w:tc>
      </w:tr>
      <w:tr w:rsidR="00EC0E47" w:rsidRPr="00995842" w14:paraId="4CEEBB25" w14:textId="77777777" w:rsidTr="00B24E6B">
        <w:trPr>
          <w:trHeight w:val="20"/>
        </w:trPr>
        <w:tc>
          <w:tcPr>
            <w:tcW w:w="35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B133" w14:textId="77777777" w:rsidR="00EC0E47" w:rsidRPr="00995842" w:rsidRDefault="00EC0E47" w:rsidP="006D3FFC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33D3C3" w14:textId="326F65E4" w:rsidR="00EC0E47" w:rsidRPr="00914990" w:rsidRDefault="00EC0E47" w:rsidP="006D3FFC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067C2">
              <w:rPr>
                <w:rFonts w:ascii="Angsana New" w:hAnsi="Angsana New" w:hint="cs"/>
                <w:sz w:val="29"/>
                <w:szCs w:val="29"/>
              </w:rPr>
              <w:t>2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56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F9856" w14:textId="77777777" w:rsidR="00EC0E47" w:rsidRPr="00995842" w:rsidRDefault="00EC0E47" w:rsidP="006D3FFC">
            <w:pPr>
              <w:ind w:left="360" w:hanging="36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3F36F" w14:textId="262DE610" w:rsidR="00EC0E47" w:rsidRPr="00995842" w:rsidRDefault="00EC0E47" w:rsidP="006D3FFC">
            <w:pPr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067C2">
              <w:rPr>
                <w:rFonts w:ascii="Angsana New" w:hAnsi="Angsana New" w:hint="cs"/>
                <w:sz w:val="29"/>
                <w:szCs w:val="29"/>
              </w:rPr>
              <w:t>2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56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EC0E47" w:rsidRPr="00995842" w14:paraId="520855E0" w14:textId="77777777" w:rsidTr="001B041E">
        <w:trPr>
          <w:trHeight w:val="20"/>
        </w:trPr>
        <w:tc>
          <w:tcPr>
            <w:tcW w:w="35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E61C4" w14:textId="3053F073" w:rsidR="00EC0E47" w:rsidRPr="00995842" w:rsidRDefault="00B24E6B" w:rsidP="006D3FFC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57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9888C" w14:textId="77777777" w:rsidR="00EC0E47" w:rsidRPr="00995842" w:rsidRDefault="00EC0E47" w:rsidP="006D3FFC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9584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 w:rsidRPr="00995842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B24E6B" w:rsidRPr="00995842" w14:paraId="16716B49" w14:textId="77777777" w:rsidTr="00B24E6B">
        <w:trPr>
          <w:trHeight w:val="20"/>
        </w:trPr>
        <w:tc>
          <w:tcPr>
            <w:tcW w:w="35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3453F" w14:textId="3E288A0A" w:rsidR="00B24E6B" w:rsidRPr="00995842" w:rsidRDefault="00B24E6B" w:rsidP="00B24E6B">
            <w:pPr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2562: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5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457AE" w14:textId="0E62BC93" w:rsidR="00B24E6B" w:rsidRPr="00B24E6B" w:rsidRDefault="00B24E6B" w:rsidP="00B24E6B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 w:rsidRPr="00B24E6B">
              <w:rPr>
                <w:rFonts w:eastAsia="MS Mincho"/>
                <w:b/>
                <w:bCs/>
                <w:sz w:val="29"/>
                <w:szCs w:val="29"/>
                <w:lang w:val="en-US"/>
              </w:rPr>
              <w:t>43,286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4873A" w14:textId="77777777" w:rsidR="00B24E6B" w:rsidRPr="00B24E6B" w:rsidRDefault="00B24E6B" w:rsidP="00B24E6B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748DD1" w14:textId="7CE91E41" w:rsidR="00B24E6B" w:rsidRPr="00B24E6B" w:rsidRDefault="00B24E6B" w:rsidP="00B24E6B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 w:rsidRPr="00B24E6B">
              <w:rPr>
                <w:rFonts w:eastAsia="MS Mincho"/>
                <w:b/>
                <w:bCs/>
                <w:sz w:val="29"/>
                <w:szCs w:val="29"/>
                <w:lang w:val="en-US"/>
              </w:rPr>
              <w:t>31,303</w:t>
            </w:r>
          </w:p>
        </w:tc>
      </w:tr>
    </w:tbl>
    <w:p w14:paraId="6F03AB18" w14:textId="3456AAB8" w:rsidR="004435A3" w:rsidRDefault="004435A3" w:rsidP="00344305">
      <w:pPr>
        <w:tabs>
          <w:tab w:val="left" w:pos="270"/>
        </w:tabs>
        <w:ind w:left="273" w:hanging="187"/>
        <w:rPr>
          <w:rFonts w:ascii="Angsana New" w:hAnsi="Angsana New"/>
          <w:sz w:val="24"/>
          <w:szCs w:val="24"/>
          <w:cs/>
        </w:rPr>
      </w:pPr>
    </w:p>
    <w:tbl>
      <w:tblPr>
        <w:tblW w:w="4665" w:type="pct"/>
        <w:tblInd w:w="450" w:type="dxa"/>
        <w:tblLook w:val="0000" w:firstRow="0" w:lastRow="0" w:firstColumn="0" w:lastColumn="0" w:noHBand="0" w:noVBand="0"/>
      </w:tblPr>
      <w:tblGrid>
        <w:gridCol w:w="2249"/>
        <w:gridCol w:w="1262"/>
        <w:gridCol w:w="1262"/>
        <w:gridCol w:w="962"/>
        <w:gridCol w:w="982"/>
        <w:gridCol w:w="982"/>
        <w:gridCol w:w="1262"/>
      </w:tblGrid>
      <w:tr w:rsidR="009732F7" w:rsidRPr="001B708F" w14:paraId="5206A7EA" w14:textId="77777777" w:rsidTr="00D46262">
        <w:tc>
          <w:tcPr>
            <w:tcW w:w="1255" w:type="pct"/>
          </w:tcPr>
          <w:p w14:paraId="3C2CFAC9" w14:textId="77777777" w:rsidR="009732F7" w:rsidRPr="001B708F" w:rsidRDefault="009732F7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pacing w:val="-2"/>
                <w:sz w:val="30"/>
                <w:szCs w:val="30"/>
                <w:cs/>
              </w:rPr>
              <w:br w:type="page"/>
            </w:r>
            <w:bookmarkStart w:id="4" w:name="_Hlk40181588"/>
          </w:p>
        </w:tc>
        <w:tc>
          <w:tcPr>
            <w:tcW w:w="3745" w:type="pct"/>
            <w:gridSpan w:val="6"/>
            <w:shd w:val="clear" w:color="auto" w:fill="auto"/>
            <w:vAlign w:val="bottom"/>
          </w:tcPr>
          <w:p w14:paraId="249DBA74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732F7" w:rsidRPr="001B708F" w14:paraId="3FAD327F" w14:textId="77777777" w:rsidTr="00D46262">
        <w:tc>
          <w:tcPr>
            <w:tcW w:w="1255" w:type="pct"/>
          </w:tcPr>
          <w:p w14:paraId="6464A98D" w14:textId="77777777" w:rsidR="009732F7" w:rsidRPr="001B708F" w:rsidRDefault="009732F7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45" w:type="pct"/>
            <w:gridSpan w:val="6"/>
            <w:vAlign w:val="bottom"/>
          </w:tcPr>
          <w:p w14:paraId="04C9757F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9732F7" w:rsidRPr="001B708F" w14:paraId="55A6D493" w14:textId="77777777" w:rsidTr="00D46262">
        <w:tc>
          <w:tcPr>
            <w:tcW w:w="1255" w:type="pct"/>
          </w:tcPr>
          <w:p w14:paraId="7277162A" w14:textId="77777777" w:rsidR="009732F7" w:rsidRPr="001B708F" w:rsidRDefault="009732F7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vAlign w:val="bottom"/>
          </w:tcPr>
          <w:p w14:paraId="5D9A35E7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0012C772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704" w:type="pct"/>
            <w:vAlign w:val="bottom"/>
          </w:tcPr>
          <w:p w14:paraId="6B7A22CC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37" w:type="pct"/>
            <w:vAlign w:val="bottom"/>
          </w:tcPr>
          <w:p w14:paraId="4795E9C4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48" w:type="pct"/>
            <w:vAlign w:val="bottom"/>
          </w:tcPr>
          <w:p w14:paraId="5D35DCD8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76661FBC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48" w:type="pct"/>
            <w:vAlign w:val="bottom"/>
          </w:tcPr>
          <w:p w14:paraId="46DC6443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FFF26A6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704" w:type="pct"/>
            <w:vAlign w:val="bottom"/>
          </w:tcPr>
          <w:p w14:paraId="4A7A6CA5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732F7" w:rsidRPr="001B708F" w14:paraId="49AF978F" w14:textId="77777777" w:rsidTr="00D46262">
        <w:tc>
          <w:tcPr>
            <w:tcW w:w="1255" w:type="pct"/>
          </w:tcPr>
          <w:p w14:paraId="7C35F50C" w14:textId="77777777" w:rsidR="009732F7" w:rsidRPr="001B708F" w:rsidRDefault="009732F7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45" w:type="pct"/>
            <w:gridSpan w:val="6"/>
            <w:vAlign w:val="bottom"/>
          </w:tcPr>
          <w:p w14:paraId="3D06D1E8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9732F7" w:rsidRPr="001B708F" w14:paraId="163DB045" w14:textId="77777777" w:rsidTr="00D46262">
        <w:trPr>
          <w:trHeight w:val="432"/>
        </w:trPr>
        <w:tc>
          <w:tcPr>
            <w:tcW w:w="1255" w:type="pct"/>
            <w:vAlign w:val="center"/>
          </w:tcPr>
          <w:p w14:paraId="70562076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33285511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693,748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2D542CF1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537" w:type="pct"/>
            <w:vAlign w:val="center"/>
          </w:tcPr>
          <w:p w14:paraId="114CE322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4DB25110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4CDCB81D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A90208D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94,121</w:t>
            </w:r>
          </w:p>
        </w:tc>
      </w:tr>
      <w:tr w:rsidR="009732F7" w:rsidRPr="001B708F" w14:paraId="2CE0D246" w14:textId="77777777" w:rsidTr="00D46262">
        <w:trPr>
          <w:trHeight w:val="432"/>
        </w:trPr>
        <w:tc>
          <w:tcPr>
            <w:tcW w:w="1255" w:type="pct"/>
            <w:vAlign w:val="center"/>
          </w:tcPr>
          <w:p w14:paraId="57A001E2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704" w:type="pct"/>
            <w:vAlign w:val="center"/>
          </w:tcPr>
          <w:p w14:paraId="30752B7F" w14:textId="77777777" w:rsidR="009732F7" w:rsidRPr="005D44C8" w:rsidRDefault="009732F7" w:rsidP="00A11E48">
            <w:pPr>
              <w:tabs>
                <w:tab w:val="clear" w:pos="907"/>
                <w:tab w:val="decimal" w:pos="919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vAlign w:val="center"/>
          </w:tcPr>
          <w:p w14:paraId="1A126C4C" w14:textId="77777777" w:rsidR="009732F7" w:rsidRPr="005D44C8" w:rsidRDefault="009732F7" w:rsidP="00A11E48">
            <w:pPr>
              <w:tabs>
                <w:tab w:val="decimal" w:pos="79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vAlign w:val="center"/>
          </w:tcPr>
          <w:p w14:paraId="4FD16C2F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30303957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45149885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vAlign w:val="center"/>
          </w:tcPr>
          <w:p w14:paraId="422BFEF5" w14:textId="77777777" w:rsidR="009732F7" w:rsidRPr="005D44C8" w:rsidRDefault="009732F7" w:rsidP="00A11E48">
            <w:pPr>
              <w:tabs>
                <w:tab w:val="decimal" w:pos="857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2F7" w:rsidRPr="001B708F" w14:paraId="67AD6099" w14:textId="77777777" w:rsidTr="00D46262">
        <w:trPr>
          <w:trHeight w:val="432"/>
        </w:trPr>
        <w:tc>
          <w:tcPr>
            <w:tcW w:w="1255" w:type="pct"/>
            <w:vAlign w:val="center"/>
          </w:tcPr>
          <w:p w14:paraId="47EF9608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</w:t>
            </w:r>
            <w:r w:rsidRPr="00752180">
              <w:rPr>
                <w:rFonts w:asciiTheme="majorBidi" w:hAnsiTheme="majorBidi" w:cstheme="majorBidi"/>
                <w:sz w:val="29"/>
                <w:szCs w:val="29"/>
                <w:cs/>
              </w:rPr>
              <w:t>รอการรับรู้</w:t>
            </w:r>
          </w:p>
        </w:tc>
        <w:tc>
          <w:tcPr>
            <w:tcW w:w="704" w:type="pct"/>
            <w:vAlign w:val="center"/>
          </w:tcPr>
          <w:p w14:paraId="4D5B7923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D44C8">
              <w:rPr>
                <w:rFonts w:ascii="Angsana New" w:hAnsi="Angsana New"/>
                <w:sz w:val="30"/>
                <w:szCs w:val="30"/>
              </w:rPr>
              <w:t>66,099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704" w:type="pct"/>
            <w:vAlign w:val="center"/>
          </w:tcPr>
          <w:p w14:paraId="49431173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D44C8">
              <w:rPr>
                <w:rFonts w:ascii="Angsana New" w:hAnsi="Angsana New"/>
                <w:sz w:val="30"/>
                <w:szCs w:val="30"/>
              </w:rPr>
              <w:t>8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37" w:type="pct"/>
            <w:vAlign w:val="center"/>
          </w:tcPr>
          <w:p w14:paraId="2D014B89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25BB89AF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269DB9EB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04" w:type="pct"/>
            <w:vAlign w:val="center"/>
          </w:tcPr>
          <w:p w14:paraId="0BF240D2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(66,107)</w:t>
            </w:r>
          </w:p>
        </w:tc>
      </w:tr>
      <w:tr w:rsidR="009732F7" w:rsidRPr="001B708F" w14:paraId="73883278" w14:textId="77777777" w:rsidTr="00D46262">
        <w:trPr>
          <w:trHeight w:val="432"/>
        </w:trPr>
        <w:tc>
          <w:tcPr>
            <w:tcW w:w="1255" w:type="pct"/>
            <w:vAlign w:val="center"/>
          </w:tcPr>
          <w:p w14:paraId="015FC326" w14:textId="77777777" w:rsidR="009732F7" w:rsidRPr="001B708F" w:rsidRDefault="009732F7" w:rsidP="00A11E48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752180">
              <w:rPr>
                <w:rFonts w:asciiTheme="majorBidi" w:hAnsiTheme="majorBidi" w:cstheme="majorBidi"/>
                <w:sz w:val="29"/>
                <w:szCs w:val="29"/>
                <w:cs/>
              </w:rPr>
              <w:t>ภาษีขายรอตัดบัญชี</w:t>
            </w:r>
          </w:p>
        </w:tc>
        <w:tc>
          <w:tcPr>
            <w:tcW w:w="704" w:type="pct"/>
            <w:vAlign w:val="center"/>
          </w:tcPr>
          <w:p w14:paraId="51CE3C0E" w14:textId="77777777" w:rsidR="009732F7" w:rsidRPr="005D44C8" w:rsidRDefault="009732F7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(38,583)</w:t>
            </w:r>
          </w:p>
        </w:tc>
        <w:tc>
          <w:tcPr>
            <w:tcW w:w="704" w:type="pct"/>
            <w:vAlign w:val="center"/>
          </w:tcPr>
          <w:p w14:paraId="6FE2C837" w14:textId="77777777" w:rsidR="009732F7" w:rsidRPr="005D44C8" w:rsidRDefault="009732F7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537" w:type="pct"/>
            <w:vAlign w:val="center"/>
          </w:tcPr>
          <w:p w14:paraId="6A27D732" w14:textId="1880DAA7" w:rsidR="009732F7" w:rsidRPr="005D44C8" w:rsidRDefault="00EF2174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157784B0" w14:textId="7EC8F84D" w:rsidR="009732F7" w:rsidRPr="005D44C8" w:rsidRDefault="00EF2174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252A2084" w14:textId="7EEA8D44" w:rsidR="009732F7" w:rsidRPr="005D44C8" w:rsidRDefault="00EF2174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04" w:type="pct"/>
            <w:vAlign w:val="center"/>
          </w:tcPr>
          <w:p w14:paraId="5C2E33DB" w14:textId="77777777" w:rsidR="009732F7" w:rsidRPr="005D44C8" w:rsidRDefault="009732F7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(38,606)</w:t>
            </w:r>
          </w:p>
        </w:tc>
      </w:tr>
      <w:tr w:rsidR="009732F7" w:rsidRPr="001B708F" w14:paraId="74202C86" w14:textId="77777777" w:rsidTr="005A1AA5">
        <w:trPr>
          <w:trHeight w:val="432"/>
        </w:trPr>
        <w:tc>
          <w:tcPr>
            <w:tcW w:w="1255" w:type="pct"/>
            <w:vAlign w:val="center"/>
          </w:tcPr>
          <w:p w14:paraId="4B052499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vAlign w:val="center"/>
          </w:tcPr>
          <w:p w14:paraId="1F59D6ED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589,066</w:t>
            </w:r>
          </w:p>
        </w:tc>
        <w:tc>
          <w:tcPr>
            <w:tcW w:w="704" w:type="pct"/>
            <w:vAlign w:val="center"/>
          </w:tcPr>
          <w:p w14:paraId="549717AA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537" w:type="pct"/>
            <w:vAlign w:val="center"/>
          </w:tcPr>
          <w:p w14:paraId="4373BF3B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4A7C188B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15C66BBC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04" w:type="pct"/>
            <w:vAlign w:val="center"/>
          </w:tcPr>
          <w:p w14:paraId="781FB999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589,408</w:t>
            </w:r>
          </w:p>
        </w:tc>
      </w:tr>
      <w:tr w:rsidR="009732F7" w:rsidRPr="001B708F" w14:paraId="27CF3B81" w14:textId="77777777" w:rsidTr="005A1AA5">
        <w:trPr>
          <w:trHeight w:val="432"/>
        </w:trPr>
        <w:tc>
          <w:tcPr>
            <w:tcW w:w="1255" w:type="pct"/>
            <w:vAlign w:val="center"/>
          </w:tcPr>
          <w:p w14:paraId="1158F9F5" w14:textId="4836266D" w:rsidR="009732F7" w:rsidRPr="001B708F" w:rsidRDefault="009732F7" w:rsidP="00A11E48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704" w:type="pct"/>
            <w:vAlign w:val="bottom"/>
          </w:tcPr>
          <w:p w14:paraId="1D79E76D" w14:textId="0F664540" w:rsidR="009732F7" w:rsidRPr="005D44C8" w:rsidRDefault="009732F7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D44C8">
              <w:rPr>
                <w:rFonts w:ascii="Angsana New" w:hAnsi="Angsana New"/>
                <w:sz w:val="30"/>
                <w:szCs w:val="30"/>
              </w:rPr>
              <w:t>46,3</w:t>
            </w:r>
            <w:r w:rsidR="00B6343D">
              <w:rPr>
                <w:rFonts w:ascii="Angsana New" w:hAnsi="Angsana New"/>
                <w:sz w:val="30"/>
                <w:szCs w:val="30"/>
              </w:rPr>
              <w:t>76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704" w:type="pct"/>
            <w:vAlign w:val="bottom"/>
          </w:tcPr>
          <w:p w14:paraId="68AFF5A5" w14:textId="20B33A32" w:rsidR="009732F7" w:rsidRPr="005D44C8" w:rsidRDefault="00B6343D" w:rsidP="00B634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7" w:type="pct"/>
            <w:vAlign w:val="bottom"/>
          </w:tcPr>
          <w:p w14:paraId="416FABDC" w14:textId="77777777" w:rsidR="009732F7" w:rsidRPr="005D44C8" w:rsidRDefault="009732F7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bottom"/>
          </w:tcPr>
          <w:p w14:paraId="7420E67E" w14:textId="77777777" w:rsidR="009732F7" w:rsidRPr="005D44C8" w:rsidRDefault="009732F7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bottom"/>
          </w:tcPr>
          <w:p w14:paraId="2D376C3B" w14:textId="77777777" w:rsidR="009732F7" w:rsidRPr="005D44C8" w:rsidRDefault="009732F7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04" w:type="pct"/>
            <w:vAlign w:val="bottom"/>
          </w:tcPr>
          <w:p w14:paraId="423FE209" w14:textId="77777777" w:rsidR="009732F7" w:rsidRPr="005D44C8" w:rsidRDefault="009732F7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 w:rsidRPr="005D44C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D44C8">
              <w:rPr>
                <w:rFonts w:ascii="Angsana New" w:hAnsi="Angsana New"/>
                <w:sz w:val="30"/>
                <w:szCs w:val="30"/>
              </w:rPr>
              <w:t>46,376</w:t>
            </w:r>
            <w:r w:rsidRPr="005D44C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732F7" w:rsidRPr="001B708F" w14:paraId="3C8FC7EA" w14:textId="77777777" w:rsidTr="005A1AA5">
        <w:trPr>
          <w:trHeight w:val="432"/>
        </w:trPr>
        <w:tc>
          <w:tcPr>
            <w:tcW w:w="1255" w:type="pct"/>
            <w:vAlign w:val="center"/>
          </w:tcPr>
          <w:p w14:paraId="542A7B3C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04" w:type="pct"/>
            <w:vAlign w:val="center"/>
          </w:tcPr>
          <w:p w14:paraId="7CC68F8D" w14:textId="17D78653" w:rsidR="009732F7" w:rsidRPr="005D44C8" w:rsidRDefault="009732F7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44C8">
              <w:rPr>
                <w:rFonts w:ascii="Angsana New" w:hAnsi="Angsana New"/>
                <w:b/>
                <w:bCs/>
                <w:sz w:val="30"/>
                <w:szCs w:val="30"/>
              </w:rPr>
              <w:t>542,</w:t>
            </w:r>
            <w:r w:rsidR="00B6343D"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704" w:type="pct"/>
            <w:vAlign w:val="center"/>
          </w:tcPr>
          <w:p w14:paraId="687DFD7F" w14:textId="7F9DB487" w:rsidR="009732F7" w:rsidRPr="005D44C8" w:rsidRDefault="009732F7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C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50AD5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537" w:type="pct"/>
            <w:vAlign w:val="center"/>
          </w:tcPr>
          <w:p w14:paraId="4472D2EB" w14:textId="77777777" w:rsidR="009732F7" w:rsidRPr="00EF2174" w:rsidRDefault="009732F7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04125CCA" w14:textId="4C317687" w:rsidR="009732F7" w:rsidRPr="00EF2174" w:rsidRDefault="009732F7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6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21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48" w:type="pct"/>
            <w:vAlign w:val="center"/>
          </w:tcPr>
          <w:p w14:paraId="4F7E5593" w14:textId="77777777" w:rsidR="009732F7" w:rsidRPr="00EF2174" w:rsidRDefault="009732F7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21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704" w:type="pct"/>
            <w:vAlign w:val="center"/>
          </w:tcPr>
          <w:p w14:paraId="3CA5B7FA" w14:textId="77777777" w:rsidR="009732F7" w:rsidRPr="00EF2174" w:rsidRDefault="009732F7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4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2174">
              <w:rPr>
                <w:rFonts w:ascii="Angsana New" w:hAnsi="Angsana New"/>
                <w:b/>
                <w:bCs/>
                <w:sz w:val="30"/>
                <w:szCs w:val="30"/>
              </w:rPr>
              <w:t>543,032</w:t>
            </w:r>
          </w:p>
        </w:tc>
      </w:tr>
      <w:bookmarkEnd w:id="4"/>
    </w:tbl>
    <w:p w14:paraId="3357224A" w14:textId="31B3B079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5585F29D" w14:textId="0EB95704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774BF018" w14:textId="3746B90A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F3572E6" w14:textId="3085B939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151F871E" w14:textId="758F4158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13CAB6B2" w14:textId="62CF8987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4EDBE918" w14:textId="60973694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415AE4C" w14:textId="2CFF9389" w:rsidR="001B041E" w:rsidRDefault="001B041E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63CBC144" w14:textId="1AC22705" w:rsidR="00B24E6B" w:rsidRDefault="00B24E6B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55FB213" w14:textId="77777777" w:rsidR="00B24E6B" w:rsidRDefault="00B24E6B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7BC2711F" w14:textId="6D7AA62C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1545E631" w14:textId="77777777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4732" w:type="pct"/>
        <w:tblInd w:w="450" w:type="dxa"/>
        <w:tblLook w:val="0000" w:firstRow="0" w:lastRow="0" w:firstColumn="0" w:lastColumn="0" w:noHBand="0" w:noVBand="0"/>
      </w:tblPr>
      <w:tblGrid>
        <w:gridCol w:w="4770"/>
        <w:gridCol w:w="1531"/>
        <w:gridCol w:w="1531"/>
        <w:gridCol w:w="1258"/>
      </w:tblGrid>
      <w:tr w:rsidR="00331931" w:rsidRPr="001B708F" w14:paraId="01451962" w14:textId="77777777" w:rsidTr="00A11E48">
        <w:tc>
          <w:tcPr>
            <w:tcW w:w="2624" w:type="pct"/>
          </w:tcPr>
          <w:p w14:paraId="30CB4045" w14:textId="77777777" w:rsidR="00331931" w:rsidRPr="001B708F" w:rsidRDefault="00331931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shd w:val="clear" w:color="auto" w:fill="auto"/>
            <w:vAlign w:val="bottom"/>
          </w:tcPr>
          <w:p w14:paraId="006D6EED" w14:textId="77777777" w:rsidR="00331931" w:rsidRPr="001B708F" w:rsidRDefault="00331931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31931" w:rsidRPr="001B708F" w14:paraId="252DADF9" w14:textId="77777777" w:rsidTr="00A11E48">
        <w:tc>
          <w:tcPr>
            <w:tcW w:w="2624" w:type="pct"/>
          </w:tcPr>
          <w:p w14:paraId="52EB84EE" w14:textId="77777777" w:rsidR="00331931" w:rsidRPr="001B708F" w:rsidRDefault="00331931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30576E42" w14:textId="77777777" w:rsidR="00331931" w:rsidRPr="001B708F" w:rsidRDefault="00331931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331931" w:rsidRPr="001B708F" w14:paraId="539B948B" w14:textId="77777777" w:rsidTr="00A11E48">
        <w:tc>
          <w:tcPr>
            <w:tcW w:w="2624" w:type="pct"/>
          </w:tcPr>
          <w:p w14:paraId="6477F4AF" w14:textId="77777777" w:rsidR="00331931" w:rsidRPr="001B708F" w:rsidRDefault="00331931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84" w:type="pct"/>
            <w:gridSpan w:val="2"/>
            <w:vAlign w:val="bottom"/>
          </w:tcPr>
          <w:p w14:paraId="68F2C57F" w14:textId="77777777" w:rsidR="00331931" w:rsidRPr="001B708F" w:rsidRDefault="00331931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</w:p>
        </w:tc>
        <w:tc>
          <w:tcPr>
            <w:tcW w:w="692" w:type="pct"/>
            <w:vAlign w:val="bottom"/>
          </w:tcPr>
          <w:p w14:paraId="448F96DE" w14:textId="77777777" w:rsidR="00331931" w:rsidRPr="001B708F" w:rsidRDefault="00331931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31931" w:rsidRPr="001B708F" w14:paraId="2AF5ECA5" w14:textId="77777777" w:rsidTr="00A11E48">
        <w:tc>
          <w:tcPr>
            <w:tcW w:w="2624" w:type="pct"/>
          </w:tcPr>
          <w:p w14:paraId="129E86CB" w14:textId="77777777" w:rsidR="00331931" w:rsidRPr="001B708F" w:rsidRDefault="00331931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42" w:type="pct"/>
            <w:vAlign w:val="bottom"/>
          </w:tcPr>
          <w:p w14:paraId="66A5DB9B" w14:textId="77777777" w:rsidR="00331931" w:rsidRPr="001B708F" w:rsidRDefault="00331931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842" w:type="pct"/>
            <w:vAlign w:val="bottom"/>
          </w:tcPr>
          <w:p w14:paraId="03E6BC8D" w14:textId="77777777" w:rsidR="00331931" w:rsidRPr="001B708F" w:rsidRDefault="00331931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เกินกว่าหนึ่งปี</w:t>
            </w:r>
          </w:p>
        </w:tc>
        <w:tc>
          <w:tcPr>
            <w:tcW w:w="692" w:type="pct"/>
            <w:vAlign w:val="bottom"/>
          </w:tcPr>
          <w:p w14:paraId="45DC2EA3" w14:textId="77777777" w:rsidR="00331931" w:rsidRPr="001B708F" w:rsidRDefault="00331931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1931" w:rsidRPr="001B708F" w14:paraId="42EF8078" w14:textId="77777777" w:rsidTr="00A11E48">
        <w:tc>
          <w:tcPr>
            <w:tcW w:w="2624" w:type="pct"/>
          </w:tcPr>
          <w:p w14:paraId="37845015" w14:textId="77777777" w:rsidR="00331931" w:rsidRPr="001B708F" w:rsidRDefault="00331931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6A00FCCF" w14:textId="77777777" w:rsidR="00331931" w:rsidRPr="001B708F" w:rsidRDefault="00331931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331931" w:rsidRPr="004C2A00" w14:paraId="42EE8E65" w14:textId="77777777" w:rsidTr="00A11E48">
        <w:tc>
          <w:tcPr>
            <w:tcW w:w="2624" w:type="pct"/>
          </w:tcPr>
          <w:p w14:paraId="79204B50" w14:textId="77777777" w:rsidR="00331931" w:rsidRPr="001B708F" w:rsidRDefault="00331931" w:rsidP="00A11E48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842" w:type="pct"/>
          </w:tcPr>
          <w:p w14:paraId="66F64674" w14:textId="77777777" w:rsidR="00331931" w:rsidRPr="004C2A00" w:rsidRDefault="00331931" w:rsidP="00A11E48">
            <w:pP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689,861</w:t>
            </w:r>
          </w:p>
        </w:tc>
        <w:tc>
          <w:tcPr>
            <w:tcW w:w="842" w:type="pct"/>
          </w:tcPr>
          <w:p w14:paraId="10F9BCDD" w14:textId="77777777" w:rsidR="00331931" w:rsidRPr="004C2A00" w:rsidRDefault="00331931" w:rsidP="003639F2">
            <w:pPr>
              <w:tabs>
                <w:tab w:val="clear" w:pos="907"/>
                <w:tab w:val="left" w:pos="92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692" w:type="pct"/>
          </w:tcPr>
          <w:p w14:paraId="57CF3344" w14:textId="77777777" w:rsidR="00331931" w:rsidRPr="004C2A00" w:rsidRDefault="00331931" w:rsidP="003639F2">
            <w:pPr>
              <w:spacing w:line="240" w:lineRule="atLeast"/>
              <w:ind w:left="68" w:right="-108" w:hanging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690,464</w:t>
            </w:r>
          </w:p>
        </w:tc>
      </w:tr>
      <w:tr w:rsidR="00331931" w:rsidRPr="004C2A00" w14:paraId="5DCDCCB1" w14:textId="77777777" w:rsidTr="00A11E48">
        <w:tc>
          <w:tcPr>
            <w:tcW w:w="2624" w:type="pct"/>
          </w:tcPr>
          <w:p w14:paraId="54D99899" w14:textId="77777777" w:rsidR="00331931" w:rsidRPr="001B708F" w:rsidRDefault="00331931" w:rsidP="00A11E48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C2A00">
              <w:rPr>
                <w:rFonts w:ascii="Angsana New" w:hAnsi="Angsana New"/>
                <w:sz w:val="30"/>
                <w:szCs w:val="30"/>
                <w:cs/>
              </w:rPr>
              <w:t xml:space="preserve">รายได้ดอกเบี้ยรับรอการรับรู้      </w:t>
            </w:r>
          </w:p>
        </w:tc>
        <w:tc>
          <w:tcPr>
            <w:tcW w:w="842" w:type="pct"/>
          </w:tcPr>
          <w:p w14:paraId="3AC0129A" w14:textId="77777777" w:rsidR="00331931" w:rsidRPr="004C2A00" w:rsidRDefault="00331931" w:rsidP="00A11E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0"/>
                <w:tab w:val="left" w:pos="1090"/>
                <w:tab w:val="decimal" w:pos="1270"/>
                <w:tab w:val="left" w:pos="1540"/>
              </w:tabs>
              <w:spacing w:line="240" w:lineRule="atLeast"/>
              <w:ind w:right="-108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(65,184)</w:t>
            </w:r>
          </w:p>
        </w:tc>
        <w:tc>
          <w:tcPr>
            <w:tcW w:w="842" w:type="pct"/>
          </w:tcPr>
          <w:p w14:paraId="759682CC" w14:textId="77777777" w:rsidR="00331931" w:rsidRPr="004C2A00" w:rsidRDefault="00331931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70"/>
                <w:tab w:val="left" w:pos="824"/>
                <w:tab w:val="left" w:pos="925"/>
                <w:tab w:val="left" w:pos="1090"/>
                <w:tab w:val="decimal" w:pos="1270"/>
                <w:tab w:val="left" w:pos="1540"/>
              </w:tabs>
              <w:spacing w:line="240" w:lineRule="atLeast"/>
              <w:ind w:right="-108" w:firstLine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692" w:type="pct"/>
          </w:tcPr>
          <w:p w14:paraId="2A24B8AF" w14:textId="77777777" w:rsidR="00331931" w:rsidRPr="004C2A00" w:rsidRDefault="00331931" w:rsidP="003639F2">
            <w:pPr>
              <w:tabs>
                <w:tab w:val="decimal" w:pos="857"/>
              </w:tabs>
              <w:spacing w:line="240" w:lineRule="atLeast"/>
              <w:ind w:left="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(65,198)</w:t>
            </w:r>
          </w:p>
        </w:tc>
      </w:tr>
      <w:tr w:rsidR="00331931" w:rsidRPr="004C2A00" w14:paraId="6625967F" w14:textId="77777777" w:rsidTr="00A11E48">
        <w:tc>
          <w:tcPr>
            <w:tcW w:w="2624" w:type="pct"/>
          </w:tcPr>
          <w:p w14:paraId="3B328834" w14:textId="77777777" w:rsidR="00331931" w:rsidRPr="001B708F" w:rsidRDefault="00331931" w:rsidP="00A11E48">
            <w:pPr>
              <w:spacing w:line="240" w:lineRule="atLeast"/>
              <w:ind w:left="-1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4C2A00">
              <w:rPr>
                <w:rFonts w:ascii="Angsana New" w:hAnsi="Angsana New"/>
                <w:sz w:val="30"/>
                <w:szCs w:val="30"/>
                <w:cs/>
              </w:rPr>
              <w:t xml:space="preserve">ภาษีขายรอตัดบัญชี      </w:t>
            </w:r>
          </w:p>
        </w:tc>
        <w:tc>
          <w:tcPr>
            <w:tcW w:w="842" w:type="pct"/>
          </w:tcPr>
          <w:p w14:paraId="1CA00DEE" w14:textId="77777777" w:rsidR="00331931" w:rsidRPr="004C2A00" w:rsidRDefault="00331931" w:rsidP="00A11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70"/>
                <w:tab w:val="left" w:pos="910"/>
                <w:tab w:val="left" w:pos="1090"/>
                <w:tab w:val="decimal" w:pos="1270"/>
                <w:tab w:val="left" w:pos="1540"/>
              </w:tabs>
              <w:spacing w:line="240" w:lineRule="atLeast"/>
              <w:ind w:right="-108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C2A00">
              <w:rPr>
                <w:rFonts w:ascii="Angsana New" w:hAnsi="Angsana New"/>
                <w:sz w:val="30"/>
                <w:szCs w:val="30"/>
              </w:rPr>
              <w:t>38,043</w:t>
            </w:r>
            <w:r w:rsidRPr="004C2A0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42" w:type="pct"/>
          </w:tcPr>
          <w:p w14:paraId="43433189" w14:textId="77777777" w:rsidR="00331931" w:rsidRPr="004C2A00" w:rsidRDefault="00331931" w:rsidP="003639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370"/>
                <w:tab w:val="left" w:pos="1090"/>
                <w:tab w:val="decimal" w:pos="1270"/>
                <w:tab w:val="left" w:pos="1540"/>
              </w:tabs>
              <w:spacing w:line="240" w:lineRule="atLeast"/>
              <w:ind w:left="7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692" w:type="pct"/>
          </w:tcPr>
          <w:p w14:paraId="03D038F4" w14:textId="77777777" w:rsidR="00331931" w:rsidRPr="004C2A00" w:rsidRDefault="00331931" w:rsidP="003639F2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left="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(38,081)</w:t>
            </w:r>
          </w:p>
        </w:tc>
      </w:tr>
      <w:tr w:rsidR="00331931" w:rsidRPr="004C2A00" w14:paraId="1141EACC" w14:textId="77777777" w:rsidTr="00A11E48">
        <w:tc>
          <w:tcPr>
            <w:tcW w:w="2624" w:type="pct"/>
          </w:tcPr>
          <w:p w14:paraId="4B0B6645" w14:textId="77777777" w:rsidR="00331931" w:rsidRPr="001B708F" w:rsidRDefault="00331931" w:rsidP="00A11E48">
            <w:pPr>
              <w:spacing w:line="240" w:lineRule="atLeast"/>
              <w:ind w:left="27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</w:tcPr>
          <w:p w14:paraId="0F5F40A2" w14:textId="77777777" w:rsidR="00331931" w:rsidRPr="004C2A00" w:rsidRDefault="00331931" w:rsidP="00A11E48">
            <w:pP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586,634</w:t>
            </w:r>
          </w:p>
        </w:tc>
        <w:tc>
          <w:tcPr>
            <w:tcW w:w="842" w:type="pct"/>
          </w:tcPr>
          <w:p w14:paraId="543F38FA" w14:textId="77777777" w:rsidR="00331931" w:rsidRPr="004C2A00" w:rsidRDefault="00331931" w:rsidP="00A11E48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692" w:type="pct"/>
          </w:tcPr>
          <w:p w14:paraId="1879BC85" w14:textId="67A931C1" w:rsidR="00331931" w:rsidRPr="004C2A00" w:rsidRDefault="00331931" w:rsidP="003639F2">
            <w:pPr>
              <w:spacing w:line="240" w:lineRule="atLeast"/>
              <w:ind w:left="68" w:right="-108" w:hanging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58</w:t>
            </w:r>
            <w:r w:rsidR="003D1E9F">
              <w:rPr>
                <w:rFonts w:ascii="Angsana New" w:hAnsi="Angsana New"/>
                <w:sz w:val="30"/>
                <w:szCs w:val="30"/>
              </w:rPr>
              <w:t>7</w:t>
            </w:r>
            <w:r w:rsidRPr="004C2A00">
              <w:rPr>
                <w:rFonts w:ascii="Angsana New" w:hAnsi="Angsana New"/>
                <w:sz w:val="30"/>
                <w:szCs w:val="30"/>
              </w:rPr>
              <w:t>,185</w:t>
            </w:r>
          </w:p>
        </w:tc>
      </w:tr>
      <w:tr w:rsidR="00331931" w:rsidRPr="004C2A00" w14:paraId="1D05B9AF" w14:textId="77777777" w:rsidTr="00A11E48">
        <w:tc>
          <w:tcPr>
            <w:tcW w:w="2624" w:type="pct"/>
          </w:tcPr>
          <w:p w14:paraId="28D95B98" w14:textId="77777777" w:rsidR="00331931" w:rsidRPr="001B708F" w:rsidRDefault="00331931" w:rsidP="00A11E48">
            <w:pPr>
              <w:spacing w:line="240" w:lineRule="atLeast"/>
              <w:ind w:left="345" w:right="-106" w:hanging="36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1D4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42" w:type="pct"/>
            <w:vAlign w:val="bottom"/>
          </w:tcPr>
          <w:p w14:paraId="359B94A3" w14:textId="77777777" w:rsidR="00331931" w:rsidRPr="004C2A00" w:rsidRDefault="00331931" w:rsidP="003639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370"/>
                <w:tab w:val="left" w:pos="1090"/>
                <w:tab w:val="decimal" w:pos="1270"/>
                <w:tab w:val="left" w:pos="1540"/>
              </w:tabs>
              <w:spacing w:line="240" w:lineRule="atLeast"/>
              <w:ind w:right="-108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(47,897)</w:t>
            </w:r>
          </w:p>
        </w:tc>
        <w:tc>
          <w:tcPr>
            <w:tcW w:w="842" w:type="pct"/>
            <w:vAlign w:val="bottom"/>
          </w:tcPr>
          <w:p w14:paraId="2CA1F075" w14:textId="77777777" w:rsidR="00331931" w:rsidRPr="004C2A00" w:rsidRDefault="00331931" w:rsidP="003639F2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tLeast"/>
              <w:ind w:lef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2" w:type="pct"/>
            <w:vAlign w:val="bottom"/>
          </w:tcPr>
          <w:p w14:paraId="5B9277AB" w14:textId="77777777" w:rsidR="00331931" w:rsidRPr="004C2A00" w:rsidRDefault="00331931" w:rsidP="003639F2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left="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A00">
              <w:rPr>
                <w:rFonts w:ascii="Angsana New" w:hAnsi="Angsana New"/>
                <w:sz w:val="30"/>
                <w:szCs w:val="30"/>
              </w:rPr>
              <w:t>(47,897)</w:t>
            </w:r>
          </w:p>
        </w:tc>
      </w:tr>
      <w:tr w:rsidR="00331931" w:rsidRPr="004C2A00" w14:paraId="32E79BDB" w14:textId="77777777" w:rsidTr="00A11E48">
        <w:trPr>
          <w:trHeight w:val="461"/>
        </w:trPr>
        <w:tc>
          <w:tcPr>
            <w:tcW w:w="2624" w:type="pct"/>
          </w:tcPr>
          <w:p w14:paraId="7FB12AE3" w14:textId="77777777" w:rsidR="00331931" w:rsidRPr="001B708F" w:rsidRDefault="00331931" w:rsidP="00A11E48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2" w:type="pct"/>
          </w:tcPr>
          <w:p w14:paraId="4AC74F22" w14:textId="77777777" w:rsidR="00331931" w:rsidRPr="003639F2" w:rsidRDefault="00331931" w:rsidP="003639F2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9F2">
              <w:rPr>
                <w:rFonts w:ascii="Angsana New" w:hAnsi="Angsana New"/>
                <w:b/>
                <w:bCs/>
                <w:sz w:val="30"/>
                <w:szCs w:val="30"/>
              </w:rPr>
              <w:t>538,737</w:t>
            </w:r>
          </w:p>
        </w:tc>
        <w:tc>
          <w:tcPr>
            <w:tcW w:w="842" w:type="pct"/>
          </w:tcPr>
          <w:p w14:paraId="5B33B12E" w14:textId="77777777" w:rsidR="00331931" w:rsidRPr="004C2A00" w:rsidRDefault="00331931" w:rsidP="003639F2">
            <w:pPr>
              <w:pBdr>
                <w:bottom w:val="double" w:sz="4" w:space="1" w:color="auto"/>
              </w:pBdr>
              <w:spacing w:line="240" w:lineRule="atLeast"/>
              <w:ind w:left="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2A00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692" w:type="pct"/>
          </w:tcPr>
          <w:p w14:paraId="692105C7" w14:textId="77777777" w:rsidR="00331931" w:rsidRPr="004C2A00" w:rsidRDefault="00331931" w:rsidP="001078A4">
            <w:pPr>
              <w:pBdr>
                <w:bottom w:val="double" w:sz="4" w:space="1" w:color="auto"/>
              </w:pBdr>
              <w:spacing w:line="240" w:lineRule="atLeast"/>
              <w:ind w:left="-18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2A00">
              <w:rPr>
                <w:rFonts w:ascii="Angsana New" w:hAnsi="Angsana New"/>
                <w:b/>
                <w:bCs/>
                <w:sz w:val="30"/>
                <w:szCs w:val="30"/>
              </w:rPr>
              <w:t>539,288</w:t>
            </w:r>
          </w:p>
        </w:tc>
      </w:tr>
    </w:tbl>
    <w:p w14:paraId="183ABDB6" w14:textId="527A986E" w:rsidR="00752180" w:rsidRDefault="00752180" w:rsidP="00331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120" w:lineRule="exact"/>
        <w:rPr>
          <w:rFonts w:ascii="Angsana New" w:eastAsia="MS Mincho" w:hAnsi="Angsana New"/>
          <w:sz w:val="22"/>
          <w:szCs w:val="20"/>
          <w:lang w:val="en-GB"/>
        </w:rPr>
      </w:pPr>
    </w:p>
    <w:p w14:paraId="4436A46E" w14:textId="7F4EDC16" w:rsidR="00331931" w:rsidRDefault="00331931" w:rsidP="00331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120" w:lineRule="exact"/>
        <w:rPr>
          <w:rFonts w:ascii="Angsana New" w:eastAsia="MS Mincho" w:hAnsi="Angsana New"/>
          <w:sz w:val="22"/>
          <w:szCs w:val="20"/>
          <w:lang w:val="en-GB"/>
        </w:rPr>
      </w:pPr>
    </w:p>
    <w:p w14:paraId="0F5E26D0" w14:textId="77777777" w:rsidR="00331931" w:rsidRPr="00752180" w:rsidRDefault="00331931" w:rsidP="00331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120" w:lineRule="exact"/>
        <w:rPr>
          <w:rFonts w:ascii="Angsana New" w:eastAsia="MS Mincho" w:hAnsi="Angsana New"/>
          <w:sz w:val="22"/>
          <w:szCs w:val="20"/>
          <w:lang w:val="en-GB"/>
        </w:rPr>
      </w:pPr>
    </w:p>
    <w:tbl>
      <w:tblPr>
        <w:tblW w:w="9648" w:type="dxa"/>
        <w:tblInd w:w="360" w:type="dxa"/>
        <w:tblLook w:val="0000" w:firstRow="0" w:lastRow="0" w:firstColumn="0" w:lastColumn="0" w:noHBand="0" w:noVBand="0"/>
      </w:tblPr>
      <w:tblGrid>
        <w:gridCol w:w="6840"/>
        <w:gridCol w:w="1260"/>
        <w:gridCol w:w="270"/>
        <w:gridCol w:w="1278"/>
      </w:tblGrid>
      <w:tr w:rsidR="00752180" w:rsidRPr="00752180" w14:paraId="289C0C6A" w14:textId="77777777" w:rsidTr="008D3C27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CB447" w14:textId="77777777" w:rsidR="00752180" w:rsidRPr="00752180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CD45E" w14:textId="77777777" w:rsidR="00752180" w:rsidRPr="00752180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521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Pr="0075218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752180" w:rsidRPr="00752180" w14:paraId="4219D5BA" w14:textId="77777777" w:rsidTr="008D3C2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5186D" w14:textId="77777777" w:rsidR="00752180" w:rsidRPr="00752180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6BFE0" w14:textId="12ED1DB1" w:rsidR="00752180" w:rsidRPr="005E4804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52180">
              <w:rPr>
                <w:rFonts w:ascii="Angsana New" w:eastAsia="MS Mincho" w:hAnsi="Angsana New" w:hint="cs"/>
                <w:sz w:val="29"/>
                <w:szCs w:val="29"/>
              </w:rPr>
              <w:t>2</w:t>
            </w:r>
            <w:r w:rsidRPr="00752180">
              <w:rPr>
                <w:rFonts w:ascii="Angsana New" w:eastAsia="MS Mincho" w:hAnsi="Angsana New" w:hint="cs"/>
                <w:sz w:val="29"/>
                <w:szCs w:val="29"/>
                <w:cs/>
                <w:lang w:val="en-GB"/>
              </w:rPr>
              <w:t>56</w:t>
            </w:r>
            <w:r w:rsidR="005E4804">
              <w:rPr>
                <w:rFonts w:ascii="Angsana New" w:eastAsia="MS Mincho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BC9A5" w14:textId="77777777" w:rsidR="00752180" w:rsidRPr="00752180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C38D8B" w14:textId="58C59A58" w:rsidR="00752180" w:rsidRPr="00752180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52180">
              <w:rPr>
                <w:rFonts w:ascii="Angsana New" w:eastAsia="MS Mincho" w:hAnsi="Angsana New" w:hint="cs"/>
                <w:sz w:val="29"/>
                <w:szCs w:val="29"/>
              </w:rPr>
              <w:t>2</w:t>
            </w:r>
            <w:r w:rsidRPr="00752180">
              <w:rPr>
                <w:rFonts w:ascii="Angsana New" w:eastAsia="MS Mincho" w:hAnsi="Angsana New" w:hint="cs"/>
                <w:sz w:val="29"/>
                <w:szCs w:val="29"/>
                <w:cs/>
              </w:rPr>
              <w:t>56</w:t>
            </w:r>
            <w:r w:rsidR="005E4804">
              <w:rPr>
                <w:rFonts w:ascii="Angsana New" w:eastAsia="MS Mincho" w:hAnsi="Angsana New"/>
                <w:sz w:val="29"/>
                <w:szCs w:val="29"/>
              </w:rPr>
              <w:t>2</w:t>
            </w:r>
          </w:p>
        </w:tc>
      </w:tr>
      <w:tr w:rsidR="0048065C" w:rsidRPr="00752180" w14:paraId="0A3E50C8" w14:textId="77777777" w:rsidTr="008D3C2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91E4E" w14:textId="5642B5DE" w:rsidR="0048065C" w:rsidRPr="00752180" w:rsidRDefault="0048065C" w:rsidP="0048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C7917" w14:textId="77777777" w:rsidR="0048065C" w:rsidRPr="00752180" w:rsidRDefault="0048065C" w:rsidP="0048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5218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 w:rsidRPr="0075218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5E4804" w:rsidRPr="00752180" w14:paraId="2C265C5E" w14:textId="77777777" w:rsidTr="0048065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9061F" w14:textId="7D9784B9" w:rsidR="005E4804" w:rsidRPr="00752180" w:rsidRDefault="0048065C" w:rsidP="0048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2562: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CDE67" w14:textId="1D59F078" w:rsidR="005E4804" w:rsidRPr="0048065C" w:rsidRDefault="00B3163F" w:rsidP="005E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48065C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38,560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FB18" w14:textId="77777777" w:rsidR="005E4804" w:rsidRPr="00752180" w:rsidRDefault="005E4804" w:rsidP="005E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19B44B" w14:textId="0D200B0C" w:rsidR="005E4804" w:rsidRPr="0048065C" w:rsidRDefault="005E4804" w:rsidP="005E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48065C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26,920</w:t>
            </w:r>
          </w:p>
        </w:tc>
      </w:tr>
    </w:tbl>
    <w:p w14:paraId="7501B455" w14:textId="23F052BA" w:rsidR="001163D4" w:rsidRDefault="001163D4" w:rsidP="009912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highlight w:val="yellow"/>
        </w:rPr>
      </w:pPr>
    </w:p>
    <w:p w14:paraId="73DF7588" w14:textId="3C52095B" w:rsidR="00D8246B" w:rsidRDefault="00D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  <w:sectPr w:rsidR="00D8246B" w:rsidSect="00BA6FE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0E536B17" w14:textId="77777777" w:rsidR="00061790" w:rsidRDefault="00061790" w:rsidP="00061790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D3C27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 xml:space="preserve">ณ วันที่ </w:t>
      </w:r>
      <w:r w:rsidRPr="008D3C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8D3C2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8D3C27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8D3C27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มูลค่าตามบัญชีสุทธิของลูกหนี้เงินให้สินเชื่อเครื่องกรองน้ำ และค่าเผื่อผลขาดทุนจากการด้อยค่าด้านเครดิต แสดงได้ดังนี้</w:t>
      </w:r>
    </w:p>
    <w:p w14:paraId="313FF8B2" w14:textId="77777777" w:rsidR="00061790" w:rsidRDefault="00061790" w:rsidP="00061790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061790" w:rsidRPr="000E45D9" w14:paraId="62E489AF" w14:textId="77777777" w:rsidTr="00A11E48">
        <w:tc>
          <w:tcPr>
            <w:tcW w:w="2610" w:type="dxa"/>
            <w:shd w:val="clear" w:color="auto" w:fill="auto"/>
          </w:tcPr>
          <w:p w14:paraId="7E348600" w14:textId="77777777" w:rsidR="00061790" w:rsidRPr="00826B0A" w:rsidRDefault="00061790" w:rsidP="00A11E4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00596D3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3177FAFD" w14:textId="77777777" w:rsidR="00061790" w:rsidRPr="000E45D9" w:rsidRDefault="00061790" w:rsidP="00A11E4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61790" w:rsidRPr="000E45D9" w14:paraId="7B7A6CCC" w14:textId="77777777" w:rsidTr="00C76F7E">
        <w:tc>
          <w:tcPr>
            <w:tcW w:w="2610" w:type="dxa"/>
            <w:shd w:val="clear" w:color="auto" w:fill="auto"/>
          </w:tcPr>
          <w:p w14:paraId="7482ED3E" w14:textId="77777777" w:rsidR="00061790" w:rsidRPr="00826B0A" w:rsidRDefault="00061790" w:rsidP="00A11E4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DD4483A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E3B7B5" w14:textId="77777777" w:rsidR="00061790" w:rsidRPr="000E45D9" w:rsidRDefault="00061790" w:rsidP="00A11E4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420B5E0A" w14:textId="77777777" w:rsidR="00061790" w:rsidRPr="000E45D9" w:rsidRDefault="00061790" w:rsidP="00A11E4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492383D1" w14:textId="77777777" w:rsidR="00061790" w:rsidRPr="000E45D9" w:rsidRDefault="00061790" w:rsidP="00A11E4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7284CF20" w14:textId="77777777" w:rsidR="00061790" w:rsidRPr="000E45D9" w:rsidRDefault="00061790" w:rsidP="00A11E4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6C0AF589" w14:textId="77777777" w:rsidR="00061790" w:rsidRPr="000E45D9" w:rsidRDefault="00061790" w:rsidP="00A11E4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61790" w:rsidRPr="00826B0A" w14:paraId="58A34991" w14:textId="77777777" w:rsidTr="00C76F7E">
        <w:tc>
          <w:tcPr>
            <w:tcW w:w="2610" w:type="dxa"/>
            <w:shd w:val="clear" w:color="auto" w:fill="auto"/>
          </w:tcPr>
          <w:p w14:paraId="22ACBAD5" w14:textId="77777777" w:rsidR="00061790" w:rsidRPr="00826B0A" w:rsidRDefault="00061790" w:rsidP="00A11E4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788466F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2EDFD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0B855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C8247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7FE98C2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  <w:r w:rsidRPr="00826B0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49" w:type="dxa"/>
            <w:vAlign w:val="bottom"/>
          </w:tcPr>
          <w:p w14:paraId="2D3748CF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3CF0EA1E" w14:textId="77777777" w:rsidR="00061790" w:rsidRPr="00826B0A" w:rsidRDefault="00061790" w:rsidP="00A11E48">
            <w:pPr>
              <w:tabs>
                <w:tab w:val="clear" w:pos="6322"/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01524E3B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4D8FCBEE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8F4088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  <w:r w:rsidRPr="00826B0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8" w:type="dxa"/>
            <w:vAlign w:val="bottom"/>
          </w:tcPr>
          <w:p w14:paraId="32AB62E5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73FDBB96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681265DF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24DB09EF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  <w:r w:rsidRPr="00826B0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0218DB36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E9E61BD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D184F33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061790" w:rsidRPr="00826B0A" w14:paraId="34B4CB08" w14:textId="77777777" w:rsidTr="00A11E48">
        <w:tc>
          <w:tcPr>
            <w:tcW w:w="2610" w:type="dxa"/>
            <w:shd w:val="clear" w:color="auto" w:fill="auto"/>
          </w:tcPr>
          <w:p w14:paraId="0B4A2B34" w14:textId="77777777" w:rsidR="00061790" w:rsidRPr="00826B0A" w:rsidRDefault="00061790" w:rsidP="00A11E4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768101B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E3EA7B6" w14:textId="77777777" w:rsidR="00061790" w:rsidRPr="00826B0A" w:rsidRDefault="00061790" w:rsidP="00A11E4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061790" w:rsidRPr="00826B0A" w14:paraId="38BE49CA" w14:textId="77777777" w:rsidTr="00A11E48">
        <w:tc>
          <w:tcPr>
            <w:tcW w:w="2610" w:type="dxa"/>
            <w:shd w:val="clear" w:color="auto" w:fill="auto"/>
          </w:tcPr>
          <w:p w14:paraId="16DDCA8D" w14:textId="77777777" w:rsidR="00061790" w:rsidRPr="00826B0A" w:rsidRDefault="00061790" w:rsidP="00A11E4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55B03220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637FEA96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3D576B16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5DB408BA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5EBFAA53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79F61B6C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187064D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409B2C7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31C7167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53778F3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C27D7C5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2F8D8413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31088C5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C5BCC6E" w14:textId="77777777" w:rsidR="00061790" w:rsidRPr="00826B0A" w:rsidRDefault="00061790" w:rsidP="00A11E4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061790" w:rsidRPr="00826B0A" w14:paraId="51AA6F7A" w14:textId="77777777" w:rsidTr="00A11E48">
        <w:tc>
          <w:tcPr>
            <w:tcW w:w="2610" w:type="dxa"/>
            <w:shd w:val="clear" w:color="auto" w:fill="auto"/>
          </w:tcPr>
          <w:p w14:paraId="77219C34" w14:textId="77777777" w:rsidR="00061790" w:rsidRPr="00826B0A" w:rsidRDefault="00061790" w:rsidP="00A11E4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5F725E37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41955067" w14:textId="77777777" w:rsidR="00061790" w:rsidRPr="005A1AA5" w:rsidRDefault="00061790" w:rsidP="00A11E4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3A52E4" w14:textId="77777777" w:rsidR="00061790" w:rsidRPr="005A1AA5" w:rsidRDefault="00061790" w:rsidP="00A11E4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8AB5A5" w14:textId="77777777" w:rsidR="00061790" w:rsidRPr="005A1AA5" w:rsidRDefault="00061790" w:rsidP="00A11E4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534,315</w:t>
            </w:r>
          </w:p>
        </w:tc>
        <w:tc>
          <w:tcPr>
            <w:tcW w:w="244" w:type="dxa"/>
            <w:shd w:val="clear" w:color="auto" w:fill="auto"/>
          </w:tcPr>
          <w:p w14:paraId="346732FD" w14:textId="77777777" w:rsidR="00061790" w:rsidRPr="005A1AA5" w:rsidRDefault="00061790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61BE8A7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15,299</w:t>
            </w:r>
          </w:p>
        </w:tc>
        <w:tc>
          <w:tcPr>
            <w:tcW w:w="249" w:type="dxa"/>
          </w:tcPr>
          <w:p w14:paraId="27B93938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7D4D836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128,816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B77524F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B9D4722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4,356</w:t>
            </w:r>
          </w:p>
        </w:tc>
        <w:tc>
          <w:tcPr>
            <w:tcW w:w="238" w:type="dxa"/>
            <w:shd w:val="clear" w:color="auto" w:fill="auto"/>
          </w:tcPr>
          <w:p w14:paraId="5BBEEA85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637E43B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663,131</w:t>
            </w:r>
          </w:p>
        </w:tc>
        <w:tc>
          <w:tcPr>
            <w:tcW w:w="252" w:type="dxa"/>
            <w:shd w:val="clear" w:color="auto" w:fill="auto"/>
          </w:tcPr>
          <w:p w14:paraId="693B8532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71C03C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19,655</w:t>
            </w:r>
          </w:p>
        </w:tc>
        <w:tc>
          <w:tcPr>
            <w:tcW w:w="252" w:type="dxa"/>
            <w:shd w:val="clear" w:color="auto" w:fill="auto"/>
          </w:tcPr>
          <w:p w14:paraId="45E874F2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1DB35C5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643,476</w:t>
            </w:r>
          </w:p>
        </w:tc>
      </w:tr>
      <w:tr w:rsidR="00061790" w:rsidRPr="00826B0A" w14:paraId="16D5B78F" w14:textId="77777777" w:rsidTr="00A11E48">
        <w:tc>
          <w:tcPr>
            <w:tcW w:w="2610" w:type="dxa"/>
            <w:shd w:val="clear" w:color="auto" w:fill="auto"/>
          </w:tcPr>
          <w:p w14:paraId="12837BE9" w14:textId="77777777" w:rsidR="00061790" w:rsidRPr="00826B0A" w:rsidRDefault="00061790" w:rsidP="00A11E4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593542EE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B558185" w14:textId="77777777" w:rsidR="00061790" w:rsidRPr="005A1AA5" w:rsidRDefault="00061790" w:rsidP="00A11E4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37,548</w:t>
            </w:r>
          </w:p>
        </w:tc>
        <w:tc>
          <w:tcPr>
            <w:tcW w:w="244" w:type="dxa"/>
            <w:shd w:val="clear" w:color="auto" w:fill="auto"/>
          </w:tcPr>
          <w:p w14:paraId="4A56BC15" w14:textId="77777777" w:rsidR="00061790" w:rsidRPr="005A1AA5" w:rsidRDefault="00061790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C7A59B3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16,281</w:t>
            </w:r>
          </w:p>
        </w:tc>
        <w:tc>
          <w:tcPr>
            <w:tcW w:w="249" w:type="dxa"/>
          </w:tcPr>
          <w:p w14:paraId="7CD033B1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A5BFD51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10,994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11FB8C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AEBEBA5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  <w:tc>
          <w:tcPr>
            <w:tcW w:w="238" w:type="dxa"/>
            <w:shd w:val="clear" w:color="auto" w:fill="auto"/>
          </w:tcPr>
          <w:p w14:paraId="57BC0536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320D483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48,542</w:t>
            </w:r>
          </w:p>
        </w:tc>
        <w:tc>
          <w:tcPr>
            <w:tcW w:w="252" w:type="dxa"/>
            <w:shd w:val="clear" w:color="auto" w:fill="auto"/>
          </w:tcPr>
          <w:p w14:paraId="7D859501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B24B64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19,280</w:t>
            </w:r>
          </w:p>
        </w:tc>
        <w:tc>
          <w:tcPr>
            <w:tcW w:w="252" w:type="dxa"/>
            <w:shd w:val="clear" w:color="auto" w:fill="auto"/>
          </w:tcPr>
          <w:p w14:paraId="3B02F0E7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AE0A2E2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29,262</w:t>
            </w:r>
          </w:p>
        </w:tc>
      </w:tr>
      <w:tr w:rsidR="00061790" w:rsidRPr="00826B0A" w14:paraId="20B69183" w14:textId="77777777" w:rsidTr="00A11E48">
        <w:tc>
          <w:tcPr>
            <w:tcW w:w="2610" w:type="dxa"/>
            <w:shd w:val="clear" w:color="auto" w:fill="auto"/>
          </w:tcPr>
          <w:p w14:paraId="1FEF9B61" w14:textId="77777777" w:rsidR="00061790" w:rsidRPr="00826B0A" w:rsidRDefault="00061790" w:rsidP="00A11E48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46289514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DEC0CFD" w14:textId="77777777" w:rsidR="00061790" w:rsidRPr="005A1AA5" w:rsidRDefault="00061790" w:rsidP="00A11E4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17,408</w:t>
            </w:r>
          </w:p>
        </w:tc>
        <w:tc>
          <w:tcPr>
            <w:tcW w:w="244" w:type="dxa"/>
            <w:shd w:val="clear" w:color="auto" w:fill="auto"/>
          </w:tcPr>
          <w:p w14:paraId="03BB0EE5" w14:textId="77777777" w:rsidR="00061790" w:rsidRPr="005A1AA5" w:rsidRDefault="00061790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A371785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14,686</w:t>
            </w:r>
          </w:p>
        </w:tc>
        <w:tc>
          <w:tcPr>
            <w:tcW w:w="249" w:type="dxa"/>
          </w:tcPr>
          <w:p w14:paraId="6E8E2939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ED05CBA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14,181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82307F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F8B6BAC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6,068</w:t>
            </w:r>
          </w:p>
        </w:tc>
        <w:tc>
          <w:tcPr>
            <w:tcW w:w="238" w:type="dxa"/>
            <w:shd w:val="clear" w:color="auto" w:fill="auto"/>
          </w:tcPr>
          <w:p w14:paraId="52AEA948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11A11C7B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CE4EAE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31,589</w:t>
            </w:r>
          </w:p>
        </w:tc>
        <w:tc>
          <w:tcPr>
            <w:tcW w:w="252" w:type="dxa"/>
            <w:shd w:val="clear" w:color="auto" w:fill="auto"/>
          </w:tcPr>
          <w:p w14:paraId="41AD6BA9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5081560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20,754</w:t>
            </w:r>
          </w:p>
        </w:tc>
        <w:tc>
          <w:tcPr>
            <w:tcW w:w="252" w:type="dxa"/>
            <w:shd w:val="clear" w:color="auto" w:fill="auto"/>
          </w:tcPr>
          <w:p w14:paraId="1228DBB2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480EAA5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sz w:val="28"/>
                <w:szCs w:val="28"/>
              </w:rPr>
              <w:t>10,835</w:t>
            </w:r>
          </w:p>
        </w:tc>
      </w:tr>
      <w:tr w:rsidR="00061790" w:rsidRPr="00826B0A" w14:paraId="37B401B1" w14:textId="77777777" w:rsidTr="00A11E48">
        <w:tc>
          <w:tcPr>
            <w:tcW w:w="2610" w:type="dxa"/>
            <w:shd w:val="clear" w:color="auto" w:fill="auto"/>
          </w:tcPr>
          <w:p w14:paraId="16F912B4" w14:textId="77777777" w:rsidR="00061790" w:rsidRPr="00826B0A" w:rsidRDefault="00061790" w:rsidP="00A11E48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6C4F3B23" w14:textId="77777777" w:rsidR="00061790" w:rsidRPr="00826B0A" w:rsidRDefault="00061790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C8CF3" w14:textId="77777777" w:rsidR="00061790" w:rsidRPr="005A1AA5" w:rsidRDefault="00061790" w:rsidP="00A11E48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589,271</w:t>
            </w:r>
          </w:p>
        </w:tc>
        <w:tc>
          <w:tcPr>
            <w:tcW w:w="244" w:type="dxa"/>
            <w:shd w:val="clear" w:color="auto" w:fill="auto"/>
          </w:tcPr>
          <w:p w14:paraId="2ED81B06" w14:textId="77777777" w:rsidR="00061790" w:rsidRPr="005A1AA5" w:rsidRDefault="00061790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1795E" w14:textId="77777777" w:rsidR="00061790" w:rsidRPr="005A1AA5" w:rsidRDefault="00061790" w:rsidP="00A11E48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46,266</w:t>
            </w:r>
          </w:p>
        </w:tc>
        <w:tc>
          <w:tcPr>
            <w:tcW w:w="249" w:type="dxa"/>
          </w:tcPr>
          <w:p w14:paraId="6EE9C9DC" w14:textId="77777777" w:rsidR="00061790" w:rsidRPr="005A1AA5" w:rsidRDefault="00061790" w:rsidP="00A11E48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1FE67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153,941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3B96418" w14:textId="77777777" w:rsidR="00061790" w:rsidRPr="005A1AA5" w:rsidRDefault="00061790" w:rsidP="00A11E48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1F324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13,423</w:t>
            </w:r>
          </w:p>
        </w:tc>
        <w:tc>
          <w:tcPr>
            <w:tcW w:w="238" w:type="dxa"/>
            <w:shd w:val="clear" w:color="auto" w:fill="auto"/>
          </w:tcPr>
          <w:p w14:paraId="3F1980D3" w14:textId="77777777" w:rsidR="00061790" w:rsidRPr="005A1AA5" w:rsidRDefault="00061790" w:rsidP="00A11E48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FE2D6" w14:textId="77777777" w:rsidR="00061790" w:rsidRPr="005A1AA5" w:rsidRDefault="00061790" w:rsidP="00A11E48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743,212</w:t>
            </w:r>
          </w:p>
        </w:tc>
        <w:tc>
          <w:tcPr>
            <w:tcW w:w="252" w:type="dxa"/>
            <w:shd w:val="clear" w:color="auto" w:fill="auto"/>
          </w:tcPr>
          <w:p w14:paraId="6F5E10D1" w14:textId="77777777" w:rsidR="00061790" w:rsidRPr="005A1AA5" w:rsidRDefault="00061790" w:rsidP="00A11E48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82368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59,689</w:t>
            </w:r>
          </w:p>
        </w:tc>
        <w:tc>
          <w:tcPr>
            <w:tcW w:w="252" w:type="dxa"/>
            <w:shd w:val="clear" w:color="auto" w:fill="auto"/>
          </w:tcPr>
          <w:p w14:paraId="6132FB76" w14:textId="77777777" w:rsidR="00061790" w:rsidRPr="005A1AA5" w:rsidRDefault="00061790" w:rsidP="00A11E48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5BDEC" w14:textId="77777777" w:rsidR="00061790" w:rsidRPr="005A1AA5" w:rsidRDefault="00061790" w:rsidP="00A11E48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683,523</w:t>
            </w:r>
          </w:p>
        </w:tc>
      </w:tr>
    </w:tbl>
    <w:p w14:paraId="5475800E" w14:textId="77777777" w:rsidR="005E4DD0" w:rsidRPr="00D8246B" w:rsidRDefault="005E4DD0" w:rsidP="002B1B0B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FC05070" w14:textId="77777777" w:rsidR="004435A3" w:rsidRDefault="004435A3" w:rsidP="00C36B32">
      <w:pPr>
        <w:spacing w:line="240" w:lineRule="atLeast"/>
        <w:ind w:right="-45"/>
        <w:jc w:val="both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0E45D9" w:rsidRPr="00826B0A" w14:paraId="3153473B" w14:textId="77777777" w:rsidTr="00894A1E">
        <w:tc>
          <w:tcPr>
            <w:tcW w:w="2610" w:type="dxa"/>
            <w:shd w:val="clear" w:color="auto" w:fill="auto"/>
          </w:tcPr>
          <w:p w14:paraId="3930A55C" w14:textId="77777777" w:rsidR="000E45D9" w:rsidRPr="00826B0A" w:rsidRDefault="000E45D9" w:rsidP="00A11E4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A4497DC" w14:textId="77777777" w:rsidR="000E45D9" w:rsidRPr="00826B0A" w:rsidRDefault="000E45D9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548299CE" w14:textId="77777777" w:rsidR="000E45D9" w:rsidRPr="000E45D9" w:rsidRDefault="000E45D9" w:rsidP="00A11E4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45D9" w:rsidRPr="00826B0A" w14:paraId="4040B420" w14:textId="77777777" w:rsidTr="00C76F7E">
        <w:tc>
          <w:tcPr>
            <w:tcW w:w="2610" w:type="dxa"/>
            <w:shd w:val="clear" w:color="auto" w:fill="auto"/>
          </w:tcPr>
          <w:p w14:paraId="62E082A4" w14:textId="77777777" w:rsidR="000E45D9" w:rsidRPr="00826B0A" w:rsidRDefault="000E45D9" w:rsidP="00A11E4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A00B01C" w14:textId="77777777" w:rsidR="000E45D9" w:rsidRPr="00826B0A" w:rsidRDefault="000E45D9" w:rsidP="00A11E4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17037" w14:textId="14E6BCA6" w:rsidR="000E45D9" w:rsidRPr="000E45D9" w:rsidRDefault="000E45D9" w:rsidP="000E45D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09FAA0DC" w14:textId="77777777" w:rsidR="000E45D9" w:rsidRPr="000E45D9" w:rsidRDefault="000E45D9" w:rsidP="000E45D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4B424956" w14:textId="7C6A2DE0" w:rsidR="000E45D9" w:rsidRPr="000E45D9" w:rsidRDefault="000E45D9" w:rsidP="000E45D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49045723" w14:textId="77777777" w:rsidR="000E45D9" w:rsidRPr="000E45D9" w:rsidRDefault="000E45D9" w:rsidP="000E45D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413C4570" w14:textId="33384495" w:rsidR="000E45D9" w:rsidRPr="000E45D9" w:rsidRDefault="000E45D9" w:rsidP="000E45D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45D9" w:rsidRPr="00826B0A" w14:paraId="53D80B8A" w14:textId="77777777" w:rsidTr="00C76F7E">
        <w:tc>
          <w:tcPr>
            <w:tcW w:w="2610" w:type="dxa"/>
            <w:shd w:val="clear" w:color="auto" w:fill="auto"/>
          </w:tcPr>
          <w:p w14:paraId="50566F79" w14:textId="77777777" w:rsidR="000E45D9" w:rsidRPr="00826B0A" w:rsidRDefault="000E45D9" w:rsidP="000E45D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EFF54DE" w14:textId="77777777" w:rsidR="000E45D9" w:rsidRPr="00826B0A" w:rsidRDefault="000E45D9" w:rsidP="000E45D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78F4E" w14:textId="1D8AEA8B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18830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49103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028601" w14:textId="484C1AF9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  <w:r w:rsidRPr="00826B0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49" w:type="dxa"/>
            <w:vAlign w:val="bottom"/>
          </w:tcPr>
          <w:p w14:paraId="1FDBDC23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5098E349" w14:textId="2AB3981A" w:rsidR="000E45D9" w:rsidRPr="00826B0A" w:rsidRDefault="000E45D9" w:rsidP="00894A1E">
            <w:pPr>
              <w:tabs>
                <w:tab w:val="clear" w:pos="6322"/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145446AE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46DEE886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284EEA" w14:textId="708B36AA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  <w:r w:rsidRPr="00826B0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8" w:type="dxa"/>
            <w:vAlign w:val="bottom"/>
          </w:tcPr>
          <w:p w14:paraId="25682859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27E0A0CC" w14:textId="27BD1DBB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6F857864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6E687CB3" w14:textId="54685B44" w:rsidR="000E45D9" w:rsidRPr="00826B0A" w:rsidRDefault="00894A1E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  <w:r w:rsidRPr="00826B0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3984E048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DB4D49A" w14:textId="77777777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9CEA5F" w14:textId="1D4D0305" w:rsidR="000E45D9" w:rsidRPr="00826B0A" w:rsidRDefault="000E45D9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94A1E" w:rsidRPr="00826B0A" w14:paraId="04171B21" w14:textId="77777777" w:rsidTr="00A11E48">
        <w:tc>
          <w:tcPr>
            <w:tcW w:w="2610" w:type="dxa"/>
            <w:shd w:val="clear" w:color="auto" w:fill="auto"/>
          </w:tcPr>
          <w:p w14:paraId="223F7C7C" w14:textId="77777777" w:rsidR="00894A1E" w:rsidRPr="00826B0A" w:rsidRDefault="00894A1E" w:rsidP="000E45D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897623B" w14:textId="77777777" w:rsidR="00894A1E" w:rsidRPr="00826B0A" w:rsidRDefault="00894A1E" w:rsidP="000E45D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3C05204" w14:textId="2B8EFEFD" w:rsidR="00894A1E" w:rsidRPr="00826B0A" w:rsidRDefault="00894A1E" w:rsidP="00894A1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0E45D9" w:rsidRPr="00826B0A" w14:paraId="0BE87F00" w14:textId="77777777" w:rsidTr="00894A1E">
        <w:tc>
          <w:tcPr>
            <w:tcW w:w="2610" w:type="dxa"/>
            <w:shd w:val="clear" w:color="auto" w:fill="auto"/>
          </w:tcPr>
          <w:p w14:paraId="057872E5" w14:textId="77777777" w:rsidR="000E45D9" w:rsidRPr="00826B0A" w:rsidRDefault="000E45D9" w:rsidP="000E45D9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78DC6D9D" w14:textId="77777777" w:rsidR="000E45D9" w:rsidRPr="00826B0A" w:rsidRDefault="000E45D9" w:rsidP="000E45D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3B66299B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5956E5AA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75B59A19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52E5AE23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505654B3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1AFC24A8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5616FB66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4AB76500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78AA8EE2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23864CB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087FA0C8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347D4C0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15B99727" w14:textId="77777777" w:rsidR="000E45D9" w:rsidRPr="00826B0A" w:rsidRDefault="000E45D9" w:rsidP="000E45D9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94A1E" w:rsidRPr="00826B0A" w14:paraId="5125ABCC" w14:textId="77777777" w:rsidTr="00894A1E">
        <w:tc>
          <w:tcPr>
            <w:tcW w:w="2610" w:type="dxa"/>
            <w:shd w:val="clear" w:color="auto" w:fill="auto"/>
          </w:tcPr>
          <w:p w14:paraId="715CCF94" w14:textId="77777777" w:rsidR="00894A1E" w:rsidRPr="00826B0A" w:rsidRDefault="00894A1E" w:rsidP="00894A1E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109463E5" w14:textId="77777777" w:rsidR="00894A1E" w:rsidRPr="00826B0A" w:rsidRDefault="00894A1E" w:rsidP="00894A1E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7C8F6E0" w14:textId="77777777" w:rsidR="00894A1E" w:rsidRPr="005A1AA5" w:rsidRDefault="00894A1E" w:rsidP="00894A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3B3A911" w14:textId="77777777" w:rsidR="00894A1E" w:rsidRPr="005A1AA5" w:rsidRDefault="00894A1E" w:rsidP="00894A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E69EC21" w14:textId="77777777" w:rsidR="00894A1E" w:rsidRPr="005A1AA5" w:rsidRDefault="00894A1E" w:rsidP="00894A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534,315</w:t>
            </w:r>
          </w:p>
        </w:tc>
        <w:tc>
          <w:tcPr>
            <w:tcW w:w="244" w:type="dxa"/>
            <w:shd w:val="clear" w:color="auto" w:fill="auto"/>
          </w:tcPr>
          <w:p w14:paraId="4094B0F7" w14:textId="77777777" w:rsidR="00894A1E" w:rsidRPr="005A1AA5" w:rsidRDefault="00894A1E" w:rsidP="00894A1E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355BAB1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15,299</w:t>
            </w:r>
          </w:p>
        </w:tc>
        <w:tc>
          <w:tcPr>
            <w:tcW w:w="249" w:type="dxa"/>
          </w:tcPr>
          <w:p w14:paraId="2AE7CC4D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9958210" w14:textId="77777777" w:rsidR="00894A1E" w:rsidRPr="005A1AA5" w:rsidRDefault="00894A1E" w:rsidP="00894A1E">
            <w:pPr>
              <w:spacing w:line="380" w:lineRule="exact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17AB5C5B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2402DFE9" w14:textId="77777777" w:rsidR="00894A1E" w:rsidRPr="005A1AA5" w:rsidRDefault="00894A1E" w:rsidP="00894A1E">
            <w:pPr>
              <w:spacing w:line="380" w:lineRule="exact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D54A0C0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bottom"/>
          </w:tcPr>
          <w:p w14:paraId="52A79494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534,315</w:t>
            </w:r>
          </w:p>
        </w:tc>
        <w:tc>
          <w:tcPr>
            <w:tcW w:w="252" w:type="dxa"/>
          </w:tcPr>
          <w:p w14:paraId="01FBDFC4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36C40831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15,299</w:t>
            </w:r>
          </w:p>
        </w:tc>
        <w:tc>
          <w:tcPr>
            <w:tcW w:w="252" w:type="dxa"/>
          </w:tcPr>
          <w:p w14:paraId="197B1D2B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231AAB2D" w14:textId="63690D2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519,016</w:t>
            </w:r>
          </w:p>
        </w:tc>
      </w:tr>
      <w:tr w:rsidR="00894A1E" w:rsidRPr="00826B0A" w14:paraId="0D9BFED8" w14:textId="77777777" w:rsidTr="00894A1E">
        <w:tc>
          <w:tcPr>
            <w:tcW w:w="2610" w:type="dxa"/>
            <w:shd w:val="clear" w:color="auto" w:fill="auto"/>
          </w:tcPr>
          <w:p w14:paraId="2D3C91C5" w14:textId="77777777" w:rsidR="00894A1E" w:rsidRPr="00826B0A" w:rsidRDefault="00894A1E" w:rsidP="00894A1E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07B0F22F" w14:textId="77777777" w:rsidR="00894A1E" w:rsidRPr="00826B0A" w:rsidRDefault="00894A1E" w:rsidP="00894A1E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A47B0B8" w14:textId="77777777" w:rsidR="00894A1E" w:rsidRPr="005A1AA5" w:rsidRDefault="00894A1E" w:rsidP="00894A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37,548</w:t>
            </w:r>
          </w:p>
        </w:tc>
        <w:tc>
          <w:tcPr>
            <w:tcW w:w="244" w:type="dxa"/>
            <w:shd w:val="clear" w:color="auto" w:fill="auto"/>
          </w:tcPr>
          <w:p w14:paraId="1B534CCD" w14:textId="77777777" w:rsidR="00894A1E" w:rsidRPr="005A1AA5" w:rsidRDefault="00894A1E" w:rsidP="00894A1E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5B612A9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16,281</w:t>
            </w:r>
          </w:p>
        </w:tc>
        <w:tc>
          <w:tcPr>
            <w:tcW w:w="249" w:type="dxa"/>
          </w:tcPr>
          <w:p w14:paraId="14F6D475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C415808" w14:textId="77777777" w:rsidR="00894A1E" w:rsidRPr="005A1AA5" w:rsidRDefault="00894A1E" w:rsidP="00894A1E">
            <w:pPr>
              <w:spacing w:line="380" w:lineRule="exact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51DB0857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5ADBDED9" w14:textId="77777777" w:rsidR="00894A1E" w:rsidRPr="005A1AA5" w:rsidRDefault="00894A1E" w:rsidP="00894A1E">
            <w:pPr>
              <w:spacing w:line="380" w:lineRule="exact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012497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bottom"/>
          </w:tcPr>
          <w:p w14:paraId="06E59511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37,548</w:t>
            </w:r>
          </w:p>
        </w:tc>
        <w:tc>
          <w:tcPr>
            <w:tcW w:w="252" w:type="dxa"/>
          </w:tcPr>
          <w:p w14:paraId="30946958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89A2956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16,281</w:t>
            </w:r>
          </w:p>
        </w:tc>
        <w:tc>
          <w:tcPr>
            <w:tcW w:w="252" w:type="dxa"/>
          </w:tcPr>
          <w:p w14:paraId="5D30B64F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30CEEE62" w14:textId="32D402F8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21,267</w:t>
            </w:r>
          </w:p>
        </w:tc>
      </w:tr>
      <w:tr w:rsidR="00894A1E" w:rsidRPr="00826B0A" w14:paraId="07A4D34A" w14:textId="77777777" w:rsidTr="00894A1E">
        <w:tc>
          <w:tcPr>
            <w:tcW w:w="2610" w:type="dxa"/>
            <w:shd w:val="clear" w:color="auto" w:fill="auto"/>
          </w:tcPr>
          <w:p w14:paraId="348C64C2" w14:textId="77777777" w:rsidR="00894A1E" w:rsidRPr="00826B0A" w:rsidRDefault="00894A1E" w:rsidP="00894A1E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09023A7A" w14:textId="77777777" w:rsidR="00894A1E" w:rsidRPr="00826B0A" w:rsidRDefault="00894A1E" w:rsidP="00894A1E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589FF30" w14:textId="77777777" w:rsidR="00894A1E" w:rsidRPr="005A1AA5" w:rsidRDefault="00894A1E" w:rsidP="00894A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17,408</w:t>
            </w:r>
          </w:p>
        </w:tc>
        <w:tc>
          <w:tcPr>
            <w:tcW w:w="244" w:type="dxa"/>
            <w:shd w:val="clear" w:color="auto" w:fill="auto"/>
          </w:tcPr>
          <w:p w14:paraId="0A0F9601" w14:textId="77777777" w:rsidR="00894A1E" w:rsidRPr="005A1AA5" w:rsidRDefault="00894A1E" w:rsidP="00894A1E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2FA555F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14,686</w:t>
            </w:r>
          </w:p>
        </w:tc>
        <w:tc>
          <w:tcPr>
            <w:tcW w:w="249" w:type="dxa"/>
          </w:tcPr>
          <w:p w14:paraId="28A9C90C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492994B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65" w:type="dxa"/>
            <w:vAlign w:val="bottom"/>
          </w:tcPr>
          <w:p w14:paraId="570F941B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0BB1C30D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238" w:type="dxa"/>
          </w:tcPr>
          <w:p w14:paraId="3D948B23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6AA8726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70F7094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17,545</w:t>
            </w:r>
          </w:p>
        </w:tc>
        <w:tc>
          <w:tcPr>
            <w:tcW w:w="252" w:type="dxa"/>
          </w:tcPr>
          <w:p w14:paraId="065ECB51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DAA84F7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14,796</w:t>
            </w:r>
          </w:p>
        </w:tc>
        <w:tc>
          <w:tcPr>
            <w:tcW w:w="252" w:type="dxa"/>
          </w:tcPr>
          <w:p w14:paraId="11BBEDD2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719F4EF4" w14:textId="1DDCA4A3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5">
              <w:rPr>
                <w:rFonts w:ascii="Angsana New" w:hAnsi="Angsana New"/>
                <w:sz w:val="28"/>
                <w:szCs w:val="28"/>
              </w:rPr>
              <w:t>2,749</w:t>
            </w:r>
          </w:p>
        </w:tc>
      </w:tr>
      <w:tr w:rsidR="00894A1E" w:rsidRPr="00826B0A" w14:paraId="3075DD51" w14:textId="77777777" w:rsidTr="00894A1E">
        <w:tc>
          <w:tcPr>
            <w:tcW w:w="2610" w:type="dxa"/>
            <w:shd w:val="clear" w:color="auto" w:fill="auto"/>
          </w:tcPr>
          <w:p w14:paraId="594A800B" w14:textId="77777777" w:rsidR="00894A1E" w:rsidRPr="00826B0A" w:rsidRDefault="00894A1E" w:rsidP="00894A1E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1A1F0EC0" w14:textId="77777777" w:rsidR="00894A1E" w:rsidRPr="00826B0A" w:rsidRDefault="00894A1E" w:rsidP="00894A1E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58CAE" w14:textId="77777777" w:rsidR="00894A1E" w:rsidRPr="005A1AA5" w:rsidRDefault="00894A1E" w:rsidP="00894A1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AA5">
              <w:rPr>
                <w:rFonts w:ascii="Angsana New" w:hAnsi="Angsana New"/>
                <w:b/>
                <w:bCs/>
                <w:sz w:val="28"/>
                <w:szCs w:val="28"/>
              </w:rPr>
              <w:t>589,271</w:t>
            </w:r>
          </w:p>
        </w:tc>
        <w:tc>
          <w:tcPr>
            <w:tcW w:w="244" w:type="dxa"/>
            <w:shd w:val="clear" w:color="auto" w:fill="auto"/>
          </w:tcPr>
          <w:p w14:paraId="0272BA25" w14:textId="77777777" w:rsidR="00894A1E" w:rsidRPr="005A1AA5" w:rsidRDefault="00894A1E" w:rsidP="00894A1E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BC322" w14:textId="77777777" w:rsidR="00894A1E" w:rsidRPr="005A1AA5" w:rsidRDefault="00894A1E" w:rsidP="00894A1E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AA5">
              <w:rPr>
                <w:rFonts w:ascii="Angsana New" w:hAnsi="Angsana New"/>
                <w:b/>
                <w:bCs/>
                <w:sz w:val="28"/>
                <w:szCs w:val="28"/>
              </w:rPr>
              <w:t>46,266</w:t>
            </w:r>
          </w:p>
        </w:tc>
        <w:tc>
          <w:tcPr>
            <w:tcW w:w="249" w:type="dxa"/>
          </w:tcPr>
          <w:p w14:paraId="0959B0D8" w14:textId="77777777" w:rsidR="00894A1E" w:rsidRPr="005A1AA5" w:rsidRDefault="00894A1E" w:rsidP="00894A1E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20F7F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AA5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</w:p>
        </w:tc>
        <w:tc>
          <w:tcPr>
            <w:tcW w:w="265" w:type="dxa"/>
            <w:vAlign w:val="bottom"/>
          </w:tcPr>
          <w:p w14:paraId="0B795F33" w14:textId="77777777" w:rsidR="00894A1E" w:rsidRPr="005A1AA5" w:rsidRDefault="00894A1E" w:rsidP="00894A1E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5CEDD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AA5"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238" w:type="dxa"/>
          </w:tcPr>
          <w:p w14:paraId="731DDBFC" w14:textId="77777777" w:rsidR="00894A1E" w:rsidRPr="005A1AA5" w:rsidRDefault="00894A1E" w:rsidP="00894A1E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8D3B5F" w14:textId="77777777" w:rsidR="00894A1E" w:rsidRPr="005A1AA5" w:rsidRDefault="00894A1E" w:rsidP="00894A1E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AA5">
              <w:rPr>
                <w:rFonts w:ascii="Angsana New" w:hAnsi="Angsana New"/>
                <w:b/>
                <w:bCs/>
                <w:sz w:val="28"/>
                <w:szCs w:val="28"/>
              </w:rPr>
              <w:t>589,408</w:t>
            </w:r>
          </w:p>
        </w:tc>
        <w:tc>
          <w:tcPr>
            <w:tcW w:w="252" w:type="dxa"/>
          </w:tcPr>
          <w:p w14:paraId="542B89D8" w14:textId="77777777" w:rsidR="00894A1E" w:rsidRPr="005A1AA5" w:rsidRDefault="00894A1E" w:rsidP="00894A1E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2554179C" w14:textId="77777777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AA5">
              <w:rPr>
                <w:rFonts w:ascii="Angsana New" w:hAnsi="Angsana New"/>
                <w:b/>
                <w:bCs/>
                <w:sz w:val="28"/>
                <w:szCs w:val="28"/>
              </w:rPr>
              <w:t>46,376</w:t>
            </w:r>
          </w:p>
        </w:tc>
        <w:tc>
          <w:tcPr>
            <w:tcW w:w="252" w:type="dxa"/>
          </w:tcPr>
          <w:p w14:paraId="261A83FB" w14:textId="77777777" w:rsidR="00894A1E" w:rsidRPr="005A1AA5" w:rsidRDefault="00894A1E" w:rsidP="00894A1E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6245F286" w14:textId="619C7D0E" w:rsidR="00894A1E" w:rsidRPr="005A1AA5" w:rsidRDefault="00894A1E" w:rsidP="00894A1E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1AA5">
              <w:rPr>
                <w:rFonts w:ascii="Angsana New" w:hAnsi="Angsana New"/>
                <w:b/>
                <w:bCs/>
                <w:sz w:val="28"/>
                <w:szCs w:val="28"/>
              </w:rPr>
              <w:t>543,032</w:t>
            </w:r>
          </w:p>
        </w:tc>
      </w:tr>
    </w:tbl>
    <w:p w14:paraId="3C4AA103" w14:textId="5A9D7A53" w:rsidR="002B1B0B" w:rsidRDefault="002B1B0B" w:rsidP="002B1B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666A9938" w14:textId="2428A47B" w:rsidR="00894A1E" w:rsidRDefault="00894A1E" w:rsidP="002B1B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463AD09C" w14:textId="5961C6EA" w:rsidR="00B11D7B" w:rsidRDefault="00B11D7B" w:rsidP="002B1B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1718DB79" w14:textId="32EB4267" w:rsidR="00B11D7B" w:rsidRDefault="00B11D7B" w:rsidP="002B1B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632E3532" w14:textId="77777777" w:rsidR="006E372A" w:rsidRDefault="006E372A" w:rsidP="006E372A">
      <w:pPr>
        <w:tabs>
          <w:tab w:val="left" w:pos="-3402"/>
          <w:tab w:val="left" w:pos="-3261"/>
          <w:tab w:val="left" w:pos="-3119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การวิเคราะห์อายุของลูกหนี้ตามสัญญาเช่าซื้อ</w:t>
      </w:r>
      <w:r w:rsidRPr="002E0BD6">
        <w:rPr>
          <w:rFonts w:ascii="Angsana New" w:hAnsi="Angsana New" w:hint="cs"/>
          <w:sz w:val="30"/>
          <w:szCs w:val="30"/>
          <w:cs/>
        </w:rPr>
        <w:t>เครื่อง</w:t>
      </w:r>
      <w:r>
        <w:rPr>
          <w:rFonts w:ascii="Angsana New" w:hAnsi="Angsana New" w:hint="cs"/>
          <w:sz w:val="30"/>
          <w:szCs w:val="30"/>
          <w:cs/>
        </w:rPr>
        <w:t>กรองน้ำ</w:t>
      </w:r>
      <w:r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</w:t>
      </w:r>
      <w:r w:rsidRPr="006067C2"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p w14:paraId="065F298F" w14:textId="77777777" w:rsidR="006E372A" w:rsidRDefault="006E372A" w:rsidP="002B1B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tbl>
      <w:tblPr>
        <w:tblW w:w="14355" w:type="dxa"/>
        <w:tblInd w:w="738" w:type="dxa"/>
        <w:tblLook w:val="04A0" w:firstRow="1" w:lastRow="0" w:firstColumn="1" w:lastColumn="0" w:noHBand="0" w:noVBand="1"/>
      </w:tblPr>
      <w:tblGrid>
        <w:gridCol w:w="3690"/>
        <w:gridCol w:w="306"/>
        <w:gridCol w:w="1894"/>
        <w:gridCol w:w="365"/>
        <w:gridCol w:w="1699"/>
        <w:gridCol w:w="380"/>
        <w:gridCol w:w="2066"/>
        <w:gridCol w:w="373"/>
        <w:gridCol w:w="1737"/>
        <w:gridCol w:w="1833"/>
        <w:gridCol w:w="12"/>
      </w:tblGrid>
      <w:tr w:rsidR="002B1B0B" w:rsidRPr="00D31C4E" w14:paraId="0A08FAB6" w14:textId="77777777" w:rsidTr="00A11E48">
        <w:trPr>
          <w:trHeight w:val="389"/>
        </w:trPr>
        <w:tc>
          <w:tcPr>
            <w:tcW w:w="3690" w:type="dxa"/>
            <w:shd w:val="clear" w:color="auto" w:fill="auto"/>
          </w:tcPr>
          <w:p w14:paraId="59A7A379" w14:textId="0A516986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1B0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306" w:type="dxa"/>
            <w:shd w:val="clear" w:color="auto" w:fill="auto"/>
          </w:tcPr>
          <w:p w14:paraId="0F3740BC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9" w:type="dxa"/>
            <w:gridSpan w:val="9"/>
          </w:tcPr>
          <w:p w14:paraId="55BB35BA" w14:textId="675FCC90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0475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0475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B0B" w:rsidRPr="00D31C4E" w14:paraId="4F6825EE" w14:textId="77777777" w:rsidTr="00A11E48">
        <w:trPr>
          <w:gridAfter w:val="1"/>
          <w:wAfter w:w="12" w:type="dxa"/>
          <w:trHeight w:val="1224"/>
        </w:trPr>
        <w:tc>
          <w:tcPr>
            <w:tcW w:w="3690" w:type="dxa"/>
            <w:shd w:val="clear" w:color="auto" w:fill="auto"/>
          </w:tcPr>
          <w:p w14:paraId="1586DF4D" w14:textId="77777777" w:rsidR="002B1B0B" w:rsidRPr="00D31C4E" w:rsidRDefault="002B1B0B" w:rsidP="00A11E48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3155E0" w14:textId="77777777" w:rsidR="002B1B0B" w:rsidRPr="00D31C4E" w:rsidRDefault="002B1B0B" w:rsidP="00A11E48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B86876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06" w:type="dxa"/>
            <w:shd w:val="clear" w:color="auto" w:fill="auto"/>
          </w:tcPr>
          <w:p w14:paraId="628C5AE5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3D87EFD7" w14:textId="77777777" w:rsidR="002B1B0B" w:rsidRPr="00D31C4E" w:rsidRDefault="002B1B0B" w:rsidP="00A11E48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08CD1F" w14:textId="77777777" w:rsidR="002B1B0B" w:rsidRPr="00D31C4E" w:rsidRDefault="002B1B0B" w:rsidP="00A11E48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1D2B7" w14:textId="77777777" w:rsidR="002B1B0B" w:rsidRPr="00D31C4E" w:rsidRDefault="002B1B0B" w:rsidP="00A11E48">
            <w:pPr>
              <w:spacing w:line="380" w:lineRule="exact"/>
              <w:ind w:right="-115" w:hanging="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365" w:type="dxa"/>
          </w:tcPr>
          <w:p w14:paraId="77ED6FA6" w14:textId="77777777" w:rsidR="002B1B0B" w:rsidRPr="00D31C4E" w:rsidRDefault="002B1B0B" w:rsidP="00A11E48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6AE123D8" w14:textId="77777777" w:rsidR="002B1B0B" w:rsidRPr="00D31C4E" w:rsidRDefault="002B1B0B" w:rsidP="00A11E48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90F13" w14:textId="77777777" w:rsidR="002B1B0B" w:rsidRPr="00D31C4E" w:rsidRDefault="002B1B0B" w:rsidP="00A11E48">
            <w:pPr>
              <w:spacing w:line="380" w:lineRule="exact"/>
              <w:ind w:lef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80" w:type="dxa"/>
            <w:shd w:val="clear" w:color="auto" w:fill="auto"/>
          </w:tcPr>
          <w:p w14:paraId="7434449C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1439066B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6AB7E028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73" w:type="dxa"/>
            <w:shd w:val="clear" w:color="auto" w:fill="auto"/>
          </w:tcPr>
          <w:p w14:paraId="2B1F3B98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683E009F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การตั้งค่าเผื่อหนี้</w:t>
            </w:r>
          </w:p>
          <w:p w14:paraId="2DAABBC3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33" w:type="dxa"/>
            <w:shd w:val="clear" w:color="auto" w:fill="auto"/>
          </w:tcPr>
          <w:p w14:paraId="09F2062E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E3BA20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</w:tr>
      <w:tr w:rsidR="002B1B0B" w:rsidRPr="00D31C4E" w14:paraId="08642A8A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6984002A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" w:type="dxa"/>
            <w:shd w:val="clear" w:color="auto" w:fill="auto"/>
          </w:tcPr>
          <w:p w14:paraId="080729E5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15DEF97B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365" w:type="dxa"/>
            <w:shd w:val="clear" w:color="auto" w:fill="auto"/>
          </w:tcPr>
          <w:p w14:paraId="26159B82" w14:textId="77777777" w:rsidR="002B1B0B" w:rsidRPr="00D31C4E" w:rsidRDefault="002B1B0B" w:rsidP="00A11E48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5" w:type="dxa"/>
            <w:gridSpan w:val="3"/>
            <w:shd w:val="clear" w:color="auto" w:fill="auto"/>
          </w:tcPr>
          <w:p w14:paraId="25FB8A11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373" w:type="dxa"/>
            <w:shd w:val="clear" w:color="auto" w:fill="auto"/>
          </w:tcPr>
          <w:p w14:paraId="3DEC7EB9" w14:textId="77777777" w:rsidR="002B1B0B" w:rsidRPr="00D31C4E" w:rsidRDefault="002B1B0B" w:rsidP="00A11E48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34C6632A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33" w:type="dxa"/>
            <w:shd w:val="clear" w:color="auto" w:fill="auto"/>
          </w:tcPr>
          <w:p w14:paraId="39D70193" w14:textId="77777777" w:rsidR="002B1B0B" w:rsidRPr="00D31C4E" w:rsidRDefault="002B1B0B" w:rsidP="00A11E48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B0B" w:rsidRPr="00D31C4E" w14:paraId="036FF09D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05C0A436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06" w:type="dxa"/>
            <w:shd w:val="clear" w:color="auto" w:fill="auto"/>
          </w:tcPr>
          <w:p w14:paraId="4A68684F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22767D7C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55,126</w:t>
            </w:r>
          </w:p>
        </w:tc>
        <w:tc>
          <w:tcPr>
            <w:tcW w:w="365" w:type="dxa"/>
            <w:shd w:val="clear" w:color="auto" w:fill="auto"/>
          </w:tcPr>
          <w:p w14:paraId="36B8CF45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6AF46002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420,650</w:t>
            </w:r>
          </w:p>
        </w:tc>
        <w:tc>
          <w:tcPr>
            <w:tcW w:w="380" w:type="dxa"/>
            <w:shd w:val="clear" w:color="auto" w:fill="auto"/>
          </w:tcPr>
          <w:p w14:paraId="3C1413AE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6943C3DD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425,638</w:t>
            </w:r>
          </w:p>
        </w:tc>
        <w:tc>
          <w:tcPr>
            <w:tcW w:w="373" w:type="dxa"/>
            <w:shd w:val="clear" w:color="auto" w:fill="auto"/>
          </w:tcPr>
          <w:p w14:paraId="67BDE454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7AED4BB2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  <w:tc>
          <w:tcPr>
            <w:tcW w:w="1833" w:type="dxa"/>
            <w:shd w:val="clear" w:color="auto" w:fill="auto"/>
          </w:tcPr>
          <w:p w14:paraId="7C7DDC0E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10,641</w:t>
            </w:r>
          </w:p>
        </w:tc>
      </w:tr>
      <w:tr w:rsidR="002B1B0B" w:rsidRPr="00D31C4E" w14:paraId="313BFC78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786E5D52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06" w:type="dxa"/>
            <w:shd w:val="clear" w:color="auto" w:fill="auto"/>
          </w:tcPr>
          <w:p w14:paraId="3CFF0C06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1F7D1820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D134437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072CBB7D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0" w:type="dxa"/>
            <w:shd w:val="clear" w:color="auto" w:fill="auto"/>
          </w:tcPr>
          <w:p w14:paraId="5A216527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4E327297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dxa"/>
            <w:shd w:val="clear" w:color="auto" w:fill="auto"/>
          </w:tcPr>
          <w:p w14:paraId="0062FA81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7030CCB3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3" w:type="dxa"/>
            <w:shd w:val="clear" w:color="auto" w:fill="auto"/>
          </w:tcPr>
          <w:p w14:paraId="1B29E4D2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B0B" w:rsidRPr="00D31C4E" w14:paraId="495EDC76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65515990" w14:textId="77777777" w:rsidR="002B1B0B" w:rsidRPr="00D31C4E" w:rsidRDefault="002B1B0B" w:rsidP="00A11E48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7CE5DE92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19989182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12,542</w:t>
            </w:r>
          </w:p>
        </w:tc>
        <w:tc>
          <w:tcPr>
            <w:tcW w:w="365" w:type="dxa"/>
            <w:shd w:val="clear" w:color="auto" w:fill="auto"/>
          </w:tcPr>
          <w:p w14:paraId="0D12F57B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2B602D93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102,138</w:t>
            </w:r>
          </w:p>
        </w:tc>
        <w:tc>
          <w:tcPr>
            <w:tcW w:w="380" w:type="dxa"/>
            <w:shd w:val="clear" w:color="auto" w:fill="auto"/>
          </w:tcPr>
          <w:p w14:paraId="23C13B98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4717EBDE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102,138</w:t>
            </w:r>
          </w:p>
        </w:tc>
        <w:tc>
          <w:tcPr>
            <w:tcW w:w="373" w:type="dxa"/>
            <w:shd w:val="clear" w:color="auto" w:fill="auto"/>
          </w:tcPr>
          <w:p w14:paraId="7BC07F95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22EB7277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3" w:type="dxa"/>
            <w:shd w:val="clear" w:color="auto" w:fill="auto"/>
          </w:tcPr>
          <w:p w14:paraId="3D92F21B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</w:tr>
      <w:tr w:rsidR="002B1B0B" w:rsidRPr="00D31C4E" w14:paraId="02999CE4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573C6EDC" w14:textId="77777777" w:rsidR="002B1B0B" w:rsidRPr="00D31C4E" w:rsidRDefault="002B1B0B" w:rsidP="00A11E48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4475DF83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790C8C83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  <w:tc>
          <w:tcPr>
            <w:tcW w:w="365" w:type="dxa"/>
            <w:shd w:val="clear" w:color="auto" w:fill="auto"/>
          </w:tcPr>
          <w:p w14:paraId="71777B51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0FC2CAD7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29,087</w:t>
            </w:r>
          </w:p>
        </w:tc>
        <w:tc>
          <w:tcPr>
            <w:tcW w:w="380" w:type="dxa"/>
            <w:shd w:val="clear" w:color="auto" w:fill="auto"/>
          </w:tcPr>
          <w:p w14:paraId="3EEC49AF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09D3A588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29,087</w:t>
            </w:r>
          </w:p>
        </w:tc>
        <w:tc>
          <w:tcPr>
            <w:tcW w:w="373" w:type="dxa"/>
            <w:shd w:val="clear" w:color="auto" w:fill="auto"/>
          </w:tcPr>
          <w:p w14:paraId="1781F58D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6FB5DCF7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33" w:type="dxa"/>
            <w:shd w:val="clear" w:color="auto" w:fill="auto"/>
          </w:tcPr>
          <w:p w14:paraId="2EEAD928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8,726</w:t>
            </w:r>
          </w:p>
        </w:tc>
      </w:tr>
      <w:tr w:rsidR="002B1B0B" w:rsidRPr="00D31C4E" w14:paraId="71F21164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5A2483A2" w14:textId="77777777" w:rsidR="002B1B0B" w:rsidRPr="00D31C4E" w:rsidRDefault="002B1B0B" w:rsidP="00A11E48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45DACF85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765800D9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1,757</w:t>
            </w:r>
          </w:p>
        </w:tc>
        <w:tc>
          <w:tcPr>
            <w:tcW w:w="365" w:type="dxa"/>
            <w:shd w:val="clear" w:color="auto" w:fill="auto"/>
          </w:tcPr>
          <w:p w14:paraId="29257560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1D14B71F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14,674</w:t>
            </w:r>
          </w:p>
        </w:tc>
        <w:tc>
          <w:tcPr>
            <w:tcW w:w="380" w:type="dxa"/>
            <w:shd w:val="clear" w:color="auto" w:fill="auto"/>
          </w:tcPr>
          <w:p w14:paraId="3EC1F289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3182362E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14,674</w:t>
            </w:r>
          </w:p>
        </w:tc>
        <w:tc>
          <w:tcPr>
            <w:tcW w:w="373" w:type="dxa"/>
            <w:shd w:val="clear" w:color="auto" w:fill="auto"/>
          </w:tcPr>
          <w:p w14:paraId="6B655654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29ADC9A1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33" w:type="dxa"/>
            <w:shd w:val="clear" w:color="auto" w:fill="auto"/>
          </w:tcPr>
          <w:p w14:paraId="0B1CFBBC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7,337</w:t>
            </w:r>
          </w:p>
        </w:tc>
      </w:tr>
      <w:tr w:rsidR="002B1B0B" w:rsidRPr="00D31C4E" w14:paraId="30E28545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6E922F13" w14:textId="77777777" w:rsidR="002B1B0B" w:rsidRPr="00D31C4E" w:rsidRDefault="002B1B0B" w:rsidP="00A11E48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06" w:type="dxa"/>
            <w:shd w:val="clear" w:color="auto" w:fill="auto"/>
          </w:tcPr>
          <w:p w14:paraId="7924CE94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14160C83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365" w:type="dxa"/>
            <w:shd w:val="clear" w:color="auto" w:fill="auto"/>
          </w:tcPr>
          <w:p w14:paraId="2CEAC419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4571CA00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10,590</w:t>
            </w:r>
          </w:p>
        </w:tc>
        <w:tc>
          <w:tcPr>
            <w:tcW w:w="380" w:type="dxa"/>
            <w:shd w:val="clear" w:color="auto" w:fill="auto"/>
          </w:tcPr>
          <w:p w14:paraId="395F3073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13D28C70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10,590</w:t>
            </w:r>
          </w:p>
        </w:tc>
        <w:tc>
          <w:tcPr>
            <w:tcW w:w="373" w:type="dxa"/>
            <w:shd w:val="clear" w:color="auto" w:fill="auto"/>
          </w:tcPr>
          <w:p w14:paraId="0F62644E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4CAEBFFA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33" w:type="dxa"/>
            <w:shd w:val="clear" w:color="auto" w:fill="auto"/>
          </w:tcPr>
          <w:p w14:paraId="6707CA23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5,295</w:t>
            </w:r>
          </w:p>
        </w:tc>
      </w:tr>
      <w:tr w:rsidR="002B1B0B" w:rsidRPr="00D31C4E" w14:paraId="6226603E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7D1F78C3" w14:textId="77777777" w:rsidR="002B1B0B" w:rsidRPr="00D31C4E" w:rsidRDefault="002B1B0B" w:rsidP="00A11E48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06" w:type="dxa"/>
            <w:shd w:val="clear" w:color="auto" w:fill="auto"/>
          </w:tcPr>
          <w:p w14:paraId="3B68C2BB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3D035D5F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365" w:type="dxa"/>
            <w:shd w:val="clear" w:color="auto" w:fill="auto"/>
          </w:tcPr>
          <w:p w14:paraId="4521CC65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3CAB1216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9,713</w:t>
            </w:r>
          </w:p>
        </w:tc>
        <w:tc>
          <w:tcPr>
            <w:tcW w:w="380" w:type="dxa"/>
            <w:shd w:val="clear" w:color="auto" w:fill="auto"/>
          </w:tcPr>
          <w:p w14:paraId="09E1B634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3317A50F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9,713</w:t>
            </w:r>
          </w:p>
        </w:tc>
        <w:tc>
          <w:tcPr>
            <w:tcW w:w="373" w:type="dxa"/>
            <w:shd w:val="clear" w:color="auto" w:fill="auto"/>
          </w:tcPr>
          <w:p w14:paraId="2D2404D2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59D9B3FF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33" w:type="dxa"/>
            <w:shd w:val="clear" w:color="auto" w:fill="auto"/>
          </w:tcPr>
          <w:p w14:paraId="0FDB10F6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9,713</w:t>
            </w:r>
          </w:p>
        </w:tc>
      </w:tr>
      <w:tr w:rsidR="002B1B0B" w:rsidRPr="00D31C4E" w14:paraId="39C9B5D4" w14:textId="77777777" w:rsidTr="00A11E48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7547112C" w14:textId="77777777" w:rsidR="002B1B0B" w:rsidRPr="00D31C4E" w:rsidRDefault="002B1B0B" w:rsidP="00A11E48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  <w:shd w:val="clear" w:color="auto" w:fill="auto"/>
          </w:tcPr>
          <w:p w14:paraId="426ABF58" w14:textId="77777777" w:rsidR="002B1B0B" w:rsidRPr="00D31C4E" w:rsidRDefault="002B1B0B" w:rsidP="00A11E4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B5E46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75,657</w:t>
            </w:r>
          </w:p>
        </w:tc>
        <w:tc>
          <w:tcPr>
            <w:tcW w:w="365" w:type="dxa"/>
            <w:shd w:val="clear" w:color="auto" w:fill="auto"/>
          </w:tcPr>
          <w:p w14:paraId="449C6BF6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68F9D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586,852</w:t>
            </w:r>
          </w:p>
        </w:tc>
        <w:tc>
          <w:tcPr>
            <w:tcW w:w="380" w:type="dxa"/>
            <w:shd w:val="clear" w:color="auto" w:fill="auto"/>
          </w:tcPr>
          <w:p w14:paraId="0B204C4F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C371B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591,840</w:t>
            </w:r>
          </w:p>
        </w:tc>
        <w:tc>
          <w:tcPr>
            <w:tcW w:w="373" w:type="dxa"/>
            <w:shd w:val="clear" w:color="auto" w:fill="auto"/>
          </w:tcPr>
          <w:p w14:paraId="627B00CA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23DA3A7F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2F04F" w14:textId="77777777" w:rsidR="002B1B0B" w:rsidRPr="007E1A0C" w:rsidRDefault="002B1B0B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47,840</w:t>
            </w:r>
          </w:p>
        </w:tc>
      </w:tr>
    </w:tbl>
    <w:p w14:paraId="7A74462A" w14:textId="77777777" w:rsidR="002B1B0B" w:rsidRDefault="002B1B0B" w:rsidP="002B1B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62C8F57" w14:textId="026FB8CF" w:rsidR="006E372A" w:rsidRPr="00E5456B" w:rsidRDefault="006E372A" w:rsidP="006E372A">
      <w:pPr>
        <w:ind w:left="900" w:hanging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</w:rPr>
        <w:t>1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รายได้ดอกเบี้ยรับรอการรับรู้และภาษีขายรอตัดบัญชี</w:t>
      </w:r>
    </w:p>
    <w:p w14:paraId="7683C3A2" w14:textId="77777777" w:rsidR="006E372A" w:rsidRPr="00E5456B" w:rsidRDefault="006E372A" w:rsidP="006E372A">
      <w:pPr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สุทธิจากมูลค่าหลักประกัน (สินค้า</w:t>
      </w:r>
      <w:r w:rsidRPr="00E5456B">
        <w:rPr>
          <w:rFonts w:ascii="Angsana New" w:hAnsi="Angsana New"/>
          <w:color w:val="000000"/>
          <w:sz w:val="30"/>
          <w:szCs w:val="30"/>
        </w:rPr>
        <w:t>)</w:t>
      </w:r>
    </w:p>
    <w:p w14:paraId="04921D2C" w14:textId="69448EF0" w:rsidR="006E372A" w:rsidRPr="006E372A" w:rsidRDefault="006E372A" w:rsidP="006E37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5183703" w14:textId="77777777" w:rsidR="006E372A" w:rsidRDefault="006E372A" w:rsidP="006E37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4831F04F" w14:textId="46B5A152" w:rsidR="0089058A" w:rsidRDefault="0089058A" w:rsidP="006E37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          </w:t>
      </w:r>
      <w:r w:rsidRPr="002E0BD6">
        <w:rPr>
          <w:rFonts w:ascii="Angsana New" w:hAnsi="Angsana New"/>
          <w:sz w:val="30"/>
          <w:szCs w:val="30"/>
          <w:cs/>
        </w:rPr>
        <w:t>การวิเคราะห์อายุของลูกหนี้ตามสัญญาเช่าซื้อ</w:t>
      </w:r>
      <w:r w:rsidRPr="002E0BD6">
        <w:rPr>
          <w:rFonts w:ascii="Angsana New" w:hAnsi="Angsana New" w:hint="cs"/>
          <w:sz w:val="30"/>
          <w:szCs w:val="30"/>
          <w:cs/>
        </w:rPr>
        <w:t>เครื่องใช้ไฟฟ้า</w:t>
      </w:r>
      <w:r w:rsidRPr="00DB354E">
        <w:rPr>
          <w:rFonts w:ascii="Angsana New" w:hAnsi="Angsana New" w:hint="cs"/>
          <w:sz w:val="30"/>
          <w:szCs w:val="30"/>
          <w:cs/>
        </w:rPr>
        <w:t>และอื่นๆ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</w:t>
      </w:r>
      <w:r w:rsidRPr="006067C2"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ธันวาคม</w:t>
      </w:r>
      <w:r w:rsidRPr="002E0BD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0FAA460" w14:textId="77777777" w:rsidR="0089058A" w:rsidRDefault="0089058A" w:rsidP="006E37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Ind w:w="459" w:type="dxa"/>
        <w:tblLook w:val="04A0" w:firstRow="1" w:lastRow="0" w:firstColumn="1" w:lastColumn="0" w:noHBand="0" w:noVBand="1"/>
      </w:tblPr>
      <w:tblGrid>
        <w:gridCol w:w="3599"/>
        <w:gridCol w:w="360"/>
        <w:gridCol w:w="1800"/>
        <w:gridCol w:w="436"/>
        <w:gridCol w:w="1677"/>
        <w:gridCol w:w="393"/>
        <w:gridCol w:w="2097"/>
        <w:gridCol w:w="389"/>
        <w:gridCol w:w="1759"/>
        <w:gridCol w:w="1800"/>
      </w:tblGrid>
      <w:tr w:rsidR="00F64AF0" w:rsidRPr="00D31C4E" w14:paraId="02A2B67F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4794494A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ECC8070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1" w:type="dxa"/>
            <w:gridSpan w:val="8"/>
          </w:tcPr>
          <w:p w14:paraId="26681963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4AF0" w:rsidRPr="00D31C4E" w14:paraId="6E422447" w14:textId="77777777" w:rsidTr="00932995">
        <w:trPr>
          <w:trHeight w:val="1224"/>
        </w:trPr>
        <w:tc>
          <w:tcPr>
            <w:tcW w:w="3599" w:type="dxa"/>
            <w:shd w:val="clear" w:color="auto" w:fill="auto"/>
          </w:tcPr>
          <w:p w14:paraId="373FDD36" w14:textId="77777777" w:rsidR="00F64AF0" w:rsidRPr="00D31C4E" w:rsidRDefault="00F64AF0" w:rsidP="00932995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62781" w14:textId="77777777" w:rsidR="00F64AF0" w:rsidRPr="00D31C4E" w:rsidRDefault="00F64AF0" w:rsidP="00932995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F643E5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14:paraId="2697A5B3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2BC8119" w14:textId="77777777" w:rsidR="00F64AF0" w:rsidRPr="00D31C4E" w:rsidRDefault="00F64AF0" w:rsidP="00932995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B150FC" w14:textId="77777777" w:rsidR="00F64AF0" w:rsidRPr="00D31C4E" w:rsidRDefault="00F64AF0" w:rsidP="00932995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7C902B" w14:textId="77777777" w:rsidR="00F64AF0" w:rsidRPr="00D31C4E" w:rsidRDefault="00F64AF0" w:rsidP="00932995">
            <w:pPr>
              <w:spacing w:line="380" w:lineRule="exact"/>
              <w:ind w:right="-115" w:hanging="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436" w:type="dxa"/>
          </w:tcPr>
          <w:p w14:paraId="72B37312" w14:textId="77777777" w:rsidR="00F64AF0" w:rsidRPr="00D31C4E" w:rsidRDefault="00F64AF0" w:rsidP="0093299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</w:tcPr>
          <w:p w14:paraId="6952753E" w14:textId="77777777" w:rsidR="00F64AF0" w:rsidRPr="00D31C4E" w:rsidRDefault="00F64AF0" w:rsidP="0093299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8C788" w14:textId="77777777" w:rsidR="00F64AF0" w:rsidRPr="00D31C4E" w:rsidRDefault="00F64AF0" w:rsidP="0093299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93" w:type="dxa"/>
            <w:shd w:val="clear" w:color="auto" w:fill="auto"/>
          </w:tcPr>
          <w:p w14:paraId="1DBB777D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3BE3AA09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27FEFAE1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89" w:type="dxa"/>
            <w:shd w:val="clear" w:color="auto" w:fill="auto"/>
          </w:tcPr>
          <w:p w14:paraId="7BEB5AE2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0F0A8571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การตั้งค่าเผื่อหนี้</w:t>
            </w:r>
          </w:p>
          <w:p w14:paraId="21AE04E9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00" w:type="dxa"/>
            <w:shd w:val="clear" w:color="auto" w:fill="auto"/>
          </w:tcPr>
          <w:p w14:paraId="2BFF35B6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BC6380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</w:tr>
      <w:tr w:rsidR="00F64AF0" w:rsidRPr="00D31C4E" w14:paraId="6E9F8C59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7A769E84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33AC2F5B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A18435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436" w:type="dxa"/>
          </w:tcPr>
          <w:p w14:paraId="2259D067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dxa"/>
            <w:gridSpan w:val="3"/>
            <w:shd w:val="clear" w:color="auto" w:fill="auto"/>
          </w:tcPr>
          <w:p w14:paraId="6A9CCFAA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389" w:type="dxa"/>
            <w:shd w:val="clear" w:color="auto" w:fill="auto"/>
          </w:tcPr>
          <w:p w14:paraId="1CD79B34" w14:textId="77777777" w:rsidR="00F64AF0" w:rsidRPr="00D31C4E" w:rsidRDefault="00F64AF0" w:rsidP="00932995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1669E9B1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</w:tcPr>
          <w:p w14:paraId="7836EFEF" w14:textId="77777777" w:rsidR="00F64AF0" w:rsidRPr="00D31C4E" w:rsidRDefault="00F64AF0" w:rsidP="0093299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4AF0" w:rsidRPr="00D31C4E" w14:paraId="2D9A5F5A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79D81B27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60" w:type="dxa"/>
            <w:shd w:val="clear" w:color="auto" w:fill="auto"/>
          </w:tcPr>
          <w:p w14:paraId="7296ABDD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94C3180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10,736</w:t>
            </w:r>
          </w:p>
        </w:tc>
        <w:tc>
          <w:tcPr>
            <w:tcW w:w="436" w:type="dxa"/>
            <w:shd w:val="clear" w:color="auto" w:fill="auto"/>
          </w:tcPr>
          <w:p w14:paraId="1B13CAD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6159CE6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118,640</w:t>
            </w:r>
          </w:p>
        </w:tc>
        <w:tc>
          <w:tcPr>
            <w:tcW w:w="393" w:type="dxa"/>
            <w:shd w:val="clear" w:color="auto" w:fill="auto"/>
          </w:tcPr>
          <w:p w14:paraId="4D4F607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793581E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59,086</w:t>
            </w:r>
          </w:p>
        </w:tc>
        <w:tc>
          <w:tcPr>
            <w:tcW w:w="389" w:type="dxa"/>
            <w:shd w:val="clear" w:color="auto" w:fill="auto"/>
          </w:tcPr>
          <w:p w14:paraId="14C5B41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7F99C3B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48F657F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F64AF0" w:rsidRPr="00D31C4E" w14:paraId="2E534FA4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1648BC64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shd w:val="clear" w:color="auto" w:fill="auto"/>
          </w:tcPr>
          <w:p w14:paraId="7F7000BF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6D996F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dxa"/>
            <w:shd w:val="clear" w:color="auto" w:fill="auto"/>
          </w:tcPr>
          <w:p w14:paraId="6481A466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5C8CC40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14:paraId="1F484A3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33549A8B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dxa"/>
            <w:shd w:val="clear" w:color="auto" w:fill="auto"/>
          </w:tcPr>
          <w:p w14:paraId="4FB9898E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1BDEFC3B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47F2FA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AF0" w:rsidRPr="00D31C4E" w14:paraId="39695D2E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4D230EBC" w14:textId="77777777" w:rsidR="00F64AF0" w:rsidRPr="00D31C4E" w:rsidRDefault="00F64AF0" w:rsidP="0093299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54F91910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34361B0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1,574</w:t>
            </w:r>
          </w:p>
        </w:tc>
        <w:tc>
          <w:tcPr>
            <w:tcW w:w="436" w:type="dxa"/>
            <w:shd w:val="clear" w:color="auto" w:fill="auto"/>
          </w:tcPr>
          <w:p w14:paraId="7B0785D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6AA647F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10,951</w:t>
            </w:r>
          </w:p>
        </w:tc>
        <w:tc>
          <w:tcPr>
            <w:tcW w:w="393" w:type="dxa"/>
            <w:shd w:val="clear" w:color="auto" w:fill="auto"/>
          </w:tcPr>
          <w:p w14:paraId="0823DE3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6310DE1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6,008</w:t>
            </w:r>
          </w:p>
        </w:tc>
        <w:tc>
          <w:tcPr>
            <w:tcW w:w="389" w:type="dxa"/>
            <w:shd w:val="clear" w:color="auto" w:fill="auto"/>
          </w:tcPr>
          <w:p w14:paraId="1925DB3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5C57E7A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335E081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F64AF0" w:rsidRPr="00D31C4E" w14:paraId="2B7D7520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1A288D19" w14:textId="77777777" w:rsidR="00F64AF0" w:rsidRPr="00D31C4E" w:rsidRDefault="00F64AF0" w:rsidP="0093299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20B9B454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F47AF7E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436" w:type="dxa"/>
            <w:shd w:val="clear" w:color="auto" w:fill="auto"/>
          </w:tcPr>
          <w:p w14:paraId="4C24385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2492F51E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6,938</w:t>
            </w:r>
          </w:p>
        </w:tc>
        <w:tc>
          <w:tcPr>
            <w:tcW w:w="393" w:type="dxa"/>
            <w:shd w:val="clear" w:color="auto" w:fill="auto"/>
          </w:tcPr>
          <w:p w14:paraId="34D2559E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042B607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389" w:type="dxa"/>
            <w:shd w:val="clear" w:color="auto" w:fill="auto"/>
          </w:tcPr>
          <w:p w14:paraId="0F1FCB4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51C6692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43BC57B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F64AF0" w:rsidRPr="00D31C4E" w14:paraId="42A16C39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07031336" w14:textId="77777777" w:rsidR="00F64AF0" w:rsidRPr="00D31C4E" w:rsidRDefault="00F64AF0" w:rsidP="0093299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1C04B624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BCC4D67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436" w:type="dxa"/>
            <w:shd w:val="clear" w:color="auto" w:fill="auto"/>
          </w:tcPr>
          <w:p w14:paraId="67C26FD0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2948611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393" w:type="dxa"/>
            <w:shd w:val="clear" w:color="auto" w:fill="auto"/>
          </w:tcPr>
          <w:p w14:paraId="58C1AA16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18A6FC1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2,366</w:t>
            </w:r>
          </w:p>
        </w:tc>
        <w:tc>
          <w:tcPr>
            <w:tcW w:w="389" w:type="dxa"/>
            <w:shd w:val="clear" w:color="auto" w:fill="auto"/>
          </w:tcPr>
          <w:p w14:paraId="5920C52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59378297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14:paraId="4199C18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F64AF0" w:rsidRPr="00D31C4E" w14:paraId="4F763C0F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45C191EF" w14:textId="77777777" w:rsidR="00F64AF0" w:rsidRPr="00D31C4E" w:rsidRDefault="00F64AF0" w:rsidP="0093299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2E0865C0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3344E1F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436" w:type="dxa"/>
            <w:shd w:val="clear" w:color="auto" w:fill="auto"/>
          </w:tcPr>
          <w:p w14:paraId="58A5A6CB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65FCA80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3,942</w:t>
            </w:r>
          </w:p>
        </w:tc>
        <w:tc>
          <w:tcPr>
            <w:tcW w:w="393" w:type="dxa"/>
            <w:shd w:val="clear" w:color="auto" w:fill="auto"/>
          </w:tcPr>
          <w:p w14:paraId="28C76FD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061B17C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389" w:type="dxa"/>
            <w:shd w:val="clear" w:color="auto" w:fill="auto"/>
          </w:tcPr>
          <w:p w14:paraId="586CD4E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622FD1E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0" w:type="dxa"/>
            <w:shd w:val="clear" w:color="auto" w:fill="auto"/>
          </w:tcPr>
          <w:p w14:paraId="5F94185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F64AF0" w:rsidRPr="00D31C4E" w14:paraId="16EE03F3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05EAFAB9" w14:textId="77777777" w:rsidR="00F64AF0" w:rsidRPr="00D31C4E" w:rsidRDefault="00F64AF0" w:rsidP="0093299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22A13492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6A82B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436" w:type="dxa"/>
            <w:shd w:val="clear" w:color="auto" w:fill="auto"/>
          </w:tcPr>
          <w:p w14:paraId="1A25200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1D4AE1A6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  <w:tc>
          <w:tcPr>
            <w:tcW w:w="393" w:type="dxa"/>
            <w:shd w:val="clear" w:color="auto" w:fill="auto"/>
          </w:tcPr>
          <w:p w14:paraId="5CBF51C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32B038A6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389" w:type="dxa"/>
            <w:shd w:val="clear" w:color="auto" w:fill="auto"/>
          </w:tcPr>
          <w:p w14:paraId="2D7A027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3CBE222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0" w:type="dxa"/>
            <w:shd w:val="clear" w:color="auto" w:fill="auto"/>
          </w:tcPr>
          <w:p w14:paraId="6530A9C6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F64AF0" w:rsidRPr="00D31C4E" w14:paraId="4ED4289B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441A2DC9" w14:textId="77777777" w:rsidR="00F64AF0" w:rsidRPr="00D31C4E" w:rsidRDefault="00F64AF0" w:rsidP="0093299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3B5B4DD0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8C4FD9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436" w:type="dxa"/>
            <w:shd w:val="clear" w:color="auto" w:fill="auto"/>
          </w:tcPr>
          <w:p w14:paraId="7840E88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6D24C9F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  <w:tc>
          <w:tcPr>
            <w:tcW w:w="393" w:type="dxa"/>
            <w:shd w:val="clear" w:color="auto" w:fill="auto"/>
          </w:tcPr>
          <w:p w14:paraId="3764398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1AFFF08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  <w:tc>
          <w:tcPr>
            <w:tcW w:w="389" w:type="dxa"/>
            <w:shd w:val="clear" w:color="auto" w:fill="auto"/>
          </w:tcPr>
          <w:p w14:paraId="67BBF20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304158E7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55FC65A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687</w:t>
            </w:r>
          </w:p>
        </w:tc>
      </w:tr>
      <w:tr w:rsidR="00F64AF0" w:rsidRPr="00D31C4E" w14:paraId="637FCF95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3C26AEF5" w14:textId="77777777" w:rsidR="00F64AF0" w:rsidRPr="00D31C4E" w:rsidRDefault="00F64AF0" w:rsidP="0093299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60" w:type="dxa"/>
            <w:shd w:val="clear" w:color="auto" w:fill="auto"/>
          </w:tcPr>
          <w:p w14:paraId="3312AF04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ED1074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436" w:type="dxa"/>
            <w:shd w:val="clear" w:color="auto" w:fill="auto"/>
          </w:tcPr>
          <w:p w14:paraId="64109B3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6C203D6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393" w:type="dxa"/>
            <w:shd w:val="clear" w:color="auto" w:fill="auto"/>
          </w:tcPr>
          <w:p w14:paraId="2BE0E59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6DD3F8C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2,782</w:t>
            </w:r>
          </w:p>
        </w:tc>
        <w:tc>
          <w:tcPr>
            <w:tcW w:w="389" w:type="dxa"/>
            <w:shd w:val="clear" w:color="auto" w:fill="auto"/>
          </w:tcPr>
          <w:p w14:paraId="77FB522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7F8C02E0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395741B0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</w:tr>
      <w:tr w:rsidR="00F64AF0" w:rsidRPr="00D31C4E" w14:paraId="2DC0C285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394B6E61" w14:textId="77777777" w:rsidR="00F64AF0" w:rsidRPr="00D31C4E" w:rsidRDefault="00F64AF0" w:rsidP="0093299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60" w:type="dxa"/>
            <w:shd w:val="clear" w:color="auto" w:fill="auto"/>
          </w:tcPr>
          <w:p w14:paraId="1DD6649E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4DED20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436" w:type="dxa"/>
            <w:shd w:val="clear" w:color="auto" w:fill="auto"/>
          </w:tcPr>
          <w:p w14:paraId="332BF4B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3858D83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393" w:type="dxa"/>
            <w:shd w:val="clear" w:color="auto" w:fill="auto"/>
          </w:tcPr>
          <w:p w14:paraId="436BA2D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13535C1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389" w:type="dxa"/>
            <w:shd w:val="clear" w:color="auto" w:fill="auto"/>
          </w:tcPr>
          <w:p w14:paraId="000192F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5770AE3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14:paraId="18D7E6DF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F64AF0" w:rsidRPr="00D31C4E" w14:paraId="41B81BB2" w14:textId="77777777" w:rsidTr="00932995">
        <w:trPr>
          <w:trHeight w:val="389"/>
        </w:trPr>
        <w:tc>
          <w:tcPr>
            <w:tcW w:w="3599" w:type="dxa"/>
            <w:shd w:val="clear" w:color="auto" w:fill="auto"/>
          </w:tcPr>
          <w:p w14:paraId="56F3230F" w14:textId="77777777" w:rsidR="00F64AF0" w:rsidRPr="00D31C4E" w:rsidRDefault="00F64AF0" w:rsidP="00932995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</w:tcPr>
          <w:p w14:paraId="4894DFE0" w14:textId="77777777" w:rsidR="00F64AF0" w:rsidRPr="00D31C4E" w:rsidRDefault="00F64AF0" w:rsidP="0093299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D5DA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15,269</w:t>
            </w:r>
          </w:p>
        </w:tc>
        <w:tc>
          <w:tcPr>
            <w:tcW w:w="436" w:type="dxa"/>
            <w:shd w:val="clear" w:color="auto" w:fill="auto"/>
          </w:tcPr>
          <w:p w14:paraId="22DEC23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E473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154,962</w:t>
            </w:r>
          </w:p>
        </w:tc>
        <w:tc>
          <w:tcPr>
            <w:tcW w:w="393" w:type="dxa"/>
            <w:shd w:val="clear" w:color="auto" w:fill="auto"/>
          </w:tcPr>
          <w:p w14:paraId="428F1DD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97E0E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3"/>
              </w:tabs>
              <w:spacing w:line="380" w:lineRule="exac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79,288</w:t>
            </w:r>
          </w:p>
        </w:tc>
        <w:tc>
          <w:tcPr>
            <w:tcW w:w="389" w:type="dxa"/>
            <w:shd w:val="clear" w:color="auto" w:fill="auto"/>
          </w:tcPr>
          <w:p w14:paraId="5AE59F9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3628997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4E8E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5,066</w:t>
            </w:r>
          </w:p>
        </w:tc>
      </w:tr>
    </w:tbl>
    <w:p w14:paraId="45BFF774" w14:textId="77777777" w:rsidR="004435A3" w:rsidRDefault="004435A3"/>
    <w:p w14:paraId="7084EF8F" w14:textId="12D3878E" w:rsidR="0089058A" w:rsidRPr="00E5456B" w:rsidRDefault="0089058A" w:rsidP="0089058A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               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</w:rPr>
        <w:t>1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รายได้ดอกเบี้ยรับรอการรับรู้และภาษีขายรอตัดบัญชี</w:t>
      </w:r>
    </w:p>
    <w:p w14:paraId="36E739A9" w14:textId="7D2CB267" w:rsidR="0089058A" w:rsidRPr="00E5456B" w:rsidRDefault="0089058A" w:rsidP="0089058A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vertAlign w:val="superscript"/>
          <w:cs/>
        </w:rPr>
        <w:tab/>
      </w:r>
      <w:r>
        <w:rPr>
          <w:rFonts w:ascii="Angsana New" w:hAnsi="Angsana New"/>
          <w:color w:val="000000"/>
          <w:sz w:val="30"/>
          <w:szCs w:val="30"/>
          <w:vertAlign w:val="superscript"/>
          <w:cs/>
        </w:rPr>
        <w:tab/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สุทธิจากมูลค่าหลักประกัน (สินค้า</w:t>
      </w:r>
      <w:r w:rsidRPr="00E5456B">
        <w:rPr>
          <w:rFonts w:ascii="Angsana New" w:hAnsi="Angsana New"/>
          <w:color w:val="000000"/>
          <w:sz w:val="30"/>
          <w:szCs w:val="30"/>
        </w:rPr>
        <w:t>)</w:t>
      </w:r>
    </w:p>
    <w:p w14:paraId="0DB99EE7" w14:textId="4B9C4997" w:rsidR="0089058A" w:rsidRPr="0089058A" w:rsidRDefault="0089058A">
      <w:pPr>
        <w:rPr>
          <w:cs/>
        </w:rPr>
        <w:sectPr w:rsidR="0089058A" w:rsidRPr="0089058A" w:rsidSect="00BA6FE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310" w:type="dxa"/>
        <w:tblInd w:w="738" w:type="dxa"/>
        <w:tblLook w:val="04A0" w:firstRow="1" w:lastRow="0" w:firstColumn="1" w:lastColumn="0" w:noHBand="0" w:noVBand="1"/>
      </w:tblPr>
      <w:tblGrid>
        <w:gridCol w:w="3635"/>
        <w:gridCol w:w="346"/>
        <w:gridCol w:w="1776"/>
        <w:gridCol w:w="361"/>
        <w:gridCol w:w="1800"/>
        <w:gridCol w:w="417"/>
        <w:gridCol w:w="2015"/>
        <w:gridCol w:w="412"/>
        <w:gridCol w:w="1748"/>
        <w:gridCol w:w="1800"/>
      </w:tblGrid>
      <w:tr w:rsidR="00F64AF0" w:rsidRPr="005259D0" w14:paraId="4420A275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0BEF7F32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" w:type="dxa"/>
            <w:shd w:val="clear" w:color="auto" w:fill="auto"/>
          </w:tcPr>
          <w:p w14:paraId="7DEF65F2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9" w:type="dxa"/>
            <w:gridSpan w:val="8"/>
          </w:tcPr>
          <w:p w14:paraId="6426EB60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64AF0" w:rsidRPr="005259D0" w14:paraId="24005467" w14:textId="77777777" w:rsidTr="00932995">
        <w:trPr>
          <w:trHeight w:val="1224"/>
        </w:trPr>
        <w:tc>
          <w:tcPr>
            <w:tcW w:w="3635" w:type="dxa"/>
            <w:shd w:val="clear" w:color="auto" w:fill="auto"/>
          </w:tcPr>
          <w:p w14:paraId="33054184" w14:textId="77777777" w:rsidR="00F64AF0" w:rsidRPr="005259D0" w:rsidRDefault="00F64AF0" w:rsidP="00932995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BAF24B7" w14:textId="77777777" w:rsidR="00F64AF0" w:rsidRPr="005259D0" w:rsidRDefault="00F64AF0" w:rsidP="00932995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20706D" w14:textId="77777777" w:rsidR="00F64AF0" w:rsidRPr="009C7DC9" w:rsidRDefault="00F64AF0" w:rsidP="00932995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3407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7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46" w:type="dxa"/>
            <w:shd w:val="clear" w:color="auto" w:fill="auto"/>
          </w:tcPr>
          <w:p w14:paraId="2C85C776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6" w:type="dxa"/>
          </w:tcPr>
          <w:p w14:paraId="2341C6BF" w14:textId="77777777" w:rsidR="00F64AF0" w:rsidRDefault="00F64AF0" w:rsidP="0093299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724ECD" w14:textId="77777777" w:rsidR="00F64AF0" w:rsidRDefault="00F64AF0" w:rsidP="00932995">
            <w:pPr>
              <w:spacing w:line="380" w:lineRule="exact"/>
              <w:ind w:right="-131" w:firstLine="72"/>
              <w:rPr>
                <w:rFonts w:ascii="Angsana New" w:hAnsi="Angsana New"/>
                <w:sz w:val="30"/>
                <w:szCs w:val="30"/>
              </w:rPr>
            </w:pPr>
          </w:p>
          <w:p w14:paraId="1545D7E8" w14:textId="77777777" w:rsidR="00F64AF0" w:rsidRPr="005259D0" w:rsidRDefault="00F64AF0" w:rsidP="00932995">
            <w:pPr>
              <w:spacing w:line="380" w:lineRule="exact"/>
              <w:ind w:right="-131" w:hanging="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361" w:type="dxa"/>
          </w:tcPr>
          <w:p w14:paraId="3378930F" w14:textId="77777777" w:rsidR="00F64AF0" w:rsidRPr="005259D0" w:rsidRDefault="00F64AF0" w:rsidP="0093299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3AE6DA2" w14:textId="77777777" w:rsidR="00F64AF0" w:rsidRDefault="00F64AF0" w:rsidP="0093299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B0A8C2" w14:textId="77777777" w:rsidR="00F64AF0" w:rsidRPr="005259D0" w:rsidRDefault="00F64AF0" w:rsidP="0093299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5259D0">
              <w:rPr>
                <w:rFonts w:ascii="Angsana New" w:hAnsi="Angsana New"/>
                <w:sz w:val="30"/>
                <w:szCs w:val="30"/>
              </w:rPr>
              <w:t>-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6067C2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7" w:type="dxa"/>
            <w:shd w:val="clear" w:color="auto" w:fill="auto"/>
          </w:tcPr>
          <w:p w14:paraId="2546EA34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2C938A8F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3337563C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2" w:type="dxa"/>
            <w:shd w:val="clear" w:color="auto" w:fill="auto"/>
          </w:tcPr>
          <w:p w14:paraId="6CF3FDCE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75CC903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</w:t>
            </w:r>
          </w:p>
          <w:p w14:paraId="6D98579F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00" w:type="dxa"/>
            <w:shd w:val="clear" w:color="auto" w:fill="auto"/>
          </w:tcPr>
          <w:p w14:paraId="08665F4F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630694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</w:tr>
      <w:tr w:rsidR="00F64AF0" w:rsidRPr="005259D0" w14:paraId="06187F7F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3BB2B7D4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" w:type="dxa"/>
            <w:shd w:val="clear" w:color="auto" w:fill="auto"/>
          </w:tcPr>
          <w:p w14:paraId="524313A3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725522F6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361" w:type="dxa"/>
          </w:tcPr>
          <w:p w14:paraId="472B33E6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2" w:type="dxa"/>
            <w:gridSpan w:val="3"/>
            <w:shd w:val="clear" w:color="auto" w:fill="auto"/>
          </w:tcPr>
          <w:p w14:paraId="5F72D432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12" w:type="dxa"/>
            <w:shd w:val="clear" w:color="auto" w:fill="auto"/>
          </w:tcPr>
          <w:p w14:paraId="5343739B" w14:textId="77777777" w:rsidR="00F64AF0" w:rsidRPr="005259D0" w:rsidRDefault="00F64AF0" w:rsidP="00932995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5DB6DB4C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</w:tcPr>
          <w:p w14:paraId="4B07D238" w14:textId="77777777" w:rsidR="00F64AF0" w:rsidRPr="005259D0" w:rsidRDefault="00F64AF0" w:rsidP="0093299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4AF0" w:rsidRPr="005259D0" w14:paraId="61AA5F1E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74DFD3BF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46" w:type="dxa"/>
            <w:shd w:val="clear" w:color="auto" w:fill="auto"/>
          </w:tcPr>
          <w:p w14:paraId="49CB3175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13354513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7DA7AF2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F6A543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252EC33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0E03366D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2C4B9E3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C0224D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294BF2B2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AF0" w:rsidRPr="005259D0" w14:paraId="1354E765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600FF489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46" w:type="dxa"/>
            <w:shd w:val="clear" w:color="auto" w:fill="auto"/>
          </w:tcPr>
          <w:p w14:paraId="5F252886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2F90871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shd w:val="clear" w:color="auto" w:fill="auto"/>
          </w:tcPr>
          <w:p w14:paraId="569AE16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EC6362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6517B10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58EE80D4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dxa"/>
            <w:shd w:val="clear" w:color="auto" w:fill="auto"/>
          </w:tcPr>
          <w:p w14:paraId="50D11C7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13D8D5F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165395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4AF0" w:rsidRPr="005259D0" w14:paraId="7AD644AA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3B3DBC2F" w14:textId="77777777" w:rsidR="00F64AF0" w:rsidRPr="005259D0" w:rsidRDefault="00F64AF0" w:rsidP="0093299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4A6938E5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41B874DF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5C68540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96C28D2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3566D46F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44F07F7D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5957BE1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62476D6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0FEFBA99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AF0" w:rsidRPr="005259D0" w14:paraId="3184195E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091519BC" w14:textId="77777777" w:rsidR="00F64AF0" w:rsidRPr="005259D0" w:rsidRDefault="00F64AF0" w:rsidP="0093299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0988EB09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64AD7269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6D0B248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F85F91B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31B27087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2593BE37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2FF50F4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7582C0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3C9EC1F8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AF0" w:rsidRPr="005259D0" w14:paraId="7BC9BAC5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33CDEF8F" w14:textId="77777777" w:rsidR="00F64AF0" w:rsidRPr="005259D0" w:rsidRDefault="00F64AF0" w:rsidP="0093299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7E6C1491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135DF3CB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61" w:type="dxa"/>
            <w:shd w:val="clear" w:color="auto" w:fill="auto"/>
          </w:tcPr>
          <w:p w14:paraId="165E62A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FA7096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17" w:type="dxa"/>
            <w:shd w:val="clear" w:color="auto" w:fill="auto"/>
          </w:tcPr>
          <w:p w14:paraId="4BBE09E0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548DB8FB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5BFE508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663E84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14:paraId="01D24C67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AF0" w:rsidRPr="005259D0" w14:paraId="57E29CC3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050F0FFC" w14:textId="77777777" w:rsidR="00F64AF0" w:rsidRPr="005259D0" w:rsidRDefault="00F64AF0" w:rsidP="0093299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2DE4D6B1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3F0D1B38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74DA01C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A83A967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5806BA8B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152F5671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5413EEC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BBB942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0" w:type="dxa"/>
            <w:shd w:val="clear" w:color="auto" w:fill="auto"/>
          </w:tcPr>
          <w:p w14:paraId="062F191A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AF0" w:rsidRPr="005259D0" w14:paraId="1B08EF8B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2BA4C606" w14:textId="77777777" w:rsidR="00F64AF0" w:rsidRPr="005259D0" w:rsidRDefault="00F64AF0" w:rsidP="0093299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6B4D9E35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1BBB42C7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79FD98F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0E14ECA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2E984AF7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2380A652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1979614C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0965B5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0" w:type="dxa"/>
            <w:shd w:val="clear" w:color="auto" w:fill="auto"/>
          </w:tcPr>
          <w:p w14:paraId="033B7520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AF0" w:rsidRPr="005259D0" w14:paraId="462BE7F1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40DA73B3" w14:textId="77777777" w:rsidR="00F64AF0" w:rsidRPr="005259D0" w:rsidRDefault="00F64AF0" w:rsidP="0093299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17958075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5D6DC798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578EE9CF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0AC9101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17438EEF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15CF29D0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3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4783D2E0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273DABB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03F0C115" w14:textId="77777777" w:rsidR="00F64AF0" w:rsidRPr="007E1A0C" w:rsidRDefault="00F64AF0" w:rsidP="000E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AF0" w:rsidRPr="005259D0" w14:paraId="78EC4D28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1D6DF3ED" w14:textId="77777777" w:rsidR="00F64AF0" w:rsidRPr="005259D0" w:rsidRDefault="00F64AF0" w:rsidP="0093299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46" w:type="dxa"/>
            <w:shd w:val="clear" w:color="auto" w:fill="auto"/>
          </w:tcPr>
          <w:p w14:paraId="1E3389BD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3A37EBCE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361" w:type="dxa"/>
            <w:shd w:val="clear" w:color="auto" w:fill="auto"/>
          </w:tcPr>
          <w:p w14:paraId="0E5E170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AA53AAF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161</w:t>
            </w:r>
          </w:p>
        </w:tc>
        <w:tc>
          <w:tcPr>
            <w:tcW w:w="417" w:type="dxa"/>
            <w:shd w:val="clear" w:color="auto" w:fill="auto"/>
          </w:tcPr>
          <w:p w14:paraId="3FC923B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226B0828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412" w:type="dxa"/>
            <w:shd w:val="clear" w:color="auto" w:fill="auto"/>
          </w:tcPr>
          <w:p w14:paraId="7F24AB9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3CD89202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5B6626D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</w:tr>
      <w:tr w:rsidR="00F64AF0" w:rsidRPr="005259D0" w14:paraId="3A956336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1C58F5F0" w14:textId="77777777" w:rsidR="00F64AF0" w:rsidRPr="005259D0" w:rsidRDefault="00F64AF0" w:rsidP="0093299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46" w:type="dxa"/>
            <w:shd w:val="clear" w:color="auto" w:fill="auto"/>
          </w:tcPr>
          <w:p w14:paraId="1BDFBC26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7141CDF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</w:p>
        </w:tc>
        <w:tc>
          <w:tcPr>
            <w:tcW w:w="361" w:type="dxa"/>
            <w:shd w:val="clear" w:color="auto" w:fill="auto"/>
          </w:tcPr>
          <w:p w14:paraId="0487D74D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A5B529A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169</w:t>
            </w:r>
          </w:p>
        </w:tc>
        <w:tc>
          <w:tcPr>
            <w:tcW w:w="417" w:type="dxa"/>
            <w:shd w:val="clear" w:color="auto" w:fill="auto"/>
          </w:tcPr>
          <w:p w14:paraId="4C7CCF8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6B32A2B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4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  <w:tc>
          <w:tcPr>
            <w:tcW w:w="412" w:type="dxa"/>
            <w:shd w:val="clear" w:color="auto" w:fill="auto"/>
          </w:tcPr>
          <w:p w14:paraId="10985E09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05C2AF4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14:paraId="2AE8A88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</w:tr>
      <w:tr w:rsidR="00F64AF0" w:rsidRPr="005259D0" w14:paraId="71F305D2" w14:textId="77777777" w:rsidTr="00932995">
        <w:trPr>
          <w:trHeight w:val="389"/>
        </w:trPr>
        <w:tc>
          <w:tcPr>
            <w:tcW w:w="3635" w:type="dxa"/>
            <w:shd w:val="clear" w:color="auto" w:fill="auto"/>
          </w:tcPr>
          <w:p w14:paraId="100BDC3F" w14:textId="77777777" w:rsidR="00F64AF0" w:rsidRPr="005259D0" w:rsidRDefault="00F64AF0" w:rsidP="00932995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6" w:type="dxa"/>
            <w:shd w:val="clear" w:color="auto" w:fill="auto"/>
          </w:tcPr>
          <w:p w14:paraId="320D1742" w14:textId="77777777" w:rsidR="00F64AF0" w:rsidRPr="005259D0" w:rsidRDefault="00F64AF0" w:rsidP="0093299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2058F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61" w:type="dxa"/>
            <w:shd w:val="clear" w:color="auto" w:fill="auto"/>
          </w:tcPr>
          <w:p w14:paraId="6EDC1CD5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081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417" w:type="dxa"/>
            <w:shd w:val="clear" w:color="auto" w:fill="auto"/>
          </w:tcPr>
          <w:p w14:paraId="12817B93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7280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4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</w:t>
            </w:r>
          </w:p>
        </w:tc>
        <w:tc>
          <w:tcPr>
            <w:tcW w:w="412" w:type="dxa"/>
            <w:shd w:val="clear" w:color="auto" w:fill="auto"/>
          </w:tcPr>
          <w:p w14:paraId="042B3F8B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A315CF7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81C51" w14:textId="77777777" w:rsidR="00F64AF0" w:rsidRPr="007E1A0C" w:rsidRDefault="00F64AF0" w:rsidP="0093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</w:t>
            </w:r>
          </w:p>
        </w:tc>
      </w:tr>
    </w:tbl>
    <w:p w14:paraId="1C692EB5" w14:textId="77777777" w:rsidR="00F64AF0" w:rsidRDefault="00F64AF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</w:rPr>
      </w:pPr>
    </w:p>
    <w:p w14:paraId="759AB57C" w14:textId="6886BA76" w:rsidR="003A3B48" w:rsidRPr="00E5456B" w:rsidRDefault="003A3B48" w:rsidP="003A3B48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      </w:t>
      </w:r>
      <w:r>
        <w:rPr>
          <w:rFonts w:ascii="Angsana New" w:hAnsi="Angsana New"/>
          <w:color w:val="000000"/>
          <w:sz w:val="30"/>
          <w:szCs w:val="30"/>
          <w:vertAlign w:val="superscript"/>
          <w:cs/>
        </w:rPr>
        <w:tab/>
      </w:r>
      <w:r>
        <w:rPr>
          <w:rFonts w:ascii="Angsana New" w:hAnsi="Angsana New"/>
          <w:color w:val="000000"/>
          <w:sz w:val="30"/>
          <w:szCs w:val="30"/>
          <w:vertAlign w:val="superscript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        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</w:rPr>
        <w:t>1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รายได้ดอกเบี้ยรับรอการรับรู้และภาษีขายรอตัดบัญชี</w:t>
      </w:r>
    </w:p>
    <w:p w14:paraId="4B314098" w14:textId="13AC3409" w:rsidR="003A3B48" w:rsidRPr="00E5456B" w:rsidRDefault="003A3B48" w:rsidP="003A3B48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vertAlign w:val="superscript"/>
          <w:cs/>
        </w:rPr>
        <w:tab/>
      </w:r>
      <w:r>
        <w:rPr>
          <w:rFonts w:ascii="Angsana New" w:hAnsi="Angsana New"/>
          <w:color w:val="000000"/>
          <w:sz w:val="30"/>
          <w:szCs w:val="30"/>
          <w:vertAlign w:val="superscript"/>
          <w:cs/>
        </w:rPr>
        <w:tab/>
      </w:r>
      <w:r>
        <w:rPr>
          <w:rFonts w:ascii="Angsana New" w:hAnsi="Angsana New"/>
          <w:color w:val="000000"/>
          <w:sz w:val="30"/>
          <w:szCs w:val="30"/>
          <w:vertAlign w:val="superscript"/>
          <w:cs/>
        </w:rPr>
        <w:tab/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สุทธิจากมูลค่าหลักประกัน (สินค้า</w:t>
      </w:r>
      <w:r w:rsidRPr="00E5456B">
        <w:rPr>
          <w:rFonts w:ascii="Angsana New" w:hAnsi="Angsana New"/>
          <w:color w:val="000000"/>
          <w:sz w:val="30"/>
          <w:szCs w:val="30"/>
        </w:rPr>
        <w:t>)</w:t>
      </w:r>
    </w:p>
    <w:p w14:paraId="12EFF5E2" w14:textId="49F52670" w:rsidR="006F69F3" w:rsidRPr="003A3B48" w:rsidRDefault="006F69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</w:rPr>
        <w:sectPr w:rsidR="006F69F3" w:rsidRPr="003A3B48" w:rsidSect="00BA6FE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AB8A7B6" w14:textId="38332916" w:rsidR="005D56B9" w:rsidRPr="00AF141A" w:rsidRDefault="000B058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3906A4F8" w14:textId="77777777" w:rsidR="005D56B9" w:rsidRPr="00CF1FF6" w:rsidRDefault="005D56B9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91" w:type="dxa"/>
        <w:tblInd w:w="450" w:type="dxa"/>
        <w:tblLook w:val="01E0" w:firstRow="1" w:lastRow="1" w:firstColumn="1" w:lastColumn="1" w:noHBand="0" w:noVBand="0"/>
      </w:tblPr>
      <w:tblGrid>
        <w:gridCol w:w="3369"/>
        <w:gridCol w:w="1023"/>
        <w:gridCol w:w="1031"/>
        <w:gridCol w:w="270"/>
        <w:gridCol w:w="1025"/>
        <w:gridCol w:w="270"/>
        <w:gridCol w:w="79"/>
        <w:gridCol w:w="1016"/>
        <w:gridCol w:w="265"/>
        <w:gridCol w:w="1043"/>
      </w:tblGrid>
      <w:tr w:rsidR="009D3E00" w:rsidRPr="00D31C4E" w14:paraId="3ADE356A" w14:textId="77777777" w:rsidTr="00396587">
        <w:trPr>
          <w:trHeight w:val="20"/>
          <w:tblHeader/>
        </w:trPr>
        <w:tc>
          <w:tcPr>
            <w:tcW w:w="3369" w:type="dxa"/>
          </w:tcPr>
          <w:p w14:paraId="6A0C2DEB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04A6D6E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26" w:type="dxa"/>
            <w:gridSpan w:val="3"/>
            <w:hideMark/>
          </w:tcPr>
          <w:p w14:paraId="725505BA" w14:textId="11362E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49" w:type="dxa"/>
            <w:gridSpan w:val="2"/>
          </w:tcPr>
          <w:p w14:paraId="42C998A5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24" w:type="dxa"/>
            <w:gridSpan w:val="3"/>
            <w:hideMark/>
          </w:tcPr>
          <w:p w14:paraId="4AF1D752" w14:textId="7AADF0ED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96587" w:rsidRPr="00D31C4E" w14:paraId="49BAF073" w14:textId="77777777" w:rsidTr="006D3FFC">
        <w:trPr>
          <w:trHeight w:val="20"/>
          <w:tblHeader/>
        </w:trPr>
        <w:tc>
          <w:tcPr>
            <w:tcW w:w="3369" w:type="dxa"/>
          </w:tcPr>
          <w:p w14:paraId="28E20092" w14:textId="77777777" w:rsidR="00396587" w:rsidRPr="00D31C4E" w:rsidRDefault="00396587" w:rsidP="003965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13CAFA5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EED0" w14:textId="1692258F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58EF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B714" w14:textId="7FB78E2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7227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0D9E" w14:textId="3FD558A4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3633A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29996" w14:textId="76B669C3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96587" w:rsidRPr="00D31C4E" w14:paraId="56CB5C5D" w14:textId="77777777" w:rsidTr="006D3FFC">
        <w:trPr>
          <w:trHeight w:val="20"/>
          <w:tblHeader/>
        </w:trPr>
        <w:tc>
          <w:tcPr>
            <w:tcW w:w="3369" w:type="dxa"/>
          </w:tcPr>
          <w:p w14:paraId="6F4F6F26" w14:textId="77777777" w:rsidR="00396587" w:rsidRPr="00D31C4E" w:rsidRDefault="00396587" w:rsidP="003965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5567E829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4158" w14:textId="4F04440B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17548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1A5B" w14:textId="71B32A8B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EEAD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91F9D" w14:textId="0173FA74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AFCA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A57C" w14:textId="595BF39B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D3E00" w:rsidRPr="00D31C4E" w14:paraId="7E4963F6" w14:textId="77777777" w:rsidTr="00396587">
        <w:trPr>
          <w:trHeight w:val="20"/>
          <w:tblHeader/>
        </w:trPr>
        <w:tc>
          <w:tcPr>
            <w:tcW w:w="3369" w:type="dxa"/>
          </w:tcPr>
          <w:p w14:paraId="79B3E810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DAB5BC" w14:textId="38FEF3EE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center"/>
            <w:hideMark/>
          </w:tcPr>
          <w:p w14:paraId="327AB3F5" w14:textId="29E147E6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58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28567C7F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  <w:hideMark/>
          </w:tcPr>
          <w:p w14:paraId="18F2DA59" w14:textId="2DE8DD01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5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49" w:type="dxa"/>
            <w:gridSpan w:val="2"/>
          </w:tcPr>
          <w:p w14:paraId="37AF4360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center"/>
            <w:hideMark/>
          </w:tcPr>
          <w:p w14:paraId="59B898CF" w14:textId="322BD6D9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58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5" w:type="dxa"/>
            <w:vAlign w:val="center"/>
          </w:tcPr>
          <w:p w14:paraId="19CB1C5C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  <w:hideMark/>
          </w:tcPr>
          <w:p w14:paraId="200BC320" w14:textId="479D3CB1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5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D3E00" w:rsidRPr="00D31C4E" w14:paraId="349A1D15" w14:textId="77777777" w:rsidTr="00396587">
        <w:trPr>
          <w:trHeight w:val="20"/>
          <w:tblHeader/>
        </w:trPr>
        <w:tc>
          <w:tcPr>
            <w:tcW w:w="3369" w:type="dxa"/>
          </w:tcPr>
          <w:p w14:paraId="608CBD31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242DF23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9" w:type="dxa"/>
            <w:gridSpan w:val="8"/>
            <w:hideMark/>
          </w:tcPr>
          <w:p w14:paraId="2A770F7E" w14:textId="6E06E08C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419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28C9" w:rsidRPr="00D31C4E" w14:paraId="1E50BAF7" w14:textId="77777777" w:rsidTr="00396587">
        <w:trPr>
          <w:trHeight w:val="20"/>
        </w:trPr>
        <w:tc>
          <w:tcPr>
            <w:tcW w:w="3369" w:type="dxa"/>
            <w:hideMark/>
          </w:tcPr>
          <w:p w14:paraId="175A6CF9" w14:textId="77777777" w:rsidR="00A128C9" w:rsidRPr="00D31C4E" w:rsidRDefault="00A128C9" w:rsidP="00A128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23" w:type="dxa"/>
          </w:tcPr>
          <w:p w14:paraId="031344BB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5407D39" w14:textId="523B8A2E" w:rsidR="00A128C9" w:rsidRPr="00371B82" w:rsidRDefault="008B0E7E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68,821</w:t>
            </w:r>
          </w:p>
        </w:tc>
        <w:tc>
          <w:tcPr>
            <w:tcW w:w="270" w:type="dxa"/>
            <w:shd w:val="clear" w:color="auto" w:fill="auto"/>
          </w:tcPr>
          <w:p w14:paraId="6610AB87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shd w:val="clear" w:color="auto" w:fill="auto"/>
          </w:tcPr>
          <w:p w14:paraId="28915740" w14:textId="7CDE1956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4,896</w:t>
            </w:r>
          </w:p>
        </w:tc>
        <w:tc>
          <w:tcPr>
            <w:tcW w:w="270" w:type="dxa"/>
            <w:shd w:val="clear" w:color="auto" w:fill="auto"/>
          </w:tcPr>
          <w:p w14:paraId="6ACCF9BB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4955FB6" w14:textId="48C970E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62,917</w:t>
            </w:r>
          </w:p>
        </w:tc>
        <w:tc>
          <w:tcPr>
            <w:tcW w:w="265" w:type="dxa"/>
            <w:shd w:val="clear" w:color="auto" w:fill="auto"/>
          </w:tcPr>
          <w:p w14:paraId="0185AECD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008F8E3F" w14:textId="3D2173FD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44,407</w:t>
            </w:r>
          </w:p>
        </w:tc>
      </w:tr>
      <w:tr w:rsidR="00A128C9" w:rsidRPr="00D31C4E" w14:paraId="42F326A6" w14:textId="77777777" w:rsidTr="001163D4">
        <w:trPr>
          <w:trHeight w:val="20"/>
        </w:trPr>
        <w:tc>
          <w:tcPr>
            <w:tcW w:w="3369" w:type="dxa"/>
            <w:hideMark/>
          </w:tcPr>
          <w:p w14:paraId="1A215DED" w14:textId="246BEDFD" w:rsidR="00A128C9" w:rsidRPr="00D31C4E" w:rsidRDefault="00A128C9" w:rsidP="00A128C9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6635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  <w:r w:rsidRPr="00C66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</w:tcPr>
          <w:p w14:paraId="0D1CFD2B" w14:textId="40E50551" w:rsidR="00A128C9" w:rsidRPr="00D31C4E" w:rsidRDefault="00A128C9" w:rsidP="00A128C9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C290EF6" w14:textId="044BBEE5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3E2FB544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shd w:val="clear" w:color="auto" w:fill="auto"/>
          </w:tcPr>
          <w:p w14:paraId="4749D53F" w14:textId="718487D2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7686A474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65FFCCA" w14:textId="72FD1ED6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65" w:type="dxa"/>
            <w:shd w:val="clear" w:color="auto" w:fill="auto"/>
          </w:tcPr>
          <w:p w14:paraId="4B719498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5F5E626F" w14:textId="03E7AE3B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A128C9" w:rsidRPr="00D31C4E" w14:paraId="6F71BD69" w14:textId="77777777" w:rsidTr="00396587">
        <w:trPr>
          <w:trHeight w:val="20"/>
        </w:trPr>
        <w:tc>
          <w:tcPr>
            <w:tcW w:w="3369" w:type="dxa"/>
            <w:hideMark/>
          </w:tcPr>
          <w:p w14:paraId="051E7E7B" w14:textId="77777777" w:rsidR="00A128C9" w:rsidRPr="00D31C4E" w:rsidRDefault="00A128C9" w:rsidP="00A128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</w:tcPr>
          <w:p w14:paraId="7DE6F5CB" w14:textId="163659CF" w:rsidR="00A128C9" w:rsidRPr="00D31C4E" w:rsidRDefault="00A128C9" w:rsidP="00A128C9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20706708" w14:textId="68E7026C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14,508</w:t>
            </w:r>
          </w:p>
        </w:tc>
        <w:tc>
          <w:tcPr>
            <w:tcW w:w="270" w:type="dxa"/>
            <w:shd w:val="clear" w:color="auto" w:fill="auto"/>
          </w:tcPr>
          <w:p w14:paraId="132D622B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shd w:val="clear" w:color="auto" w:fill="auto"/>
          </w:tcPr>
          <w:p w14:paraId="4F1BD14E" w14:textId="44D355E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19,967</w:t>
            </w:r>
          </w:p>
        </w:tc>
        <w:tc>
          <w:tcPr>
            <w:tcW w:w="270" w:type="dxa"/>
            <w:shd w:val="clear" w:color="auto" w:fill="auto"/>
          </w:tcPr>
          <w:p w14:paraId="79397453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C308FEF" w14:textId="7394FE89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14,509</w:t>
            </w:r>
          </w:p>
        </w:tc>
        <w:tc>
          <w:tcPr>
            <w:tcW w:w="265" w:type="dxa"/>
            <w:shd w:val="clear" w:color="auto" w:fill="auto"/>
          </w:tcPr>
          <w:p w14:paraId="5E0EA05C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722ACFC5" w14:textId="126F413C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19,967</w:t>
            </w:r>
          </w:p>
        </w:tc>
      </w:tr>
      <w:tr w:rsidR="00A128C9" w:rsidRPr="00D31C4E" w14:paraId="125B0038" w14:textId="77777777" w:rsidTr="00396587">
        <w:trPr>
          <w:trHeight w:val="20"/>
        </w:trPr>
        <w:tc>
          <w:tcPr>
            <w:tcW w:w="3369" w:type="dxa"/>
            <w:hideMark/>
          </w:tcPr>
          <w:p w14:paraId="797C674B" w14:textId="77777777" w:rsidR="00A128C9" w:rsidRPr="00D31C4E" w:rsidRDefault="00A128C9" w:rsidP="00A128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23" w:type="dxa"/>
          </w:tcPr>
          <w:p w14:paraId="349395B8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CE375DC" w14:textId="0154E206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66,423</w:t>
            </w:r>
          </w:p>
        </w:tc>
        <w:tc>
          <w:tcPr>
            <w:tcW w:w="270" w:type="dxa"/>
            <w:shd w:val="clear" w:color="auto" w:fill="auto"/>
          </w:tcPr>
          <w:p w14:paraId="5D2D2D5F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shd w:val="clear" w:color="auto" w:fill="auto"/>
          </w:tcPr>
          <w:p w14:paraId="2932750C" w14:textId="7F96151B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68,922</w:t>
            </w:r>
          </w:p>
        </w:tc>
        <w:tc>
          <w:tcPr>
            <w:tcW w:w="270" w:type="dxa"/>
            <w:shd w:val="clear" w:color="auto" w:fill="auto"/>
          </w:tcPr>
          <w:p w14:paraId="0FC1178B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DB0DC3A" w14:textId="35F5C548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66,423</w:t>
            </w:r>
          </w:p>
        </w:tc>
        <w:tc>
          <w:tcPr>
            <w:tcW w:w="265" w:type="dxa"/>
            <w:shd w:val="clear" w:color="auto" w:fill="auto"/>
          </w:tcPr>
          <w:p w14:paraId="04FD87C6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0D4E5D39" w14:textId="45FD2072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68,922</w:t>
            </w:r>
          </w:p>
        </w:tc>
      </w:tr>
      <w:tr w:rsidR="00A128C9" w:rsidRPr="00D31C4E" w14:paraId="1EC919D3" w14:textId="77777777" w:rsidTr="00396587">
        <w:trPr>
          <w:trHeight w:val="20"/>
        </w:trPr>
        <w:tc>
          <w:tcPr>
            <w:tcW w:w="3369" w:type="dxa"/>
          </w:tcPr>
          <w:p w14:paraId="44C86E3E" w14:textId="6CD3CA4E" w:rsidR="00A128C9" w:rsidRPr="00D31C4E" w:rsidRDefault="00A128C9" w:rsidP="00A128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23" w:type="dxa"/>
          </w:tcPr>
          <w:p w14:paraId="583A2467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9936221" w14:textId="306FAC2A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6,395</w:t>
            </w:r>
          </w:p>
        </w:tc>
        <w:tc>
          <w:tcPr>
            <w:tcW w:w="270" w:type="dxa"/>
            <w:shd w:val="clear" w:color="auto" w:fill="auto"/>
          </w:tcPr>
          <w:p w14:paraId="3628563E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shd w:val="clear" w:color="auto" w:fill="auto"/>
          </w:tcPr>
          <w:p w14:paraId="44816296" w14:textId="1BC5F034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  <w:tc>
          <w:tcPr>
            <w:tcW w:w="270" w:type="dxa"/>
            <w:shd w:val="clear" w:color="auto" w:fill="auto"/>
          </w:tcPr>
          <w:p w14:paraId="32AFFB12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3FAE91" w14:textId="309E2A35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6,395</w:t>
            </w:r>
          </w:p>
        </w:tc>
        <w:tc>
          <w:tcPr>
            <w:tcW w:w="265" w:type="dxa"/>
            <w:shd w:val="clear" w:color="auto" w:fill="auto"/>
          </w:tcPr>
          <w:p w14:paraId="3A18C007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628B8DBB" w14:textId="1B80BA45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</w:tr>
      <w:tr w:rsidR="00A128C9" w:rsidRPr="00D31C4E" w14:paraId="480EE83B" w14:textId="77777777" w:rsidTr="00396587">
        <w:trPr>
          <w:trHeight w:val="20"/>
        </w:trPr>
        <w:tc>
          <w:tcPr>
            <w:tcW w:w="3369" w:type="dxa"/>
          </w:tcPr>
          <w:p w14:paraId="3D2177CA" w14:textId="165AA60E" w:rsidR="00A128C9" w:rsidRPr="00D31C4E" w:rsidRDefault="00A128C9" w:rsidP="00A128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23" w:type="dxa"/>
          </w:tcPr>
          <w:p w14:paraId="47FD46F7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14:paraId="5A984F9D" w14:textId="472C92A3" w:rsidR="00A128C9" w:rsidRPr="00A128C9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1,111</w:t>
            </w:r>
          </w:p>
        </w:tc>
        <w:tc>
          <w:tcPr>
            <w:tcW w:w="270" w:type="dxa"/>
            <w:shd w:val="clear" w:color="auto" w:fill="auto"/>
          </w:tcPr>
          <w:p w14:paraId="20332ABB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65FB029A" w14:textId="7F49E1C1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99FB066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F2CD2" w14:textId="3EC5FEEF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1,111</w:t>
            </w:r>
          </w:p>
        </w:tc>
        <w:tc>
          <w:tcPr>
            <w:tcW w:w="265" w:type="dxa"/>
            <w:shd w:val="clear" w:color="auto" w:fill="auto"/>
          </w:tcPr>
          <w:p w14:paraId="48A7401E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535391D8" w14:textId="47433C71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128C9" w:rsidRPr="00D31C4E" w14:paraId="41A2E9AF" w14:textId="77777777" w:rsidTr="00396587">
        <w:trPr>
          <w:trHeight w:val="20"/>
        </w:trPr>
        <w:tc>
          <w:tcPr>
            <w:tcW w:w="3369" w:type="dxa"/>
          </w:tcPr>
          <w:p w14:paraId="58D18599" w14:textId="77777777" w:rsidR="00A128C9" w:rsidRPr="00D31C4E" w:rsidRDefault="00A128C9" w:rsidP="00A128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8FF2202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6EC8A85A" w14:textId="3F6D694E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0E7E">
              <w:rPr>
                <w:rFonts w:asciiTheme="majorBidi" w:hAnsiTheme="majorBidi" w:cstheme="majorBidi"/>
                <w:sz w:val="30"/>
                <w:szCs w:val="30"/>
              </w:rPr>
              <w:t>57,772</w:t>
            </w:r>
          </w:p>
        </w:tc>
        <w:tc>
          <w:tcPr>
            <w:tcW w:w="270" w:type="dxa"/>
            <w:shd w:val="clear" w:color="auto" w:fill="auto"/>
          </w:tcPr>
          <w:p w14:paraId="22EF67D4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14:paraId="556EEF7B" w14:textId="0BA00F9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147,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1BE615C1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DD5F4F" w14:textId="4CD1DBD5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151,868</w:t>
            </w:r>
          </w:p>
        </w:tc>
        <w:tc>
          <w:tcPr>
            <w:tcW w:w="265" w:type="dxa"/>
            <w:shd w:val="clear" w:color="auto" w:fill="auto"/>
          </w:tcPr>
          <w:p w14:paraId="1B9E3D82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20AA559B" w14:textId="3B708461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A128C9" w:rsidRPr="00D31C4E" w14:paraId="6B0B848A" w14:textId="77777777" w:rsidTr="001163D4">
        <w:trPr>
          <w:trHeight w:val="20"/>
        </w:trPr>
        <w:tc>
          <w:tcPr>
            <w:tcW w:w="3369" w:type="dxa"/>
            <w:hideMark/>
          </w:tcPr>
          <w:p w14:paraId="482413C6" w14:textId="19CFB5E4" w:rsidR="00A128C9" w:rsidRPr="00D31C4E" w:rsidRDefault="00A128C9" w:rsidP="00A128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23" w:type="dxa"/>
          </w:tcPr>
          <w:p w14:paraId="2B176BF2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14:paraId="3C94F4A9" w14:textId="2E34601C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(7,685)</w:t>
            </w:r>
          </w:p>
        </w:tc>
        <w:tc>
          <w:tcPr>
            <w:tcW w:w="270" w:type="dxa"/>
            <w:shd w:val="clear" w:color="auto" w:fill="auto"/>
          </w:tcPr>
          <w:p w14:paraId="397AD7C1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D138" w14:textId="3295F482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6E1D78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D736A" w14:textId="45B706BF" w:rsidR="00A128C9" w:rsidRPr="00371B82" w:rsidRDefault="00A128C9" w:rsidP="00A128C9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sz w:val="30"/>
                <w:szCs w:val="30"/>
              </w:rPr>
              <w:t>(6,291)</w:t>
            </w:r>
          </w:p>
        </w:tc>
        <w:tc>
          <w:tcPr>
            <w:tcW w:w="265" w:type="dxa"/>
            <w:shd w:val="clear" w:color="auto" w:fill="auto"/>
          </w:tcPr>
          <w:p w14:paraId="1DF175CA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7669" w14:textId="3EB6DDF8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5,721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28C9" w:rsidRPr="00D31C4E" w14:paraId="0AE84DAA" w14:textId="77777777" w:rsidTr="001163D4">
        <w:trPr>
          <w:trHeight w:val="20"/>
        </w:trPr>
        <w:tc>
          <w:tcPr>
            <w:tcW w:w="3369" w:type="dxa"/>
            <w:hideMark/>
          </w:tcPr>
          <w:p w14:paraId="33E89FA4" w14:textId="783FE529" w:rsidR="00A128C9" w:rsidRPr="00D31C4E" w:rsidRDefault="00A128C9" w:rsidP="00A128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3" w:type="dxa"/>
          </w:tcPr>
          <w:p w14:paraId="7E4113A4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B7C35" w14:textId="04553961" w:rsidR="00A128C9" w:rsidRPr="00A128C9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B0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0,087</w:t>
            </w:r>
          </w:p>
        </w:tc>
        <w:tc>
          <w:tcPr>
            <w:tcW w:w="270" w:type="dxa"/>
            <w:shd w:val="clear" w:color="auto" w:fill="auto"/>
          </w:tcPr>
          <w:p w14:paraId="64F8BA05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53792" w14:textId="3A24C02B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3,729</w:t>
            </w:r>
          </w:p>
        </w:tc>
        <w:tc>
          <w:tcPr>
            <w:tcW w:w="270" w:type="dxa"/>
            <w:shd w:val="clear" w:color="auto" w:fill="auto"/>
          </w:tcPr>
          <w:p w14:paraId="2431A924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2A066" w14:textId="198AA68E" w:rsidR="00A128C9" w:rsidRPr="00A128C9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8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145,577</w:t>
            </w:r>
          </w:p>
        </w:tc>
        <w:tc>
          <w:tcPr>
            <w:tcW w:w="265" w:type="dxa"/>
            <w:shd w:val="clear" w:color="auto" w:fill="auto"/>
          </w:tcPr>
          <w:p w14:paraId="5140261F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34E87" w14:textId="0CC364E5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</w:tr>
      <w:tr w:rsidR="00A128C9" w:rsidRPr="00D31C4E" w14:paraId="3F620F23" w14:textId="77777777" w:rsidTr="00396587">
        <w:trPr>
          <w:trHeight w:val="20"/>
        </w:trPr>
        <w:tc>
          <w:tcPr>
            <w:tcW w:w="3369" w:type="dxa"/>
          </w:tcPr>
          <w:p w14:paraId="0CF82437" w14:textId="77777777" w:rsidR="00A128C9" w:rsidRPr="00D31C4E" w:rsidRDefault="00A128C9" w:rsidP="00A128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69200F6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3BB2EF" w14:textId="7777777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4C654B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D6F2B8" w14:textId="7777777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2A5C14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1B3FEF" w14:textId="7777777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D709767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6D339D" w14:textId="7777777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92B67B2" w14:textId="77777777" w:rsidR="00F74198" w:rsidRDefault="00F741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35F266" w14:textId="77777777" w:rsidR="00F74198" w:rsidRPr="00FD1598" w:rsidRDefault="00F741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F74198" w:rsidRPr="00FD1598" w:rsidSect="00BA6FE8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DA131FC" w14:textId="539C0C2B" w:rsidR="005D56B9" w:rsidRPr="00AF141A" w:rsidRDefault="000B058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p w14:paraId="6D0933CA" w14:textId="77777777" w:rsidR="006D3FFC" w:rsidRPr="006D3FFC" w:rsidRDefault="006D3FFC" w:rsidP="006D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78"/>
        <w:rPr>
          <w:rFonts w:ascii="Angsana New" w:eastAsia="MS Mincho" w:hAnsi="Angsana New"/>
          <w:sz w:val="16"/>
          <w:szCs w:val="16"/>
          <w:lang w:val="en-GB"/>
        </w:rPr>
      </w:pPr>
    </w:p>
    <w:p w14:paraId="6C075EFF" w14:textId="1D0D108D" w:rsidR="00F74198" w:rsidRDefault="006D3FFC" w:rsidP="006D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78"/>
        <w:rPr>
          <w:rFonts w:ascii="Angsana New" w:eastAsia="MS Mincho" w:hAnsi="Angsana New"/>
          <w:sz w:val="30"/>
          <w:szCs w:val="30"/>
          <w:lang w:val="en-GB"/>
        </w:rPr>
      </w:pPr>
      <w:r w:rsidRPr="006D3FFC">
        <w:rPr>
          <w:rFonts w:ascii="Angsana New" w:eastAsia="MS Mincho" w:hAnsi="Angsana New"/>
          <w:sz w:val="30"/>
          <w:szCs w:val="30"/>
          <w:cs/>
          <w:lang w:val="en-GB"/>
        </w:rPr>
        <w:t xml:space="preserve">เงินลงทุนในบริษัทย่อย ณ วันที่ 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>3</w:t>
      </w:r>
      <w:r w:rsidRPr="006D3FFC">
        <w:rPr>
          <w:rFonts w:ascii="Angsana New" w:eastAsia="MS Mincho" w:hAnsi="Angsana New"/>
          <w:sz w:val="30"/>
          <w:szCs w:val="30"/>
        </w:rPr>
        <w:t>1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6D3FFC">
        <w:rPr>
          <w:rFonts w:ascii="Angsana New" w:eastAsia="MS Mincho" w:hAnsi="Angsana New" w:hint="cs"/>
          <w:sz w:val="30"/>
          <w:szCs w:val="30"/>
          <w:cs/>
          <w:lang w:val="en-GB"/>
        </w:rPr>
        <w:t>มีนา</w:t>
      </w:r>
      <w:r w:rsidRPr="006D3FFC">
        <w:rPr>
          <w:rFonts w:ascii="Angsana New" w:eastAsia="MS Mincho" w:hAnsi="Angsana New"/>
          <w:sz w:val="30"/>
          <w:szCs w:val="30"/>
          <w:cs/>
          <w:lang w:val="en-GB"/>
        </w:rPr>
        <w:t>คม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6D3FFC">
        <w:rPr>
          <w:rFonts w:ascii="Angsana New" w:eastAsia="MS Mincho" w:hAnsi="Angsana New"/>
          <w:sz w:val="30"/>
          <w:szCs w:val="30"/>
        </w:rPr>
        <w:t>2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>56</w:t>
      </w:r>
      <w:r w:rsidR="00344541">
        <w:rPr>
          <w:rFonts w:ascii="Angsana New" w:eastAsia="MS Mincho" w:hAnsi="Angsana New"/>
          <w:sz w:val="30"/>
          <w:szCs w:val="30"/>
        </w:rPr>
        <w:t>3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6D3FFC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และ </w:t>
      </w:r>
      <w:r w:rsidRPr="006D3FFC">
        <w:rPr>
          <w:rFonts w:ascii="Angsana New" w:eastAsia="MS Mincho" w:hAnsi="Angsana New"/>
          <w:sz w:val="30"/>
          <w:szCs w:val="30"/>
        </w:rPr>
        <w:t xml:space="preserve">31 </w:t>
      </w:r>
      <w:r w:rsidRPr="006D3FFC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6D3FFC">
        <w:rPr>
          <w:rFonts w:ascii="Angsana New" w:eastAsia="MS Mincho" w:hAnsi="Angsana New"/>
          <w:sz w:val="30"/>
          <w:szCs w:val="30"/>
        </w:rPr>
        <w:t>256</w:t>
      </w:r>
      <w:r w:rsidR="00344541">
        <w:rPr>
          <w:rFonts w:ascii="Angsana New" w:eastAsia="MS Mincho" w:hAnsi="Angsana New"/>
          <w:sz w:val="30"/>
          <w:szCs w:val="30"/>
        </w:rPr>
        <w:t>2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6D3FFC">
        <w:rPr>
          <w:rFonts w:ascii="Angsana New" w:eastAsia="MS Mincho" w:hAnsi="Angsana New"/>
          <w:sz w:val="30"/>
          <w:szCs w:val="30"/>
          <w:cs/>
          <w:lang w:val="en-GB"/>
        </w:rPr>
        <w:t>มีดังนี้</w:t>
      </w:r>
    </w:p>
    <w:p w14:paraId="571F4916" w14:textId="77777777" w:rsidR="006D3FFC" w:rsidRPr="006D3FFC" w:rsidRDefault="006D3FFC" w:rsidP="006D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78"/>
        <w:rPr>
          <w:rFonts w:ascii="Angsana New" w:hAnsi="Angsana New"/>
          <w:sz w:val="16"/>
          <w:szCs w:val="16"/>
        </w:rPr>
      </w:pPr>
    </w:p>
    <w:tbl>
      <w:tblPr>
        <w:tblW w:w="144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8"/>
        <w:gridCol w:w="1712"/>
        <w:gridCol w:w="900"/>
        <w:gridCol w:w="720"/>
        <w:gridCol w:w="180"/>
        <w:gridCol w:w="720"/>
        <w:gridCol w:w="180"/>
        <w:gridCol w:w="720"/>
        <w:gridCol w:w="180"/>
        <w:gridCol w:w="723"/>
        <w:gridCol w:w="180"/>
        <w:gridCol w:w="720"/>
        <w:gridCol w:w="180"/>
        <w:gridCol w:w="810"/>
        <w:gridCol w:w="180"/>
        <w:gridCol w:w="720"/>
        <w:gridCol w:w="182"/>
        <w:gridCol w:w="808"/>
        <w:gridCol w:w="181"/>
        <w:gridCol w:w="809"/>
        <w:gridCol w:w="182"/>
        <w:gridCol w:w="805"/>
      </w:tblGrid>
      <w:tr w:rsidR="00D20FBE" w:rsidRPr="00B6148B" w14:paraId="4F68FFEC" w14:textId="77777777" w:rsidTr="006D3FFC">
        <w:trPr>
          <w:cantSplit/>
          <w:tblHeader/>
        </w:trPr>
        <w:tc>
          <w:tcPr>
            <w:tcW w:w="14400" w:type="dxa"/>
            <w:gridSpan w:val="22"/>
          </w:tcPr>
          <w:p w14:paraId="00F84483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D20FBE" w:rsidRPr="00117361" w:rsidDel="00685444" w14:paraId="2CBBC251" w14:textId="77777777" w:rsidTr="006D3FFC">
        <w:trPr>
          <w:cantSplit/>
        </w:trPr>
        <w:tc>
          <w:tcPr>
            <w:tcW w:w="2608" w:type="dxa"/>
            <w:vAlign w:val="bottom"/>
          </w:tcPr>
          <w:p w14:paraId="0A2EF2A1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461ECD06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6AC4469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9C932D5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ดำเนินธุรกิจ</w:t>
            </w:r>
          </w:p>
        </w:tc>
        <w:tc>
          <w:tcPr>
            <w:tcW w:w="1620" w:type="dxa"/>
            <w:gridSpan w:val="3"/>
          </w:tcPr>
          <w:p w14:paraId="76AFE22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84DF84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87FBEDF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623" w:type="dxa"/>
            <w:gridSpan w:val="3"/>
          </w:tcPr>
          <w:p w14:paraId="27CA246A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E3C137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C781222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710" w:type="dxa"/>
            <w:gridSpan w:val="3"/>
          </w:tcPr>
          <w:p w14:paraId="755C49D6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0898C61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DB45F8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218281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3C7C563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</w:tcPr>
          <w:p w14:paraId="31EC538A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524D902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4A0ED49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6F5992">
              <w:rPr>
                <w:rFonts w:ascii="Angsana New" w:hAnsi="Angsana New" w:hint="cs"/>
                <w:szCs w:val="22"/>
              </w:rPr>
              <w:t>-</w:t>
            </w: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สุทธิ</w:t>
            </w:r>
          </w:p>
        </w:tc>
      </w:tr>
      <w:tr w:rsidR="006D3FFC" w:rsidRPr="00B6148B" w14:paraId="53BF3258" w14:textId="77777777" w:rsidTr="006D3FFC">
        <w:trPr>
          <w:cantSplit/>
        </w:trPr>
        <w:tc>
          <w:tcPr>
            <w:tcW w:w="2608" w:type="dxa"/>
            <w:vAlign w:val="bottom"/>
          </w:tcPr>
          <w:p w14:paraId="5F83EA7A" w14:textId="77777777" w:rsidR="006D3FFC" w:rsidRPr="006F5992" w:rsidRDefault="006D3FFC" w:rsidP="006D3FFC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62C72D4D" w14:textId="77777777" w:rsidR="006D3FFC" w:rsidRPr="006F5992" w:rsidRDefault="006D3FFC" w:rsidP="006D3FFC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E21D1CC" w14:textId="77777777" w:rsidR="006D3FFC" w:rsidRPr="006F5992" w:rsidRDefault="006D3FFC" w:rsidP="006D3FF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27A2506" w14:textId="1CD27E92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62EB2D92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340246F" w14:textId="145FB32B" w:rsidR="006D3FFC" w:rsidRPr="006F5992" w:rsidRDefault="006D3FFC" w:rsidP="006D3FFC">
            <w:pPr>
              <w:tabs>
                <w:tab w:val="clear" w:pos="680"/>
              </w:tabs>
              <w:spacing w:line="380" w:lineRule="exact"/>
              <w:ind w:left="-127" w:right="-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EC2B3D3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79AF73" w14:textId="7A70D0B0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6D4C83C0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3" w:type="dxa"/>
            <w:vAlign w:val="bottom"/>
          </w:tcPr>
          <w:p w14:paraId="2B6746B3" w14:textId="5502F443" w:rsidR="006D3FFC" w:rsidRPr="006F5992" w:rsidRDefault="006D3FFC" w:rsidP="006D3FFC">
            <w:pPr>
              <w:tabs>
                <w:tab w:val="clear" w:pos="680"/>
              </w:tabs>
              <w:spacing w:line="380" w:lineRule="exact"/>
              <w:ind w:left="-127" w:right="-1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41014E0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7FD92AA" w14:textId="6770091C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05F073EE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49C21B6" w14:textId="501A5FFF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  <w:tc>
          <w:tcPr>
            <w:tcW w:w="180" w:type="dxa"/>
          </w:tcPr>
          <w:p w14:paraId="24C6426C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4EEF416" w14:textId="3C256E25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2" w:type="dxa"/>
            <w:vAlign w:val="bottom"/>
          </w:tcPr>
          <w:p w14:paraId="3E16DB71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0DED43AA" w14:textId="02FF604E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  <w:tc>
          <w:tcPr>
            <w:tcW w:w="181" w:type="dxa"/>
          </w:tcPr>
          <w:p w14:paraId="62497A6B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bottom"/>
          </w:tcPr>
          <w:p w14:paraId="37EA3469" w14:textId="2EF0D5D4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2" w:type="dxa"/>
            <w:vAlign w:val="bottom"/>
          </w:tcPr>
          <w:p w14:paraId="2EE97C4F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5" w:type="dxa"/>
            <w:vAlign w:val="bottom"/>
          </w:tcPr>
          <w:p w14:paraId="4E52A636" w14:textId="6847EADF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>3</w:t>
            </w:r>
            <w:r w:rsidRPr="006D3FFC">
              <w:rPr>
                <w:rFonts w:ascii="Angsana New" w:eastAsia="MS Mincho" w:hAnsi="Angsana New" w:hint="cs"/>
                <w:sz w:val="22"/>
                <w:szCs w:val="22"/>
              </w:rPr>
              <w:t>1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</w:tr>
      <w:tr w:rsidR="006D3FFC" w:rsidRPr="00B6148B" w14:paraId="4629242C" w14:textId="77777777" w:rsidTr="006D3FFC">
        <w:trPr>
          <w:cantSplit/>
        </w:trPr>
        <w:tc>
          <w:tcPr>
            <w:tcW w:w="2608" w:type="dxa"/>
            <w:vAlign w:val="bottom"/>
          </w:tcPr>
          <w:p w14:paraId="3A1A6B21" w14:textId="77777777" w:rsidR="006D3FFC" w:rsidRPr="006F5992" w:rsidRDefault="006D3FFC" w:rsidP="006D3FFC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228C9254" w14:textId="77777777" w:rsidR="006D3FFC" w:rsidRPr="006F5992" w:rsidRDefault="006D3FFC" w:rsidP="006D3FFC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D662FB" w14:textId="77777777" w:rsidR="006D3FFC" w:rsidRPr="006F5992" w:rsidRDefault="006D3FFC" w:rsidP="006D3FF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C9FEF15" w14:textId="3257134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vAlign w:val="bottom"/>
          </w:tcPr>
          <w:p w14:paraId="6EA3BF6F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1AF3F81E" w14:textId="68C08DA1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1C8254DE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FE8471" w14:textId="61EC8253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="003445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vAlign w:val="bottom"/>
          </w:tcPr>
          <w:p w14:paraId="152BBAF2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3" w:type="dxa"/>
            <w:vAlign w:val="bottom"/>
          </w:tcPr>
          <w:p w14:paraId="49AF8BDD" w14:textId="33377E2D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="003445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6E956EBB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C5E6C7" w14:textId="08ED198A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="003445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vAlign w:val="bottom"/>
          </w:tcPr>
          <w:p w14:paraId="44336165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2C3856" w14:textId="1D2BA8A9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="003445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14:paraId="7579EA25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1188268" w14:textId="183F8688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="003445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2" w:type="dxa"/>
            <w:vAlign w:val="bottom"/>
          </w:tcPr>
          <w:p w14:paraId="044FAF05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7FFA011E" w14:textId="48583104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="003445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1" w:type="dxa"/>
          </w:tcPr>
          <w:p w14:paraId="3509E5D8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bottom"/>
          </w:tcPr>
          <w:p w14:paraId="57C35261" w14:textId="667E0EA8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="003445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2" w:type="dxa"/>
            <w:vAlign w:val="bottom"/>
          </w:tcPr>
          <w:p w14:paraId="7B3C34F1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5" w:type="dxa"/>
            <w:vAlign w:val="bottom"/>
          </w:tcPr>
          <w:p w14:paraId="4FC7FC5C" w14:textId="1CA3B579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="00344541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6D3FFC" w:rsidRPr="00B6148B" w14:paraId="485C8206" w14:textId="77777777" w:rsidTr="006D3FFC">
        <w:trPr>
          <w:cantSplit/>
          <w:trHeight w:val="335"/>
        </w:trPr>
        <w:tc>
          <w:tcPr>
            <w:tcW w:w="2608" w:type="dxa"/>
            <w:vAlign w:val="bottom"/>
          </w:tcPr>
          <w:p w14:paraId="335D8227" w14:textId="77777777" w:rsidR="006D3FFC" w:rsidRPr="006F5992" w:rsidRDefault="006D3FFC" w:rsidP="006D3FFC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2556E7AA" w14:textId="77777777" w:rsidR="006D3FFC" w:rsidRPr="006F5992" w:rsidRDefault="006D3FFC" w:rsidP="006D3FFC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0221E7" w14:textId="77777777" w:rsidR="006D3FFC" w:rsidRPr="006F5992" w:rsidRDefault="006D3FFC" w:rsidP="006D3FF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6DB56C8" w14:textId="77777777" w:rsidR="006D3FFC" w:rsidRPr="006F5992" w:rsidRDefault="006D3FFC" w:rsidP="006D3FFC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6F599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79D3BE1" w14:textId="77777777" w:rsidR="006D3FFC" w:rsidRPr="006F5992" w:rsidRDefault="006D3FFC" w:rsidP="006D3FFC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80" w:type="dxa"/>
            <w:gridSpan w:val="15"/>
          </w:tcPr>
          <w:p w14:paraId="460EFF14" w14:textId="77777777" w:rsidR="006D3FFC" w:rsidRPr="006F5992" w:rsidRDefault="006D3FFC" w:rsidP="006D3FFC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D3FFC" w:rsidRPr="00CD2EAC" w14:paraId="1514D00D" w14:textId="77777777" w:rsidTr="006D3FFC">
        <w:trPr>
          <w:cantSplit/>
        </w:trPr>
        <w:tc>
          <w:tcPr>
            <w:tcW w:w="2608" w:type="dxa"/>
            <w:vAlign w:val="bottom"/>
          </w:tcPr>
          <w:p w14:paraId="1FF4FF44" w14:textId="77777777" w:rsidR="006D3FFC" w:rsidRPr="006F5992" w:rsidRDefault="006D3FFC" w:rsidP="006D3FFC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เซฟ เทรด อินเตอร์เนชั่นแนล จำกัด</w:t>
            </w:r>
          </w:p>
        </w:tc>
        <w:tc>
          <w:tcPr>
            <w:tcW w:w="1712" w:type="dxa"/>
          </w:tcPr>
          <w:p w14:paraId="14F19A70" w14:textId="77777777" w:rsidR="006D3FFC" w:rsidRPr="006F5992" w:rsidRDefault="006D3FFC" w:rsidP="006D3FFC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จำหน่ายเครื่องกรองน้ำ</w:t>
            </w:r>
          </w:p>
        </w:tc>
        <w:tc>
          <w:tcPr>
            <w:tcW w:w="900" w:type="dxa"/>
          </w:tcPr>
          <w:p w14:paraId="13BE8026" w14:textId="77777777" w:rsidR="006D3FFC" w:rsidRPr="006F5992" w:rsidRDefault="006D3FFC" w:rsidP="006D3FF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E46F3E5" w14:textId="59BF4693" w:rsidR="006D3FFC" w:rsidRPr="006F5992" w:rsidRDefault="0019453D" w:rsidP="006D3FFC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307539C" w14:textId="77777777" w:rsidR="006D3FFC" w:rsidRPr="006F5992" w:rsidRDefault="006D3FFC" w:rsidP="006D3FF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B1F6315" w14:textId="06003BBC" w:rsidR="006D3FFC" w:rsidRPr="006F5992" w:rsidRDefault="006D3FFC" w:rsidP="006D3FFC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E290D8B" w14:textId="77777777" w:rsidR="006D3FFC" w:rsidRPr="006F5992" w:rsidRDefault="006D3FFC" w:rsidP="006D3FFC">
            <w:pPr>
              <w:pStyle w:val="acctfourfigures"/>
              <w:spacing w:line="3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F9836E" w14:textId="71E71F12" w:rsidR="006D3FFC" w:rsidRPr="006F5992" w:rsidRDefault="0019453D" w:rsidP="006D3FFC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4</w:t>
            </w:r>
            <w:r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6A340F6A" w14:textId="77777777" w:rsidR="006D3FFC" w:rsidRPr="006F5992" w:rsidRDefault="006D3FFC" w:rsidP="006D3FFC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6A404A65" w14:textId="23FA6B54" w:rsidR="006D3FFC" w:rsidRPr="006F5992" w:rsidRDefault="006D3FFC" w:rsidP="006D3FFC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3F72EC51" w14:textId="77777777" w:rsidR="006D3FFC" w:rsidRPr="006F5992" w:rsidRDefault="006D3FFC" w:rsidP="006D3FFC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6E0C148" w14:textId="6B76CC83" w:rsidR="006D3FFC" w:rsidRPr="006F5992" w:rsidRDefault="0019453D" w:rsidP="006D3FFC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6763C989" w14:textId="77777777" w:rsidR="006D3FFC" w:rsidRPr="006F5992" w:rsidRDefault="006D3FFC" w:rsidP="006D3FFC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377990" w14:textId="42F042E4" w:rsidR="006D3FFC" w:rsidRPr="006F5992" w:rsidRDefault="006D3FFC" w:rsidP="006D3FFC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3D3F7FA0" w14:textId="77777777" w:rsidR="006D3FFC" w:rsidRPr="006F5992" w:rsidRDefault="006D3FFC" w:rsidP="006D3FFC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0FEFC5" w14:textId="40E7843A" w:rsidR="006D3FFC" w:rsidRPr="006F5992" w:rsidRDefault="0019453D" w:rsidP="006D3FFC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66E3FD2" w14:textId="77777777" w:rsidR="006D3FFC" w:rsidRPr="006F5992" w:rsidRDefault="006D3FFC" w:rsidP="006D3FFC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6E931A4D" w14:textId="687167B5" w:rsidR="006D3FFC" w:rsidRPr="006F5992" w:rsidRDefault="006D3FFC" w:rsidP="006D3FFC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C64F2F6" w14:textId="77777777" w:rsidR="006D3FFC" w:rsidRPr="006F5992" w:rsidRDefault="006D3FFC" w:rsidP="006D3FFC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7C98BED" w14:textId="21EA1D1F" w:rsidR="006D3FFC" w:rsidRPr="006F5992" w:rsidRDefault="0019453D" w:rsidP="006D3FFC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2" w:type="dxa"/>
            <w:shd w:val="clear" w:color="auto" w:fill="auto"/>
          </w:tcPr>
          <w:p w14:paraId="3A09E4A8" w14:textId="77777777" w:rsidR="006D3FFC" w:rsidRPr="006F5992" w:rsidRDefault="006D3FFC" w:rsidP="006D3FFC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5" w:type="dxa"/>
            <w:shd w:val="clear" w:color="auto" w:fill="auto"/>
          </w:tcPr>
          <w:p w14:paraId="2895C78A" w14:textId="6598F4FD" w:rsidR="006D3FFC" w:rsidRPr="006F5992" w:rsidRDefault="006D3FFC" w:rsidP="006D3FFC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</w:tr>
      <w:tr w:rsidR="00FF64C1" w:rsidRPr="00CD2EAC" w14:paraId="38983202" w14:textId="77777777" w:rsidTr="008A3535">
        <w:trPr>
          <w:cantSplit/>
        </w:trPr>
        <w:tc>
          <w:tcPr>
            <w:tcW w:w="2608" w:type="dxa"/>
          </w:tcPr>
          <w:p w14:paraId="567EC4C2" w14:textId="7C7B8F85" w:rsidR="00FF64C1" w:rsidRPr="006F5992" w:rsidRDefault="00FF64C1" w:rsidP="00FF64C1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เฟดเดอร์ ไทย จำกัด</w:t>
            </w:r>
            <w:r w:rsidRPr="006F5992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2" w:type="dxa"/>
          </w:tcPr>
          <w:p w14:paraId="584F294E" w14:textId="2B3DE950" w:rsidR="00FF64C1" w:rsidRPr="006F5992" w:rsidRDefault="00FF64C1" w:rsidP="00FF64C1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จำหน่ายเครื่องปรับอากาศ</w:t>
            </w:r>
          </w:p>
        </w:tc>
        <w:tc>
          <w:tcPr>
            <w:tcW w:w="900" w:type="dxa"/>
          </w:tcPr>
          <w:p w14:paraId="6FF08593" w14:textId="012C6F9E" w:rsidR="00FF64C1" w:rsidRPr="006F5992" w:rsidRDefault="00FF64C1" w:rsidP="00FF64C1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415C59" w14:textId="08D4DBEB" w:rsidR="00FF64C1" w:rsidRDefault="00FF64C1" w:rsidP="00FF64C1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80BD96" w14:textId="77777777" w:rsidR="00FF64C1" w:rsidRPr="006F5992" w:rsidRDefault="00FF64C1" w:rsidP="00FF64C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F61C0D" w14:textId="68788A2D" w:rsidR="00FF64C1" w:rsidRPr="006F5992" w:rsidRDefault="00FF64C1" w:rsidP="00FF64C1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209F0288" w14:textId="77777777" w:rsidR="00FF64C1" w:rsidRPr="006F5992" w:rsidRDefault="00FF64C1" w:rsidP="00FF64C1">
            <w:pPr>
              <w:pStyle w:val="acctfourfigures"/>
              <w:spacing w:line="3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30CCCA" w14:textId="7359C95B" w:rsidR="00FF64C1" w:rsidRDefault="00FF64C1" w:rsidP="00FF64C1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2D0965" w14:textId="77777777" w:rsidR="00FF64C1" w:rsidRPr="006F5992" w:rsidRDefault="00FF64C1" w:rsidP="00FF64C1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0CE4162" w14:textId="568EAAE2" w:rsidR="00FF64C1" w:rsidRPr="006F5992" w:rsidRDefault="00FF64C1" w:rsidP="00FF64C1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</w:rPr>
              <w:t>31,000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F1057" w14:textId="77777777" w:rsidR="00FF64C1" w:rsidRPr="006F5992" w:rsidRDefault="00FF64C1" w:rsidP="00FF64C1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1294DF" w14:textId="3A3E7FA3" w:rsidR="00FF64C1" w:rsidRDefault="00FF64C1" w:rsidP="00FF64C1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E62E59" w14:textId="77777777" w:rsidR="00FF64C1" w:rsidRPr="006F5992" w:rsidRDefault="00FF64C1" w:rsidP="00FF64C1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8CE62B" w14:textId="0AB35A66" w:rsidR="00FF64C1" w:rsidRPr="006F5992" w:rsidRDefault="00FF64C1" w:rsidP="00FF64C1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18,598</w:t>
            </w:r>
          </w:p>
        </w:tc>
        <w:tc>
          <w:tcPr>
            <w:tcW w:w="180" w:type="dxa"/>
            <w:shd w:val="clear" w:color="auto" w:fill="auto"/>
          </w:tcPr>
          <w:p w14:paraId="2E66F7A8" w14:textId="77777777" w:rsidR="00FF64C1" w:rsidRPr="006F5992" w:rsidRDefault="00FF64C1" w:rsidP="00FF64C1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37C192" w14:textId="1D9FA7CA" w:rsidR="00FF64C1" w:rsidRDefault="00FF64C1" w:rsidP="00FF64C1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909DA33" w14:textId="77777777" w:rsidR="00FF64C1" w:rsidRPr="006F5992" w:rsidRDefault="00FF64C1" w:rsidP="00FF64C1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A04C066" w14:textId="10F4B4B8" w:rsidR="00FF64C1" w:rsidRPr="006F5992" w:rsidRDefault="00FF64C1" w:rsidP="00FF64C1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(11,819)</w:t>
            </w:r>
          </w:p>
        </w:tc>
        <w:tc>
          <w:tcPr>
            <w:tcW w:w="181" w:type="dxa"/>
            <w:shd w:val="clear" w:color="auto" w:fill="auto"/>
          </w:tcPr>
          <w:p w14:paraId="5355FC25" w14:textId="77777777" w:rsidR="00FF64C1" w:rsidRPr="006F5992" w:rsidRDefault="00FF64C1" w:rsidP="00FF64C1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4B6F148" w14:textId="16C5C380" w:rsidR="00FF64C1" w:rsidRDefault="00FF64C1" w:rsidP="00FF64C1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95328D5" w14:textId="77777777" w:rsidR="00FF64C1" w:rsidRPr="006F5992" w:rsidRDefault="00FF64C1" w:rsidP="00FF64C1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6522668" w14:textId="3BE9B202" w:rsidR="00FF64C1" w:rsidRPr="006F5992" w:rsidRDefault="00FF64C1" w:rsidP="00FF64C1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6,779</w:t>
            </w:r>
          </w:p>
        </w:tc>
      </w:tr>
      <w:tr w:rsidR="008A3535" w:rsidRPr="00E349A0" w14:paraId="5D626FCC" w14:textId="77777777" w:rsidTr="006D3FFC">
        <w:trPr>
          <w:cantSplit/>
        </w:trPr>
        <w:tc>
          <w:tcPr>
            <w:tcW w:w="2608" w:type="dxa"/>
          </w:tcPr>
          <w:p w14:paraId="3BC04242" w14:textId="77777777" w:rsidR="008A3535" w:rsidRPr="006F5992" w:rsidRDefault="008A3535" w:rsidP="008A353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712" w:type="dxa"/>
          </w:tcPr>
          <w:p w14:paraId="59BAA84E" w14:textId="77777777" w:rsidR="008A3535" w:rsidRPr="006F5992" w:rsidRDefault="008A3535" w:rsidP="008A3535">
            <w:pPr>
              <w:spacing w:line="380" w:lineRule="exact"/>
              <w:ind w:left="195" w:hanging="250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ให้สินเชื่อรายย่อยและจำหน่ายเครื่องใช้ไฟฟ้า</w:t>
            </w:r>
          </w:p>
        </w:tc>
        <w:tc>
          <w:tcPr>
            <w:tcW w:w="900" w:type="dxa"/>
          </w:tcPr>
          <w:p w14:paraId="68D7995E" w14:textId="77777777" w:rsidR="008A3535" w:rsidRPr="006F5992" w:rsidRDefault="008A3535" w:rsidP="008A353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238D9B" w14:textId="77777777" w:rsidR="008A3535" w:rsidRPr="006F5992" w:rsidRDefault="008A3535" w:rsidP="008A353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C40B6" w14:textId="0CCA31BD" w:rsidR="008A3535" w:rsidRPr="006F5992" w:rsidRDefault="008A3535" w:rsidP="008A3535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B51F2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383DD" w14:textId="3F6F73E2" w:rsidR="008A3535" w:rsidRPr="006F5992" w:rsidRDefault="008A3535" w:rsidP="008A3535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66BAF" w14:textId="77777777" w:rsidR="008A3535" w:rsidRPr="006F5992" w:rsidRDefault="008A3535" w:rsidP="008A3535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CDED79" w14:textId="7472997A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BE6B6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86ED752" w14:textId="252261ED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71A5D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B36C1" w14:textId="143E83FB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06335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9A9B" w14:textId="547E716B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283A088C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6BB20" w14:textId="6D0021BE" w:rsidR="008A3535" w:rsidRPr="006F5992" w:rsidRDefault="008A3535" w:rsidP="008A3535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25936A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52CB6" w14:textId="5B9E9BF3" w:rsidR="008A3535" w:rsidRPr="006F5992" w:rsidRDefault="008A3535" w:rsidP="008A3535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AE12ED6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EB729" w14:textId="21B6BF31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2" w:type="dxa"/>
            <w:shd w:val="clear" w:color="auto" w:fill="auto"/>
          </w:tcPr>
          <w:p w14:paraId="24557DA2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16C3E" w14:textId="51BFC18F" w:rsidR="008A3535" w:rsidRPr="006F5992" w:rsidRDefault="008A3535" w:rsidP="008A3535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</w:tr>
      <w:tr w:rsidR="008A3535" w:rsidRPr="00E349A0" w14:paraId="22578739" w14:textId="77777777" w:rsidTr="006D3FFC">
        <w:trPr>
          <w:cantSplit/>
        </w:trPr>
        <w:tc>
          <w:tcPr>
            <w:tcW w:w="2608" w:type="dxa"/>
          </w:tcPr>
          <w:p w14:paraId="2467C6E5" w14:textId="77777777" w:rsidR="008A3535" w:rsidRPr="006F5992" w:rsidRDefault="008A3535" w:rsidP="008A3535">
            <w:pPr>
              <w:spacing w:line="38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599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2" w:type="dxa"/>
          </w:tcPr>
          <w:p w14:paraId="3C45F43E" w14:textId="77777777" w:rsidR="008A3535" w:rsidRPr="006F5992" w:rsidRDefault="008A3535" w:rsidP="008A3535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B7B913" w14:textId="77777777" w:rsidR="008A3535" w:rsidRPr="006F5992" w:rsidRDefault="008A3535" w:rsidP="008A353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403D7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42532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23E40E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0AE59" w14:textId="77777777" w:rsidR="008A3535" w:rsidRPr="006F5992" w:rsidRDefault="008A3535" w:rsidP="008A3535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5D6E30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909D2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CDA83B8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FC2029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A712E" w14:textId="48537316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103,999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4B29A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47CF6" w14:textId="3FF9B2DD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122,597</w:t>
            </w:r>
          </w:p>
        </w:tc>
        <w:tc>
          <w:tcPr>
            <w:tcW w:w="180" w:type="dxa"/>
            <w:shd w:val="clear" w:color="auto" w:fill="auto"/>
          </w:tcPr>
          <w:p w14:paraId="07FAB9FF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E20D6" w14:textId="4DD3A0C7" w:rsidR="008A3535" w:rsidRPr="006F5992" w:rsidRDefault="008A3535" w:rsidP="008A3535">
            <w:pPr>
              <w:pStyle w:val="acctfourfigures"/>
              <w:tabs>
                <w:tab w:val="clear" w:pos="765"/>
                <w:tab w:val="decimal" w:pos="363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0FE8A3B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9E720" w14:textId="292D3D04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(11,819)</w:t>
            </w:r>
          </w:p>
        </w:tc>
        <w:tc>
          <w:tcPr>
            <w:tcW w:w="181" w:type="dxa"/>
            <w:shd w:val="clear" w:color="auto" w:fill="auto"/>
          </w:tcPr>
          <w:p w14:paraId="46F4B3D5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3B9F0" w14:textId="1193A136" w:rsidR="008A3535" w:rsidRPr="006F5992" w:rsidRDefault="008A3535" w:rsidP="008A353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103,999</w:t>
            </w:r>
          </w:p>
        </w:tc>
        <w:tc>
          <w:tcPr>
            <w:tcW w:w="182" w:type="dxa"/>
            <w:shd w:val="clear" w:color="auto" w:fill="auto"/>
          </w:tcPr>
          <w:p w14:paraId="0820F193" w14:textId="77777777" w:rsidR="008A3535" w:rsidRPr="006F5992" w:rsidRDefault="008A3535" w:rsidP="008A3535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4F85" w14:textId="4BC19BBD" w:rsidR="008A3535" w:rsidRPr="006F5992" w:rsidRDefault="008A3535" w:rsidP="008A3535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110,778</w:t>
            </w:r>
          </w:p>
        </w:tc>
      </w:tr>
    </w:tbl>
    <w:p w14:paraId="42D030C8" w14:textId="005CFE2C" w:rsidR="00C871D7" w:rsidRDefault="00C871D7" w:rsidP="00344305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</w:p>
    <w:p w14:paraId="428C995E" w14:textId="6D60B32C" w:rsidR="000E559C" w:rsidRPr="003B7038" w:rsidRDefault="000E559C" w:rsidP="000E559C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zCs w:val="22"/>
          <w:lang w:val="en-US"/>
        </w:rPr>
        <w:sectPr w:rsidR="000E559C" w:rsidRPr="003B7038" w:rsidSect="00BA6FE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349A0">
        <w:rPr>
          <w:rFonts w:ascii="Angsana New" w:hAnsi="Angsana New"/>
          <w:szCs w:val="22"/>
        </w:rPr>
        <w:t>*</w:t>
      </w:r>
      <w:r w:rsidR="001245FE" w:rsidRPr="001245FE">
        <w:rPr>
          <w:rFonts w:ascii="Angsana New" w:hAnsi="Angsana New"/>
          <w:spacing w:val="2"/>
          <w:sz w:val="30"/>
          <w:szCs w:val="30"/>
          <w:cs/>
          <w:lang w:bidi="th-TH"/>
        </w:rPr>
        <w:t>ในที่ประชุมคณะกรรมการของบริษัทเธียรสุรัตน์ จำกัด (มหาชน) เมื่อวันที่ 22 กรกฎาคม 2562 คณะกรรมการมีมติให้เลิกกิจการ โดยบริษัทดังกล่าวได้จดทะเบียนเลิกกิจการกับกระทรวงพาณิชย์แล้ว เมื่อวันที่ 30 กันยายน 2562 และชำระบัญชีเสร็จสิ้นแล้วในเดือนมกราคม 2563</w:t>
      </w:r>
    </w:p>
    <w:p w14:paraId="31AFD399" w14:textId="20152DED" w:rsidR="000C52E1" w:rsidRDefault="000C52E1" w:rsidP="000C5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เงินลงทุนในการร่วมค้า</w:t>
      </w:r>
    </w:p>
    <w:p w14:paraId="643072C5" w14:textId="77777777" w:rsidR="000C52E1" w:rsidRDefault="000C52E1" w:rsidP="006D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30"/>
        <w:rPr>
          <w:rFonts w:ascii="Angsana New" w:hAnsi="Angsana New"/>
          <w:sz w:val="30"/>
          <w:szCs w:val="30"/>
          <w:lang w:val="en-GB"/>
        </w:rPr>
      </w:pPr>
    </w:p>
    <w:tbl>
      <w:tblPr>
        <w:tblW w:w="14317" w:type="dxa"/>
        <w:tblInd w:w="5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68"/>
        <w:gridCol w:w="1466"/>
        <w:gridCol w:w="1036"/>
        <w:gridCol w:w="782"/>
        <w:gridCol w:w="195"/>
        <w:gridCol w:w="782"/>
        <w:gridCol w:w="195"/>
        <w:gridCol w:w="782"/>
        <w:gridCol w:w="195"/>
        <w:gridCol w:w="782"/>
        <w:gridCol w:w="195"/>
        <w:gridCol w:w="933"/>
        <w:gridCol w:w="180"/>
        <w:gridCol w:w="939"/>
        <w:gridCol w:w="195"/>
        <w:gridCol w:w="782"/>
        <w:gridCol w:w="195"/>
        <w:gridCol w:w="782"/>
        <w:gridCol w:w="195"/>
        <w:gridCol w:w="977"/>
        <w:gridCol w:w="195"/>
        <w:gridCol w:w="866"/>
      </w:tblGrid>
      <w:tr w:rsidR="00500266" w:rsidRPr="007F56A9" w14:paraId="016ABD4F" w14:textId="77777777" w:rsidTr="00AA5C34">
        <w:trPr>
          <w:cantSplit/>
          <w:trHeight w:val="389"/>
          <w:tblHeader/>
        </w:trPr>
        <w:tc>
          <w:tcPr>
            <w:tcW w:w="14317" w:type="dxa"/>
            <w:gridSpan w:val="22"/>
          </w:tcPr>
          <w:p w14:paraId="155BE4F1" w14:textId="77777777" w:rsidR="00500266" w:rsidRPr="007F56A9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F8478B" w:rsidRPr="007F56A9" w14:paraId="163D88EC" w14:textId="77777777" w:rsidTr="00AA5C34">
        <w:trPr>
          <w:cantSplit/>
          <w:trHeight w:val="792"/>
          <w:tblHeader/>
        </w:trPr>
        <w:tc>
          <w:tcPr>
            <w:tcW w:w="1668" w:type="dxa"/>
          </w:tcPr>
          <w:p w14:paraId="76ED254F" w14:textId="77777777" w:rsidR="00F8478B" w:rsidRPr="007F56A9" w:rsidRDefault="00F8478B" w:rsidP="00F8478B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</w:tcPr>
          <w:p w14:paraId="02BD4EF3" w14:textId="77777777" w:rsidR="00F8478B" w:rsidRDefault="00F8478B" w:rsidP="00F8478B">
            <w:pPr>
              <w:pStyle w:val="NoSpacing"/>
              <w:jc w:val="center"/>
              <w:rPr>
                <w:sz w:val="27"/>
                <w:szCs w:val="27"/>
              </w:rPr>
            </w:pPr>
          </w:p>
          <w:p w14:paraId="338A7A0C" w14:textId="77777777" w:rsidR="00F8478B" w:rsidRPr="00112C58" w:rsidRDefault="00F8478B" w:rsidP="00F8478B">
            <w:pPr>
              <w:pStyle w:val="NoSpacing"/>
              <w:jc w:val="center"/>
              <w:rPr>
                <w:sz w:val="27"/>
                <w:szCs w:val="27"/>
                <w:cs/>
              </w:rPr>
            </w:pPr>
            <w:r w:rsidRPr="00112C58">
              <w:rPr>
                <w:rFonts w:hint="cs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36" w:type="dxa"/>
          </w:tcPr>
          <w:p w14:paraId="6278F9EC" w14:textId="77777777" w:rsidR="00F8478B" w:rsidRPr="007F56A9" w:rsidRDefault="00F8478B" w:rsidP="00F8478B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ประเทศที่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ดำเนินธุรกิจ</w:t>
            </w:r>
          </w:p>
        </w:tc>
        <w:tc>
          <w:tcPr>
            <w:tcW w:w="1759" w:type="dxa"/>
            <w:gridSpan w:val="3"/>
          </w:tcPr>
          <w:p w14:paraId="5618C23A" w14:textId="77777777" w:rsidR="00F8478B" w:rsidRPr="007F56A9" w:rsidRDefault="00F8478B" w:rsidP="00F8478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ความเป็นเจ้าของ</w:t>
            </w:r>
          </w:p>
        </w:tc>
        <w:tc>
          <w:tcPr>
            <w:tcW w:w="195" w:type="dxa"/>
          </w:tcPr>
          <w:p w14:paraId="0EE00FB4" w14:textId="77777777" w:rsidR="00F8478B" w:rsidRPr="007F56A9" w:rsidRDefault="00F8478B" w:rsidP="00F8478B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25CAFD13" w14:textId="06A6E04C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195" w:type="dxa"/>
            <w:vAlign w:val="bottom"/>
          </w:tcPr>
          <w:p w14:paraId="775B7959" w14:textId="77777777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5F3F3F50" w14:textId="77777777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195" w:type="dxa"/>
          </w:tcPr>
          <w:p w14:paraId="186CC91D" w14:textId="77777777" w:rsidR="00F8478B" w:rsidRPr="00112C58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759" w:type="dxa"/>
            <w:gridSpan w:val="3"/>
          </w:tcPr>
          <w:p w14:paraId="206C2A57" w14:textId="77777777" w:rsidR="00F8478B" w:rsidRPr="00112C58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มูลค่าตาม</w:t>
            </w:r>
          </w:p>
          <w:p w14:paraId="70A1060C" w14:textId="77777777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วิธีส่วนได้เสีย</w:t>
            </w: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  <w:t xml:space="preserve"> </w:t>
            </w:r>
          </w:p>
        </w:tc>
        <w:tc>
          <w:tcPr>
            <w:tcW w:w="195" w:type="dxa"/>
          </w:tcPr>
          <w:p w14:paraId="6C71EE45" w14:textId="77777777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038" w:type="dxa"/>
            <w:gridSpan w:val="3"/>
          </w:tcPr>
          <w:p w14:paraId="3F236754" w14:textId="77777777" w:rsidR="00F8478B" w:rsidRPr="00112C58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เงินปันผล</w:t>
            </w:r>
            <w:r w:rsidRPr="00112C58"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รับ</w:t>
            </w: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สำหรับ</w:t>
            </w:r>
          </w:p>
          <w:p w14:paraId="3DA5A1D0" w14:textId="4C3FCF4A" w:rsidR="00F8478B" w:rsidRPr="00112C58" w:rsidRDefault="00F8478B" w:rsidP="00F8478B">
            <w:pPr>
              <w:pStyle w:val="acctmergecolhdg"/>
              <w:spacing w:line="240" w:lineRule="auto"/>
              <w:ind w:right="-79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งวด</w:t>
            </w:r>
            <w:r w:rsidRPr="00112C58">
              <w:rPr>
                <w:rFonts w:ascii="Angsana New" w:eastAsia="MS Mincho" w:hAnsi="Angsana New" w:hint="cs"/>
                <w:b w:val="0"/>
                <w:sz w:val="27"/>
                <w:szCs w:val="27"/>
                <w:cs/>
                <w:lang w:bidi="th-TH"/>
              </w:rPr>
              <w:t>สาม</w:t>
            </w: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เดือนสิ้นสุดวันที่</w:t>
            </w:r>
          </w:p>
        </w:tc>
      </w:tr>
      <w:tr w:rsidR="00AA5C34" w:rsidRPr="007F56A9" w14:paraId="326F9635" w14:textId="77777777" w:rsidTr="00AA5C34">
        <w:trPr>
          <w:cantSplit/>
          <w:trHeight w:val="369"/>
          <w:tblHeader/>
        </w:trPr>
        <w:tc>
          <w:tcPr>
            <w:tcW w:w="1668" w:type="dxa"/>
          </w:tcPr>
          <w:p w14:paraId="51BA8FD6" w14:textId="77777777" w:rsidR="00AA5C34" w:rsidRPr="007F56A9" w:rsidRDefault="00AA5C34" w:rsidP="00AA5C3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</w:tcPr>
          <w:p w14:paraId="7D2CF73B" w14:textId="77777777" w:rsidR="00AA5C34" w:rsidRPr="007F56A9" w:rsidRDefault="00AA5C34" w:rsidP="00AA5C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</w:tcPr>
          <w:p w14:paraId="41158141" w14:textId="77777777" w:rsidR="00AA5C34" w:rsidRPr="007F56A9" w:rsidRDefault="00AA5C34" w:rsidP="00AA5C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</w:tcPr>
          <w:p w14:paraId="3AE0F1C7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243D40">
              <w:rPr>
                <w:rFonts w:ascii="Angsana New" w:hAnsi="Angsana New"/>
                <w:sz w:val="27"/>
                <w:szCs w:val="27"/>
              </w:rPr>
              <w:t>1</w:t>
            </w:r>
          </w:p>
          <w:p w14:paraId="710C66F6" w14:textId="006A6F7B" w:rsidR="00AA5C34" w:rsidRPr="00420E5A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243D4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03D6EF18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2ECB620" w14:textId="77777777" w:rsidR="00AA5C34" w:rsidRPr="00AA5C34" w:rsidRDefault="00AA5C34" w:rsidP="00AA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A5C34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AA5C34">
              <w:rPr>
                <w:rFonts w:ascii="Angsana New" w:hAnsi="Angsana New"/>
                <w:sz w:val="27"/>
                <w:szCs w:val="27"/>
              </w:rPr>
              <w:t>1</w:t>
            </w:r>
            <w:r w:rsidRPr="00AA5C34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679F2BC8" w14:textId="51E417BA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A5C34">
              <w:rPr>
                <w:rFonts w:ascii="Angsana New" w:eastAsia="MS Mincho" w:hAnsi="Angsana New"/>
                <w:sz w:val="27"/>
                <w:szCs w:val="27"/>
                <w:lang w:val="en-GB"/>
              </w:rPr>
              <w:t>256</w:t>
            </w:r>
            <w:r>
              <w:rPr>
                <w:rFonts w:ascii="Angsana New" w:eastAsia="MS Mincho" w:hAnsi="Angsan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14:paraId="605F7D1C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</w:tcPr>
          <w:p w14:paraId="6C66D2F5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243D40">
              <w:rPr>
                <w:rFonts w:ascii="Angsana New" w:hAnsi="Angsana New"/>
                <w:sz w:val="27"/>
                <w:szCs w:val="27"/>
              </w:rPr>
              <w:t>1</w:t>
            </w:r>
          </w:p>
          <w:p w14:paraId="4A4F72C3" w14:textId="3FB7FD03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243D4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64F289A4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0658567C" w14:textId="77777777" w:rsidR="00AA5C34" w:rsidRPr="00AA5C34" w:rsidRDefault="00AA5C34" w:rsidP="00AA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A5C34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AA5C34">
              <w:rPr>
                <w:rFonts w:ascii="Angsana New" w:hAnsi="Angsana New"/>
                <w:sz w:val="27"/>
                <w:szCs w:val="27"/>
              </w:rPr>
              <w:t>1</w:t>
            </w:r>
            <w:r w:rsidRPr="00AA5C34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47973A82" w14:textId="05FA882D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A5C34">
              <w:rPr>
                <w:rFonts w:ascii="Angsana New" w:eastAsia="MS Mincho" w:hAnsi="Angsana New"/>
                <w:sz w:val="27"/>
                <w:szCs w:val="27"/>
                <w:lang w:val="en-GB"/>
              </w:rPr>
              <w:t>256</w:t>
            </w:r>
            <w:r>
              <w:rPr>
                <w:rFonts w:ascii="Angsana New" w:eastAsia="MS Mincho" w:hAnsi="Angsan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14:paraId="0FAC7694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33" w:type="dxa"/>
          </w:tcPr>
          <w:p w14:paraId="5D46945A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243D40">
              <w:rPr>
                <w:rFonts w:ascii="Angsana New" w:hAnsi="Angsana New"/>
                <w:sz w:val="27"/>
                <w:szCs w:val="27"/>
              </w:rPr>
              <w:t>1</w:t>
            </w:r>
          </w:p>
          <w:p w14:paraId="664DCE13" w14:textId="77B62878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243D4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1E7A597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5DC6771A" w14:textId="3FFED8FF" w:rsidR="00AA5C34" w:rsidRPr="00AA5C34" w:rsidRDefault="00AA5C34" w:rsidP="00AA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A5C34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AA5C34">
              <w:rPr>
                <w:rFonts w:ascii="Angsana New" w:hAnsi="Angsana New"/>
                <w:sz w:val="27"/>
                <w:szCs w:val="27"/>
              </w:rPr>
              <w:t>1</w:t>
            </w:r>
            <w:r w:rsidRPr="00AA5C3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AA5C34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  <w:p w14:paraId="3EC860E8" w14:textId="21D40DFE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A5C34">
              <w:rPr>
                <w:rFonts w:ascii="Angsana New" w:eastAsia="MS Mincho" w:hAnsi="Angsana New"/>
                <w:sz w:val="27"/>
                <w:szCs w:val="27"/>
                <w:lang w:val="en-GB"/>
              </w:rPr>
              <w:t>256</w:t>
            </w:r>
            <w:r>
              <w:rPr>
                <w:rFonts w:ascii="Angsana New" w:eastAsia="MS Mincho" w:hAnsi="Angsan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14:paraId="283A6FF6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</w:tcPr>
          <w:p w14:paraId="5B2031FF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243D40">
              <w:rPr>
                <w:rFonts w:ascii="Angsana New" w:hAnsi="Angsana New"/>
                <w:sz w:val="27"/>
                <w:szCs w:val="27"/>
              </w:rPr>
              <w:t>1</w:t>
            </w:r>
          </w:p>
          <w:p w14:paraId="64E5F560" w14:textId="7D2AE32B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243D4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650348E0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EECF381" w14:textId="77777777" w:rsidR="00AA5C34" w:rsidRPr="00AA5C34" w:rsidRDefault="00AA5C34" w:rsidP="00AA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A5C34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AA5C34">
              <w:rPr>
                <w:rFonts w:ascii="Angsana New" w:hAnsi="Angsana New"/>
                <w:sz w:val="27"/>
                <w:szCs w:val="27"/>
              </w:rPr>
              <w:t>1</w:t>
            </w:r>
            <w:r w:rsidRPr="00AA5C34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4A0FB3E2" w14:textId="03466E3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A5C34">
              <w:rPr>
                <w:rFonts w:ascii="Angsana New" w:eastAsia="MS Mincho" w:hAnsi="Angsana New"/>
                <w:sz w:val="27"/>
                <w:szCs w:val="27"/>
                <w:lang w:val="en-GB"/>
              </w:rPr>
              <w:t>256</w:t>
            </w:r>
            <w:r>
              <w:rPr>
                <w:rFonts w:ascii="Angsana New" w:eastAsia="MS Mincho" w:hAnsi="Angsan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14:paraId="5774BE44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</w:tcPr>
          <w:p w14:paraId="3EF008DB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243D40">
              <w:rPr>
                <w:rFonts w:ascii="Angsana New" w:hAnsi="Angsana New"/>
                <w:sz w:val="27"/>
                <w:szCs w:val="27"/>
              </w:rPr>
              <w:t>1</w:t>
            </w:r>
          </w:p>
          <w:p w14:paraId="34B41663" w14:textId="19908A42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243D4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95" w:type="dxa"/>
          </w:tcPr>
          <w:p w14:paraId="7BCBAC14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</w:tcPr>
          <w:p w14:paraId="56D19A3B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243D40">
              <w:rPr>
                <w:rFonts w:ascii="Angsana New" w:hAnsi="Angsana New"/>
                <w:sz w:val="27"/>
                <w:szCs w:val="27"/>
              </w:rPr>
              <w:t>1</w:t>
            </w:r>
          </w:p>
          <w:p w14:paraId="4F956C7B" w14:textId="08FE42DA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243D4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500266" w:rsidRPr="007F56A9" w14:paraId="4AA261B6" w14:textId="77777777" w:rsidTr="00AA5C34">
        <w:trPr>
          <w:cantSplit/>
          <w:trHeight w:val="291"/>
        </w:trPr>
        <w:tc>
          <w:tcPr>
            <w:tcW w:w="1668" w:type="dxa"/>
          </w:tcPr>
          <w:p w14:paraId="7DE23BD4" w14:textId="77777777" w:rsidR="00500266" w:rsidRPr="007F56A9" w:rsidRDefault="00500266" w:rsidP="00344305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6" w:type="dxa"/>
          </w:tcPr>
          <w:p w14:paraId="6B1E2647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36" w:type="dxa"/>
          </w:tcPr>
          <w:p w14:paraId="7EAF7224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59" w:type="dxa"/>
            <w:gridSpan w:val="3"/>
          </w:tcPr>
          <w:p w14:paraId="2BBAD520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95" w:type="dxa"/>
          </w:tcPr>
          <w:p w14:paraId="398F04D1" w14:textId="77777777" w:rsidR="00500266" w:rsidRPr="007F56A9" w:rsidRDefault="00500266" w:rsidP="00344305">
            <w:pPr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8193" w:type="dxa"/>
            <w:gridSpan w:val="15"/>
          </w:tcPr>
          <w:p w14:paraId="3EB897BF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7F56A9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500266" w:rsidRPr="007F56A9" w14:paraId="05B935BA" w14:textId="77777777" w:rsidTr="00AA5C34">
        <w:trPr>
          <w:cantSplit/>
          <w:trHeight w:val="433"/>
        </w:trPr>
        <w:tc>
          <w:tcPr>
            <w:tcW w:w="3134" w:type="dxa"/>
            <w:gridSpan w:val="2"/>
          </w:tcPr>
          <w:p w14:paraId="528B6F76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36" w:type="dxa"/>
          </w:tcPr>
          <w:p w14:paraId="4A3FF4BB" w14:textId="77777777" w:rsidR="00500266" w:rsidRPr="007F56A9" w:rsidRDefault="00500266" w:rsidP="00344305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29C953C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1C15D679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0CD191DD" w14:textId="77777777" w:rsidR="00500266" w:rsidRPr="007F56A9" w:rsidRDefault="00500266" w:rsidP="00344305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ED57DB6" w14:textId="77777777" w:rsidR="00500266" w:rsidRPr="007F56A9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F449253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4AE4083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BEDAA91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7B579BC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shd w:val="clear" w:color="auto" w:fill="auto"/>
          </w:tcPr>
          <w:p w14:paraId="280BDAE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DA36F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737CB55E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246C419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3FDDAAC1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5EC8661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DEC1007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42FBFB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shd w:val="clear" w:color="auto" w:fill="auto"/>
          </w:tcPr>
          <w:p w14:paraId="66DBEF1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E70CE3B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  <w:shd w:val="clear" w:color="auto" w:fill="auto"/>
          </w:tcPr>
          <w:p w14:paraId="68A464B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E70CC" w:rsidRPr="007F56A9" w14:paraId="0C4E194B" w14:textId="77777777" w:rsidTr="00AA5C34">
        <w:trPr>
          <w:cantSplit/>
          <w:trHeight w:val="610"/>
        </w:trPr>
        <w:tc>
          <w:tcPr>
            <w:tcW w:w="1668" w:type="dxa"/>
          </w:tcPr>
          <w:p w14:paraId="2D4EC13E" w14:textId="77777777" w:rsidR="00FE70CC" w:rsidRPr="007F56A9" w:rsidRDefault="00FE70CC" w:rsidP="00FE70CC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</w:p>
        </w:tc>
        <w:tc>
          <w:tcPr>
            <w:tcW w:w="1466" w:type="dxa"/>
          </w:tcPr>
          <w:p w14:paraId="4158227E" w14:textId="77777777" w:rsidR="00FE70CC" w:rsidRPr="007F56A9" w:rsidRDefault="00FE70CC" w:rsidP="00FE70CC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036" w:type="dxa"/>
            <w:vAlign w:val="bottom"/>
          </w:tcPr>
          <w:p w14:paraId="6D3013BD" w14:textId="77777777" w:rsidR="00FE70CC" w:rsidRPr="007F56A9" w:rsidRDefault="00FE70CC" w:rsidP="00FE70C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782" w:type="dxa"/>
            <w:shd w:val="clear" w:color="auto" w:fill="auto"/>
            <w:vAlign w:val="bottom"/>
          </w:tcPr>
          <w:p w14:paraId="68721CF0" w14:textId="1567574F" w:rsidR="00FE70CC" w:rsidRPr="007F56A9" w:rsidRDefault="00FE70CC" w:rsidP="00FE70CC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49.00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CD16F3" w14:textId="77777777" w:rsidR="00FE70CC" w:rsidRPr="007F56A9" w:rsidRDefault="00FE70CC" w:rsidP="00FE70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2F65A77" w14:textId="77777777" w:rsidR="00FE70CC" w:rsidRPr="007F56A9" w:rsidRDefault="00FE70CC" w:rsidP="00FE70CC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4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9.00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FF9808B" w14:textId="77777777" w:rsidR="00FE70CC" w:rsidRPr="007F56A9" w:rsidRDefault="00FE70CC" w:rsidP="00FE70C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41C50AE5" w14:textId="388D3D14" w:rsidR="00FE70CC" w:rsidRPr="007F56A9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24,282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F3FC816" w14:textId="77777777" w:rsidR="00FE70CC" w:rsidRPr="007F56A9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CEBC61E" w14:textId="77777777" w:rsidR="00FE70CC" w:rsidRPr="007F56A9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4,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8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C1C235F" w14:textId="77777777" w:rsidR="00FE70CC" w:rsidRPr="007F56A9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E85CF5F" w14:textId="135CCC7B" w:rsidR="00FE70CC" w:rsidRPr="007F56A9" w:rsidRDefault="00FE70CC" w:rsidP="00FE70C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163E1" w14:textId="77777777" w:rsidR="00FE70CC" w:rsidRPr="007F56A9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F1165A8" w14:textId="77777777" w:rsidR="00FE70CC" w:rsidRPr="007F56A9" w:rsidRDefault="00FE70CC" w:rsidP="00FE70C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3,767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75E3B4" w14:textId="77777777" w:rsidR="00FE70CC" w:rsidRPr="007F56A9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AAD4C08" w14:textId="2D2737F3" w:rsidR="00FE70CC" w:rsidRPr="00500266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14,506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4A8801" w14:textId="77777777" w:rsidR="00FE70CC" w:rsidRPr="007F56A9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7505194" w14:textId="2879D28B" w:rsidR="00FE70CC" w:rsidRPr="007F56A9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13,742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F564B9E" w14:textId="77777777" w:rsidR="00FE70CC" w:rsidRPr="007F56A9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D6B9" w14:textId="755511FA" w:rsidR="00FE70CC" w:rsidRPr="007F56A9" w:rsidRDefault="00FE70CC" w:rsidP="00FE70C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AFD4775" w14:textId="77777777" w:rsidR="00FE70CC" w:rsidRPr="007F56A9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1B96" w14:textId="32EFD804" w:rsidR="00FE70CC" w:rsidRPr="007F56A9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980</w:t>
            </w:r>
          </w:p>
        </w:tc>
      </w:tr>
      <w:tr w:rsidR="00FE70CC" w:rsidRPr="007F56A9" w14:paraId="0F3B6B2C" w14:textId="77777777" w:rsidTr="00AA5C34">
        <w:trPr>
          <w:cantSplit/>
          <w:trHeight w:val="433"/>
        </w:trPr>
        <w:tc>
          <w:tcPr>
            <w:tcW w:w="1668" w:type="dxa"/>
            <w:vAlign w:val="bottom"/>
          </w:tcPr>
          <w:p w14:paraId="2B2D16E2" w14:textId="77777777" w:rsidR="00FE70CC" w:rsidRPr="007F56A9" w:rsidRDefault="00FE70CC" w:rsidP="00FE70CC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66" w:type="dxa"/>
          </w:tcPr>
          <w:p w14:paraId="7BD39E43" w14:textId="77777777" w:rsidR="00FE70CC" w:rsidRPr="007F56A9" w:rsidRDefault="00FE70CC" w:rsidP="00FE70C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</w:tcPr>
          <w:p w14:paraId="006B5918" w14:textId="77777777" w:rsidR="00FE70CC" w:rsidRPr="007F56A9" w:rsidRDefault="00FE70CC" w:rsidP="00FE70C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1459ECC" w14:textId="77777777" w:rsidR="00FE70CC" w:rsidRPr="007F56A9" w:rsidRDefault="00FE70CC" w:rsidP="00FE70C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6E9D0F9" w14:textId="77777777" w:rsidR="00FE70CC" w:rsidRPr="007F56A9" w:rsidRDefault="00FE70CC" w:rsidP="00FE70C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302D621" w14:textId="77777777" w:rsidR="00FE70CC" w:rsidRPr="007F56A9" w:rsidRDefault="00FE70CC" w:rsidP="00FE70C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7EDDA745" w14:textId="77777777" w:rsidR="00FE70CC" w:rsidRPr="007F56A9" w:rsidRDefault="00FE70CC" w:rsidP="00FE70C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86708DD" w14:textId="77777777" w:rsidR="00FE70CC" w:rsidRPr="007F56A9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3CBD76F" w14:textId="77777777" w:rsidR="00FE70CC" w:rsidRPr="007F56A9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7E148C4C" w14:textId="77777777" w:rsidR="00FE70CC" w:rsidRPr="007F56A9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5572AAE" w14:textId="77777777" w:rsidR="00FE70CC" w:rsidRPr="007F56A9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D44C8" w14:textId="6A1D589B" w:rsidR="00FE70CC" w:rsidRPr="0077027E" w:rsidRDefault="00FE70CC" w:rsidP="00FE70C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471F8" w14:textId="77777777" w:rsidR="00FE70CC" w:rsidRPr="0077027E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4EB3E" w14:textId="77777777" w:rsidR="00FE70CC" w:rsidRPr="0077027E" w:rsidRDefault="00FE70CC" w:rsidP="00FE70C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DA1938D" w14:textId="77777777" w:rsidR="00FE70CC" w:rsidRPr="0077027E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63C9A" w14:textId="288BF1D3" w:rsidR="00FE70CC" w:rsidRPr="0077027E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14,506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6F9226" w14:textId="77777777" w:rsidR="00FE70CC" w:rsidRPr="0077027E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68A1B" w14:textId="11596C43" w:rsidR="00FE70CC" w:rsidRPr="0077027E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13,742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A2D0088" w14:textId="77777777" w:rsidR="00FE70CC" w:rsidRPr="0077027E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A2944" w14:textId="5B9F9D6D" w:rsidR="00FE70CC" w:rsidRPr="0077027E" w:rsidRDefault="00FE70CC" w:rsidP="00FE70C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88DD099" w14:textId="77777777" w:rsidR="00FE70CC" w:rsidRPr="0077027E" w:rsidRDefault="00FE70CC" w:rsidP="00FE70C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84E95" w14:textId="577D5C9E" w:rsidR="00FE70CC" w:rsidRPr="0077027E" w:rsidRDefault="00FE70CC" w:rsidP="00FE70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980</w:t>
            </w:r>
          </w:p>
        </w:tc>
      </w:tr>
    </w:tbl>
    <w:p w14:paraId="65B87102" w14:textId="77777777" w:rsidR="00061D74" w:rsidRDefault="00061D7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651" w:type="dxa"/>
        <w:tblInd w:w="5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2154"/>
        <w:gridCol w:w="1347"/>
        <w:gridCol w:w="1023"/>
        <w:gridCol w:w="208"/>
        <w:gridCol w:w="970"/>
        <w:gridCol w:w="208"/>
        <w:gridCol w:w="1002"/>
        <w:gridCol w:w="208"/>
        <w:gridCol w:w="942"/>
        <w:gridCol w:w="6"/>
        <w:gridCol w:w="202"/>
        <w:gridCol w:w="6"/>
        <w:gridCol w:w="938"/>
        <w:gridCol w:w="208"/>
        <w:gridCol w:w="1042"/>
        <w:gridCol w:w="182"/>
        <w:gridCol w:w="1041"/>
        <w:gridCol w:w="208"/>
        <w:gridCol w:w="1048"/>
        <w:gridCol w:w="8"/>
      </w:tblGrid>
      <w:tr w:rsidR="00500266" w:rsidRPr="00CF0320" w14:paraId="5F0A6206" w14:textId="77777777" w:rsidTr="00EF30CD">
        <w:trPr>
          <w:gridAfter w:val="1"/>
          <w:wAfter w:w="8" w:type="dxa"/>
          <w:cantSplit/>
          <w:trHeight w:val="437"/>
          <w:tblHeader/>
        </w:trPr>
        <w:tc>
          <w:tcPr>
            <w:tcW w:w="14643" w:type="dxa"/>
            <w:gridSpan w:val="20"/>
          </w:tcPr>
          <w:p w14:paraId="7C4ADCED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F032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lastRenderedPageBreak/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478B" w:rsidRPr="00CF0320" w14:paraId="0A969182" w14:textId="77777777" w:rsidTr="00EF30CD">
        <w:trPr>
          <w:gridAfter w:val="1"/>
          <w:wAfter w:w="8" w:type="dxa"/>
          <w:cantSplit/>
          <w:trHeight w:val="792"/>
          <w:tblHeader/>
        </w:trPr>
        <w:tc>
          <w:tcPr>
            <w:tcW w:w="1700" w:type="dxa"/>
          </w:tcPr>
          <w:p w14:paraId="2C5F7465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4" w:type="dxa"/>
          </w:tcPr>
          <w:p w14:paraId="650115F7" w14:textId="77777777" w:rsidR="00F8478B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B4854F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47" w:type="dxa"/>
          </w:tcPr>
          <w:p w14:paraId="296B2D13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ประเทศที่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201" w:type="dxa"/>
            <w:gridSpan w:val="3"/>
          </w:tcPr>
          <w:p w14:paraId="0FACF1AB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CF0320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08" w:type="dxa"/>
          </w:tcPr>
          <w:p w14:paraId="78BFF6B3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2" w:type="dxa"/>
            <w:gridSpan w:val="3"/>
          </w:tcPr>
          <w:p w14:paraId="7768191A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bidi="th-TH"/>
              </w:rPr>
            </w:pPr>
          </w:p>
          <w:p w14:paraId="6F97DFD2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cyan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08" w:type="dxa"/>
            <w:gridSpan w:val="2"/>
          </w:tcPr>
          <w:p w14:paraId="3072725A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194" w:type="dxa"/>
            <w:gridSpan w:val="4"/>
          </w:tcPr>
          <w:p w14:paraId="3199B24D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9F203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5A64637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297" w:type="dxa"/>
            <w:gridSpan w:val="3"/>
          </w:tcPr>
          <w:p w14:paraId="00C9F529" w14:textId="77777777" w:rsidR="00F8478B" w:rsidRPr="00112C58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เงินปันผล</w:t>
            </w:r>
            <w:r w:rsidRPr="00112C58"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รับ</w:t>
            </w: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สำหรับ</w:t>
            </w:r>
          </w:p>
          <w:p w14:paraId="3D94A54F" w14:textId="5ECED074" w:rsidR="00F8478B" w:rsidRPr="00CF0320" w:rsidRDefault="00F8478B" w:rsidP="00F8478B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งวด</w:t>
            </w:r>
            <w:r w:rsidRPr="00112C58">
              <w:rPr>
                <w:rFonts w:ascii="Angsana New" w:eastAsia="MS Mincho" w:hAnsi="Angsana New" w:hint="cs"/>
                <w:b w:val="0"/>
                <w:sz w:val="27"/>
                <w:szCs w:val="27"/>
                <w:cs/>
                <w:lang w:bidi="th-TH"/>
              </w:rPr>
              <w:t>สาม</w:t>
            </w: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เดือนสิ้นสุดวันที่</w:t>
            </w:r>
          </w:p>
        </w:tc>
      </w:tr>
      <w:tr w:rsidR="00F8478B" w:rsidRPr="00CF0320" w14:paraId="45F3C7AF" w14:textId="77777777" w:rsidTr="00EF30CD">
        <w:trPr>
          <w:cantSplit/>
          <w:trHeight w:val="414"/>
          <w:tblHeader/>
        </w:trPr>
        <w:tc>
          <w:tcPr>
            <w:tcW w:w="1700" w:type="dxa"/>
          </w:tcPr>
          <w:p w14:paraId="4D58D87B" w14:textId="77777777" w:rsidR="00F8478B" w:rsidRPr="00CF0320" w:rsidRDefault="00F8478B" w:rsidP="00F84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4" w:type="dxa"/>
          </w:tcPr>
          <w:p w14:paraId="6475BF9F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44527E8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255EA1E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6067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  <w:p w14:paraId="55033E7D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3C18AD66" w14:textId="68868CD9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8" w:type="dxa"/>
            <w:vAlign w:val="bottom"/>
          </w:tcPr>
          <w:p w14:paraId="19C0EBC9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ACAE8F4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6067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  <w:p w14:paraId="4557A48B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9224DAC" w14:textId="2E428A4A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8" w:type="dxa"/>
            <w:vAlign w:val="bottom"/>
          </w:tcPr>
          <w:p w14:paraId="540A762E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E315C19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6067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  <w:p w14:paraId="36A6E3F4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3064B37B" w14:textId="3B83DC4F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8" w:type="dxa"/>
            <w:vAlign w:val="bottom"/>
          </w:tcPr>
          <w:p w14:paraId="22463753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56A2DAFE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6067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  <w:p w14:paraId="40B81D03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7AC5231F" w14:textId="723DD4A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8" w:type="dxa"/>
            <w:gridSpan w:val="2"/>
            <w:vAlign w:val="bottom"/>
          </w:tcPr>
          <w:p w14:paraId="77E15066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8" w:type="dxa"/>
            <w:vAlign w:val="bottom"/>
          </w:tcPr>
          <w:p w14:paraId="3894613B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6067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  <w:p w14:paraId="2F62F325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19D647E0" w14:textId="02169CB3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8" w:type="dxa"/>
            <w:vAlign w:val="bottom"/>
          </w:tcPr>
          <w:p w14:paraId="4C9028BA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F54F027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6067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  <w:p w14:paraId="488DC5D5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17744EE" w14:textId="01EB690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2" w:type="dxa"/>
            <w:vAlign w:val="bottom"/>
          </w:tcPr>
          <w:p w14:paraId="679C44BC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ED088BC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6067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  <w:p w14:paraId="411A59FB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7105DE2C" w14:textId="2AFAC92D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8" w:type="dxa"/>
            <w:vAlign w:val="bottom"/>
          </w:tcPr>
          <w:p w14:paraId="0929442F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56573BE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6067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  <w:p w14:paraId="10160017" w14:textId="31FCBFD9" w:rsidR="00F8478B" w:rsidRPr="00CF0320" w:rsidRDefault="00EE7E38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0F297ED7" w14:textId="370E3172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500266" w:rsidRPr="00CF0320" w14:paraId="714AFDF1" w14:textId="77777777" w:rsidTr="00EF30CD">
        <w:trPr>
          <w:gridAfter w:val="1"/>
          <w:wAfter w:w="8" w:type="dxa"/>
          <w:cantSplit/>
          <w:trHeight w:val="306"/>
        </w:trPr>
        <w:tc>
          <w:tcPr>
            <w:tcW w:w="1700" w:type="dxa"/>
          </w:tcPr>
          <w:p w14:paraId="34406CA7" w14:textId="77777777" w:rsidR="00500266" w:rsidRPr="00CF0320" w:rsidRDefault="00500266" w:rsidP="003443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54" w:type="dxa"/>
          </w:tcPr>
          <w:p w14:paraId="2695019C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D6B8754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01" w:type="dxa"/>
            <w:gridSpan w:val="3"/>
          </w:tcPr>
          <w:p w14:paraId="61336A32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8" w:type="dxa"/>
          </w:tcPr>
          <w:p w14:paraId="0C7DE159" w14:textId="77777777" w:rsidR="00500266" w:rsidRPr="00CF0320" w:rsidRDefault="00500266" w:rsidP="00344305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3" w:type="dxa"/>
            <w:gridSpan w:val="13"/>
          </w:tcPr>
          <w:p w14:paraId="543ADD5C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0266" w:rsidRPr="00CF0320" w14:paraId="0491E597" w14:textId="77777777" w:rsidTr="00EF30CD">
        <w:trPr>
          <w:cantSplit/>
          <w:trHeight w:val="456"/>
        </w:trPr>
        <w:tc>
          <w:tcPr>
            <w:tcW w:w="3854" w:type="dxa"/>
            <w:gridSpan w:val="2"/>
          </w:tcPr>
          <w:p w14:paraId="64FCF97D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57FC22D3" w14:textId="77777777" w:rsidR="00500266" w:rsidRPr="00CF0320" w:rsidRDefault="00500266" w:rsidP="00344305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ED0E080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8" w:type="dxa"/>
          </w:tcPr>
          <w:p w14:paraId="2E418543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70" w:type="dxa"/>
          </w:tcPr>
          <w:p w14:paraId="22A2316F" w14:textId="77777777" w:rsidR="00500266" w:rsidRPr="00CF0320" w:rsidRDefault="00500266" w:rsidP="00344305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8" w:type="dxa"/>
          </w:tcPr>
          <w:p w14:paraId="434F3DD9" w14:textId="77777777" w:rsidR="00500266" w:rsidRPr="00CF0320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204957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14E68B5D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shd w:val="clear" w:color="auto" w:fill="auto"/>
          </w:tcPr>
          <w:p w14:paraId="6B7D2ACD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gridSpan w:val="2"/>
            <w:shd w:val="clear" w:color="auto" w:fill="auto"/>
          </w:tcPr>
          <w:p w14:paraId="3BDFE745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</w:tcPr>
          <w:p w14:paraId="17B8120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0B97F607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FC62476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F71AC5E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6EE626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1241AB24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7C4F2D83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E7E38" w:rsidRPr="00CF0320" w14:paraId="3A1F9938" w14:textId="77777777" w:rsidTr="00EF30CD">
        <w:trPr>
          <w:cantSplit/>
          <w:trHeight w:val="724"/>
        </w:trPr>
        <w:tc>
          <w:tcPr>
            <w:tcW w:w="1700" w:type="dxa"/>
            <w:vAlign w:val="bottom"/>
          </w:tcPr>
          <w:p w14:paraId="6C219404" w14:textId="77777777" w:rsidR="00EE7E38" w:rsidRPr="000357BC" w:rsidRDefault="00EE7E38" w:rsidP="00EE7E38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</w:p>
        </w:tc>
        <w:tc>
          <w:tcPr>
            <w:tcW w:w="2154" w:type="dxa"/>
            <w:vAlign w:val="bottom"/>
          </w:tcPr>
          <w:p w14:paraId="5F384634" w14:textId="77777777" w:rsidR="00EE7E38" w:rsidRPr="000357BC" w:rsidRDefault="00EE7E38" w:rsidP="00EE7E38">
            <w:pPr>
              <w:spacing w:line="380" w:lineRule="exact"/>
              <w:ind w:left="193" w:hanging="250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0357BC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347" w:type="dxa"/>
            <w:vAlign w:val="bottom"/>
          </w:tcPr>
          <w:p w14:paraId="0CEA1056" w14:textId="77777777" w:rsidR="00EE7E38" w:rsidRPr="000357BC" w:rsidRDefault="00EE7E38" w:rsidP="00EE7E3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A8165BF" w14:textId="485AAAB1" w:rsidR="00EE7E38" w:rsidRPr="000357BC" w:rsidRDefault="00EE7E38" w:rsidP="00EE7E38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49.00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21291433" w14:textId="77777777" w:rsidR="00EE7E38" w:rsidRPr="000357BC" w:rsidRDefault="00EE7E38" w:rsidP="00EE7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FF8AAC4" w14:textId="77777777" w:rsidR="00EE7E38" w:rsidRPr="000357BC" w:rsidRDefault="00EE7E38" w:rsidP="00EE7E38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4</w:t>
            </w: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9.00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41BBEA8F" w14:textId="77777777" w:rsidR="00EE7E38" w:rsidRPr="000357BC" w:rsidRDefault="00EE7E38" w:rsidP="00EE7E3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122431E" w14:textId="595314CD" w:rsidR="00EE7E38" w:rsidRPr="000357BC" w:rsidRDefault="00EE7E38" w:rsidP="00EE7E3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24,282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7A75C790" w14:textId="77777777" w:rsidR="00EE7E38" w:rsidRPr="000357BC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bottom"/>
          </w:tcPr>
          <w:p w14:paraId="1375CE36" w14:textId="77777777" w:rsidR="00EE7E38" w:rsidRPr="000357BC" w:rsidRDefault="00EE7E38" w:rsidP="00EE7E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4,</w:t>
            </w: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8</w:t>
            </w: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08" w:type="dxa"/>
            <w:gridSpan w:val="2"/>
            <w:shd w:val="clear" w:color="auto" w:fill="auto"/>
            <w:vAlign w:val="bottom"/>
          </w:tcPr>
          <w:p w14:paraId="29749A80" w14:textId="77777777" w:rsidR="00EE7E38" w:rsidRPr="000357BC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957F2C5" w14:textId="6351E7C5" w:rsidR="00EE7E38" w:rsidRPr="000357BC" w:rsidRDefault="00EE7E38" w:rsidP="00EE7E3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3E095A57" w14:textId="77777777" w:rsidR="00EE7E38" w:rsidRPr="000357BC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DB8F4E" w14:textId="77777777" w:rsidR="00EE7E38" w:rsidRPr="000357BC" w:rsidRDefault="00EE7E38" w:rsidP="00EE7E3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3,767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D1552B2" w14:textId="77777777" w:rsidR="00EE7E38" w:rsidRPr="000357BC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2225A" w14:textId="10154237" w:rsidR="00EE7E38" w:rsidRPr="000357BC" w:rsidRDefault="00EE7E38" w:rsidP="00EE7E3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00BC8634" w14:textId="77777777" w:rsidR="00EE7E38" w:rsidRPr="000357BC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53282" w14:textId="61188B0E" w:rsidR="00EE7E38" w:rsidRPr="00EE7E38" w:rsidRDefault="00EE7E38" w:rsidP="00EE7E3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980</w:t>
            </w:r>
          </w:p>
        </w:tc>
      </w:tr>
      <w:tr w:rsidR="00EE7E38" w:rsidRPr="00CF0320" w14:paraId="2C385A21" w14:textId="77777777" w:rsidTr="00C24C0C">
        <w:trPr>
          <w:cantSplit/>
          <w:trHeight w:val="456"/>
        </w:trPr>
        <w:tc>
          <w:tcPr>
            <w:tcW w:w="1700" w:type="dxa"/>
            <w:vAlign w:val="bottom"/>
          </w:tcPr>
          <w:p w14:paraId="6945BF2D" w14:textId="77777777" w:rsidR="00EE7E38" w:rsidRPr="00CF0320" w:rsidRDefault="00EE7E38" w:rsidP="00EE7E3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03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54" w:type="dxa"/>
            <w:vAlign w:val="bottom"/>
          </w:tcPr>
          <w:p w14:paraId="33C40647" w14:textId="77777777" w:rsidR="00EE7E38" w:rsidRPr="00CF0320" w:rsidRDefault="00EE7E38" w:rsidP="00EE7E38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2319EF9" w14:textId="77777777" w:rsidR="00EE7E38" w:rsidRPr="00CF0320" w:rsidRDefault="00EE7E38" w:rsidP="00EE7E38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4AC6D61" w14:textId="77777777" w:rsidR="00EE7E38" w:rsidRPr="00CF0320" w:rsidRDefault="00EE7E38" w:rsidP="00EE7E38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25ED018D" w14:textId="77777777" w:rsidR="00EE7E38" w:rsidRPr="00CF0320" w:rsidRDefault="00EE7E38" w:rsidP="00EE7E38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0614A81" w14:textId="77777777" w:rsidR="00EE7E38" w:rsidRPr="00CF0320" w:rsidRDefault="00EE7E38" w:rsidP="00EE7E38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7F73E6E4" w14:textId="77777777" w:rsidR="00EE7E38" w:rsidRPr="00CF0320" w:rsidRDefault="00EE7E38" w:rsidP="00EE7E38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C6DA33B" w14:textId="77777777" w:rsidR="00EE7E38" w:rsidRPr="00CF0320" w:rsidRDefault="00EE7E38" w:rsidP="00EE7E3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351BBF37" w14:textId="77777777" w:rsidR="00EE7E38" w:rsidRPr="00CF0320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bottom"/>
          </w:tcPr>
          <w:p w14:paraId="04835DFA" w14:textId="77777777" w:rsidR="00EE7E38" w:rsidRPr="00CF0320" w:rsidRDefault="00EE7E38" w:rsidP="00EE7E3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gridSpan w:val="2"/>
            <w:shd w:val="clear" w:color="auto" w:fill="auto"/>
            <w:vAlign w:val="bottom"/>
          </w:tcPr>
          <w:p w14:paraId="3EB8EDC0" w14:textId="77777777" w:rsidR="00EE7E38" w:rsidRPr="00CF0320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5C5DA" w14:textId="58354E9A" w:rsidR="00EE7E38" w:rsidRPr="00C24C0C" w:rsidRDefault="00EE7E38" w:rsidP="00EE7E3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13,767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420413A3" w14:textId="77777777" w:rsidR="00EE7E38" w:rsidRPr="00C24C0C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22D15" w14:textId="77777777" w:rsidR="00EE7E38" w:rsidRPr="00C24C0C" w:rsidRDefault="00EE7E38" w:rsidP="00EE7E3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3,767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384271" w14:textId="77777777" w:rsidR="00EE7E38" w:rsidRPr="00C24C0C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59AB49" w14:textId="1A99EA69" w:rsidR="00EE7E38" w:rsidRPr="00C24C0C" w:rsidRDefault="00EE7E38" w:rsidP="00EE7E3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740CFF3C" w14:textId="77777777" w:rsidR="00EE7E38" w:rsidRPr="00C24C0C" w:rsidRDefault="00EE7E38" w:rsidP="00EE7E3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89A68" w14:textId="5924FFB0" w:rsidR="00EE7E38" w:rsidRPr="00C24C0C" w:rsidRDefault="00EE7E38" w:rsidP="00EE7E3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980</w:t>
            </w:r>
          </w:p>
        </w:tc>
      </w:tr>
    </w:tbl>
    <w:p w14:paraId="1C6BDC37" w14:textId="77777777" w:rsidR="005D5E4C" w:rsidRPr="005D5E4C" w:rsidRDefault="005D5E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5D5E4C" w:rsidRPr="005D5E4C" w:rsidSect="00BA6FE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0004A536" w14:textId="6A7BBD98" w:rsidR="00A349AC" w:rsidRPr="00B50CB6" w:rsidRDefault="000B058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 w:hanging="54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A349AC" w:rsidRPr="00B50CB6">
        <w:rPr>
          <w:rFonts w:ascii="Angsana New" w:hAnsi="Angsana New"/>
          <w:b/>
          <w:bCs/>
          <w:sz w:val="30"/>
          <w:szCs w:val="30"/>
          <w:cs/>
        </w:rPr>
        <w:tab/>
      </w:r>
      <w:r w:rsidR="00A944C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D42CB27" w14:textId="77777777" w:rsidR="00A349AC" w:rsidRPr="006A5FD7" w:rsidRDefault="00A349AC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715" w:type="dxa"/>
        <w:tblInd w:w="450" w:type="dxa"/>
        <w:tblLook w:val="01E0" w:firstRow="1" w:lastRow="1" w:firstColumn="1" w:lastColumn="1" w:noHBand="0" w:noVBand="0"/>
      </w:tblPr>
      <w:tblGrid>
        <w:gridCol w:w="3265"/>
        <w:gridCol w:w="947"/>
        <w:gridCol w:w="1197"/>
        <w:gridCol w:w="239"/>
        <w:gridCol w:w="1174"/>
        <w:gridCol w:w="306"/>
        <w:gridCol w:w="1177"/>
        <w:gridCol w:w="236"/>
        <w:gridCol w:w="1163"/>
        <w:gridCol w:w="11"/>
      </w:tblGrid>
      <w:tr w:rsidR="00750CFB" w:rsidRPr="004179E1" w14:paraId="6DAA229C" w14:textId="77777777" w:rsidTr="00750CFB">
        <w:trPr>
          <w:gridAfter w:val="1"/>
          <w:wAfter w:w="11" w:type="dxa"/>
          <w:tblHeader/>
        </w:trPr>
        <w:tc>
          <w:tcPr>
            <w:tcW w:w="3265" w:type="dxa"/>
          </w:tcPr>
          <w:p w14:paraId="16787C66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2749259B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1A9253C" w14:textId="77777777" w:rsidR="005F462E" w:rsidRPr="004179E1" w:rsidRDefault="005F462E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110634EF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</w:tcPr>
          <w:p w14:paraId="362968E6" w14:textId="77777777" w:rsidR="005F462E" w:rsidRPr="004179E1" w:rsidRDefault="005F462E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CFB" w:rsidRPr="004179E1" w14:paraId="33963E23" w14:textId="77777777" w:rsidTr="00750CFB">
        <w:trPr>
          <w:tblHeader/>
        </w:trPr>
        <w:tc>
          <w:tcPr>
            <w:tcW w:w="3265" w:type="dxa"/>
          </w:tcPr>
          <w:p w14:paraId="5820B938" w14:textId="77777777" w:rsidR="008574BC" w:rsidRPr="004179E1" w:rsidRDefault="008574BC" w:rsidP="008574B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7A6E85C3" w14:textId="77777777" w:rsidR="008574BC" w:rsidRPr="004179E1" w:rsidRDefault="008574BC" w:rsidP="008574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D0E83AB" w14:textId="7974B230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4BC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574B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DE44D0" w14:textId="77777777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02A59F" w14:textId="0CE4CD2F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4BC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6" w:type="dxa"/>
            <w:shd w:val="clear" w:color="auto" w:fill="auto"/>
          </w:tcPr>
          <w:p w14:paraId="3298983C" w14:textId="77777777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314F69D" w14:textId="55B82F40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4BC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574B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459D14" w14:textId="77777777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67A8035F" w14:textId="15F99D7E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4BC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50CFB" w:rsidRPr="004179E1" w14:paraId="77B7CAE6" w14:textId="77777777" w:rsidTr="00750CFB">
        <w:trPr>
          <w:tblHeader/>
        </w:trPr>
        <w:tc>
          <w:tcPr>
            <w:tcW w:w="3265" w:type="dxa"/>
          </w:tcPr>
          <w:p w14:paraId="32FE9975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6C51EECC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D18916F" w14:textId="66D008B4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74B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901935" w14:textId="77777777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D23BD79" w14:textId="2EF454DB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06" w:type="dxa"/>
            <w:shd w:val="clear" w:color="auto" w:fill="auto"/>
          </w:tcPr>
          <w:p w14:paraId="0F28C625" w14:textId="77777777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A463550" w14:textId="2EACE531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74B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77F68F" w14:textId="77777777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2F3AA424" w14:textId="15FC85FA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F462E" w:rsidRPr="004179E1" w14:paraId="78B725C6" w14:textId="77777777" w:rsidTr="00750CFB">
        <w:trPr>
          <w:gridAfter w:val="1"/>
          <w:wAfter w:w="11" w:type="dxa"/>
          <w:tblHeader/>
        </w:trPr>
        <w:tc>
          <w:tcPr>
            <w:tcW w:w="3265" w:type="dxa"/>
          </w:tcPr>
          <w:p w14:paraId="60EFC0E1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68C76428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573072F6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CFB" w:rsidRPr="004179E1" w14:paraId="10D7ABD8" w14:textId="77777777" w:rsidTr="00750CFB">
        <w:tc>
          <w:tcPr>
            <w:tcW w:w="3265" w:type="dxa"/>
          </w:tcPr>
          <w:p w14:paraId="2531180A" w14:textId="77777777" w:rsidR="005F462E" w:rsidRPr="004179E1" w:rsidRDefault="005F462E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7" w:type="dxa"/>
          </w:tcPr>
          <w:p w14:paraId="6773FBE4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7EC795F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F8E091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7CBF737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6D7B8F9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CDFE095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7697A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3E5653BF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535" w:rsidRPr="004179E1" w14:paraId="41404819" w14:textId="77777777" w:rsidTr="00750CFB">
        <w:tc>
          <w:tcPr>
            <w:tcW w:w="3265" w:type="dxa"/>
          </w:tcPr>
          <w:p w14:paraId="2B7ECBAD" w14:textId="54C9410A" w:rsidR="008A3535" w:rsidRPr="003C4003" w:rsidRDefault="008A3535" w:rsidP="008A3535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C40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47" w:type="dxa"/>
          </w:tcPr>
          <w:p w14:paraId="3A587880" w14:textId="77777777" w:rsidR="008A3535" w:rsidRPr="003C4003" w:rsidRDefault="008A3535" w:rsidP="008A353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FA74E" w14:textId="2B495508" w:rsidR="008A3535" w:rsidRPr="003C4003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4003">
              <w:rPr>
                <w:rFonts w:ascii="Angsana New" w:hAnsi="Angsana New"/>
                <w:sz w:val="30"/>
                <w:szCs w:val="30"/>
                <w:lang w:bidi="th-TH"/>
              </w:rPr>
              <w:t>27,422</w:t>
            </w:r>
          </w:p>
        </w:tc>
        <w:tc>
          <w:tcPr>
            <w:tcW w:w="239" w:type="dxa"/>
            <w:shd w:val="clear" w:color="auto" w:fill="auto"/>
          </w:tcPr>
          <w:p w14:paraId="4DF2346D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1250" w14:textId="4502622B" w:rsidR="008A3535" w:rsidRPr="003C4003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40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  <w:r w:rsidRPr="003C400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3C40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3C4003">
              <w:rPr>
                <w:rFonts w:ascii="Angsana New" w:hAnsi="Angsana New"/>
                <w:sz w:val="30"/>
                <w:szCs w:val="30"/>
                <w:lang w:bidi="th-TH"/>
              </w:rPr>
              <w:t>823</w:t>
            </w:r>
          </w:p>
        </w:tc>
        <w:tc>
          <w:tcPr>
            <w:tcW w:w="306" w:type="dxa"/>
            <w:shd w:val="clear" w:color="auto" w:fill="auto"/>
          </w:tcPr>
          <w:p w14:paraId="1915634D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4B73" w14:textId="360AEA97" w:rsidR="008A3535" w:rsidRPr="003C4003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40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27,126</w:t>
            </w:r>
          </w:p>
        </w:tc>
        <w:tc>
          <w:tcPr>
            <w:tcW w:w="236" w:type="dxa"/>
            <w:shd w:val="clear" w:color="auto" w:fill="auto"/>
          </w:tcPr>
          <w:p w14:paraId="684E69BE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B9E9A" w14:textId="44F23DF7" w:rsidR="008A3535" w:rsidRPr="003C4003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40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12,</w:t>
            </w:r>
            <w:r w:rsidRPr="003C4003"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</w:tr>
      <w:tr w:rsidR="008A3535" w:rsidRPr="004179E1" w14:paraId="3EBD3F28" w14:textId="77777777" w:rsidTr="00750CFB">
        <w:tc>
          <w:tcPr>
            <w:tcW w:w="3265" w:type="dxa"/>
          </w:tcPr>
          <w:p w14:paraId="5A1AABDD" w14:textId="77777777" w:rsidR="008A3535" w:rsidRPr="004179E1" w:rsidRDefault="008A3535" w:rsidP="008A3535">
            <w:pPr>
              <w:tabs>
                <w:tab w:val="left" w:pos="360"/>
              </w:tabs>
              <w:spacing w:before="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47" w:type="dxa"/>
          </w:tcPr>
          <w:p w14:paraId="4C4033BF" w14:textId="77777777" w:rsidR="008A3535" w:rsidRPr="004179E1" w:rsidRDefault="008A3535" w:rsidP="008A353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B573B" w14:textId="0B41C509" w:rsidR="008A3535" w:rsidRPr="008A3535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353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27,422</w:t>
            </w:r>
          </w:p>
        </w:tc>
        <w:tc>
          <w:tcPr>
            <w:tcW w:w="239" w:type="dxa"/>
            <w:shd w:val="clear" w:color="auto" w:fill="auto"/>
          </w:tcPr>
          <w:p w14:paraId="60BE5CAE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66EEF" w14:textId="5DD7AD66" w:rsidR="008A3535" w:rsidRPr="00750CFB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0C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750C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2,823</w:t>
            </w:r>
          </w:p>
        </w:tc>
        <w:tc>
          <w:tcPr>
            <w:tcW w:w="306" w:type="dxa"/>
            <w:shd w:val="clear" w:color="auto" w:fill="auto"/>
          </w:tcPr>
          <w:p w14:paraId="660A73A1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2D928" w14:textId="4DB43342" w:rsidR="008A3535" w:rsidRPr="00750CFB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55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27,126</w:t>
            </w:r>
          </w:p>
        </w:tc>
        <w:tc>
          <w:tcPr>
            <w:tcW w:w="236" w:type="dxa"/>
            <w:shd w:val="clear" w:color="auto" w:fill="auto"/>
          </w:tcPr>
          <w:p w14:paraId="1A51B311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F5D5B" w14:textId="61FAC1AC" w:rsidR="008A3535" w:rsidRPr="00750CFB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0C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12,</w:t>
            </w:r>
            <w:r w:rsidRPr="00750C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588</w:t>
            </w:r>
          </w:p>
        </w:tc>
      </w:tr>
      <w:tr w:rsidR="00F965B4" w:rsidRPr="004179E1" w14:paraId="4171B1BE" w14:textId="77777777" w:rsidTr="00750CFB">
        <w:tc>
          <w:tcPr>
            <w:tcW w:w="3265" w:type="dxa"/>
          </w:tcPr>
          <w:p w14:paraId="7D2CA5DD" w14:textId="77777777" w:rsidR="00F965B4" w:rsidRPr="004179E1" w:rsidRDefault="00F965B4" w:rsidP="00F965B4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47" w:type="dxa"/>
          </w:tcPr>
          <w:p w14:paraId="34E4024D" w14:textId="77777777" w:rsidR="00F965B4" w:rsidRPr="004179E1" w:rsidRDefault="00F965B4" w:rsidP="00F965B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11221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491773F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87E15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429CF6F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07AD10" w14:textId="77777777" w:rsidR="00F965B4" w:rsidRPr="00750CFB" w:rsidRDefault="00F965B4" w:rsidP="00F965B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87338D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181EA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65B4" w:rsidRPr="004179E1" w14:paraId="7167A770" w14:textId="77777777" w:rsidTr="00750CFB">
        <w:tc>
          <w:tcPr>
            <w:tcW w:w="3265" w:type="dxa"/>
          </w:tcPr>
          <w:p w14:paraId="41BCA7A8" w14:textId="77777777" w:rsidR="00F965B4" w:rsidRPr="004179E1" w:rsidRDefault="00F965B4" w:rsidP="00F965B4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7" w:type="dxa"/>
          </w:tcPr>
          <w:p w14:paraId="7D78A581" w14:textId="77777777" w:rsidR="00F965B4" w:rsidRPr="004179E1" w:rsidRDefault="00F965B4" w:rsidP="00F965B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1E89814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31F1B60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69D8C3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6AD951A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C3DABE9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F8DC96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0A33699F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3535" w:rsidRPr="004179E1" w14:paraId="0D2BC3FB" w14:textId="77777777" w:rsidTr="00750CFB">
        <w:tc>
          <w:tcPr>
            <w:tcW w:w="3265" w:type="dxa"/>
          </w:tcPr>
          <w:p w14:paraId="28C3C76F" w14:textId="3F0E6797" w:rsidR="008A3535" w:rsidRPr="003C4003" w:rsidRDefault="008A3535" w:rsidP="008A353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40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47" w:type="dxa"/>
          </w:tcPr>
          <w:p w14:paraId="79C6BCE5" w14:textId="77777777" w:rsidR="008A3535" w:rsidRPr="003C4003" w:rsidRDefault="008A3535" w:rsidP="008A353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43E8" w14:textId="2014E960" w:rsidR="008A3535" w:rsidRPr="003C4003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40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40,037</w:t>
            </w:r>
          </w:p>
        </w:tc>
        <w:tc>
          <w:tcPr>
            <w:tcW w:w="239" w:type="dxa"/>
            <w:shd w:val="clear" w:color="auto" w:fill="auto"/>
          </w:tcPr>
          <w:p w14:paraId="5E71E383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1F653" w14:textId="04F407B4" w:rsidR="008A3535" w:rsidRPr="003C4003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4003">
              <w:rPr>
                <w:rFonts w:ascii="Angsana New" w:hAnsi="Angsana New"/>
                <w:sz w:val="30"/>
                <w:szCs w:val="30"/>
                <w:lang w:bidi="th-TH"/>
              </w:rPr>
              <w:t>2,793</w:t>
            </w:r>
          </w:p>
        </w:tc>
        <w:tc>
          <w:tcPr>
            <w:tcW w:w="306" w:type="dxa"/>
            <w:shd w:val="clear" w:color="auto" w:fill="auto"/>
          </w:tcPr>
          <w:p w14:paraId="61C3B0E8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69D8F" w14:textId="756EDF81" w:rsidR="008A3535" w:rsidRPr="003C4003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40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40,037</w:t>
            </w:r>
          </w:p>
        </w:tc>
        <w:tc>
          <w:tcPr>
            <w:tcW w:w="236" w:type="dxa"/>
            <w:shd w:val="clear" w:color="auto" w:fill="auto"/>
          </w:tcPr>
          <w:p w14:paraId="1AB7324C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3BB2" w14:textId="76EFA2BE" w:rsidR="008A3535" w:rsidRPr="003C4003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4003">
              <w:rPr>
                <w:rFonts w:ascii="Angsana New" w:hAnsi="Angsana New"/>
                <w:sz w:val="30"/>
                <w:szCs w:val="30"/>
                <w:lang w:bidi="th-TH"/>
              </w:rPr>
              <w:t>2,674</w:t>
            </w:r>
          </w:p>
        </w:tc>
      </w:tr>
      <w:tr w:rsidR="008A3535" w:rsidRPr="004179E1" w14:paraId="654B4DA7" w14:textId="77777777" w:rsidTr="00750CFB">
        <w:tc>
          <w:tcPr>
            <w:tcW w:w="3265" w:type="dxa"/>
          </w:tcPr>
          <w:p w14:paraId="630A1D05" w14:textId="5E73D7F1" w:rsidR="008A3535" w:rsidRPr="004179E1" w:rsidRDefault="008A3535" w:rsidP="008A3535">
            <w:pPr>
              <w:tabs>
                <w:tab w:val="left" w:pos="360"/>
              </w:tabs>
              <w:spacing w:before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1C3A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47" w:type="dxa"/>
          </w:tcPr>
          <w:p w14:paraId="16082DEF" w14:textId="77777777" w:rsidR="008A3535" w:rsidRPr="004179E1" w:rsidRDefault="008A3535" w:rsidP="008A353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99B64" w14:textId="71D02FEA" w:rsidR="008A3535" w:rsidRPr="00750CFB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40,037</w:t>
            </w:r>
          </w:p>
        </w:tc>
        <w:tc>
          <w:tcPr>
            <w:tcW w:w="239" w:type="dxa"/>
            <w:shd w:val="clear" w:color="auto" w:fill="auto"/>
          </w:tcPr>
          <w:p w14:paraId="091B1A75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2A6C9" w14:textId="22AA7F64" w:rsidR="008A3535" w:rsidRPr="00750CFB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0C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2,793</w:t>
            </w:r>
          </w:p>
        </w:tc>
        <w:tc>
          <w:tcPr>
            <w:tcW w:w="306" w:type="dxa"/>
            <w:shd w:val="clear" w:color="auto" w:fill="auto"/>
          </w:tcPr>
          <w:p w14:paraId="7F555444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EC099" w14:textId="316FDDAF" w:rsidR="008A3535" w:rsidRPr="00750CFB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40,037</w:t>
            </w:r>
          </w:p>
        </w:tc>
        <w:tc>
          <w:tcPr>
            <w:tcW w:w="236" w:type="dxa"/>
            <w:shd w:val="clear" w:color="auto" w:fill="auto"/>
          </w:tcPr>
          <w:p w14:paraId="0A7F65DB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345D8" w14:textId="47FCF682" w:rsidR="008A3535" w:rsidRPr="00750CFB" w:rsidRDefault="008A3535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0C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2,674</w:t>
            </w:r>
          </w:p>
        </w:tc>
      </w:tr>
      <w:tr w:rsidR="00F965B4" w:rsidRPr="004179E1" w14:paraId="477741DB" w14:textId="77777777" w:rsidTr="00750CFB">
        <w:tc>
          <w:tcPr>
            <w:tcW w:w="3265" w:type="dxa"/>
          </w:tcPr>
          <w:p w14:paraId="14EEE5E0" w14:textId="77777777" w:rsidR="00F965B4" w:rsidRPr="004179E1" w:rsidRDefault="00F965B4" w:rsidP="00F965B4">
            <w:pPr>
              <w:tabs>
                <w:tab w:val="left" w:pos="360"/>
              </w:tabs>
              <w:spacing w:before="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2BF56C90" w14:textId="77777777" w:rsidR="00F965B4" w:rsidRPr="004179E1" w:rsidRDefault="00F965B4" w:rsidP="00F965B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1ABC98" w14:textId="77777777" w:rsidR="00F965B4" w:rsidRPr="004179E1" w:rsidRDefault="00F965B4" w:rsidP="00F965B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7C1FFB8" w14:textId="77777777" w:rsidR="00F965B4" w:rsidRPr="004179E1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287BF562" w14:textId="77777777" w:rsidR="00F965B4" w:rsidRPr="004179E1" w:rsidRDefault="00F965B4" w:rsidP="00F965B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6" w:type="dxa"/>
          </w:tcPr>
          <w:p w14:paraId="36818BA4" w14:textId="77777777" w:rsidR="00F965B4" w:rsidRPr="004179E1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6E0A8" w14:textId="77777777" w:rsidR="00F965B4" w:rsidRPr="004179E1" w:rsidRDefault="00F965B4" w:rsidP="00F965B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8754AD9" w14:textId="77777777" w:rsidR="00F965B4" w:rsidRPr="004179E1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  <w:vAlign w:val="bottom"/>
          </w:tcPr>
          <w:p w14:paraId="36C53B0D" w14:textId="77777777" w:rsidR="00F965B4" w:rsidRPr="004179E1" w:rsidRDefault="00F965B4" w:rsidP="00F965B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389511B" w14:textId="62318C06" w:rsidR="00767351" w:rsidRPr="008B6AF6" w:rsidRDefault="007922C4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039C3"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767351" w:rsidRPr="008B6AF6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t>ส่วนงานดำเนินงานและรายได้</w:t>
      </w:r>
    </w:p>
    <w:p w14:paraId="45F91DE6" w14:textId="77777777" w:rsidR="00767351" w:rsidRPr="008B6AF6" w:rsidRDefault="00767351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0FCD707" w14:textId="77777777" w:rsidR="00767351" w:rsidRPr="008B6AF6" w:rsidRDefault="00767351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  <w:r w:rsidRPr="008B6AF6">
        <w:rPr>
          <w:rFonts w:ascii="Angsana New" w:eastAsia="MS Mincho" w:hAnsi="Angsana New" w:hint="cs"/>
          <w:sz w:val="30"/>
          <w:szCs w:val="30"/>
          <w:cs/>
        </w:rPr>
        <w:t>กลุ่ม</w:t>
      </w:r>
      <w:r w:rsidRPr="008B6AF6">
        <w:rPr>
          <w:rFonts w:ascii="Angsana New" w:eastAsia="MS Mincho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มีรายได้และผลการดำเนินงานในจำนวนที่ไม่เป็นสาระสำคัญ </w:t>
      </w:r>
    </w:p>
    <w:p w14:paraId="7ED1CC2E" w14:textId="77777777" w:rsidR="00767351" w:rsidRPr="008B6AF6" w:rsidRDefault="00767351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5192FA18" w14:textId="547B2649" w:rsidR="00767351" w:rsidRDefault="00767351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  <w:r w:rsidRPr="008B6AF6">
        <w:rPr>
          <w:rFonts w:ascii="Angsana New" w:eastAsia="MS Mincho" w:hAnsi="Angsana New" w:hint="cs"/>
          <w:sz w:val="30"/>
          <w:szCs w:val="30"/>
          <w:cs/>
        </w:rPr>
        <w:t>กลุ่มบริษัทและบริษัทดำเนินธุรกิจในเขตภูมิศาสตร์เดียว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ซึ่งจังหวะเวลาของการรับรู้รายได้จากการขายสดและขายเชื่อส่วนใหญ่ เป็นรายได้ที่รับรู้ ณ เวลาใดเวลาหนึ่ง</w:t>
      </w:r>
    </w:p>
    <w:p w14:paraId="1378942A" w14:textId="13D8DA57" w:rsidR="002E50D0" w:rsidRDefault="002E50D0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013CEF3C" w14:textId="19B28A0B" w:rsidR="002E50D0" w:rsidRDefault="002E50D0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71669924" w14:textId="64ECA107" w:rsidR="002E50D0" w:rsidRDefault="002E50D0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64EA79A2" w14:textId="77777777" w:rsidR="003C4003" w:rsidRPr="008B6AF6" w:rsidRDefault="003C4003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74196DCF" w14:textId="77777777" w:rsidR="00767351" w:rsidRPr="008B6AF6" w:rsidRDefault="00767351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35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556"/>
        <w:gridCol w:w="1269"/>
        <w:gridCol w:w="237"/>
        <w:gridCol w:w="1050"/>
        <w:gridCol w:w="236"/>
        <w:gridCol w:w="1042"/>
        <w:gridCol w:w="238"/>
        <w:gridCol w:w="1253"/>
        <w:gridCol w:w="236"/>
        <w:gridCol w:w="1242"/>
      </w:tblGrid>
      <w:tr w:rsidR="00FB720A" w:rsidRPr="008B6AF6" w14:paraId="31866952" w14:textId="4738F86D" w:rsidTr="00493512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E9683E1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B6AF6">
              <w:rPr>
                <w:rFonts w:ascii="Angsana New" w:eastAsia="MS Mincho" w:hAnsi="Angsana New"/>
                <w:sz w:val="30"/>
                <w:szCs w:val="30"/>
                <w:lang w:val="en-GB"/>
              </w:rPr>
              <w:lastRenderedPageBreak/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F549F" w14:textId="479055C4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2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67351" w:rsidRPr="008B6AF6" w14:paraId="48D2DA57" w14:textId="4E7E4E99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C834DBA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449915E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4" w:hanging="27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ขายตามสัญญา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55A90DA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E73BC88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ขายสด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14963B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55D433C4" w14:textId="46EB209F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ให้บริการ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D8A190E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5CBD1283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7765A5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E9A20B7" w14:textId="43A866AA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67351" w:rsidRPr="008B6AF6" w14:paraId="0F7B6B52" w14:textId="59E60437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5C0F2A4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4CD5A422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5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เช่าซื้อ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B068AF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50ECF3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และขายเชื่อ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42F8F5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4F9B2F89" w14:textId="5A039B64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7B15B2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1F72C168" w14:textId="16C30FAF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การต</w:t>
            </w:r>
            <w:r w:rsidR="00FB720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ั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ดรายการ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59F791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83C95DC" w14:textId="35833545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B720A" w:rsidRPr="008B6AF6" w14:paraId="6A4D8980" w14:textId="774DF7A1" w:rsidTr="00493512">
        <w:trPr>
          <w:cantSplit/>
        </w:trPr>
        <w:tc>
          <w:tcPr>
            <w:tcW w:w="2556" w:type="dxa"/>
            <w:tcBorders>
              <w:top w:val="nil"/>
              <w:left w:val="nil"/>
              <w:right w:val="nil"/>
            </w:tcBorders>
          </w:tcPr>
          <w:p w14:paraId="0CD0E662" w14:textId="77777777" w:rsidR="00FB720A" w:rsidRPr="008B6AF6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6803" w:type="dxa"/>
            <w:gridSpan w:val="9"/>
            <w:tcBorders>
              <w:top w:val="nil"/>
              <w:left w:val="nil"/>
              <w:right w:val="nil"/>
            </w:tcBorders>
          </w:tcPr>
          <w:p w14:paraId="0521CC1C" w14:textId="7646F9C6" w:rsidR="00FB720A" w:rsidRPr="008B6AF6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eastAsia="th-TH"/>
              </w:rPr>
            </w:pPr>
            <w:r w:rsidRPr="008B6AF6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67351" w:rsidRPr="008B6AF6" w14:paraId="449F1854" w14:textId="7CA001F2" w:rsidTr="00FB720A">
        <w:trPr>
          <w:cantSplit/>
        </w:trPr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</w:tcPr>
          <w:p w14:paraId="28C91108" w14:textId="5C599E40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 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GB"/>
              </w:rPr>
              <w:t>56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EB96530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1934D4B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BA56887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1778E76" w14:textId="021DC89A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67351" w:rsidRPr="008B6AF6" w14:paraId="559B37D9" w14:textId="02A10DED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1FB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รายได้จากการขาย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764F6B9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D9E5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9B7163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FDBDE4C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0EBEAC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764877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4EA03A0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A41CDBB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779FF464" w14:textId="23A7DFCF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7351" w:rsidRPr="008B6AF6" w14:paraId="243E8CAB" w14:textId="77777777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965E" w14:textId="773AA7B0" w:rsidR="00767351" w:rsidRPr="00767351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FB2697E" w14:textId="5BC34CAF" w:rsidR="00767351" w:rsidRPr="008B6AF6" w:rsidRDefault="00D20B2F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334,255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DC57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C62E015" w14:textId="7397B7A3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57,147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83B3D60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43AE6B1C" w14:textId="6292DC12" w:rsidR="00767351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54FE5D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35314CB0" w14:textId="123F102C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5C506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F57BEC6" w14:textId="1F9DB367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39</w:t>
            </w:r>
            <w:r w:rsidR="00D20B2F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D20B2F">
              <w:rPr>
                <w:rFonts w:ascii="Angsana New" w:eastAsia="SimSun" w:hAnsi="Angsana New"/>
                <w:sz w:val="30"/>
                <w:szCs w:val="30"/>
                <w:lang w:eastAsia="zh-CN"/>
              </w:rPr>
              <w:t>402</w:t>
            </w:r>
          </w:p>
        </w:tc>
      </w:tr>
      <w:tr w:rsidR="00767351" w:rsidRPr="008B6AF6" w14:paraId="409B342F" w14:textId="77777777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CC2F" w14:textId="018C7008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4AA2FE4A" w14:textId="7821B86F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1,487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4734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4728C6D" w14:textId="451A08E0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56,863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821912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3F08C1E6" w14:textId="37118F62" w:rsidR="00767351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E035FC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727E6394" w14:textId="07416C67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(58,350)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524BC2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75BF227E" w14:textId="7DE5A316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767351" w:rsidRPr="008B6AF6" w14:paraId="452BC790" w14:textId="77777777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B829" w14:textId="6061E9FE" w:rsidR="00767351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3263E7D2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1E8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4BE216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D152564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2F486284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6F83F1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7C9926B9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C8889B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1A6F9174" w14:textId="7A310CE4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7351" w:rsidRPr="008B6AF6" w14:paraId="2DBB8F03" w14:textId="77777777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257D" w14:textId="697B6479" w:rsidR="00767351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6323DFA9" w14:textId="38F174DF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49,94</w:t>
            </w:r>
            <w:r w:rsidR="00D20B2F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398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7D3AF6E" w14:textId="12D36187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EFE029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21B5A5A9" w14:textId="18A754E2" w:rsidR="00767351" w:rsidRPr="008B6AF6" w:rsidRDefault="00D20B2F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8,189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0A0F95E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4A8B7519" w14:textId="73E863C3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B629DB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31813C6" w14:textId="35D031B9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 w:rsidR="00D20B2F">
              <w:rPr>
                <w:rFonts w:ascii="Angsana New" w:eastAsia="SimSun" w:hAnsi="Angsana New"/>
                <w:sz w:val="30"/>
                <w:szCs w:val="30"/>
                <w:lang w:eastAsia="zh-CN"/>
              </w:rPr>
              <w:t>8,136</w:t>
            </w:r>
          </w:p>
        </w:tc>
      </w:tr>
      <w:tr w:rsidR="00767351" w:rsidRPr="008B6AF6" w14:paraId="08917570" w14:textId="77777777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0869" w14:textId="3DCA5E7C" w:rsidR="00767351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353E79B7" w14:textId="2966A4A5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2597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43EEFF8" w14:textId="52513DF3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D88B5F7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20B99967" w14:textId="599EA1DE" w:rsidR="00767351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1,029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B3EC1A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01974D0E" w14:textId="767035FD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(1,029)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906EF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473C676" w14:textId="10771DFD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767351" w:rsidRPr="008B6AF6" w14:paraId="7FFDF4F3" w14:textId="48E723A6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2F4D4C7E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รวมรายได้ตามส่วนงาน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C4E52" w14:textId="7D5C970D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  <w:t>38</w:t>
            </w:r>
            <w:r w:rsidR="00D20B2F"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  <w:t>5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  <w:t>,</w:t>
            </w:r>
            <w:r w:rsidR="00D20B2F"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  <w:t>689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12D583B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2BF5B4" w14:textId="5E2F95CE" w:rsidR="00767351" w:rsidRPr="002E67A1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2E67A1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114,010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57DC08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FAF1F" w14:textId="3811CB2E" w:rsidR="00767351" w:rsidRPr="005A0784" w:rsidRDefault="00D20B2F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A078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9,218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F0FC8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4A24" w14:textId="4524BD2A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(59,379)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FA7B4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4F64A1" w14:textId="398A814A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</w:t>
            </w:r>
            <w:r w:rsidR="00D20B2F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49,538</w:t>
            </w:r>
          </w:p>
        </w:tc>
      </w:tr>
      <w:tr w:rsidR="00767351" w:rsidRPr="008B6AF6" w14:paraId="203B791F" w14:textId="0ED45FB7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4CAB136D" w14:textId="77777777" w:rsidR="00767351" w:rsidRPr="00767351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150DE5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4C2E719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28B34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7274B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5A804" w14:textId="77777777" w:rsidR="00767351" w:rsidRPr="008B6AF6" w:rsidRDefault="00767351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8D7735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5F902A7B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7D4A37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468A030" w14:textId="7E57E872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767351" w:rsidRPr="008B6AF6" w14:paraId="0196D8CB" w14:textId="3CD60776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24A261AC" w14:textId="5B15A27C" w:rsidR="00767351" w:rsidRPr="008B6AF6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9BAEF" w14:textId="682ED74A" w:rsidR="00767351" w:rsidRPr="00C563D4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  <w:r w:rsidRPr="00C563D4"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  <w:t>(15</w:t>
            </w:r>
            <w:r w:rsidR="00C563D4"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  <w:r w:rsidRPr="00C563D4"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  <w:t>,</w:t>
            </w:r>
            <w:r w:rsidR="00D20B2F" w:rsidRPr="00C563D4"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  <w:t>79</w:t>
            </w:r>
            <w:r w:rsidR="00C563D4" w:rsidRPr="00C563D4"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  <w:t>3</w:t>
            </w:r>
            <w:r w:rsidRPr="00C563D4"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2D52630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6BE3A" w14:textId="272212F1" w:rsidR="00767351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(7,024)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75C992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C3E18" w14:textId="5988FC03" w:rsidR="00767351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5D50C2F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695AF197" w14:textId="7E6ED0DE" w:rsidR="00767351" w:rsidRPr="008B6AF6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58,372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905923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9E91248" w14:textId="36BE527E" w:rsidR="00767351" w:rsidRPr="00CB7A19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color w:val="FF0000"/>
                <w:sz w:val="30"/>
                <w:szCs w:val="30"/>
                <w:lang w:eastAsia="zh-CN"/>
              </w:rPr>
            </w:pP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(10</w:t>
            </w:r>
            <w:r w:rsidR="00D20B2F"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D20B2F"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44</w:t>
            </w:r>
            <w:r w:rsidR="00C563D4"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B720A" w:rsidRPr="008B6AF6" w14:paraId="7F3D76E3" w14:textId="77777777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453BA170" w14:textId="1610A22B" w:rsidR="00FB720A" w:rsidRPr="00FB720A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B720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D2C58" w14:textId="237E463A" w:rsidR="00FB720A" w:rsidRPr="00FB720A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  <w:t>23</w:t>
            </w:r>
            <w:r w:rsidR="00D20B2F"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  <w:t>1,89</w:t>
            </w:r>
            <w:r w:rsidR="008A3535"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  <w:t>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5D8AD999" w14:textId="77777777" w:rsidR="00FB720A" w:rsidRPr="00FB720A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AB42D" w14:textId="2ECF15ED" w:rsidR="00FB720A" w:rsidRPr="00FB720A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106,986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6EE3E9" w14:textId="77777777" w:rsidR="00FB720A" w:rsidRPr="00FB720A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2A3903" w14:textId="1517271D" w:rsidR="00FB720A" w:rsidRPr="005A0784" w:rsidRDefault="00D20B2F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A078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9,218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30D9F9FD" w14:textId="77777777" w:rsidR="00FB720A" w:rsidRPr="00FB720A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826D8" w14:textId="15176668" w:rsidR="00FB720A" w:rsidRPr="00FB720A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(1,007)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1D6EE55" w14:textId="77777777" w:rsidR="00FB720A" w:rsidRPr="00FB720A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1FFC0" w14:textId="74A58795" w:rsidR="00FB720A" w:rsidRPr="00FB720A" w:rsidRDefault="00A55AB5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347,09</w:t>
            </w:r>
            <w:r w:rsidR="008A3535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</w:t>
            </w:r>
          </w:p>
        </w:tc>
      </w:tr>
      <w:tr w:rsidR="00767351" w:rsidRPr="008B6AF6" w14:paraId="430B74AB" w14:textId="77777777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0DEAB4A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219C8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247F88F1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B55679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6C34EC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B1F49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F005B6E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C0755C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25E6A1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632191" w14:textId="45C85B2B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FB720A" w:rsidRPr="008B6AF6" w14:paraId="0D6DEC97" w14:textId="7D6F3AE1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13078E75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23F0E683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6BC803EB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734B4C23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AB4C364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73B8A3B9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9847DD0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66F3C3E7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8D736E5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2F32CB24" w14:textId="3F47217F" w:rsidR="00FB720A" w:rsidRPr="008B6AF6" w:rsidRDefault="00A55AB5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(158,</w:t>
            </w:r>
            <w:r w:rsidR="00CB7A19">
              <w:rPr>
                <w:rFonts w:ascii="Angsana New" w:eastAsia="SimSun" w:hAnsi="Angsana New"/>
                <w:sz w:val="30"/>
                <w:szCs w:val="30"/>
                <w:lang w:eastAsia="zh-CN"/>
              </w:rPr>
              <w:t>777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B720A" w:rsidRPr="008B6AF6" w14:paraId="75D22A24" w14:textId="4AA7F23A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4D1A2469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7EF3BBE3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677BFB4F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1A64EBAE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CB22DDB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4A95F483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D8F0975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532A9A98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A613E75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28048638" w14:textId="607CF765" w:rsidR="00FB720A" w:rsidRPr="008B6AF6" w:rsidRDefault="00A55AB5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</w:t>
            </w:r>
            <w:r w:rsidR="00D20B2F">
              <w:rPr>
                <w:rFonts w:ascii="Angsana New" w:eastAsia="SimSun" w:hAnsi="Angsana New"/>
                <w:sz w:val="30"/>
                <w:szCs w:val="30"/>
                <w:lang w:eastAsia="zh-CN"/>
              </w:rPr>
              <w:t>11,228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B720A" w:rsidRPr="00C563D4" w14:paraId="670D4E27" w14:textId="509DE271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1AA79E24" w14:textId="18E4EF8D" w:rsidR="00FB720A" w:rsidRPr="008B6AF6" w:rsidRDefault="00060B6C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2B6A96AF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323759E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7263F128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2785A9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2A3FA798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9475ED1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65C3C6DD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5F5A31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5404E98F" w14:textId="5440CDEB" w:rsidR="00FB720A" w:rsidRPr="00C563D4" w:rsidRDefault="00A55AB5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(44,</w:t>
            </w:r>
            <w:r w:rsidR="00D20B2F"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37</w:t>
            </w:r>
            <w:r w:rsidR="00C563D4"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B720A" w:rsidRPr="008B6AF6" w14:paraId="7AFD5F85" w14:textId="5B80EAFD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047C2981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2A50EC97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D913591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46C0FE47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4E7B458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77FE89E7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7DDB1B9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78D21BC6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C4F6B5E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7BC3D628" w14:textId="725259C4" w:rsidR="00FB720A" w:rsidRPr="008B6AF6" w:rsidRDefault="00A55AB5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D20B2F">
              <w:rPr>
                <w:rFonts w:ascii="Angsana New" w:eastAsia="SimSun" w:hAnsi="Angsana New"/>
                <w:sz w:val="30"/>
                <w:szCs w:val="30"/>
                <w:lang w:eastAsia="zh-CN"/>
              </w:rPr>
              <w:t>562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B720A" w:rsidRPr="008B6AF6" w14:paraId="595A76B3" w14:textId="22FBAC1A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7B07C28E" w14:textId="77777777" w:rsidR="00FB720A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ส่วนแบ่งขาดทุนจากเงินลงทุน</w:t>
            </w:r>
          </w:p>
          <w:p w14:paraId="65467437" w14:textId="338C73A2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ในการร่วมค้า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AE54868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2917A33C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0ADE0C64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38E18C5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vAlign w:val="bottom"/>
          </w:tcPr>
          <w:p w14:paraId="7D58F922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31683AA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6F9052A1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433A73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5BBBDA5E" w14:textId="77777777" w:rsidR="00A55AB5" w:rsidRDefault="00A55AB5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  <w:p w14:paraId="2C0626C1" w14:textId="58089152" w:rsidR="00FB720A" w:rsidRPr="008B6AF6" w:rsidRDefault="00A55AB5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764</w:t>
            </w:r>
          </w:p>
        </w:tc>
      </w:tr>
      <w:tr w:rsidR="00FB720A" w:rsidRPr="008B6AF6" w14:paraId="3ACDA56E" w14:textId="030994A1" w:rsidTr="00FB720A">
        <w:trPr>
          <w:cantSplit/>
        </w:trPr>
        <w:tc>
          <w:tcPr>
            <w:tcW w:w="2556" w:type="dxa"/>
            <w:tcBorders>
              <w:left w:val="nil"/>
              <w:right w:val="nil"/>
            </w:tcBorders>
            <w:vAlign w:val="bottom"/>
          </w:tcPr>
          <w:p w14:paraId="7E8899D9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9831E74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6343577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BF3CA3A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A21586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1F20724D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232D0FA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4C16474B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168EE78" w14:textId="77777777" w:rsidR="00FB720A" w:rsidRPr="008B6AF6" w:rsidRDefault="00FB720A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97A827" w14:textId="35F22AF6" w:rsidR="00FB720A" w:rsidRPr="008B6AF6" w:rsidRDefault="00A55AB5" w:rsidP="00FB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32,</w:t>
            </w:r>
            <w:r w:rsidR="00D20B2F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914</w:t>
            </w:r>
          </w:p>
        </w:tc>
      </w:tr>
    </w:tbl>
    <w:p w14:paraId="7E5032F1" w14:textId="7B0160D5" w:rsidR="00A55AB5" w:rsidRDefault="00A55AB5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</w:rPr>
      </w:pPr>
    </w:p>
    <w:p w14:paraId="7D56838B" w14:textId="080DFAEC" w:rsidR="00767351" w:rsidRPr="008B6AF6" w:rsidRDefault="00A55AB5" w:rsidP="002E5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br w:type="page"/>
      </w:r>
    </w:p>
    <w:tbl>
      <w:tblPr>
        <w:tblW w:w="9359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6"/>
        <w:gridCol w:w="1269"/>
        <w:gridCol w:w="237"/>
        <w:gridCol w:w="1050"/>
        <w:gridCol w:w="236"/>
        <w:gridCol w:w="1042"/>
        <w:gridCol w:w="238"/>
        <w:gridCol w:w="1253"/>
        <w:gridCol w:w="236"/>
        <w:gridCol w:w="1242"/>
      </w:tblGrid>
      <w:tr w:rsidR="00FB720A" w:rsidRPr="008B6AF6" w14:paraId="37D0B50C" w14:textId="77777777" w:rsidTr="00020CCA">
        <w:trPr>
          <w:cantSplit/>
        </w:trPr>
        <w:tc>
          <w:tcPr>
            <w:tcW w:w="2556" w:type="dxa"/>
            <w:tcBorders>
              <w:top w:val="nil"/>
            </w:tcBorders>
          </w:tcPr>
          <w:p w14:paraId="318528D8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B6AF6">
              <w:rPr>
                <w:rFonts w:ascii="Angsana New" w:eastAsia="MS Mincho" w:hAnsi="Angsana New"/>
                <w:sz w:val="30"/>
                <w:szCs w:val="30"/>
                <w:lang w:val="en-GB"/>
              </w:rPr>
              <w:lastRenderedPageBreak/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</w:p>
        </w:tc>
        <w:tc>
          <w:tcPr>
            <w:tcW w:w="6803" w:type="dxa"/>
            <w:gridSpan w:val="9"/>
            <w:tcBorders>
              <w:top w:val="nil"/>
              <w:bottom w:val="single" w:sz="4" w:space="0" w:color="auto"/>
            </w:tcBorders>
          </w:tcPr>
          <w:p w14:paraId="5C7CB8F7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2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B720A" w:rsidRPr="008B6AF6" w14:paraId="10F2348F" w14:textId="77777777" w:rsidTr="00020CCA">
        <w:trPr>
          <w:cantSplit/>
        </w:trPr>
        <w:tc>
          <w:tcPr>
            <w:tcW w:w="2556" w:type="dxa"/>
          </w:tcPr>
          <w:p w14:paraId="5CBE549D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CC10147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4" w:hanging="27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ขายตามสัญญา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35AA608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7A06550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ขายสด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5B70D3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204226D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ให้บริการ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A965EB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4B7DCAA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992CB7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B5542D7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FB720A" w:rsidRPr="008B6AF6" w14:paraId="123B1338" w14:textId="77777777" w:rsidTr="00DD7890">
        <w:trPr>
          <w:cantSplit/>
        </w:trPr>
        <w:tc>
          <w:tcPr>
            <w:tcW w:w="2556" w:type="dxa"/>
          </w:tcPr>
          <w:p w14:paraId="36D70E91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269" w:type="dxa"/>
            <w:vAlign w:val="bottom"/>
          </w:tcPr>
          <w:p w14:paraId="7356A87D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5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เช่าซื้อ</w:t>
            </w:r>
          </w:p>
        </w:tc>
        <w:tc>
          <w:tcPr>
            <w:tcW w:w="237" w:type="dxa"/>
          </w:tcPr>
          <w:p w14:paraId="5E8ABF1D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</w:tcPr>
          <w:p w14:paraId="0BD2B78C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และขายเชื่อ</w:t>
            </w:r>
          </w:p>
        </w:tc>
        <w:tc>
          <w:tcPr>
            <w:tcW w:w="236" w:type="dxa"/>
          </w:tcPr>
          <w:p w14:paraId="2DD81A93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2" w:type="dxa"/>
            <w:vAlign w:val="bottom"/>
          </w:tcPr>
          <w:p w14:paraId="56805364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238" w:type="dxa"/>
          </w:tcPr>
          <w:p w14:paraId="140C02F1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53" w:type="dxa"/>
          </w:tcPr>
          <w:p w14:paraId="2BD98256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การตัดรายการ</w:t>
            </w:r>
          </w:p>
        </w:tc>
        <w:tc>
          <w:tcPr>
            <w:tcW w:w="236" w:type="dxa"/>
          </w:tcPr>
          <w:p w14:paraId="5269EC37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4497E50E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B720A" w:rsidRPr="008B6AF6" w14:paraId="3E433A2A" w14:textId="77777777" w:rsidTr="00DD7890">
        <w:trPr>
          <w:cantSplit/>
        </w:trPr>
        <w:tc>
          <w:tcPr>
            <w:tcW w:w="2556" w:type="dxa"/>
          </w:tcPr>
          <w:p w14:paraId="7F5D099B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6803" w:type="dxa"/>
            <w:gridSpan w:val="9"/>
          </w:tcPr>
          <w:p w14:paraId="2F467D57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eastAsia="th-TH"/>
              </w:rPr>
            </w:pPr>
            <w:r w:rsidRPr="008B6AF6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FB720A" w:rsidRPr="008B6AF6" w14:paraId="2DF4F9B1" w14:textId="77777777" w:rsidTr="00DD7890">
        <w:trPr>
          <w:cantSplit/>
        </w:trPr>
        <w:tc>
          <w:tcPr>
            <w:tcW w:w="6390" w:type="dxa"/>
            <w:gridSpan w:val="6"/>
          </w:tcPr>
          <w:p w14:paraId="341B22A4" w14:textId="4BCC904A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 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GB"/>
              </w:rPr>
              <w:t>56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100CCF10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53" w:type="dxa"/>
          </w:tcPr>
          <w:p w14:paraId="5670585A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2EFA4FBC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</w:tcPr>
          <w:p w14:paraId="53D1AD5F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FB720A" w:rsidRPr="008B6AF6" w14:paraId="5AB3CF24" w14:textId="77777777" w:rsidTr="00DD7890">
        <w:trPr>
          <w:cantSplit/>
        </w:trPr>
        <w:tc>
          <w:tcPr>
            <w:tcW w:w="2556" w:type="dxa"/>
            <w:vAlign w:val="bottom"/>
          </w:tcPr>
          <w:p w14:paraId="2A1BCF86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รายได้จากการขาย</w:t>
            </w:r>
          </w:p>
        </w:tc>
        <w:tc>
          <w:tcPr>
            <w:tcW w:w="1269" w:type="dxa"/>
            <w:vAlign w:val="bottom"/>
          </w:tcPr>
          <w:p w14:paraId="07F50174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5D457457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vAlign w:val="bottom"/>
          </w:tcPr>
          <w:p w14:paraId="4C8D0618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92FB46A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vAlign w:val="bottom"/>
          </w:tcPr>
          <w:p w14:paraId="16291D5A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</w:tcPr>
          <w:p w14:paraId="4257CD2D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</w:tcPr>
          <w:p w14:paraId="3D671C20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37AEDD3B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</w:tcPr>
          <w:p w14:paraId="4A69DF99" w14:textId="77777777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A55AB5" w:rsidRPr="008B6AF6" w14:paraId="58751BF2" w14:textId="77777777" w:rsidTr="00DD7890">
        <w:trPr>
          <w:cantSplit/>
        </w:trPr>
        <w:tc>
          <w:tcPr>
            <w:tcW w:w="2556" w:type="dxa"/>
            <w:vAlign w:val="bottom"/>
          </w:tcPr>
          <w:p w14:paraId="3F1E7AC2" w14:textId="77777777" w:rsidR="00A55AB5" w:rsidRPr="00767351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9" w:type="dxa"/>
          </w:tcPr>
          <w:p w14:paraId="0F5846C9" w14:textId="6A4C1AB3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282,382</w:t>
            </w:r>
          </w:p>
        </w:tc>
        <w:tc>
          <w:tcPr>
            <w:tcW w:w="237" w:type="dxa"/>
          </w:tcPr>
          <w:p w14:paraId="48A04C7C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</w:tcPr>
          <w:p w14:paraId="48A3051E" w14:textId="04A93C04" w:rsidR="00A55AB5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58,891</w:t>
            </w:r>
          </w:p>
        </w:tc>
        <w:tc>
          <w:tcPr>
            <w:tcW w:w="236" w:type="dxa"/>
          </w:tcPr>
          <w:p w14:paraId="31082219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</w:tcPr>
          <w:p w14:paraId="2010D687" w14:textId="6B702A03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</w:tcPr>
          <w:p w14:paraId="4102AA6C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</w:tcPr>
          <w:p w14:paraId="1E50BF9D" w14:textId="490896A5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1AD39D5D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</w:tcPr>
          <w:p w14:paraId="4348BC85" w14:textId="698824F6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341,273</w:t>
            </w:r>
          </w:p>
        </w:tc>
      </w:tr>
      <w:tr w:rsidR="00A55AB5" w:rsidRPr="008B6AF6" w14:paraId="5EE192D5" w14:textId="77777777" w:rsidTr="00DD7890">
        <w:trPr>
          <w:cantSplit/>
        </w:trPr>
        <w:tc>
          <w:tcPr>
            <w:tcW w:w="2556" w:type="dxa"/>
            <w:vAlign w:val="bottom"/>
          </w:tcPr>
          <w:p w14:paraId="1FBE06C1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9" w:type="dxa"/>
          </w:tcPr>
          <w:p w14:paraId="5815ECE8" w14:textId="26FED639" w:rsidR="00A55AB5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7" w:type="dxa"/>
          </w:tcPr>
          <w:p w14:paraId="5C2E7578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</w:tcPr>
          <w:p w14:paraId="7D5D59BA" w14:textId="196D0EEB" w:rsidR="00A55AB5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51,454</w:t>
            </w:r>
          </w:p>
        </w:tc>
        <w:tc>
          <w:tcPr>
            <w:tcW w:w="236" w:type="dxa"/>
          </w:tcPr>
          <w:p w14:paraId="01482C4F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</w:tcPr>
          <w:p w14:paraId="48D8905D" w14:textId="07E2086B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</w:tcPr>
          <w:p w14:paraId="37272C6F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</w:tcPr>
          <w:p w14:paraId="74E06BCC" w14:textId="0569A972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(51,454)</w:t>
            </w:r>
          </w:p>
        </w:tc>
        <w:tc>
          <w:tcPr>
            <w:tcW w:w="236" w:type="dxa"/>
          </w:tcPr>
          <w:p w14:paraId="60946A44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</w:tcPr>
          <w:p w14:paraId="38BDA7F7" w14:textId="41963336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A55AB5" w:rsidRPr="008B6AF6" w14:paraId="7DCB2531" w14:textId="77777777" w:rsidTr="00DD7890">
        <w:trPr>
          <w:cantSplit/>
        </w:trPr>
        <w:tc>
          <w:tcPr>
            <w:tcW w:w="2556" w:type="dxa"/>
            <w:vAlign w:val="bottom"/>
          </w:tcPr>
          <w:p w14:paraId="0ECAE8FF" w14:textId="77777777" w:rsid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269" w:type="dxa"/>
          </w:tcPr>
          <w:p w14:paraId="19593C88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0F73E23C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</w:tcPr>
          <w:p w14:paraId="6BBACD71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8686A59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</w:tcPr>
          <w:p w14:paraId="58C4D3BD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</w:tcPr>
          <w:p w14:paraId="11FBD9CC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</w:tcPr>
          <w:p w14:paraId="05DF1C50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B4DDB30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</w:tcPr>
          <w:p w14:paraId="54DEAE22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A55AB5" w:rsidRPr="008B6AF6" w14:paraId="68432E89" w14:textId="77777777" w:rsidTr="00DD7890">
        <w:trPr>
          <w:cantSplit/>
        </w:trPr>
        <w:tc>
          <w:tcPr>
            <w:tcW w:w="2556" w:type="dxa"/>
            <w:vAlign w:val="bottom"/>
          </w:tcPr>
          <w:p w14:paraId="755EB6A5" w14:textId="77777777" w:rsid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9" w:type="dxa"/>
            <w:tcBorders>
              <w:bottom w:val="nil"/>
            </w:tcBorders>
          </w:tcPr>
          <w:p w14:paraId="4D91BCDF" w14:textId="3A376C52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44,575</w:t>
            </w:r>
          </w:p>
        </w:tc>
        <w:tc>
          <w:tcPr>
            <w:tcW w:w="237" w:type="dxa"/>
          </w:tcPr>
          <w:p w14:paraId="6B078443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bottom w:val="nil"/>
            </w:tcBorders>
          </w:tcPr>
          <w:p w14:paraId="1A69E299" w14:textId="7B434720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6B26BC8E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14:paraId="481C7D89" w14:textId="5F0C7F73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8,542</w:t>
            </w:r>
          </w:p>
        </w:tc>
        <w:tc>
          <w:tcPr>
            <w:tcW w:w="238" w:type="dxa"/>
          </w:tcPr>
          <w:p w14:paraId="0808C49E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bottom w:val="nil"/>
            </w:tcBorders>
          </w:tcPr>
          <w:p w14:paraId="536B9EB0" w14:textId="7D823D1C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62B3B61A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235E006E" w14:textId="086F4F51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53,117</w:t>
            </w:r>
          </w:p>
        </w:tc>
      </w:tr>
      <w:tr w:rsidR="00A55AB5" w:rsidRPr="008B6AF6" w14:paraId="41DAC344" w14:textId="77777777" w:rsidTr="00DD7890">
        <w:trPr>
          <w:cantSplit/>
        </w:trPr>
        <w:tc>
          <w:tcPr>
            <w:tcW w:w="2556" w:type="dxa"/>
            <w:vAlign w:val="bottom"/>
          </w:tcPr>
          <w:p w14:paraId="745D2EE9" w14:textId="77777777" w:rsid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35DD8520" w14:textId="31427885" w:rsidR="00A55AB5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7" w:type="dxa"/>
          </w:tcPr>
          <w:p w14:paraId="0E48E66F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14:paraId="1DBCE095" w14:textId="5E165298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20066B4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</w:tcPr>
          <w:p w14:paraId="1470F889" w14:textId="196B679D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1,249</w:t>
            </w:r>
          </w:p>
        </w:tc>
        <w:tc>
          <w:tcPr>
            <w:tcW w:w="238" w:type="dxa"/>
          </w:tcPr>
          <w:p w14:paraId="4CFB5E09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bottom w:val="single" w:sz="4" w:space="0" w:color="auto"/>
            </w:tcBorders>
          </w:tcPr>
          <w:p w14:paraId="625356EF" w14:textId="4872B612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(1,249)</w:t>
            </w:r>
          </w:p>
        </w:tc>
        <w:tc>
          <w:tcPr>
            <w:tcW w:w="236" w:type="dxa"/>
          </w:tcPr>
          <w:p w14:paraId="323AFC98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1BF93108" w14:textId="73BFA7AE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A55AB5" w:rsidRPr="008B6AF6" w14:paraId="0707D929" w14:textId="77777777" w:rsidTr="00DD7890">
        <w:trPr>
          <w:cantSplit/>
        </w:trPr>
        <w:tc>
          <w:tcPr>
            <w:tcW w:w="2556" w:type="dxa"/>
            <w:vAlign w:val="bottom"/>
          </w:tcPr>
          <w:p w14:paraId="0081ECDC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รวมรายได้ตามส่วนงาน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3686FA5" w14:textId="1A90A192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DD7890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326,957</w:t>
            </w:r>
          </w:p>
        </w:tc>
        <w:tc>
          <w:tcPr>
            <w:tcW w:w="237" w:type="dxa"/>
          </w:tcPr>
          <w:p w14:paraId="288FB781" w14:textId="77777777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C7F9570" w14:textId="39930C1F" w:rsidR="00A55AB5" w:rsidRPr="00DD7890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DD7890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110,345</w:t>
            </w:r>
          </w:p>
        </w:tc>
        <w:tc>
          <w:tcPr>
            <w:tcW w:w="236" w:type="dxa"/>
          </w:tcPr>
          <w:p w14:paraId="3594A30C" w14:textId="77777777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223FCBC8" w14:textId="5944CFEF" w:rsidR="00A55AB5" w:rsidRPr="005A0784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A078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9,791</w:t>
            </w:r>
          </w:p>
        </w:tc>
        <w:tc>
          <w:tcPr>
            <w:tcW w:w="238" w:type="dxa"/>
          </w:tcPr>
          <w:p w14:paraId="04796D4F" w14:textId="77777777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1632546" w14:textId="3FE9F963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DD7890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(52,703)</w:t>
            </w:r>
          </w:p>
        </w:tc>
        <w:tc>
          <w:tcPr>
            <w:tcW w:w="236" w:type="dxa"/>
          </w:tcPr>
          <w:p w14:paraId="1399C367" w14:textId="77777777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CE9F926" w14:textId="0E112495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DD7890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394,390</w:t>
            </w:r>
          </w:p>
        </w:tc>
      </w:tr>
      <w:tr w:rsidR="00A55AB5" w:rsidRPr="008B6AF6" w14:paraId="6B5060EB" w14:textId="77777777" w:rsidTr="00DD7890">
        <w:trPr>
          <w:cantSplit/>
        </w:trPr>
        <w:tc>
          <w:tcPr>
            <w:tcW w:w="2556" w:type="dxa"/>
            <w:vAlign w:val="bottom"/>
          </w:tcPr>
          <w:p w14:paraId="5322AFC4" w14:textId="77777777" w:rsidR="00A55AB5" w:rsidRPr="00767351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BDE30B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BC0BF7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023DD05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E2DDF0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C6900DA" w14:textId="77777777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</w:tcPr>
          <w:p w14:paraId="23527BAC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nil"/>
            </w:tcBorders>
          </w:tcPr>
          <w:p w14:paraId="2E5F2C1C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42BF19C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74E0B36D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A55AB5" w:rsidRPr="008B6AF6" w14:paraId="1436324A" w14:textId="77777777" w:rsidTr="00DD7890">
        <w:trPr>
          <w:cantSplit/>
        </w:trPr>
        <w:tc>
          <w:tcPr>
            <w:tcW w:w="2556" w:type="dxa"/>
            <w:vAlign w:val="bottom"/>
          </w:tcPr>
          <w:p w14:paraId="05A30F2F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bottom"/>
          </w:tcPr>
          <w:p w14:paraId="5B8A42A2" w14:textId="42B524E5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2E67A1"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  <w:t>140</w:t>
            </w: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,264)</w:t>
            </w:r>
          </w:p>
        </w:tc>
        <w:tc>
          <w:tcPr>
            <w:tcW w:w="237" w:type="dxa"/>
            <w:vAlign w:val="bottom"/>
          </w:tcPr>
          <w:p w14:paraId="622B2268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bottom"/>
          </w:tcPr>
          <w:p w14:paraId="2BD3DCA7" w14:textId="3A554AF2" w:rsidR="00A55AB5" w:rsidRPr="008B6AF6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(11,346)</w:t>
            </w:r>
          </w:p>
        </w:tc>
        <w:tc>
          <w:tcPr>
            <w:tcW w:w="236" w:type="dxa"/>
            <w:vAlign w:val="bottom"/>
          </w:tcPr>
          <w:p w14:paraId="79C4C995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</w:tcPr>
          <w:p w14:paraId="0D764DF2" w14:textId="7528F303" w:rsidR="00A55AB5" w:rsidRPr="008B6AF6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</w:tcPr>
          <w:p w14:paraId="0E98F749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bottom w:val="single" w:sz="4" w:space="0" w:color="auto"/>
            </w:tcBorders>
          </w:tcPr>
          <w:p w14:paraId="1D53721B" w14:textId="3EFFB6C5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53,409</w:t>
            </w:r>
          </w:p>
        </w:tc>
        <w:tc>
          <w:tcPr>
            <w:tcW w:w="236" w:type="dxa"/>
          </w:tcPr>
          <w:p w14:paraId="254D2D55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1CD0E036" w14:textId="731386FE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(98,201)</w:t>
            </w:r>
          </w:p>
        </w:tc>
      </w:tr>
      <w:tr w:rsidR="00A55AB5" w:rsidRPr="008B6AF6" w14:paraId="7FF3BA12" w14:textId="77777777" w:rsidTr="00DD7890">
        <w:trPr>
          <w:cantSplit/>
        </w:trPr>
        <w:tc>
          <w:tcPr>
            <w:tcW w:w="2556" w:type="dxa"/>
            <w:vAlign w:val="bottom"/>
          </w:tcPr>
          <w:p w14:paraId="7E33FCF9" w14:textId="77777777" w:rsidR="00A55AB5" w:rsidRPr="00FB720A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B720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CD039" w14:textId="4F2EBFE6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2E67A1"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  <w:t>186</w:t>
            </w:r>
            <w:r w:rsidRPr="00DD7890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,693</w:t>
            </w:r>
          </w:p>
        </w:tc>
        <w:tc>
          <w:tcPr>
            <w:tcW w:w="237" w:type="dxa"/>
            <w:vAlign w:val="bottom"/>
          </w:tcPr>
          <w:p w14:paraId="6E4CE69B" w14:textId="77777777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7C897" w14:textId="4F84BDAF" w:rsidR="00A55AB5" w:rsidRPr="00DD7890" w:rsidRDefault="00A55AB5" w:rsidP="002E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DD7890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98,999</w:t>
            </w:r>
          </w:p>
        </w:tc>
        <w:tc>
          <w:tcPr>
            <w:tcW w:w="236" w:type="dxa"/>
            <w:vAlign w:val="bottom"/>
          </w:tcPr>
          <w:p w14:paraId="5216FB22" w14:textId="77777777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6AD1C9E" w14:textId="326DC854" w:rsidR="00A55AB5" w:rsidRPr="005A0784" w:rsidRDefault="00A55AB5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A078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9,791</w:t>
            </w:r>
          </w:p>
        </w:tc>
        <w:tc>
          <w:tcPr>
            <w:tcW w:w="238" w:type="dxa"/>
          </w:tcPr>
          <w:p w14:paraId="4A2FCE5C" w14:textId="77777777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70C8E05" w14:textId="38AB0B9E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DD7890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706</w:t>
            </w:r>
          </w:p>
        </w:tc>
        <w:tc>
          <w:tcPr>
            <w:tcW w:w="236" w:type="dxa"/>
          </w:tcPr>
          <w:p w14:paraId="27B10D31" w14:textId="77777777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E53CD31" w14:textId="14E982B8" w:rsidR="00A55AB5" w:rsidRPr="00DD7890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DD7890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296,189</w:t>
            </w:r>
          </w:p>
        </w:tc>
      </w:tr>
      <w:tr w:rsidR="00A55AB5" w:rsidRPr="008B6AF6" w14:paraId="37F13812" w14:textId="77777777" w:rsidTr="00DD7890">
        <w:trPr>
          <w:cantSplit/>
        </w:trPr>
        <w:tc>
          <w:tcPr>
            <w:tcW w:w="2556" w:type="dxa"/>
            <w:vAlign w:val="bottom"/>
          </w:tcPr>
          <w:p w14:paraId="44364C9C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7225D11D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2FD43A93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BD7E8C0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08F54E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63B76602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</w:tcPr>
          <w:p w14:paraId="0DD14F2B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31D6E270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BB9B6E9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3EAAC26A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A55AB5" w:rsidRPr="008B6AF6" w14:paraId="00C7A763" w14:textId="77777777" w:rsidTr="00DD7890">
        <w:trPr>
          <w:cantSplit/>
        </w:trPr>
        <w:tc>
          <w:tcPr>
            <w:tcW w:w="2556" w:type="dxa"/>
            <w:vAlign w:val="bottom"/>
          </w:tcPr>
          <w:p w14:paraId="3C00E308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9" w:type="dxa"/>
            <w:vAlign w:val="bottom"/>
          </w:tcPr>
          <w:p w14:paraId="0912713E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238F0801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vAlign w:val="bottom"/>
          </w:tcPr>
          <w:p w14:paraId="4132D5D8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642A43F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</w:tcPr>
          <w:p w14:paraId="55A3EA7D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</w:tcPr>
          <w:p w14:paraId="0C67A2F1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</w:tcPr>
          <w:p w14:paraId="7EE2AFBE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597D1511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</w:tcPr>
          <w:p w14:paraId="2E9E0F8F" w14:textId="5D4889E9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(140,369)</w:t>
            </w:r>
          </w:p>
        </w:tc>
      </w:tr>
      <w:tr w:rsidR="00A55AB5" w:rsidRPr="008B6AF6" w14:paraId="2D7B7681" w14:textId="77777777" w:rsidTr="00DD7890">
        <w:trPr>
          <w:cantSplit/>
        </w:trPr>
        <w:tc>
          <w:tcPr>
            <w:tcW w:w="2556" w:type="dxa"/>
            <w:vAlign w:val="bottom"/>
          </w:tcPr>
          <w:p w14:paraId="066D2A8E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69" w:type="dxa"/>
            <w:vAlign w:val="bottom"/>
          </w:tcPr>
          <w:p w14:paraId="250635CC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7A4A9886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vAlign w:val="bottom"/>
          </w:tcPr>
          <w:p w14:paraId="1ACA3D30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9A16E7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</w:tcPr>
          <w:p w14:paraId="416D8C29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</w:tcPr>
          <w:p w14:paraId="22A6DE7B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</w:tcPr>
          <w:p w14:paraId="76B1E980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57C505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</w:tcPr>
          <w:p w14:paraId="1C2E0B7D" w14:textId="42DF8AE8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(95,230)</w:t>
            </w:r>
          </w:p>
        </w:tc>
      </w:tr>
      <w:tr w:rsidR="00A55AB5" w:rsidRPr="008B6AF6" w14:paraId="15F9A5A6" w14:textId="77777777" w:rsidTr="00DD7890">
        <w:trPr>
          <w:cantSplit/>
        </w:trPr>
        <w:tc>
          <w:tcPr>
            <w:tcW w:w="2556" w:type="dxa"/>
            <w:vAlign w:val="bottom"/>
          </w:tcPr>
          <w:p w14:paraId="747E0043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หนี้สูญและหนี้สงสัยจะสูญ</w:t>
            </w:r>
          </w:p>
        </w:tc>
        <w:tc>
          <w:tcPr>
            <w:tcW w:w="1269" w:type="dxa"/>
            <w:vAlign w:val="bottom"/>
          </w:tcPr>
          <w:p w14:paraId="20DCFC88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58D0C05A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vAlign w:val="bottom"/>
          </w:tcPr>
          <w:p w14:paraId="5B701975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68D7265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</w:tcPr>
          <w:p w14:paraId="2B6A852D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</w:tcPr>
          <w:p w14:paraId="3083EC2F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</w:tcPr>
          <w:p w14:paraId="5008A2F0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65F9F2F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</w:tcPr>
          <w:p w14:paraId="4D6AD1A6" w14:textId="14E0C944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(33,766)</w:t>
            </w:r>
          </w:p>
        </w:tc>
      </w:tr>
      <w:tr w:rsidR="00A55AB5" w:rsidRPr="008B6AF6" w14:paraId="5EBC962A" w14:textId="77777777" w:rsidTr="00DD7890">
        <w:trPr>
          <w:cantSplit/>
        </w:trPr>
        <w:tc>
          <w:tcPr>
            <w:tcW w:w="2556" w:type="dxa"/>
            <w:vAlign w:val="bottom"/>
          </w:tcPr>
          <w:p w14:paraId="25548AB4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69" w:type="dxa"/>
            <w:vAlign w:val="bottom"/>
          </w:tcPr>
          <w:p w14:paraId="3759D41D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0C2B2345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vAlign w:val="bottom"/>
          </w:tcPr>
          <w:p w14:paraId="6DF4D386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463A421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</w:tcPr>
          <w:p w14:paraId="5D9C67EB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</w:tcPr>
          <w:p w14:paraId="544B8BB8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</w:tcPr>
          <w:p w14:paraId="713BFA84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50690A4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</w:tcPr>
          <w:p w14:paraId="07E7B2A2" w14:textId="0E95E729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(491)</w:t>
            </w:r>
          </w:p>
        </w:tc>
      </w:tr>
      <w:tr w:rsidR="00A55AB5" w:rsidRPr="008B6AF6" w14:paraId="74A6D47E" w14:textId="77777777" w:rsidTr="00DD7890">
        <w:trPr>
          <w:cantSplit/>
        </w:trPr>
        <w:tc>
          <w:tcPr>
            <w:tcW w:w="2556" w:type="dxa"/>
            <w:tcBorders>
              <w:bottom w:val="nil"/>
            </w:tcBorders>
            <w:vAlign w:val="bottom"/>
          </w:tcPr>
          <w:p w14:paraId="03D9B4A2" w14:textId="77777777" w:rsid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ส่วนแบ่งขาดทุนจากเงินลงทุน</w:t>
            </w:r>
          </w:p>
          <w:p w14:paraId="51F3697E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ในการร่วมค้า</w:t>
            </w:r>
          </w:p>
        </w:tc>
        <w:tc>
          <w:tcPr>
            <w:tcW w:w="1269" w:type="dxa"/>
            <w:tcBorders>
              <w:bottom w:val="nil"/>
            </w:tcBorders>
            <w:vAlign w:val="bottom"/>
          </w:tcPr>
          <w:p w14:paraId="0222DAEC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0E35428A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2C466175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3158E43" w14:textId="77777777" w:rsidR="00A55AB5" w:rsidRP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14:paraId="0CFF6221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3C6451E6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bottom w:val="nil"/>
            </w:tcBorders>
          </w:tcPr>
          <w:p w14:paraId="6FA6AA16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7D7FD69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DDD8E1D" w14:textId="77777777" w:rsidR="00A55AB5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  <w:p w14:paraId="642182E1" w14:textId="3352784A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55AB5">
              <w:rPr>
                <w:rFonts w:ascii="Angsana New" w:eastAsia="SimSun" w:hAnsi="Angsana New"/>
                <w:sz w:val="30"/>
                <w:szCs w:val="30"/>
                <w:lang w:eastAsia="zh-CN"/>
              </w:rPr>
              <w:t>(966)</w:t>
            </w:r>
          </w:p>
        </w:tc>
      </w:tr>
      <w:tr w:rsidR="00A55AB5" w:rsidRPr="008B6AF6" w14:paraId="2A5C2C7E" w14:textId="77777777" w:rsidTr="00DD7890">
        <w:trPr>
          <w:cantSplit/>
        </w:trPr>
        <w:tc>
          <w:tcPr>
            <w:tcW w:w="2556" w:type="dxa"/>
            <w:tcBorders>
              <w:top w:val="nil"/>
              <w:bottom w:val="nil"/>
            </w:tcBorders>
            <w:vAlign w:val="bottom"/>
          </w:tcPr>
          <w:p w14:paraId="3F32CF0C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1B3DE125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2FF2FD7E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17F39554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6B48716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06AF5374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F213161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</w:tcPr>
          <w:p w14:paraId="07701E79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4DBF54" w14:textId="77777777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8B1DC46" w14:textId="14C06C2D" w:rsidR="00A55AB5" w:rsidRPr="008B6AF6" w:rsidRDefault="00A55AB5" w:rsidP="00A5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25,367</w:t>
            </w:r>
          </w:p>
        </w:tc>
      </w:tr>
    </w:tbl>
    <w:p w14:paraId="138316E9" w14:textId="77777777" w:rsidR="00FB720A" w:rsidRDefault="00FB720A" w:rsidP="00767351"/>
    <w:p w14:paraId="58DD314A" w14:textId="77777777" w:rsidR="004435A3" w:rsidRDefault="0044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7D1573" w14:textId="1B61D6E5" w:rsidR="00F063C0" w:rsidRDefault="007673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039C3"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0FACAC21" w14:textId="77777777" w:rsidR="006B1BE8" w:rsidRPr="00726000" w:rsidRDefault="006B1B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DD0156" w:rsidRPr="001B708F" w14:paraId="2C68E9F0" w14:textId="77777777" w:rsidTr="00735B1A">
        <w:trPr>
          <w:trHeight w:val="3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ABCDBB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06583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431F9E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0BFBF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0156" w:rsidRPr="001B708F" w14:paraId="4E3177FF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FE37713" w14:textId="77777777" w:rsidR="00DD0156" w:rsidRPr="001B708F" w:rsidRDefault="00DD0156" w:rsidP="00735B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45BFA67" w14:textId="77777777" w:rsidR="00DD0156" w:rsidRPr="001B708F" w:rsidRDefault="00DD0156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D50D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A22DD7" w14:textId="77777777" w:rsidR="00DD0156" w:rsidRPr="001B708F" w:rsidRDefault="00DD0156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3C56493" w14:textId="77777777" w:rsidR="00DD0156" w:rsidRPr="001B708F" w:rsidRDefault="00DD0156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D50DF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B04295" w14:textId="77777777" w:rsidR="00DD0156" w:rsidRPr="001B708F" w:rsidRDefault="00DD0156" w:rsidP="00735B1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2F7062D" w14:textId="77777777" w:rsidR="00DD0156" w:rsidRPr="001B708F" w:rsidRDefault="00DD0156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D50DF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9B4C117" w14:textId="77777777" w:rsidR="00DD0156" w:rsidRPr="001B708F" w:rsidRDefault="00DD0156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079E7" w14:textId="77777777" w:rsidR="00DD0156" w:rsidRPr="001B708F" w:rsidRDefault="00DD0156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D50DF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</w:p>
        </w:tc>
      </w:tr>
      <w:tr w:rsidR="00DD0156" w:rsidRPr="001B708F" w14:paraId="24B8E9CE" w14:textId="77777777" w:rsidTr="00735B1A">
        <w:trPr>
          <w:trHeight w:val="3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D54CC0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3EE36CB" w14:textId="362C2791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="00356C8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DD0156" w:rsidRPr="001B708F" w14:paraId="65082094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EE586E" w14:textId="3959FC0A" w:rsidR="00DD0156" w:rsidRPr="001B708F" w:rsidRDefault="00DD0156" w:rsidP="00735B1A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6C35093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6DE5C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2BD49C8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C4801B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7736ECA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26E1334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E360DF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D0156" w:rsidRPr="001B708F" w14:paraId="1FE73C06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D6B83E" w14:textId="7C4561F2" w:rsidR="00DD0156" w:rsidRPr="001B708F" w:rsidRDefault="00DD0156" w:rsidP="00735B1A">
            <w:pPr>
              <w:pStyle w:val="BodyText"/>
              <w:spacing w:after="0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66DA45" w14:textId="00427EE4" w:rsidR="00DD0156" w:rsidRPr="00081FB5" w:rsidRDefault="00C565DF" w:rsidP="00735B1A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DD01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0684E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3E26A4" w14:textId="60C24BDB" w:rsidR="00DD0156" w:rsidRPr="001B708F" w:rsidRDefault="00C565DF" w:rsidP="00735B1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DD01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D0156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5D4529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32F8BC" w14:textId="28B7C192" w:rsidR="00DD0156" w:rsidRPr="001B708F" w:rsidRDefault="00C565DF" w:rsidP="00735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22,536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77CF8AC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5CB70D" w14:textId="55EF2644" w:rsidR="00DD0156" w:rsidRPr="001B708F" w:rsidRDefault="00C565DF" w:rsidP="00735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20,588</w:t>
            </w:r>
          </w:p>
        </w:tc>
      </w:tr>
      <w:tr w:rsidR="00DD0156" w:rsidRPr="001B708F" w14:paraId="4A224B9F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F684E8" w14:textId="77777777" w:rsidR="00DD0156" w:rsidRPr="001B708F" w:rsidRDefault="00DD0156" w:rsidP="00735B1A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5559C7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1E22F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2F1C6F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62C41C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A54B2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C5FE111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4A300D" w14:textId="77777777" w:rsidR="00DD0156" w:rsidRPr="001B708F" w:rsidRDefault="00DD0156" w:rsidP="00735B1A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156" w:rsidRPr="001B708F" w14:paraId="75DB42BF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BBF7FE" w14:textId="77777777" w:rsidR="00DD0156" w:rsidRPr="001B708F" w:rsidRDefault="00DD0156" w:rsidP="00735B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6258DF5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3E32B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AEEC96D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24E83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47AD16F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6C13AA2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F3323D" w14:textId="77777777" w:rsidR="00DD0156" w:rsidRPr="001B708F" w:rsidRDefault="00DD0156" w:rsidP="00735B1A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0156" w:rsidRPr="001B708F" w14:paraId="6A3D9695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9C8B80" w14:textId="0CCB80AC" w:rsidR="00DD0156" w:rsidRPr="001B708F" w:rsidRDefault="00DD0156" w:rsidP="00735B1A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  <w:t xml:space="preserve">31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A09FEA" w14:textId="131FF56D" w:rsidR="00DD0156" w:rsidRPr="00081FB5" w:rsidRDefault="00C565DF" w:rsidP="00735B1A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DD01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DD01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3BBEE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ED9731" w14:textId="66B84519" w:rsidR="00DD0156" w:rsidRPr="001B708F" w:rsidRDefault="00C565DF" w:rsidP="00735B1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  <w:r w:rsidR="00DD01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E04DA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9CCEB3" w14:textId="258C805A" w:rsidR="00DD0156" w:rsidRPr="001B708F" w:rsidRDefault="00C565DF" w:rsidP="00735B1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  <w:r w:rsidR="00DD01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EB28902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3F1CB8" w14:textId="50BBE79A" w:rsidR="00DD0156" w:rsidRPr="001B708F" w:rsidRDefault="00C565DF" w:rsidP="00735B1A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  <w:r w:rsidR="00DD01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</w:tr>
      <w:tr w:rsidR="00DD0156" w:rsidRPr="001B708F" w14:paraId="3E946CD0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C6C6DE" w14:textId="77777777" w:rsidR="00DD0156" w:rsidRPr="001B708F" w:rsidRDefault="00DD0156" w:rsidP="00735B1A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80C56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E2957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4D03D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4581A3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B1D02" w14:textId="77777777" w:rsidR="00DD0156" w:rsidRPr="001B708F" w:rsidRDefault="00DD0156" w:rsidP="00735B1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BE4CAEA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95025" w14:textId="77777777" w:rsidR="00DD0156" w:rsidRPr="001B708F" w:rsidRDefault="00DD0156" w:rsidP="00735B1A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0156" w:rsidRPr="00275F54" w14:paraId="1651171D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1F4B71" w14:textId="36B3F697" w:rsidR="00DD0156" w:rsidRPr="001B708F" w:rsidRDefault="00DD0156" w:rsidP="00735B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9E0CC2" w14:textId="0E842A4D" w:rsidR="00DD0156" w:rsidRPr="00081FB5" w:rsidRDefault="00DD0156" w:rsidP="00735B1A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1F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C565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C5F19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B8F5C9" w14:textId="1B31B9F5" w:rsidR="00DD0156" w:rsidRPr="001B708F" w:rsidRDefault="00DD0156" w:rsidP="00C565DF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C565DF">
              <w:rPr>
                <w:rFonts w:ascii="Angsana New" w:hAnsi="Angsana New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B9E03B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DC2AD2" w14:textId="58EEABA0" w:rsidR="00DD0156" w:rsidRPr="001B708F" w:rsidRDefault="00DD0156" w:rsidP="00C565D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C565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663B000" w14:textId="77777777" w:rsidR="00DD0156" w:rsidRPr="001B708F" w:rsidRDefault="00DD0156" w:rsidP="00735B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63D78D" w14:textId="08746498" w:rsidR="00DD0156" w:rsidRPr="00275F54" w:rsidRDefault="00DD0156" w:rsidP="00C565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5F54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565DF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</w:tr>
    </w:tbl>
    <w:p w14:paraId="40E1A809" w14:textId="03686257" w:rsidR="008B6AF6" w:rsidRDefault="008B6AF6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7DAB14BE" w14:textId="77441246" w:rsidR="003039C3" w:rsidRDefault="003039C3" w:rsidP="00303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097DF521" w14:textId="4031A378" w:rsidR="002E50D0" w:rsidRDefault="002E50D0" w:rsidP="00303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93F55A" w14:textId="7C03A28D" w:rsidR="002E50D0" w:rsidRPr="001B708F" w:rsidRDefault="002E50D0" w:rsidP="002E50D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70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63851C4" w14:textId="77777777" w:rsidR="002E50D0" w:rsidRPr="001B708F" w:rsidRDefault="002E50D0" w:rsidP="002E50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A5A9E7" w14:textId="77777777" w:rsidR="002E50D0" w:rsidRPr="001B708F" w:rsidRDefault="002E50D0" w:rsidP="002E50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B708F">
        <w:rPr>
          <w:rFonts w:ascii="Angsana New" w:hAnsi="Angsana New" w:hint="cs"/>
          <w:sz w:val="30"/>
          <w:szCs w:val="30"/>
        </w:rPr>
        <w:t>12</w:t>
      </w:r>
      <w:r w:rsidRPr="001B708F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</w:p>
    <w:p w14:paraId="0373CF0D" w14:textId="77777777" w:rsidR="002E50D0" w:rsidRPr="001B708F" w:rsidRDefault="002E50D0" w:rsidP="002E50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CDAC7D2" w14:textId="49CD3459" w:rsidR="002E50D0" w:rsidRDefault="002E50D0" w:rsidP="002E50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</w:t>
      </w:r>
      <w:r>
        <w:rPr>
          <w:rFonts w:ascii="Angsana New" w:hAnsi="Angsana New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B708F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B58FA13" w14:textId="2F7E8FAF" w:rsidR="002E50D0" w:rsidRDefault="002E50D0" w:rsidP="00303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90A2D7" w14:textId="77777777" w:rsidR="003039C3" w:rsidRDefault="003039C3" w:rsidP="00303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350"/>
        <w:gridCol w:w="180"/>
        <w:gridCol w:w="1260"/>
        <w:gridCol w:w="236"/>
        <w:gridCol w:w="1351"/>
      </w:tblGrid>
      <w:tr w:rsidR="003039C3" w:rsidRPr="007904C6" w14:paraId="056CD640" w14:textId="77777777" w:rsidTr="00E57B2E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3E0C7" w14:textId="77777777" w:rsidR="003039C3" w:rsidRPr="007904C6" w:rsidRDefault="003039C3" w:rsidP="00735B1A">
            <w:pPr>
              <w:pStyle w:val="BodyText"/>
              <w:spacing w:after="0" w:line="2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7" w:type="dxa"/>
            <w:gridSpan w:val="5"/>
          </w:tcPr>
          <w:p w14:paraId="019327DC" w14:textId="77777777" w:rsidR="003039C3" w:rsidRPr="002E50D0" w:rsidRDefault="003039C3" w:rsidP="00735B1A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E50D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3039C3" w:rsidRPr="007904C6" w14:paraId="3A52D40A" w14:textId="77777777" w:rsidTr="00E57B2E">
        <w:trPr>
          <w:trHeight w:val="821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418FD" w14:textId="4CFAB0C4" w:rsidR="003039C3" w:rsidRPr="007904C6" w:rsidRDefault="003039C3" w:rsidP="00735B1A">
            <w:pPr>
              <w:pStyle w:val="BodyText"/>
              <w:spacing w:after="0" w:line="2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</w:tcPr>
          <w:p w14:paraId="0A1F68AE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ลูกหนี้</w:t>
            </w:r>
          </w:p>
          <w:p w14:paraId="71FF895D" w14:textId="369AA0AA" w:rsidR="003039C3" w:rsidRPr="007904C6" w:rsidRDefault="001B041E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การค้า</w:t>
            </w:r>
          </w:p>
        </w:tc>
        <w:tc>
          <w:tcPr>
            <w:tcW w:w="180" w:type="dxa"/>
          </w:tcPr>
          <w:p w14:paraId="7345B0CA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26E6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2697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2AF3" w14:textId="77777777" w:rsidR="003039C3" w:rsidRPr="007904C6" w:rsidRDefault="003039C3" w:rsidP="00735B1A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1C9279AE" w14:textId="77777777" w:rsidR="003039C3" w:rsidRPr="007904C6" w:rsidRDefault="003039C3" w:rsidP="00735B1A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3039C3" w:rsidRPr="007904C6" w14:paraId="3E5E37F0" w14:textId="77777777" w:rsidTr="00E57B2E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D5695" w14:textId="77777777" w:rsidR="003039C3" w:rsidRPr="007904C6" w:rsidRDefault="003039C3" w:rsidP="00735B1A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4377" w:type="dxa"/>
            <w:gridSpan w:val="5"/>
          </w:tcPr>
          <w:p w14:paraId="2D0F4887" w14:textId="77777777" w:rsidR="003039C3" w:rsidRPr="000E2C90" w:rsidRDefault="003039C3" w:rsidP="00735B1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E2C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3039C3" w:rsidRPr="007904C6" w14:paraId="556A5505" w14:textId="77777777" w:rsidTr="00E57B2E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4C44F" w14:textId="5F7E8B3A" w:rsidR="003039C3" w:rsidRPr="007904C6" w:rsidRDefault="003039C3" w:rsidP="00735B1A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มกราคม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  <w:r w:rsidR="002E50D0">
              <w:rPr>
                <w:rFonts w:ascii="Angsana New" w:hAnsi="Angsana New"/>
                <w:sz w:val="30"/>
                <w:szCs w:val="30"/>
                <w:lang w:eastAsia="en-GB"/>
              </w:rPr>
              <w:t xml:space="preserve"> - </w:t>
            </w:r>
            <w:r w:rsidR="002E50D0"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ปรับปรุงใหม่ </w:t>
            </w:r>
            <w:r w:rsidR="002E50D0"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="002E50D0" w:rsidRPr="00EF46B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2E50D0"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93BE789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1,30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A2E4EA2" w14:textId="77777777" w:rsidR="003039C3" w:rsidRPr="007904C6" w:rsidRDefault="003039C3" w:rsidP="00735B1A">
            <w:pPr>
              <w:ind w:left="-95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B6AD9" w14:textId="77777777" w:rsidR="003039C3" w:rsidRPr="007904C6" w:rsidRDefault="003039C3" w:rsidP="00735B1A">
            <w:pPr>
              <w:tabs>
                <w:tab w:val="clear" w:pos="907"/>
                <w:tab w:val="left" w:pos="792"/>
              </w:tabs>
              <w:ind w:left="-95" w:right="72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,224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0A67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F101F" w14:textId="77777777" w:rsidR="003039C3" w:rsidRPr="007904C6" w:rsidRDefault="003039C3" w:rsidP="00735B1A">
            <w:pPr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3,531</w:t>
            </w:r>
          </w:p>
        </w:tc>
      </w:tr>
      <w:tr w:rsidR="003039C3" w:rsidRPr="007904C6" w14:paraId="0D468561" w14:textId="77777777" w:rsidTr="00E57B2E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C7FE6" w14:textId="77777777" w:rsidR="003039C3" w:rsidRPr="007904C6" w:rsidRDefault="003039C3" w:rsidP="00DC77C0">
            <w:pPr>
              <w:pStyle w:val="BodyText"/>
              <w:spacing w:after="0"/>
              <w:ind w:left="166" w:right="-111" w:hanging="166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การวัดมูลค่าใหม่สุทธิของค่าเผื่อผลขาดทุนจากการด้อยค่าด้านเครดิต</w:t>
            </w:r>
          </w:p>
        </w:tc>
        <w:tc>
          <w:tcPr>
            <w:tcW w:w="1350" w:type="dxa"/>
            <w:shd w:val="clear" w:color="auto" w:fill="auto"/>
          </w:tcPr>
          <w:p w14:paraId="70D387A6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  <w:p w14:paraId="7E07D71F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DD4CF27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BCDA1" w14:textId="77777777" w:rsidR="003039C3" w:rsidRPr="007904C6" w:rsidRDefault="003039C3" w:rsidP="00735B1A">
            <w:pPr>
              <w:tabs>
                <w:tab w:val="clear" w:pos="907"/>
                <w:tab w:val="left" w:pos="792"/>
                <w:tab w:val="left" w:pos="936"/>
              </w:tabs>
              <w:ind w:left="-9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(3,291)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77C0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AC78E" w14:textId="77777777" w:rsidR="003039C3" w:rsidRPr="007904C6" w:rsidRDefault="003039C3" w:rsidP="00735B1A">
            <w:pPr>
              <w:tabs>
                <w:tab w:val="clear" w:pos="907"/>
              </w:tabs>
              <w:ind w:right="-5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(3,2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</w:t>
            </w: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039C3" w:rsidRPr="007904C6" w14:paraId="7B10A4E3" w14:textId="77777777" w:rsidTr="005A1AA5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79834" w14:textId="77777777" w:rsidR="003039C3" w:rsidRPr="007904C6" w:rsidRDefault="003039C3" w:rsidP="00735B1A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สินทรัพย์ทางการเงินที่ชำระคืน</w:t>
            </w:r>
          </w:p>
        </w:tc>
        <w:tc>
          <w:tcPr>
            <w:tcW w:w="1350" w:type="dxa"/>
            <w:shd w:val="clear" w:color="auto" w:fill="auto"/>
          </w:tcPr>
          <w:p w14:paraId="3816E50C" w14:textId="77777777" w:rsidR="003039C3" w:rsidRPr="007904C6" w:rsidRDefault="003039C3" w:rsidP="00735B1A">
            <w:pPr>
              <w:ind w:left="-95" w:right="18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(240)</w:t>
            </w:r>
          </w:p>
        </w:tc>
        <w:tc>
          <w:tcPr>
            <w:tcW w:w="180" w:type="dxa"/>
            <w:shd w:val="clear" w:color="auto" w:fill="auto"/>
          </w:tcPr>
          <w:p w14:paraId="615DD540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AD48F" w14:textId="77777777" w:rsidR="003039C3" w:rsidRPr="007904C6" w:rsidRDefault="003039C3" w:rsidP="00735B1A">
            <w:pPr>
              <w:tabs>
                <w:tab w:val="clear" w:pos="907"/>
                <w:tab w:val="left" w:pos="792"/>
                <w:tab w:val="left" w:pos="936"/>
              </w:tabs>
              <w:ind w:left="-9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314</w:t>
            </w: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969C2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B2252" w14:textId="77777777" w:rsidR="003039C3" w:rsidRPr="007904C6" w:rsidRDefault="003039C3" w:rsidP="00735B1A">
            <w:pPr>
              <w:tabs>
                <w:tab w:val="clear" w:pos="907"/>
              </w:tabs>
              <w:ind w:right="-5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4,554</w:t>
            </w: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039C3" w:rsidRPr="007904C6" w14:paraId="0A202162" w14:textId="77777777" w:rsidTr="005A1AA5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29778" w14:textId="77777777" w:rsidR="003039C3" w:rsidRPr="007904C6" w:rsidRDefault="003039C3" w:rsidP="00735B1A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C9ABF0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65D5EBC1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3596" w14:textId="77777777" w:rsidR="003039C3" w:rsidRPr="007904C6" w:rsidRDefault="003039C3" w:rsidP="00735B1A">
            <w:pPr>
              <w:ind w:left="-95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5,070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999A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7882D" w14:textId="77777777" w:rsidR="003039C3" w:rsidRPr="007904C6" w:rsidRDefault="003039C3" w:rsidP="00735B1A">
            <w:pPr>
              <w:tabs>
                <w:tab w:val="clear" w:pos="907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5,0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86</w:t>
            </w:r>
          </w:p>
        </w:tc>
      </w:tr>
      <w:tr w:rsidR="003039C3" w:rsidRPr="000441C0" w14:paraId="3ABF3E47" w14:textId="77777777" w:rsidTr="005A1AA5">
        <w:trPr>
          <w:trHeight w:val="2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D69D2" w14:textId="77777777" w:rsidR="003039C3" w:rsidRPr="007904C6" w:rsidRDefault="003039C3" w:rsidP="00735B1A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904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31</w:t>
            </w:r>
            <w:r w:rsidRPr="007904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มีนาคม </w:t>
            </w:r>
            <w:r w:rsidRPr="007904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6020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1,137</w:t>
            </w:r>
          </w:p>
        </w:tc>
        <w:tc>
          <w:tcPr>
            <w:tcW w:w="180" w:type="dxa"/>
            <w:shd w:val="clear" w:color="auto" w:fill="auto"/>
          </w:tcPr>
          <w:p w14:paraId="2591865D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C7659" w14:textId="77777777" w:rsidR="003039C3" w:rsidRPr="007904C6" w:rsidRDefault="003039C3" w:rsidP="00735B1A">
            <w:pPr>
              <w:tabs>
                <w:tab w:val="clear" w:pos="680"/>
                <w:tab w:val="clear" w:pos="907"/>
                <w:tab w:val="left" w:pos="702"/>
              </w:tabs>
              <w:ind w:left="-129"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7904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59,689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28FF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915B" w14:textId="77777777" w:rsidR="003039C3" w:rsidRPr="004A18AC" w:rsidRDefault="003039C3" w:rsidP="00735B1A">
            <w:pPr>
              <w:tabs>
                <w:tab w:val="clear" w:pos="907"/>
              </w:tabs>
              <w:ind w:left="-95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60,826</w:t>
            </w:r>
          </w:p>
        </w:tc>
      </w:tr>
    </w:tbl>
    <w:p w14:paraId="55C50B20" w14:textId="77777777" w:rsidR="003039C3" w:rsidRDefault="003039C3" w:rsidP="00303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350"/>
        <w:gridCol w:w="180"/>
        <w:gridCol w:w="1260"/>
        <w:gridCol w:w="236"/>
        <w:gridCol w:w="1351"/>
      </w:tblGrid>
      <w:tr w:rsidR="003039C3" w:rsidRPr="007904C6" w14:paraId="4E32320B" w14:textId="77777777" w:rsidTr="00E57B2E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8A298" w14:textId="77777777" w:rsidR="003039C3" w:rsidRPr="007904C6" w:rsidRDefault="003039C3" w:rsidP="00735B1A">
            <w:pPr>
              <w:pStyle w:val="BodyText"/>
              <w:spacing w:after="0" w:line="2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7" w:type="dxa"/>
            <w:gridSpan w:val="5"/>
          </w:tcPr>
          <w:p w14:paraId="14925E23" w14:textId="77777777" w:rsidR="003039C3" w:rsidRPr="002E50D0" w:rsidRDefault="003039C3" w:rsidP="00735B1A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E50D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039C3" w:rsidRPr="007904C6" w14:paraId="387F20B5" w14:textId="77777777" w:rsidTr="00E57B2E">
        <w:trPr>
          <w:trHeight w:val="821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6ABDB" w14:textId="77777777" w:rsidR="003039C3" w:rsidRPr="007904C6" w:rsidRDefault="003039C3" w:rsidP="00735B1A">
            <w:pPr>
              <w:pStyle w:val="BodyText"/>
              <w:spacing w:after="0" w:line="2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8EBE4EC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ลูกหนี้</w:t>
            </w:r>
          </w:p>
          <w:p w14:paraId="6CBA0F05" w14:textId="1065AD85" w:rsidR="003039C3" w:rsidRPr="007904C6" w:rsidRDefault="001B041E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การค้า</w:t>
            </w:r>
          </w:p>
        </w:tc>
        <w:tc>
          <w:tcPr>
            <w:tcW w:w="180" w:type="dxa"/>
          </w:tcPr>
          <w:p w14:paraId="38DF1220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3143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9B6CC" w14:textId="77777777" w:rsidR="003039C3" w:rsidRPr="007904C6" w:rsidRDefault="003039C3" w:rsidP="00735B1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99AE" w14:textId="77777777" w:rsidR="003039C3" w:rsidRPr="007904C6" w:rsidRDefault="003039C3" w:rsidP="00735B1A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5962A5CA" w14:textId="77777777" w:rsidR="003039C3" w:rsidRPr="007904C6" w:rsidRDefault="003039C3" w:rsidP="00735B1A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3039C3" w:rsidRPr="007904C6" w14:paraId="15E50154" w14:textId="77777777" w:rsidTr="00E57B2E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68FEE" w14:textId="77777777" w:rsidR="003039C3" w:rsidRPr="007904C6" w:rsidRDefault="003039C3" w:rsidP="00735B1A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377" w:type="dxa"/>
            <w:gridSpan w:val="5"/>
          </w:tcPr>
          <w:p w14:paraId="7C9C5E92" w14:textId="77777777" w:rsidR="003039C3" w:rsidRPr="000E2C90" w:rsidRDefault="003039C3" w:rsidP="00735B1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E2C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E57B2E" w:rsidRPr="007904C6" w14:paraId="2D09A6FD" w14:textId="77777777" w:rsidTr="00E57B2E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09F34" w14:textId="164E650D" w:rsidR="00E57B2E" w:rsidRPr="007904C6" w:rsidRDefault="00E57B2E" w:rsidP="00E57B2E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มกราคม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- 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ปรับปรุงใหม่ </w:t>
            </w:r>
            <w:r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EF46B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4983D65" w14:textId="77777777" w:rsidR="00E57B2E" w:rsidRPr="007904C6" w:rsidRDefault="00E57B2E" w:rsidP="00E57B2E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1,30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F782BAD" w14:textId="77777777" w:rsidR="00E57B2E" w:rsidRPr="007904C6" w:rsidRDefault="00E57B2E" w:rsidP="00E57B2E">
            <w:pPr>
              <w:ind w:left="-95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5979" w14:textId="77777777" w:rsidR="00E57B2E" w:rsidRPr="007904C6" w:rsidRDefault="00E57B2E" w:rsidP="00E57B2E">
            <w:pPr>
              <w:tabs>
                <w:tab w:val="clear" w:pos="907"/>
                <w:tab w:val="left" w:pos="792"/>
              </w:tabs>
              <w:ind w:left="-95" w:right="72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51,553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57B0" w14:textId="77777777" w:rsidR="00E57B2E" w:rsidRPr="007904C6" w:rsidRDefault="00E57B2E" w:rsidP="00E57B2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1E7E3" w14:textId="77777777" w:rsidR="00E57B2E" w:rsidRPr="007904C6" w:rsidRDefault="00E57B2E" w:rsidP="00E57B2E">
            <w:pPr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52,86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0</w:t>
            </w:r>
          </w:p>
        </w:tc>
      </w:tr>
      <w:tr w:rsidR="003039C3" w:rsidRPr="007904C6" w14:paraId="5AF70F12" w14:textId="77777777" w:rsidTr="00E57B2E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8023D" w14:textId="32EEAE57" w:rsidR="003039C3" w:rsidRPr="007904C6" w:rsidRDefault="003039C3" w:rsidP="00DC77C0">
            <w:pPr>
              <w:pStyle w:val="BodyText"/>
              <w:spacing w:after="0"/>
              <w:ind w:left="166" w:right="-111" w:hanging="166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การวัดมูลค่าใหม่สุทธิของค่าเผื่อผลขาดทุนจากการด้อยค่า</w:t>
            </w:r>
            <w:r w:rsidR="00DC77C0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ด้านเครดิต</w:t>
            </w:r>
          </w:p>
        </w:tc>
        <w:tc>
          <w:tcPr>
            <w:tcW w:w="1350" w:type="dxa"/>
            <w:shd w:val="clear" w:color="auto" w:fill="auto"/>
          </w:tcPr>
          <w:p w14:paraId="595ABF31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  <w:p w14:paraId="09659D43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A4EBA61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0E711" w14:textId="77777777" w:rsidR="003039C3" w:rsidRPr="007904C6" w:rsidRDefault="003039C3" w:rsidP="00735B1A">
            <w:pPr>
              <w:tabs>
                <w:tab w:val="clear" w:pos="907"/>
                <w:tab w:val="left" w:pos="792"/>
                <w:tab w:val="left" w:pos="936"/>
              </w:tabs>
              <w:ind w:left="-9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(5,765)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D4A20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16405" w14:textId="77777777" w:rsidR="003039C3" w:rsidRPr="007904C6" w:rsidRDefault="003039C3" w:rsidP="00735B1A">
            <w:pPr>
              <w:tabs>
                <w:tab w:val="clear" w:pos="907"/>
              </w:tabs>
              <w:ind w:right="-5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(5,71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039C3" w:rsidRPr="007904C6" w14:paraId="5C795BD3" w14:textId="77777777" w:rsidTr="003A7667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A1E19" w14:textId="77777777" w:rsidR="003039C3" w:rsidRPr="007904C6" w:rsidRDefault="003039C3" w:rsidP="00735B1A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สินทรัพย์ทางการเงินที่ชำระคืน</w:t>
            </w:r>
          </w:p>
        </w:tc>
        <w:tc>
          <w:tcPr>
            <w:tcW w:w="1350" w:type="dxa"/>
            <w:shd w:val="clear" w:color="auto" w:fill="auto"/>
          </w:tcPr>
          <w:p w14:paraId="463188E3" w14:textId="77777777" w:rsidR="003039C3" w:rsidRPr="007904C6" w:rsidRDefault="003039C3" w:rsidP="00735B1A">
            <w:pPr>
              <w:ind w:left="-95" w:right="18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(240)</w:t>
            </w:r>
          </w:p>
        </w:tc>
        <w:tc>
          <w:tcPr>
            <w:tcW w:w="180" w:type="dxa"/>
            <w:shd w:val="clear" w:color="auto" w:fill="auto"/>
          </w:tcPr>
          <w:p w14:paraId="755D4434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E73A2" w14:textId="77777777" w:rsidR="003039C3" w:rsidRPr="007904C6" w:rsidRDefault="003039C3" w:rsidP="00735B1A">
            <w:pPr>
              <w:tabs>
                <w:tab w:val="clear" w:pos="907"/>
                <w:tab w:val="left" w:pos="792"/>
                <w:tab w:val="left" w:pos="936"/>
              </w:tabs>
              <w:ind w:left="-9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(3,564)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6C154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38530" w14:textId="77777777" w:rsidR="003039C3" w:rsidRPr="007904C6" w:rsidRDefault="003039C3" w:rsidP="00735B1A">
            <w:pPr>
              <w:tabs>
                <w:tab w:val="clear" w:pos="907"/>
              </w:tabs>
              <w:ind w:right="-5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(3,804)</w:t>
            </w:r>
          </w:p>
        </w:tc>
      </w:tr>
      <w:tr w:rsidR="003039C3" w:rsidRPr="007904C6" w14:paraId="23809AB2" w14:textId="77777777" w:rsidTr="003A7667">
        <w:trPr>
          <w:trHeight w:val="2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4A23E" w14:textId="77777777" w:rsidR="003039C3" w:rsidRPr="007904C6" w:rsidRDefault="003039C3" w:rsidP="00735B1A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90F047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435E9FC5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2973" w14:textId="77777777" w:rsidR="003039C3" w:rsidRPr="007904C6" w:rsidRDefault="003039C3" w:rsidP="00735B1A">
            <w:pPr>
              <w:tabs>
                <w:tab w:val="clear" w:pos="907"/>
                <w:tab w:val="left" w:pos="792"/>
              </w:tabs>
              <w:ind w:left="-95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4,</w:t>
            </w:r>
            <w:r w:rsidRPr="00390E18">
              <w:rPr>
                <w:rFonts w:ascii="Angsana New" w:hAnsi="Angsana New"/>
                <w:sz w:val="30"/>
                <w:szCs w:val="30"/>
                <w:lang w:eastAsia="en-GB"/>
              </w:rPr>
              <w:t>152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F54C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D3A40" w14:textId="77777777" w:rsidR="003039C3" w:rsidRPr="007904C6" w:rsidRDefault="003039C3" w:rsidP="00735B1A">
            <w:pPr>
              <w:tabs>
                <w:tab w:val="clear" w:pos="907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sz w:val="30"/>
                <w:szCs w:val="30"/>
                <w:lang w:eastAsia="zh-CN"/>
              </w:rPr>
              <w:t>4,168</w:t>
            </w:r>
          </w:p>
        </w:tc>
      </w:tr>
      <w:tr w:rsidR="003039C3" w:rsidRPr="000441C0" w14:paraId="78E24E60" w14:textId="77777777" w:rsidTr="003A7667">
        <w:trPr>
          <w:trHeight w:val="2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5271" w14:textId="77777777" w:rsidR="003039C3" w:rsidRPr="007904C6" w:rsidRDefault="003039C3" w:rsidP="00735B1A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904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31</w:t>
            </w:r>
            <w:r w:rsidRPr="007904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มีนาคม </w:t>
            </w:r>
            <w:r w:rsidRPr="007904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6803D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1,137</w:t>
            </w:r>
          </w:p>
        </w:tc>
        <w:tc>
          <w:tcPr>
            <w:tcW w:w="180" w:type="dxa"/>
            <w:shd w:val="clear" w:color="auto" w:fill="auto"/>
          </w:tcPr>
          <w:p w14:paraId="798246B3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F371E" w14:textId="77777777" w:rsidR="003039C3" w:rsidRPr="007904C6" w:rsidRDefault="003039C3" w:rsidP="00735B1A">
            <w:pPr>
              <w:tabs>
                <w:tab w:val="clear" w:pos="907"/>
              </w:tabs>
              <w:ind w:left="-129"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46,376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3791" w14:textId="77777777" w:rsidR="003039C3" w:rsidRPr="007904C6" w:rsidRDefault="003039C3" w:rsidP="00735B1A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7BF6" w14:textId="77777777" w:rsidR="003039C3" w:rsidRPr="004A18AC" w:rsidRDefault="003039C3" w:rsidP="00735B1A">
            <w:pPr>
              <w:tabs>
                <w:tab w:val="clear" w:pos="907"/>
              </w:tabs>
              <w:ind w:left="-95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7904C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47,513</w:t>
            </w:r>
          </w:p>
        </w:tc>
      </w:tr>
    </w:tbl>
    <w:p w14:paraId="56916684" w14:textId="47D37D80" w:rsidR="003039C3" w:rsidRDefault="003039C3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17826D4C" w14:textId="01A7AF44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18FB6F17" w14:textId="00E17F5B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65DF754D" w14:textId="48A3E5C0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52B1CB1E" w14:textId="09CA2BF9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2C059C6A" w14:textId="6E4E67BF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50EEF10A" w14:textId="79A1E0C6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52390B75" w14:textId="71796756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597E344B" w14:textId="59A90A5F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44FFB248" w14:textId="206750D8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36953C65" w14:textId="163AC4F0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67A1E149" w14:textId="484C8CE7" w:rsidR="00D905EF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3BC65C86" w14:textId="77777777" w:rsidR="00D905EF" w:rsidRPr="008B6AF6" w:rsidRDefault="00D905EF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14:paraId="31072F76" w14:textId="3FF8BD0A" w:rsidR="007711E0" w:rsidRPr="00B50CB6" w:rsidRDefault="008B6AF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922C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E2B54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DE2B54" w:rsidRPr="00DA27C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BB49E40" w14:textId="77777777" w:rsidR="003C004A" w:rsidRPr="00726000" w:rsidRDefault="003C004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DE2B54" w:rsidRPr="002E0BD6" w14:paraId="6D83EA63" w14:textId="77777777" w:rsidTr="000C5111">
        <w:trPr>
          <w:trHeight w:val="353"/>
          <w:tblHeader/>
        </w:trPr>
        <w:tc>
          <w:tcPr>
            <w:tcW w:w="3870" w:type="dxa"/>
          </w:tcPr>
          <w:p w14:paraId="5B27FC0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27FC7F45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AB5508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73E9DB03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AF6" w:rsidRPr="002E0BD6" w14:paraId="24A99CB9" w14:textId="77777777" w:rsidTr="008B6AF6">
        <w:trPr>
          <w:tblHeader/>
        </w:trPr>
        <w:tc>
          <w:tcPr>
            <w:tcW w:w="3870" w:type="dxa"/>
          </w:tcPr>
          <w:p w14:paraId="78C3D22B" w14:textId="77777777" w:rsidR="008B6AF6" w:rsidRPr="002E0BD6" w:rsidRDefault="008B6AF6" w:rsidP="008B6AF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C5B8" w14:textId="6ABFCDED" w:rsidR="008B6AF6" w:rsidRPr="002E0BD6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CE53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345FB" w14:textId="5B4BE8C5" w:rsidR="008B6AF6" w:rsidRPr="002E0BD6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608362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E7DF" w14:textId="0A2DA815" w:rsidR="008B6AF6" w:rsidRPr="002E0BD6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225E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2725" w14:textId="1495F14B" w:rsidR="008B6AF6" w:rsidRPr="002E0BD6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6AF6" w:rsidRPr="002E0BD6" w14:paraId="27A5AC68" w14:textId="77777777" w:rsidTr="000C5111">
        <w:trPr>
          <w:tblHeader/>
        </w:trPr>
        <w:tc>
          <w:tcPr>
            <w:tcW w:w="3870" w:type="dxa"/>
          </w:tcPr>
          <w:p w14:paraId="3EE99AC7" w14:textId="77777777" w:rsidR="008B6AF6" w:rsidRPr="002E0BD6" w:rsidRDefault="008B6AF6" w:rsidP="008B6AF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22E3ACBF" w14:textId="2C419275" w:rsidR="008B6AF6" w:rsidRPr="006067C2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366D6CF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6B4B783F" w14:textId="0CD8AA73" w:rsidR="008B6AF6" w:rsidRPr="006067C2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950F9CE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8C237C" w14:textId="45E5153F" w:rsidR="008B6AF6" w:rsidRPr="006067C2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53A291C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7347E193" w14:textId="6C03E29B" w:rsidR="008B6AF6" w:rsidRPr="006067C2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B6AF6" w:rsidRPr="002E0BD6" w14:paraId="39AB6BB8" w14:textId="77777777" w:rsidTr="000C5111">
        <w:trPr>
          <w:trHeight w:val="389"/>
        </w:trPr>
        <w:tc>
          <w:tcPr>
            <w:tcW w:w="3870" w:type="dxa"/>
          </w:tcPr>
          <w:p w14:paraId="19EE21FA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F9A3335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AF6" w:rsidRPr="002E0BD6" w14:paraId="6B7DDD19" w14:textId="77777777" w:rsidTr="000C5111">
        <w:tc>
          <w:tcPr>
            <w:tcW w:w="3870" w:type="dxa"/>
          </w:tcPr>
          <w:p w14:paraId="0050482A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</w:tcPr>
          <w:p w14:paraId="22ED3054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3BB6C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D19C2E1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55DE66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941BACC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80734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E292503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AF6" w:rsidRPr="002E0BD6" w14:paraId="36956B65" w14:textId="77777777" w:rsidTr="000C5111">
        <w:tc>
          <w:tcPr>
            <w:tcW w:w="3870" w:type="dxa"/>
          </w:tcPr>
          <w:p w14:paraId="5697EF55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7F0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ที่ยังไม่รับรู้</w:t>
            </w:r>
          </w:p>
        </w:tc>
        <w:tc>
          <w:tcPr>
            <w:tcW w:w="1166" w:type="dxa"/>
          </w:tcPr>
          <w:p w14:paraId="1DC57569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5F557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011ED4A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8EBD3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90BE37B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2B9D5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3FD32F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AF6" w:rsidRPr="002E0BD6" w14:paraId="3F2085A3" w14:textId="77777777" w:rsidTr="000C5111">
        <w:tc>
          <w:tcPr>
            <w:tcW w:w="3870" w:type="dxa"/>
          </w:tcPr>
          <w:p w14:paraId="1D45D9CF" w14:textId="77777777" w:rsidR="008B6AF6" w:rsidRPr="008D288D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1BC1A50E" w14:textId="4EDCA5CF" w:rsidR="008B6AF6" w:rsidRPr="00544317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6EE5CF2B" w14:textId="7777777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1499099" w14:textId="1B53300B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236" w:type="dxa"/>
            <w:shd w:val="clear" w:color="auto" w:fill="auto"/>
          </w:tcPr>
          <w:p w14:paraId="7E3CE750" w14:textId="77777777" w:rsidR="008B6AF6" w:rsidRPr="00544317" w:rsidRDefault="008B6AF6" w:rsidP="008B6AF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0182EEF0" w14:textId="57A69CC9" w:rsidR="008B6AF6" w:rsidRPr="00544317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17152A68" w14:textId="7777777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2089A9F" w14:textId="374A1CC2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</w:tr>
      <w:tr w:rsidR="008B6AF6" w:rsidRPr="002E0BD6" w14:paraId="0A6599AF" w14:textId="77777777" w:rsidTr="000C5111">
        <w:tc>
          <w:tcPr>
            <w:tcW w:w="3870" w:type="dxa"/>
          </w:tcPr>
          <w:p w14:paraId="5DB3A56D" w14:textId="77777777" w:rsidR="008B6AF6" w:rsidRPr="00084A80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FDE3BA3" w14:textId="21A931D2" w:rsidR="008B6AF6" w:rsidRPr="00544317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1BA2AB6B" w14:textId="7777777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A96DB1F" w14:textId="41823F2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36" w:type="dxa"/>
            <w:shd w:val="clear" w:color="auto" w:fill="auto"/>
          </w:tcPr>
          <w:p w14:paraId="18611765" w14:textId="77777777" w:rsidR="008B6AF6" w:rsidRPr="00544317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5FCB3D14" w14:textId="2DD99FD7" w:rsidR="008B6AF6" w:rsidRPr="00544317" w:rsidRDefault="007D03B2" w:rsidP="00E90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F31BBC" w14:textId="7777777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37BAB41" w14:textId="36712A83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8B6AF6" w:rsidRPr="002E0BD6" w14:paraId="2FD9E7F3" w14:textId="77777777" w:rsidTr="000C5111">
        <w:tc>
          <w:tcPr>
            <w:tcW w:w="3870" w:type="dxa"/>
          </w:tcPr>
          <w:p w14:paraId="76C58378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2519BF1" w14:textId="6E518C3C" w:rsidR="008B6AF6" w:rsidRPr="00544317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5FD81E14" w14:textId="7777777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106C195" w14:textId="4F0A6AE8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  <w:shd w:val="clear" w:color="auto" w:fill="auto"/>
          </w:tcPr>
          <w:p w14:paraId="7B3D1C36" w14:textId="77777777" w:rsidR="008B6AF6" w:rsidRPr="00544317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77"/>
              </w:tabs>
              <w:spacing w:line="240" w:lineRule="atLeast"/>
              <w:ind w:left="-108" w:right="-11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72702E77" w14:textId="7423B2EE" w:rsidR="008B6AF6" w:rsidRPr="00544317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54B3715B" w14:textId="7777777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310A015" w14:textId="681C413C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5443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6AF6" w:rsidRPr="002E0BD6" w14:paraId="730C7561" w14:textId="77777777" w:rsidTr="000C5111">
        <w:tc>
          <w:tcPr>
            <w:tcW w:w="3870" w:type="dxa"/>
          </w:tcPr>
          <w:p w14:paraId="55A41019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A701E" w14:textId="5ACB42FD" w:rsidR="008B6AF6" w:rsidRPr="00544317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317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357BEAFE" w14:textId="7777777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2DFAC" w14:textId="6568D29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317">
              <w:rPr>
                <w:rFonts w:ascii="Angsana New" w:hAnsi="Angsana New"/>
                <w:b/>
                <w:bCs/>
                <w:sz w:val="30"/>
                <w:szCs w:val="30"/>
              </w:rPr>
              <w:t>2,995</w:t>
            </w:r>
          </w:p>
        </w:tc>
        <w:tc>
          <w:tcPr>
            <w:tcW w:w="236" w:type="dxa"/>
            <w:shd w:val="clear" w:color="auto" w:fill="auto"/>
          </w:tcPr>
          <w:p w14:paraId="197BBBAE" w14:textId="77777777" w:rsidR="008B6AF6" w:rsidRPr="00544317" w:rsidRDefault="008B6AF6" w:rsidP="008B6AF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BAECB" w14:textId="1BB281D1" w:rsidR="008B6AF6" w:rsidRPr="00544317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317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18CD7E83" w14:textId="77777777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B161F" w14:textId="4DBF2E1F" w:rsidR="008B6AF6" w:rsidRPr="00544317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317">
              <w:rPr>
                <w:rFonts w:ascii="Angsana New" w:hAnsi="Angsana New"/>
                <w:b/>
                <w:bCs/>
                <w:sz w:val="30"/>
                <w:szCs w:val="30"/>
              </w:rPr>
              <w:t>2,807</w:t>
            </w:r>
          </w:p>
        </w:tc>
      </w:tr>
      <w:tr w:rsidR="008B6AF6" w:rsidRPr="002E0BD6" w14:paraId="20BD4267" w14:textId="77777777" w:rsidTr="000C5111">
        <w:tc>
          <w:tcPr>
            <w:tcW w:w="3870" w:type="dxa"/>
          </w:tcPr>
          <w:p w14:paraId="40000D70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5D105DA0" w14:textId="77777777" w:rsidR="008B6AF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E49818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7ABA9CE" w14:textId="77777777" w:rsidR="008B6AF6" w:rsidRPr="00B13E3E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9E42EB" w14:textId="77777777" w:rsidR="008B6AF6" w:rsidRPr="002E0BD6" w:rsidRDefault="008B6AF6" w:rsidP="008B6AF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4579E73F" w14:textId="77777777" w:rsidR="008B6AF6" w:rsidRPr="00B13E3E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A9265D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2431ACC2" w14:textId="77777777" w:rsidR="008B6AF6" w:rsidRPr="00B13E3E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AF6" w:rsidRPr="002E0BD6" w14:paraId="015333AC" w14:textId="77777777" w:rsidTr="000C5111">
        <w:tc>
          <w:tcPr>
            <w:tcW w:w="3870" w:type="dxa"/>
          </w:tcPr>
          <w:p w14:paraId="17A93E8A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left="166" w:hanging="16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   ภายใต้สัญญาเช่า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166" w:type="dxa"/>
            <w:shd w:val="clear" w:color="auto" w:fill="auto"/>
          </w:tcPr>
          <w:p w14:paraId="52D0F4CC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right="-114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4C0695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right="-114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0A55F1D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3EC556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right="-114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A253A00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EEFF6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right="-114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0B881AA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AF6" w:rsidRPr="002E0BD6" w14:paraId="0D2CF8C2" w14:textId="77777777" w:rsidTr="000C5111">
        <w:tc>
          <w:tcPr>
            <w:tcW w:w="3870" w:type="dxa"/>
          </w:tcPr>
          <w:p w14:paraId="6FF209F3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6" w:type="dxa"/>
            <w:shd w:val="clear" w:color="auto" w:fill="auto"/>
          </w:tcPr>
          <w:p w14:paraId="33749F86" w14:textId="0E59E6F4" w:rsidR="008B6AF6" w:rsidRPr="008325BC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325BC">
              <w:rPr>
                <w:rFonts w:ascii="Angsana New" w:hAnsi="Angsana New"/>
                <w:sz w:val="30"/>
                <w:szCs w:val="30"/>
              </w:rPr>
              <w:t>11,</w:t>
            </w:r>
            <w:r w:rsidR="00CE5900" w:rsidRPr="008325BC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1C189A71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6E9B4D1" w14:textId="701B1D2E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11,246</w:t>
            </w:r>
          </w:p>
        </w:tc>
        <w:tc>
          <w:tcPr>
            <w:tcW w:w="236" w:type="dxa"/>
            <w:shd w:val="clear" w:color="auto" w:fill="auto"/>
          </w:tcPr>
          <w:p w14:paraId="7ECAB8F9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2271CD2" w14:textId="13C31963" w:rsidR="008B6AF6" w:rsidRPr="002E0BD6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11,419</w:t>
            </w:r>
          </w:p>
        </w:tc>
        <w:tc>
          <w:tcPr>
            <w:tcW w:w="270" w:type="dxa"/>
            <w:shd w:val="clear" w:color="auto" w:fill="auto"/>
          </w:tcPr>
          <w:p w14:paraId="71898192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33CC3B6" w14:textId="0C42AD84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0,889</w:t>
            </w:r>
          </w:p>
        </w:tc>
      </w:tr>
      <w:tr w:rsidR="008B6AF6" w:rsidRPr="002E0BD6" w14:paraId="7BDCF79A" w14:textId="77777777" w:rsidTr="000C5111">
        <w:tc>
          <w:tcPr>
            <w:tcW w:w="3870" w:type="dxa"/>
          </w:tcPr>
          <w:p w14:paraId="114FE393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0DA419D" w14:textId="46C74008" w:rsidR="008B6AF6" w:rsidRPr="008325BC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325BC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1013FB41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99AB092" w14:textId="1105F1F5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7,327</w:t>
            </w:r>
          </w:p>
        </w:tc>
        <w:tc>
          <w:tcPr>
            <w:tcW w:w="236" w:type="dxa"/>
            <w:shd w:val="clear" w:color="auto" w:fill="auto"/>
          </w:tcPr>
          <w:p w14:paraId="6E74C793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11939E2" w14:textId="31FAA1BA" w:rsidR="008B6AF6" w:rsidRPr="002E0BD6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0FCE40BC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6963786" w14:textId="364745BC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8B6AF6" w:rsidRPr="002E0BD6" w14:paraId="5503FE6B" w14:textId="77777777" w:rsidTr="000C5111">
        <w:tc>
          <w:tcPr>
            <w:tcW w:w="3870" w:type="dxa"/>
          </w:tcPr>
          <w:p w14:paraId="6713CCBF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2BAB0" w14:textId="0D497764" w:rsidR="008B6AF6" w:rsidRPr="008325BC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25BC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CE5900" w:rsidRPr="008325BC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66E0E314" w14:textId="77777777" w:rsidR="008B6AF6" w:rsidRPr="002E0BD6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45AE5" w14:textId="60B0E380" w:rsidR="008B6AF6" w:rsidRPr="00B13E3E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18,573</w:t>
            </w:r>
          </w:p>
        </w:tc>
        <w:tc>
          <w:tcPr>
            <w:tcW w:w="236" w:type="dxa"/>
            <w:shd w:val="clear" w:color="auto" w:fill="auto"/>
          </w:tcPr>
          <w:p w14:paraId="76CFDADB" w14:textId="77777777" w:rsidR="008B6AF6" w:rsidRPr="00B13E3E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BF155" w14:textId="725E2632" w:rsidR="008B6AF6" w:rsidRPr="00B13E3E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12,224</w:t>
            </w:r>
          </w:p>
        </w:tc>
        <w:tc>
          <w:tcPr>
            <w:tcW w:w="270" w:type="dxa"/>
            <w:shd w:val="clear" w:color="auto" w:fill="auto"/>
          </w:tcPr>
          <w:p w14:paraId="28360167" w14:textId="77777777" w:rsidR="008B6AF6" w:rsidRPr="00B13E3E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096BF" w14:textId="47646425" w:rsidR="008B6AF6" w:rsidRPr="00B13E3E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8,187</w:t>
            </w:r>
          </w:p>
        </w:tc>
      </w:tr>
    </w:tbl>
    <w:p w14:paraId="15443154" w14:textId="77777777" w:rsidR="00DE2B54" w:rsidRPr="00726000" w:rsidRDefault="00DE2B54" w:rsidP="00344305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42530EA" w14:textId="77777777" w:rsidR="00DE2B54" w:rsidRDefault="00DE2B54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51D27333" w14:textId="77777777" w:rsidR="00DE2B54" w:rsidRDefault="00DE2B54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DE2B54" w:rsidRPr="002E0BD6" w14:paraId="5A225C7E" w14:textId="77777777" w:rsidTr="008B6AF6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9A3E7A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B84B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F5BBE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F33C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AF6" w:rsidRPr="002E0BD6" w14:paraId="6EE2398B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4340A3" w14:textId="77777777" w:rsidR="008B6AF6" w:rsidRPr="002E0BD6" w:rsidRDefault="008B6AF6" w:rsidP="008B6AF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9882" w14:textId="39AA37BD" w:rsidR="008B6AF6" w:rsidRPr="002E0BD6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B79F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4D77" w14:textId="0E16FF9C" w:rsidR="008B6AF6" w:rsidRPr="002E0BD6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13ADFD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A1FF" w14:textId="1D3D8111" w:rsidR="008B6AF6" w:rsidRPr="002E0BD6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7A5E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53F8" w14:textId="505A3B49" w:rsidR="008B6AF6" w:rsidRPr="002E0BD6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6AF6" w:rsidRPr="002E0BD6" w14:paraId="7778535A" w14:textId="77777777" w:rsidTr="008B6AF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1EFE19" w14:textId="77777777" w:rsidR="008B6AF6" w:rsidRPr="002E0BD6" w:rsidRDefault="008B6AF6" w:rsidP="008B6AF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6BE8D" w14:textId="30A14B58" w:rsidR="008B6AF6" w:rsidRPr="006067C2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0D46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1F68" w14:textId="36D4310E" w:rsidR="008B6AF6" w:rsidRPr="006067C2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49EB0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B1D6" w14:textId="056AC7DF" w:rsidR="008B6AF6" w:rsidRPr="006067C2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27CD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9AC5" w14:textId="6C826B0F" w:rsidR="008B6AF6" w:rsidRPr="006067C2" w:rsidRDefault="008B6AF6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2B54" w:rsidRPr="002E0BD6" w14:paraId="28D09589" w14:textId="77777777" w:rsidTr="008B6AF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C66B6D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141E06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B54" w:rsidRPr="002E0BD6" w14:paraId="773E44EE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057BF0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E7097DB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E7516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E5EC69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F5D43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5DB2CE8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67B7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4CBBDD3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4085" w:rsidRPr="00F81141" w14:paraId="62B462E1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E75347" w14:textId="77777777" w:rsidR="005C4085" w:rsidRPr="002E0BD6" w:rsidRDefault="005C4085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852A" w14:textId="020F01FD" w:rsidR="005C4085" w:rsidRPr="00F81141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62D7" w14:textId="77777777" w:rsidR="005C4085" w:rsidRPr="00B13E3E" w:rsidRDefault="005C4085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AFFD" w14:textId="7E658818" w:rsidR="005C4085" w:rsidRPr="00F81141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B6D9A" w14:textId="77777777" w:rsidR="005C4085" w:rsidRPr="00B13E3E" w:rsidRDefault="005C4085" w:rsidP="008B6AF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8DFB" w14:textId="45FB7E40" w:rsidR="005C4085" w:rsidRPr="00F81141" w:rsidRDefault="007D03B2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925A" w14:textId="77777777" w:rsidR="005C4085" w:rsidRPr="00B13E3E" w:rsidRDefault="005C4085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A5B11" w14:textId="7C5A2197" w:rsidR="005C4085" w:rsidRPr="00F81141" w:rsidRDefault="008B6AF6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</w:tr>
    </w:tbl>
    <w:p w14:paraId="3D424B6C" w14:textId="43D85C04" w:rsidR="007413E4" w:rsidRDefault="007413E4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E4EEF66" w14:textId="1543161E" w:rsidR="00D905EF" w:rsidRDefault="00D905EF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9B42C41" w14:textId="20128BA9" w:rsidR="00D905EF" w:rsidRDefault="00D905EF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284A844" w14:textId="77777777" w:rsidR="00D905EF" w:rsidRPr="00726000" w:rsidRDefault="00D905EF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4D4390C" w14:textId="716C2D1C" w:rsidR="007711E0" w:rsidRPr="00070F1F" w:rsidRDefault="0034454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922C4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7711E0" w:rsidRPr="00070F1F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4C9D4AB7" w14:textId="77777777" w:rsidR="00405923" w:rsidRPr="00070F1F" w:rsidRDefault="00405923" w:rsidP="00344305">
      <w:pPr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1F6D5AB" w14:textId="7E03B517" w:rsidR="00D905EF" w:rsidRDefault="00600BEB" w:rsidP="00600BEB">
      <w:pPr>
        <w:pStyle w:val="BodyText2"/>
        <w:numPr>
          <w:ilvl w:val="1"/>
          <w:numId w:val="13"/>
        </w:numPr>
        <w:jc w:val="thaiDistribute"/>
        <w:rPr>
          <w:rFonts w:asciiTheme="majorBidi" w:hAnsiTheme="majorBidi"/>
          <w:sz w:val="30"/>
          <w:szCs w:val="30"/>
        </w:rPr>
      </w:pPr>
      <w:r w:rsidRPr="00600BEB">
        <w:rPr>
          <w:rFonts w:asciiTheme="majorBidi" w:hAnsiTheme="majorBidi"/>
          <w:sz w:val="30"/>
          <w:szCs w:val="30"/>
          <w:cs/>
        </w:rPr>
        <w:t>ในวันที่ 30 มีนาคม 2563 ที่ประชุมคณะกรรมการบริษัทได้มีมติอนุมัติการซื้อหุ้นบริษัทคืนเพื่อการบริหารทางการเงิน ในวงเงินไม่เกิน 10 ล้านบาท จนถึงวันที่ 12 พฤษภาคม 2563 บริษัทได้มีการซื้อหุ้นของบริษัทคืนมาแล้ว เป็นจำนวนหุ้นทั้งหมด 112,600 หุ้น หรือเทียบเท่าจำนวนเงิน 0.2 ล้านบาท</w:t>
      </w:r>
    </w:p>
    <w:p w14:paraId="544DEE11" w14:textId="77777777" w:rsidR="00600BEB" w:rsidRDefault="00600BEB" w:rsidP="00600BEB">
      <w:pPr>
        <w:pStyle w:val="BodyText2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p w14:paraId="13BD3FC3" w14:textId="36091188" w:rsidR="00600BEB" w:rsidRPr="00F24C30" w:rsidRDefault="00600BEB" w:rsidP="00600BEB">
      <w:pPr>
        <w:pStyle w:val="BodyText2"/>
        <w:numPr>
          <w:ilvl w:val="1"/>
          <w:numId w:val="13"/>
        </w:numPr>
        <w:jc w:val="thaiDistribute"/>
        <w:rPr>
          <w:rFonts w:asciiTheme="majorBidi" w:hAnsiTheme="majorBidi"/>
          <w:sz w:val="30"/>
          <w:szCs w:val="30"/>
        </w:rPr>
      </w:pPr>
      <w:r w:rsidRPr="00600BE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24C30">
        <w:rPr>
          <w:rFonts w:asciiTheme="majorBidi" w:hAnsiTheme="majorBidi"/>
          <w:sz w:val="30"/>
          <w:szCs w:val="30"/>
        </w:rPr>
        <w:t xml:space="preserve">3 </w:t>
      </w:r>
      <w:r w:rsidRPr="00600BEB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F24C30">
        <w:rPr>
          <w:rFonts w:asciiTheme="majorBidi" w:hAnsiTheme="majorBidi"/>
          <w:sz w:val="30"/>
          <w:szCs w:val="30"/>
        </w:rPr>
        <w:t xml:space="preserve">2563 </w:t>
      </w:r>
      <w:r w:rsidRPr="00600BEB">
        <w:rPr>
          <w:rFonts w:asciiTheme="majorBidi" w:hAnsiTheme="majorBidi"/>
          <w:sz w:val="30"/>
          <w:szCs w:val="30"/>
          <w:cs/>
        </w:rPr>
        <w:t>บริษัทได้ทำสัญญากู้ยืมเงินระยะสั้นจากธนาคารหลายแห่งโดยไม่มีหลักประกัน (</w:t>
      </w:r>
      <w:r w:rsidRPr="00F24C30">
        <w:rPr>
          <w:rFonts w:asciiTheme="majorBidi" w:hAnsiTheme="majorBidi"/>
          <w:sz w:val="30"/>
          <w:szCs w:val="30"/>
        </w:rPr>
        <w:t xml:space="preserve">Clean Loan Basis) </w:t>
      </w:r>
      <w:r w:rsidRPr="00600BEB">
        <w:rPr>
          <w:rFonts w:asciiTheme="majorBidi" w:hAnsiTheme="majorBidi"/>
          <w:sz w:val="30"/>
          <w:szCs w:val="30"/>
          <w:cs/>
        </w:rPr>
        <w:t>เป็นจำนวน</w:t>
      </w:r>
      <w:r w:rsidR="00AE2154">
        <w:rPr>
          <w:rFonts w:asciiTheme="majorBidi" w:hAnsiTheme="majorBidi" w:hint="cs"/>
          <w:sz w:val="30"/>
          <w:szCs w:val="30"/>
          <w:cs/>
        </w:rPr>
        <w:t>เงินรวม</w:t>
      </w:r>
      <w:r w:rsidRPr="00600BEB">
        <w:rPr>
          <w:rFonts w:asciiTheme="majorBidi" w:hAnsiTheme="majorBidi"/>
          <w:sz w:val="30"/>
          <w:szCs w:val="30"/>
          <w:cs/>
        </w:rPr>
        <w:t xml:space="preserve"> </w:t>
      </w:r>
      <w:r w:rsidRPr="00F24C30">
        <w:rPr>
          <w:rFonts w:asciiTheme="majorBidi" w:hAnsiTheme="majorBidi"/>
          <w:sz w:val="30"/>
          <w:szCs w:val="30"/>
        </w:rPr>
        <w:t xml:space="preserve">100 </w:t>
      </w:r>
      <w:r w:rsidRPr="00600BEB">
        <w:rPr>
          <w:rFonts w:asciiTheme="majorBidi" w:hAnsiTheme="majorBidi"/>
          <w:sz w:val="30"/>
          <w:szCs w:val="30"/>
          <w:cs/>
        </w:rPr>
        <w:t xml:space="preserve">ล้านบาท ด้วยอัตราดอกเบี้ยโดยเฉลี่ยเท่ากับร้อยละ </w:t>
      </w:r>
      <w:r w:rsidRPr="00F24C30">
        <w:rPr>
          <w:rFonts w:asciiTheme="majorBidi" w:hAnsiTheme="majorBidi"/>
          <w:sz w:val="30"/>
          <w:szCs w:val="30"/>
        </w:rPr>
        <w:t xml:space="preserve">2.39 </w:t>
      </w:r>
      <w:r w:rsidRPr="00600BEB">
        <w:rPr>
          <w:rFonts w:asciiTheme="majorBidi" w:hAnsiTheme="majorBidi"/>
          <w:sz w:val="30"/>
          <w:szCs w:val="30"/>
          <w:cs/>
        </w:rPr>
        <w:t>ต่อปี</w:t>
      </w:r>
    </w:p>
    <w:p w14:paraId="51970570" w14:textId="77777777" w:rsidR="00D905EF" w:rsidRDefault="00D905EF" w:rsidP="00D905EF">
      <w:pPr>
        <w:pStyle w:val="ListParagraph"/>
        <w:rPr>
          <w:rFonts w:asciiTheme="majorBidi" w:hAnsiTheme="majorBidi"/>
          <w:sz w:val="30"/>
          <w:szCs w:val="30"/>
          <w:cs/>
        </w:rPr>
      </w:pPr>
    </w:p>
    <w:p w14:paraId="29B87A7F" w14:textId="50F99F39" w:rsidR="00D905EF" w:rsidRPr="00AE2154" w:rsidRDefault="003755FC" w:rsidP="00AE2154">
      <w:pPr>
        <w:pStyle w:val="BodyText2"/>
        <w:numPr>
          <w:ilvl w:val="1"/>
          <w:numId w:val="13"/>
        </w:numPr>
        <w:ind w:left="547" w:hanging="547"/>
        <w:jc w:val="thaiDistribute"/>
        <w:rPr>
          <w:rFonts w:asciiTheme="majorBidi" w:hAnsiTheme="majorBidi"/>
          <w:sz w:val="30"/>
          <w:szCs w:val="30"/>
        </w:rPr>
      </w:pPr>
      <w:r w:rsidRPr="00BE39F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24C30">
        <w:rPr>
          <w:rFonts w:asciiTheme="majorBidi" w:hAnsiTheme="majorBidi"/>
          <w:sz w:val="30"/>
          <w:szCs w:val="30"/>
        </w:rPr>
        <w:t xml:space="preserve">17 </w:t>
      </w:r>
      <w:r w:rsidRPr="00600BEB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F24C30">
        <w:rPr>
          <w:rFonts w:asciiTheme="majorBidi" w:hAnsiTheme="majorBidi"/>
          <w:sz w:val="30"/>
          <w:szCs w:val="30"/>
        </w:rPr>
        <w:t xml:space="preserve">2563 </w:t>
      </w:r>
      <w:r w:rsidRPr="00BE39F0">
        <w:rPr>
          <w:rFonts w:asciiTheme="majorBidi" w:hAnsiTheme="majorBidi"/>
          <w:sz w:val="30"/>
          <w:szCs w:val="30"/>
          <w:cs/>
        </w:rPr>
        <w:t>ที่ประชุมคณะกรรมการบริษัทได้</w:t>
      </w:r>
      <w:r w:rsidR="00AE2154" w:rsidRPr="00F24C30">
        <w:rPr>
          <w:rFonts w:asciiTheme="majorBidi" w:hAnsiTheme="majorBidi" w:hint="cs"/>
          <w:sz w:val="30"/>
          <w:szCs w:val="30"/>
          <w:cs/>
        </w:rPr>
        <w:t xml:space="preserve">มีมติอนุมัติเลื่อนการประชุมสามัญผู้ถือหุ้นประจำปี </w:t>
      </w:r>
      <w:r w:rsidR="00AE2154" w:rsidRPr="00F24C30">
        <w:rPr>
          <w:rFonts w:asciiTheme="majorBidi" w:hAnsiTheme="majorBidi" w:hint="cs"/>
          <w:sz w:val="30"/>
          <w:szCs w:val="30"/>
        </w:rPr>
        <w:t xml:space="preserve">2563 </w:t>
      </w:r>
      <w:r w:rsidR="00AE2154" w:rsidRPr="00F24C30">
        <w:rPr>
          <w:rFonts w:asciiTheme="majorBidi" w:hAnsiTheme="majorBidi" w:hint="cs"/>
          <w:sz w:val="30"/>
          <w:szCs w:val="30"/>
          <w:cs/>
        </w:rPr>
        <w:t xml:space="preserve">ออกโดยไปไม่มีกำหนด ซึ่งรวมถึงการยกเลิกมติอนุมัติให้เสนอจ่ายเงินปันผลประจำปี </w:t>
      </w:r>
      <w:r w:rsidR="00AE2154" w:rsidRPr="00F24C30">
        <w:rPr>
          <w:rFonts w:asciiTheme="majorBidi" w:hAnsiTheme="majorBidi" w:hint="cs"/>
          <w:sz w:val="30"/>
          <w:szCs w:val="30"/>
        </w:rPr>
        <w:t xml:space="preserve">2562 </w:t>
      </w:r>
      <w:r w:rsidR="00AE2154" w:rsidRPr="00F24C30">
        <w:rPr>
          <w:rFonts w:asciiTheme="majorBidi" w:hAnsiTheme="majorBidi" w:hint="cs"/>
          <w:sz w:val="30"/>
          <w:szCs w:val="30"/>
          <w:cs/>
        </w:rPr>
        <w:t xml:space="preserve">ที่จะต้องได้รับอนุมัติจากที่ประชุมผู้ถือหุ้นของบริษัท ทั้งนี้ที่ประชุมคณะกรรมการของบริษัทได้มีมติอนุมัติการจ่ายเงินปันผลระหว่างกาลให้แก่ผู้ถือหุ้นในอัตราหุ้นละ </w:t>
      </w:r>
      <w:r w:rsidR="00AE2154" w:rsidRPr="00F24C30">
        <w:rPr>
          <w:rFonts w:asciiTheme="majorBidi" w:hAnsiTheme="majorBidi"/>
          <w:sz w:val="30"/>
          <w:szCs w:val="30"/>
        </w:rPr>
        <w:t>0.08</w:t>
      </w:r>
      <w:r w:rsidR="00AE2154" w:rsidRPr="00F24C30">
        <w:rPr>
          <w:rFonts w:asciiTheme="majorBidi" w:hAnsiTheme="majorBidi" w:hint="cs"/>
          <w:sz w:val="30"/>
          <w:szCs w:val="30"/>
        </w:rPr>
        <w:t xml:space="preserve"> </w:t>
      </w:r>
      <w:r w:rsidR="00AE2154" w:rsidRPr="00F24C30">
        <w:rPr>
          <w:rFonts w:asciiTheme="majorBidi" w:hAnsiTheme="majorBidi" w:hint="cs"/>
          <w:sz w:val="30"/>
          <w:szCs w:val="30"/>
          <w:cs/>
        </w:rPr>
        <w:t xml:space="preserve">บาทเป็นจำนวนเงินรวม </w:t>
      </w:r>
      <w:r w:rsidR="00AE2154" w:rsidRPr="00F24C30">
        <w:rPr>
          <w:rFonts w:asciiTheme="majorBidi" w:hAnsiTheme="majorBidi"/>
          <w:sz w:val="30"/>
          <w:szCs w:val="30"/>
        </w:rPr>
        <w:t>43.97</w:t>
      </w:r>
      <w:r w:rsidR="00AE2154" w:rsidRPr="00F24C30">
        <w:rPr>
          <w:rFonts w:asciiTheme="majorBidi" w:hAnsiTheme="majorBidi" w:hint="cs"/>
          <w:sz w:val="30"/>
          <w:szCs w:val="30"/>
        </w:rPr>
        <w:t xml:space="preserve"> </w:t>
      </w:r>
      <w:r w:rsidR="00AE2154" w:rsidRPr="00F24C30">
        <w:rPr>
          <w:rFonts w:asciiTheme="majorBidi" w:hAnsiTheme="majorBidi" w:hint="cs"/>
          <w:sz w:val="30"/>
          <w:szCs w:val="30"/>
          <w:cs/>
        </w:rPr>
        <w:t>ล้านบาท เงินปันผลระหว่างกาลดังกล่าวจะจ่ายให้แก่ผู้ถือหุ้นในเดือนพฤษภาคม</w:t>
      </w:r>
      <w:r w:rsidR="00AE2154" w:rsidRPr="00F24C30">
        <w:rPr>
          <w:rFonts w:asciiTheme="majorBidi" w:hAnsiTheme="majorBidi" w:hint="cs"/>
          <w:sz w:val="30"/>
          <w:szCs w:val="30"/>
        </w:rPr>
        <w:t xml:space="preserve"> 2563 </w:t>
      </w:r>
      <w:r w:rsidR="00AE2154" w:rsidRPr="00F24C30">
        <w:rPr>
          <w:rFonts w:asciiTheme="majorBidi" w:hAnsiTheme="majorBidi" w:hint="cs"/>
          <w:sz w:val="30"/>
          <w:szCs w:val="30"/>
          <w:cs/>
        </w:rPr>
        <w:t>ซึ่งการจ่ายเงินปันผลระหว่างกาลดังกล่าวจะถูกนำเสนอให้ที่ประชุมสามัญผู้ถือหุ้นรับทราบต่อไป</w:t>
      </w:r>
    </w:p>
    <w:p w14:paraId="67C5A2EE" w14:textId="77777777" w:rsidR="00AE2154" w:rsidRDefault="00AE2154" w:rsidP="00AE2154">
      <w:pPr>
        <w:pStyle w:val="ListParagraph"/>
        <w:rPr>
          <w:rFonts w:asciiTheme="majorBidi" w:hAnsiTheme="majorBidi"/>
          <w:sz w:val="30"/>
          <w:szCs w:val="30"/>
          <w:cs/>
        </w:rPr>
      </w:pPr>
    </w:p>
    <w:p w14:paraId="435A4F46" w14:textId="438682BB" w:rsidR="0030398F" w:rsidRPr="00AE2154" w:rsidRDefault="00AE2154" w:rsidP="00AE2154">
      <w:pPr>
        <w:pStyle w:val="BodyText2"/>
        <w:numPr>
          <w:ilvl w:val="1"/>
          <w:numId w:val="13"/>
        </w:numPr>
        <w:ind w:left="547" w:hanging="54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E39F0">
        <w:rPr>
          <w:rFonts w:asciiTheme="majorBidi" w:hAnsiTheme="majorBidi"/>
          <w:sz w:val="30"/>
          <w:szCs w:val="30"/>
          <w:cs/>
        </w:rPr>
        <w:t>เมื่อ</w:t>
      </w:r>
      <w:r w:rsidR="003755FC">
        <w:rPr>
          <w:rFonts w:asciiTheme="majorBidi" w:hAnsiTheme="majorBidi"/>
          <w:sz w:val="30"/>
          <w:szCs w:val="30"/>
        </w:rPr>
        <w:t xml:space="preserve"> </w:t>
      </w:r>
      <w:r w:rsidR="003755FC" w:rsidRPr="00F24C30">
        <w:rPr>
          <w:rFonts w:asciiTheme="majorBidi" w:hAnsiTheme="majorBidi"/>
          <w:sz w:val="30"/>
          <w:szCs w:val="30"/>
        </w:rPr>
        <w:t xml:space="preserve">12 </w:t>
      </w:r>
      <w:r w:rsidR="003755FC" w:rsidRPr="00F24C30">
        <w:rPr>
          <w:rFonts w:asciiTheme="majorBidi" w:hAnsiTheme="majorBidi" w:hint="cs"/>
          <w:sz w:val="30"/>
          <w:szCs w:val="30"/>
          <w:cs/>
        </w:rPr>
        <w:t>พฤษภาคม</w:t>
      </w:r>
      <w:r w:rsidR="003755FC" w:rsidRPr="00600BEB">
        <w:rPr>
          <w:rFonts w:asciiTheme="majorBidi" w:hAnsiTheme="majorBidi"/>
          <w:sz w:val="30"/>
          <w:szCs w:val="30"/>
          <w:cs/>
        </w:rPr>
        <w:t xml:space="preserve"> </w:t>
      </w:r>
      <w:r w:rsidR="003755FC" w:rsidRPr="00F24C30">
        <w:rPr>
          <w:rFonts w:asciiTheme="majorBidi" w:hAnsiTheme="majorBidi"/>
          <w:sz w:val="30"/>
          <w:szCs w:val="30"/>
        </w:rPr>
        <w:t xml:space="preserve">2563 </w:t>
      </w:r>
      <w:r w:rsidRPr="00BE39F0">
        <w:rPr>
          <w:rFonts w:asciiTheme="majorBidi" w:hAnsiTheme="majorBidi"/>
          <w:sz w:val="30"/>
          <w:szCs w:val="30"/>
          <w:cs/>
        </w:rPr>
        <w:t>ที่ประชุมคณะกรรมการบริษัทได้มีมติอนุมัติให้บริษัทลงทุนในบริษัทจำกัดใหม่ที่มีทุน</w:t>
      </w:r>
      <w:r w:rsidR="0012667F">
        <w:rPr>
          <w:rFonts w:asciiTheme="majorBidi" w:hAnsiTheme="majorBidi"/>
          <w:sz w:val="30"/>
          <w:szCs w:val="30"/>
          <w:cs/>
        </w:rPr>
        <w:br/>
      </w:r>
      <w:r w:rsidRPr="00BE39F0">
        <w:rPr>
          <w:rFonts w:asciiTheme="majorBidi" w:hAnsiTheme="majorBidi"/>
          <w:sz w:val="30"/>
          <w:szCs w:val="30"/>
          <w:cs/>
        </w:rPr>
        <w:t xml:space="preserve">จดทะเบียนจำนวน </w:t>
      </w:r>
      <w:r w:rsidR="003755FC" w:rsidRPr="00F24C30">
        <w:rPr>
          <w:rFonts w:asciiTheme="majorBidi" w:hAnsiTheme="majorBidi"/>
          <w:sz w:val="30"/>
          <w:szCs w:val="30"/>
        </w:rPr>
        <w:t>10</w:t>
      </w:r>
      <w:r w:rsidRPr="00BE39F0">
        <w:rPr>
          <w:rFonts w:asciiTheme="majorBidi" w:hAnsiTheme="majorBidi"/>
          <w:sz w:val="30"/>
          <w:szCs w:val="30"/>
          <w:cs/>
        </w:rPr>
        <w:t xml:space="preserve"> ล้านบาท โดยบริษัทลงทุนเป็นจำนวนเงิน </w:t>
      </w:r>
      <w:r w:rsidR="003755FC">
        <w:rPr>
          <w:rFonts w:asciiTheme="majorBidi" w:hAnsiTheme="majorBidi"/>
          <w:sz w:val="30"/>
          <w:szCs w:val="30"/>
        </w:rPr>
        <w:t>5.4</w:t>
      </w:r>
      <w:r w:rsidRPr="00BE39F0">
        <w:rPr>
          <w:rFonts w:asciiTheme="majorBidi" w:hAnsiTheme="majorBidi"/>
          <w:sz w:val="30"/>
          <w:szCs w:val="30"/>
          <w:cs/>
        </w:rPr>
        <w:t xml:space="preserve"> ล้านบาท หรือคิดเป็นสัดส่วนเงินลงทุนเท่ากับร้อยละ </w:t>
      </w:r>
      <w:r w:rsidR="003755FC">
        <w:rPr>
          <w:rFonts w:asciiTheme="majorBidi" w:hAnsiTheme="majorBidi"/>
          <w:sz w:val="30"/>
          <w:szCs w:val="30"/>
        </w:rPr>
        <w:t>54.00</w:t>
      </w:r>
      <w:r w:rsidRPr="00BE39F0">
        <w:rPr>
          <w:rFonts w:asciiTheme="majorBidi" w:hAnsiTheme="majorBidi"/>
          <w:sz w:val="30"/>
          <w:szCs w:val="30"/>
          <w:cs/>
        </w:rPr>
        <w:t xml:space="preserve"> ของจำนวนหุ้นทั้งหมด</w:t>
      </w:r>
    </w:p>
    <w:p w14:paraId="4342DB6B" w14:textId="77777777" w:rsidR="00405923" w:rsidRPr="001B0D34" w:rsidRDefault="00405923" w:rsidP="00344305">
      <w:pPr>
        <w:jc w:val="thaiDistribute"/>
        <w:rPr>
          <w:rFonts w:asciiTheme="majorBidi" w:hAnsiTheme="majorBidi" w:cstheme="majorBidi"/>
          <w:sz w:val="24"/>
          <w:szCs w:val="24"/>
        </w:rPr>
      </w:pPr>
    </w:p>
    <w:sectPr w:rsidR="00405923" w:rsidRPr="001B0D34" w:rsidSect="00BA6FE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75F1D" w14:textId="77777777" w:rsidR="002B18FA" w:rsidRDefault="002B18FA">
      <w:r>
        <w:separator/>
      </w:r>
    </w:p>
  </w:endnote>
  <w:endnote w:type="continuationSeparator" w:id="0">
    <w:p w14:paraId="474D0A4C" w14:textId="77777777" w:rsidR="002B18FA" w:rsidRDefault="002B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Gautami">
    <w:panose1 w:val="020005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8A93D" w14:textId="77777777" w:rsidR="00050AD5" w:rsidRPr="00A530E1" w:rsidRDefault="00050AD5">
    <w:pPr>
      <w:pStyle w:val="Footer"/>
      <w:jc w:val="center"/>
      <w:rPr>
        <w:rFonts w:ascii="Angsana New" w:hAnsi="Angsana New"/>
        <w:sz w:val="30"/>
        <w:szCs w:val="30"/>
      </w:rPr>
    </w:pPr>
    <w:r w:rsidRPr="00A530E1">
      <w:rPr>
        <w:rFonts w:ascii="Angsana New" w:hAnsi="Angsana New"/>
        <w:sz w:val="30"/>
        <w:szCs w:val="30"/>
      </w:rPr>
      <w:fldChar w:fldCharType="begin"/>
    </w:r>
    <w:r w:rsidRPr="00A530E1">
      <w:rPr>
        <w:rFonts w:ascii="Angsana New" w:hAnsi="Angsana New"/>
        <w:sz w:val="30"/>
        <w:szCs w:val="30"/>
      </w:rPr>
      <w:instrText xml:space="preserve"> PAGE   \* MERGEFORMAT </w:instrText>
    </w:r>
    <w:r w:rsidRPr="00A530E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A530E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1179670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D67148" w14:textId="77777777" w:rsidR="004F04D5" w:rsidRPr="00A160C8" w:rsidRDefault="004F04D5" w:rsidP="00A160C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160C8">
          <w:rPr>
            <w:rFonts w:ascii="Angsana New" w:hAnsi="Angsana New" w:hint="cs"/>
            <w:sz w:val="30"/>
            <w:szCs w:val="30"/>
          </w:rPr>
          <w:fldChar w:fldCharType="begin"/>
        </w:r>
        <w:r w:rsidRPr="00A160C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160C8">
          <w:rPr>
            <w:rFonts w:ascii="Angsana New" w:hAnsi="Angsana New" w:hint="cs"/>
            <w:sz w:val="30"/>
            <w:szCs w:val="30"/>
          </w:rPr>
          <w:fldChar w:fldCharType="separate"/>
        </w:r>
        <w:r w:rsidR="00370D85">
          <w:rPr>
            <w:rFonts w:ascii="Angsana New" w:hAnsi="Angsana New"/>
            <w:noProof/>
            <w:sz w:val="30"/>
            <w:szCs w:val="30"/>
          </w:rPr>
          <w:t>13</w:t>
        </w:r>
        <w:r w:rsidRPr="00A160C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Gautami" w:hAnsi="Gautami" w:cs="Gautami"/>
        <w:sz w:val="30"/>
        <w:szCs w:val="30"/>
      </w:rPr>
      <w:id w:val="-2029170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1FF5C7" w14:textId="77777777" w:rsidR="00050AD5" w:rsidRPr="00690E22" w:rsidRDefault="00050AD5">
        <w:pPr>
          <w:pStyle w:val="Footer"/>
          <w:jc w:val="center"/>
          <w:rPr>
            <w:rFonts w:ascii="Gautami" w:hAnsi="Gautami" w:cs="Gautami"/>
            <w:sz w:val="30"/>
            <w:szCs w:val="30"/>
          </w:rPr>
        </w:pPr>
        <w:r w:rsidRPr="00690E22">
          <w:rPr>
            <w:rFonts w:ascii="Gautami" w:hAnsi="Gautami" w:cs="Gautami"/>
            <w:sz w:val="30"/>
            <w:szCs w:val="30"/>
          </w:rPr>
          <w:fldChar w:fldCharType="begin"/>
        </w:r>
        <w:r w:rsidRPr="00690E22">
          <w:rPr>
            <w:rFonts w:ascii="Gautami" w:hAnsi="Gautami" w:cs="Gautami"/>
            <w:sz w:val="30"/>
            <w:szCs w:val="30"/>
          </w:rPr>
          <w:instrText xml:space="preserve"> PAGE   \* MERGEFORMAT </w:instrText>
        </w:r>
        <w:r w:rsidRPr="00690E22">
          <w:rPr>
            <w:rFonts w:ascii="Gautami" w:hAnsi="Gautami" w:cs="Gautami"/>
            <w:sz w:val="30"/>
            <w:szCs w:val="30"/>
          </w:rPr>
          <w:fldChar w:fldCharType="separate"/>
        </w:r>
        <w:r w:rsidRPr="00690E22">
          <w:rPr>
            <w:rFonts w:ascii="Gautami" w:hAnsi="Gautami" w:cs="Gautami"/>
            <w:noProof/>
            <w:sz w:val="30"/>
            <w:szCs w:val="30"/>
          </w:rPr>
          <w:t>8</w:t>
        </w:r>
        <w:r w:rsidRPr="00690E22">
          <w:rPr>
            <w:rFonts w:ascii="Gautami" w:hAnsi="Gautami" w:cs="Gautam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13558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3FBBB7" w14:textId="77777777" w:rsidR="00050AD5" w:rsidRDefault="00050AD5" w:rsidP="00CA209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70D85">
          <w:rPr>
            <w:rFonts w:asciiTheme="majorBidi" w:hAnsiTheme="majorBidi" w:cstheme="majorBidi"/>
            <w:noProof/>
            <w:sz w:val="30"/>
            <w:szCs w:val="30"/>
          </w:rPr>
          <w:t>46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6221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6101C9E" w14:textId="77777777" w:rsidR="00050AD5" w:rsidRPr="007626B2" w:rsidRDefault="00050AD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70D85">
          <w:rPr>
            <w:rFonts w:asciiTheme="majorBidi" w:hAnsiTheme="majorBidi" w:cstheme="majorBidi"/>
            <w:noProof/>
            <w:sz w:val="30"/>
            <w:szCs w:val="30"/>
          </w:rPr>
          <w:t>53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F716B" w14:textId="77777777" w:rsidR="002B18FA" w:rsidRDefault="002B18FA">
      <w:r>
        <w:separator/>
      </w:r>
    </w:p>
  </w:footnote>
  <w:footnote w:type="continuationSeparator" w:id="0">
    <w:p w14:paraId="4DC3549A" w14:textId="77777777" w:rsidR="002B18FA" w:rsidRDefault="002B1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60B41" w14:textId="77777777" w:rsidR="00050AD5" w:rsidRDefault="00050AD5" w:rsidP="002219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84A92">
      <w:rPr>
        <w:rFonts w:ascii="Angsana New" w:hAnsi="Angsana New"/>
        <w:b/>
        <w:bCs/>
        <w:sz w:val="32"/>
        <w:szCs w:val="32"/>
        <w:cs/>
      </w:rPr>
      <w:t>บริษัท ทีโอเอ-พีพีไอเอช จำกัด</w:t>
    </w:r>
  </w:p>
  <w:p w14:paraId="307AACDB" w14:textId="77777777" w:rsidR="00050AD5" w:rsidRPr="00FA7747" w:rsidRDefault="00050AD5" w:rsidP="002219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D462B4B" w14:textId="77777777" w:rsidR="00050AD5" w:rsidRPr="00A84A92" w:rsidRDefault="00050AD5" w:rsidP="002219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84A9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84A92">
      <w:rPr>
        <w:rFonts w:ascii="Angsana New" w:hAnsi="Angsana New"/>
        <w:b/>
        <w:bCs/>
        <w:sz w:val="32"/>
        <w:szCs w:val="32"/>
      </w:rPr>
      <w:t xml:space="preserve">31 </w:t>
    </w:r>
    <w:r w:rsidRPr="00A84A9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A84A92">
      <w:rPr>
        <w:rFonts w:ascii="Angsana New" w:hAnsi="Angsana New"/>
        <w:b/>
        <w:bCs/>
        <w:sz w:val="32"/>
        <w:szCs w:val="32"/>
      </w:rPr>
      <w:t>2560</w:t>
    </w:r>
  </w:p>
  <w:p w14:paraId="37F7BF01" w14:textId="77777777" w:rsidR="00050AD5" w:rsidRPr="002219CE" w:rsidRDefault="00050AD5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BBAE1" w14:textId="77777777" w:rsidR="00050AD5" w:rsidRPr="00B27912" w:rsidRDefault="00050AD5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5737775B" w14:textId="77777777" w:rsidR="00050AD5" w:rsidRPr="00E651EE" w:rsidRDefault="00050AD5" w:rsidP="00E651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eastAsia="MS Mincho" w:hAnsi="Angsana New"/>
        <w:b/>
        <w:bCs/>
        <w:sz w:val="32"/>
        <w:szCs w:val="32"/>
        <w:cs/>
        <w:lang w:val="en-GB"/>
      </w:rPr>
    </w:pPr>
    <w:r w:rsidRPr="00E651EE">
      <w:rPr>
        <w:rFonts w:ascii="Angsana New" w:eastAsia="MS Mincho" w:hAnsi="Angsana New"/>
        <w:b/>
        <w:bCs/>
        <w:sz w:val="32"/>
        <w:szCs w:val="32"/>
        <w:cs/>
        <w:lang w:val="en-GB"/>
      </w:rPr>
      <w:t>หมายเหตุประกอบงบการเงินระหว่างกาล</w:t>
    </w:r>
  </w:p>
  <w:p w14:paraId="05EAC47D" w14:textId="77777777" w:rsidR="00050AD5" w:rsidRPr="00E651EE" w:rsidRDefault="00050AD5" w:rsidP="00E651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eastAsia="MS Mincho" w:hAnsi="Angsana New"/>
        <w:bCs/>
        <w:sz w:val="32"/>
        <w:szCs w:val="32"/>
      </w:rPr>
    </w:pPr>
    <w:r w:rsidRPr="00E651EE">
      <w:rPr>
        <w:rFonts w:ascii="Angsana New" w:eastAsia="MS Mincho" w:hAnsi="Angsana New"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E651EE">
      <w:rPr>
        <w:rFonts w:ascii="Angsana New" w:eastAsia="MS Mincho" w:hAnsi="Angsana New"/>
        <w:b/>
        <w:sz w:val="32"/>
        <w:szCs w:val="32"/>
      </w:rPr>
      <w:t>31</w:t>
    </w:r>
    <w:r w:rsidRPr="00E651EE">
      <w:rPr>
        <w:rFonts w:ascii="Angsana New" w:eastAsia="MS Mincho" w:hAnsi="Angsana New"/>
        <w:b/>
        <w:sz w:val="32"/>
        <w:szCs w:val="32"/>
        <w:cs/>
        <w:lang w:val="en-GB"/>
      </w:rPr>
      <w:t xml:space="preserve"> </w:t>
    </w:r>
    <w:r w:rsidRPr="00E651EE">
      <w:rPr>
        <w:rFonts w:ascii="Angsana New" w:eastAsia="MS Mincho" w:hAnsi="Angsana New"/>
        <w:bCs/>
        <w:sz w:val="32"/>
        <w:szCs w:val="32"/>
        <w:cs/>
        <w:lang w:val="en-GB"/>
      </w:rPr>
      <w:t xml:space="preserve">มีนาคม </w:t>
    </w:r>
    <w:r w:rsidRPr="00E651EE">
      <w:rPr>
        <w:rFonts w:ascii="Angsana New" w:eastAsia="MS Mincho" w:hAnsi="Angsana New"/>
        <w:b/>
        <w:sz w:val="32"/>
        <w:szCs w:val="32"/>
      </w:rPr>
      <w:t>256</w:t>
    </w:r>
    <w:r>
      <w:rPr>
        <w:rFonts w:ascii="Angsana New" w:eastAsia="MS Mincho" w:hAnsi="Angsana New"/>
        <w:b/>
        <w:sz w:val="32"/>
        <w:szCs w:val="32"/>
      </w:rPr>
      <w:t>3</w:t>
    </w:r>
    <w:r w:rsidRPr="00E651EE">
      <w:rPr>
        <w:rFonts w:ascii="Angsana New" w:eastAsia="MS Mincho" w:hAnsi="Angsana New"/>
        <w:bCs/>
        <w:sz w:val="32"/>
        <w:szCs w:val="32"/>
        <w:lang w:val="en-GB"/>
      </w:rPr>
      <w:t xml:space="preserve"> (</w:t>
    </w:r>
    <w:r w:rsidRPr="00E651EE">
      <w:rPr>
        <w:rFonts w:ascii="Angsana New" w:eastAsia="MS Mincho" w:hAnsi="Angsana New"/>
        <w:bCs/>
        <w:sz w:val="32"/>
        <w:szCs w:val="32"/>
        <w:cs/>
        <w:lang w:val="en-GB"/>
      </w:rPr>
      <w:t>ไม่ได้ตรวจสอบ</w:t>
    </w:r>
    <w:r w:rsidRPr="00E651EE">
      <w:rPr>
        <w:rFonts w:ascii="Angsana New" w:eastAsia="MS Mincho" w:hAnsi="Angsana New"/>
        <w:bCs/>
        <w:sz w:val="32"/>
        <w:szCs w:val="32"/>
      </w:rPr>
      <w:t>)</w:t>
    </w:r>
  </w:p>
  <w:p w14:paraId="252677FA" w14:textId="77777777" w:rsidR="00050AD5" w:rsidRPr="004238F6" w:rsidRDefault="00050AD5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1E835" w14:textId="77777777" w:rsidR="00050AD5" w:rsidRDefault="00050AD5" w:rsidP="008F41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อาสา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A45A7">
      <w:rPr>
        <w:rFonts w:ascii="Angsana New" w:hAnsi="Angsana New"/>
        <w:b/>
        <w:bCs/>
        <w:sz w:val="32"/>
        <w:szCs w:val="32"/>
        <w:cs/>
      </w:rPr>
      <w:t>เรียล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A45A7">
      <w:rPr>
        <w:rFonts w:ascii="Angsana New" w:hAnsi="Angsana New"/>
        <w:b/>
        <w:bCs/>
        <w:sz w:val="32"/>
        <w:szCs w:val="32"/>
        <w:cs/>
      </w:rPr>
      <w:t>เอสเตท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/>
        <w:b/>
        <w:bCs/>
        <w:sz w:val="32"/>
        <w:szCs w:val="32"/>
        <w:cs/>
      </w:rPr>
      <w:t xml:space="preserve">จำกัด </w:t>
    </w:r>
  </w:p>
  <w:p w14:paraId="78B5F591" w14:textId="77777777" w:rsidR="00050AD5" w:rsidRPr="00FA7747" w:rsidRDefault="00050AD5" w:rsidP="00DA5E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9AC458" w14:textId="77777777" w:rsidR="00050AD5" w:rsidRPr="00A84A92" w:rsidRDefault="00050AD5" w:rsidP="00A84A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84A9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84A92"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A84A9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84A92">
      <w:rPr>
        <w:rFonts w:ascii="Angsana New" w:hAnsi="Angsana New"/>
        <w:b/>
        <w:bCs/>
        <w:sz w:val="32"/>
        <w:szCs w:val="32"/>
      </w:rPr>
      <w:t>2560</w:t>
    </w:r>
  </w:p>
  <w:p w14:paraId="076B49CD" w14:textId="77777777" w:rsidR="00050AD5" w:rsidRPr="00DA5E1C" w:rsidRDefault="00050AD5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2F8F1" w14:textId="77777777" w:rsidR="00050AD5" w:rsidRPr="00B27912" w:rsidRDefault="00050AD5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2CD4F5F" w14:textId="77777777" w:rsidR="00050AD5" w:rsidRPr="00E651EE" w:rsidRDefault="00050AD5" w:rsidP="00E651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eastAsia="MS Mincho" w:hAnsi="Angsana New"/>
        <w:b/>
        <w:bCs/>
        <w:sz w:val="32"/>
        <w:szCs w:val="32"/>
        <w:cs/>
        <w:lang w:val="en-GB"/>
      </w:rPr>
    </w:pPr>
    <w:r w:rsidRPr="00E651EE">
      <w:rPr>
        <w:rFonts w:ascii="Angsana New" w:eastAsia="MS Mincho" w:hAnsi="Angsana New"/>
        <w:b/>
        <w:bCs/>
        <w:sz w:val="32"/>
        <w:szCs w:val="32"/>
        <w:cs/>
        <w:lang w:val="en-GB"/>
      </w:rPr>
      <w:t>หมายเหตุประกอบงบการเงินระหว่างกาล</w:t>
    </w:r>
  </w:p>
  <w:p w14:paraId="396ABA24" w14:textId="77777777" w:rsidR="00050AD5" w:rsidRPr="00E651EE" w:rsidRDefault="00050AD5" w:rsidP="00E651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eastAsia="MS Mincho" w:hAnsi="Angsana New"/>
        <w:bCs/>
        <w:sz w:val="32"/>
        <w:szCs w:val="32"/>
      </w:rPr>
    </w:pPr>
    <w:r w:rsidRPr="00E651EE">
      <w:rPr>
        <w:rFonts w:ascii="Angsana New" w:eastAsia="MS Mincho" w:hAnsi="Angsana New"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E651EE">
      <w:rPr>
        <w:rFonts w:ascii="Angsana New" w:eastAsia="MS Mincho" w:hAnsi="Angsana New"/>
        <w:b/>
        <w:sz w:val="32"/>
        <w:szCs w:val="32"/>
      </w:rPr>
      <w:t>31</w:t>
    </w:r>
    <w:r w:rsidRPr="00E651EE">
      <w:rPr>
        <w:rFonts w:ascii="Angsana New" w:eastAsia="MS Mincho" w:hAnsi="Angsana New"/>
        <w:b/>
        <w:sz w:val="32"/>
        <w:szCs w:val="32"/>
        <w:cs/>
        <w:lang w:val="en-GB"/>
      </w:rPr>
      <w:t xml:space="preserve"> </w:t>
    </w:r>
    <w:r w:rsidRPr="00E651EE">
      <w:rPr>
        <w:rFonts w:ascii="Angsana New" w:eastAsia="MS Mincho" w:hAnsi="Angsana New"/>
        <w:bCs/>
        <w:sz w:val="32"/>
        <w:szCs w:val="32"/>
        <w:cs/>
        <w:lang w:val="en-GB"/>
      </w:rPr>
      <w:t xml:space="preserve">มีนาคม </w:t>
    </w:r>
    <w:r w:rsidRPr="00E651EE">
      <w:rPr>
        <w:rFonts w:ascii="Angsana New" w:eastAsia="MS Mincho" w:hAnsi="Angsana New"/>
        <w:b/>
        <w:sz w:val="32"/>
        <w:szCs w:val="32"/>
      </w:rPr>
      <w:t>256</w:t>
    </w:r>
    <w:r>
      <w:rPr>
        <w:rFonts w:ascii="Angsana New" w:eastAsia="MS Mincho" w:hAnsi="Angsana New"/>
        <w:b/>
        <w:sz w:val="32"/>
        <w:szCs w:val="32"/>
      </w:rPr>
      <w:t>3</w:t>
    </w:r>
    <w:r w:rsidRPr="00E651EE">
      <w:rPr>
        <w:rFonts w:ascii="Angsana New" w:eastAsia="MS Mincho" w:hAnsi="Angsana New"/>
        <w:bCs/>
        <w:sz w:val="32"/>
        <w:szCs w:val="32"/>
        <w:lang w:val="en-GB"/>
      </w:rPr>
      <w:t xml:space="preserve"> (</w:t>
    </w:r>
    <w:r w:rsidRPr="00E651EE">
      <w:rPr>
        <w:rFonts w:ascii="Angsana New" w:eastAsia="MS Mincho" w:hAnsi="Angsana New"/>
        <w:bCs/>
        <w:sz w:val="32"/>
        <w:szCs w:val="32"/>
        <w:cs/>
        <w:lang w:val="en-GB"/>
      </w:rPr>
      <w:t>ไม่ได้ตรวจสอบ</w:t>
    </w:r>
    <w:r w:rsidRPr="00E651EE">
      <w:rPr>
        <w:rFonts w:ascii="Angsana New" w:eastAsia="MS Mincho" w:hAnsi="Angsana New"/>
        <w:bCs/>
        <w:sz w:val="32"/>
        <w:szCs w:val="32"/>
      </w:rPr>
      <w:t>)</w:t>
    </w:r>
  </w:p>
  <w:p w14:paraId="012FF43E" w14:textId="77777777" w:rsidR="00050AD5" w:rsidRPr="004238F6" w:rsidRDefault="00050AD5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" w15:restartNumberingAfterBreak="0">
    <w:nsid w:val="10A40B2A"/>
    <w:multiLevelType w:val="multilevel"/>
    <w:tmpl w:val="2528FA00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2" w15:restartNumberingAfterBreak="0">
    <w:nsid w:val="185C3160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C1C0EB8"/>
    <w:multiLevelType w:val="hybridMultilevel"/>
    <w:tmpl w:val="80EC7A58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CD2254E"/>
    <w:multiLevelType w:val="multilevel"/>
    <w:tmpl w:val="7488EA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8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70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742F"/>
    <w:rsid w:val="0000745C"/>
    <w:rsid w:val="0000791D"/>
    <w:rsid w:val="00007B57"/>
    <w:rsid w:val="00007C1C"/>
    <w:rsid w:val="00007C6F"/>
    <w:rsid w:val="00007F0F"/>
    <w:rsid w:val="00007F21"/>
    <w:rsid w:val="000106F0"/>
    <w:rsid w:val="000108C5"/>
    <w:rsid w:val="00010D74"/>
    <w:rsid w:val="000110F2"/>
    <w:rsid w:val="0001185B"/>
    <w:rsid w:val="00013450"/>
    <w:rsid w:val="000135FB"/>
    <w:rsid w:val="0001371F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C89"/>
    <w:rsid w:val="00020CCA"/>
    <w:rsid w:val="00021874"/>
    <w:rsid w:val="00021A3E"/>
    <w:rsid w:val="00021FB0"/>
    <w:rsid w:val="000234A3"/>
    <w:rsid w:val="00023B44"/>
    <w:rsid w:val="00023CE6"/>
    <w:rsid w:val="00023DAC"/>
    <w:rsid w:val="0002467D"/>
    <w:rsid w:val="000249B7"/>
    <w:rsid w:val="0002570C"/>
    <w:rsid w:val="000257BE"/>
    <w:rsid w:val="00026433"/>
    <w:rsid w:val="00027349"/>
    <w:rsid w:val="000275CB"/>
    <w:rsid w:val="00027D2A"/>
    <w:rsid w:val="00030B27"/>
    <w:rsid w:val="00030D0A"/>
    <w:rsid w:val="00030EEB"/>
    <w:rsid w:val="00030EEF"/>
    <w:rsid w:val="0003249A"/>
    <w:rsid w:val="00032CEA"/>
    <w:rsid w:val="00032EF6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770C"/>
    <w:rsid w:val="000400B8"/>
    <w:rsid w:val="0004069A"/>
    <w:rsid w:val="0004077B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1C0"/>
    <w:rsid w:val="00045940"/>
    <w:rsid w:val="00045A5A"/>
    <w:rsid w:val="00045B36"/>
    <w:rsid w:val="00045DA8"/>
    <w:rsid w:val="00046413"/>
    <w:rsid w:val="000467B3"/>
    <w:rsid w:val="0004685F"/>
    <w:rsid w:val="00046EAC"/>
    <w:rsid w:val="00047359"/>
    <w:rsid w:val="000475E5"/>
    <w:rsid w:val="00047FF3"/>
    <w:rsid w:val="000501D5"/>
    <w:rsid w:val="00050AD5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9E1"/>
    <w:rsid w:val="00053A15"/>
    <w:rsid w:val="00053DCF"/>
    <w:rsid w:val="00054433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F3F"/>
    <w:rsid w:val="0005619A"/>
    <w:rsid w:val="0005658D"/>
    <w:rsid w:val="00056BE5"/>
    <w:rsid w:val="000571F6"/>
    <w:rsid w:val="000600B1"/>
    <w:rsid w:val="000605E0"/>
    <w:rsid w:val="000607C0"/>
    <w:rsid w:val="00060A00"/>
    <w:rsid w:val="00060B6C"/>
    <w:rsid w:val="0006179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51F2"/>
    <w:rsid w:val="00065232"/>
    <w:rsid w:val="00065EB2"/>
    <w:rsid w:val="00066F12"/>
    <w:rsid w:val="0006701C"/>
    <w:rsid w:val="000671A2"/>
    <w:rsid w:val="00067563"/>
    <w:rsid w:val="000675C1"/>
    <w:rsid w:val="00067D0A"/>
    <w:rsid w:val="00070D89"/>
    <w:rsid w:val="00070F1F"/>
    <w:rsid w:val="00071004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1F9"/>
    <w:rsid w:val="00074407"/>
    <w:rsid w:val="0007455A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6D0"/>
    <w:rsid w:val="00081A66"/>
    <w:rsid w:val="00081E54"/>
    <w:rsid w:val="00082375"/>
    <w:rsid w:val="0008276B"/>
    <w:rsid w:val="000828EE"/>
    <w:rsid w:val="00082C71"/>
    <w:rsid w:val="0008326B"/>
    <w:rsid w:val="000832B9"/>
    <w:rsid w:val="00084C47"/>
    <w:rsid w:val="00084C8E"/>
    <w:rsid w:val="00084FCC"/>
    <w:rsid w:val="00085423"/>
    <w:rsid w:val="00085EAB"/>
    <w:rsid w:val="00086210"/>
    <w:rsid w:val="00086363"/>
    <w:rsid w:val="00086E1C"/>
    <w:rsid w:val="00087778"/>
    <w:rsid w:val="00087C3A"/>
    <w:rsid w:val="00090192"/>
    <w:rsid w:val="00091D93"/>
    <w:rsid w:val="00091F5F"/>
    <w:rsid w:val="00092224"/>
    <w:rsid w:val="00092746"/>
    <w:rsid w:val="0009298D"/>
    <w:rsid w:val="000936CA"/>
    <w:rsid w:val="00093882"/>
    <w:rsid w:val="00093B2B"/>
    <w:rsid w:val="00093B68"/>
    <w:rsid w:val="0009417D"/>
    <w:rsid w:val="00094B9D"/>
    <w:rsid w:val="00094E3A"/>
    <w:rsid w:val="00094F1A"/>
    <w:rsid w:val="00094F26"/>
    <w:rsid w:val="00095134"/>
    <w:rsid w:val="00095300"/>
    <w:rsid w:val="000955EC"/>
    <w:rsid w:val="00095A60"/>
    <w:rsid w:val="00095FD3"/>
    <w:rsid w:val="000963BA"/>
    <w:rsid w:val="000965F0"/>
    <w:rsid w:val="00096669"/>
    <w:rsid w:val="00096A0D"/>
    <w:rsid w:val="000971F0"/>
    <w:rsid w:val="00097903"/>
    <w:rsid w:val="00097A56"/>
    <w:rsid w:val="000A05E9"/>
    <w:rsid w:val="000A07B6"/>
    <w:rsid w:val="000A0FBB"/>
    <w:rsid w:val="000A12A1"/>
    <w:rsid w:val="000A171A"/>
    <w:rsid w:val="000A2651"/>
    <w:rsid w:val="000A2850"/>
    <w:rsid w:val="000A28E8"/>
    <w:rsid w:val="000A29E7"/>
    <w:rsid w:val="000A2A70"/>
    <w:rsid w:val="000A2E49"/>
    <w:rsid w:val="000A40D3"/>
    <w:rsid w:val="000A421F"/>
    <w:rsid w:val="000A43D9"/>
    <w:rsid w:val="000A4E0A"/>
    <w:rsid w:val="000A5672"/>
    <w:rsid w:val="000A5A21"/>
    <w:rsid w:val="000A5D76"/>
    <w:rsid w:val="000A665A"/>
    <w:rsid w:val="000A6BD2"/>
    <w:rsid w:val="000A6C0B"/>
    <w:rsid w:val="000A6D4B"/>
    <w:rsid w:val="000A70DB"/>
    <w:rsid w:val="000A78E1"/>
    <w:rsid w:val="000A7A7A"/>
    <w:rsid w:val="000A7E85"/>
    <w:rsid w:val="000B041B"/>
    <w:rsid w:val="000B0583"/>
    <w:rsid w:val="000B0708"/>
    <w:rsid w:val="000B0D9D"/>
    <w:rsid w:val="000B142E"/>
    <w:rsid w:val="000B24FB"/>
    <w:rsid w:val="000B2811"/>
    <w:rsid w:val="000B2854"/>
    <w:rsid w:val="000B2F61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F7A"/>
    <w:rsid w:val="000B5E28"/>
    <w:rsid w:val="000B66D2"/>
    <w:rsid w:val="000B6B7E"/>
    <w:rsid w:val="000B7339"/>
    <w:rsid w:val="000C00BB"/>
    <w:rsid w:val="000C046E"/>
    <w:rsid w:val="000C05AA"/>
    <w:rsid w:val="000C0FD8"/>
    <w:rsid w:val="000C125D"/>
    <w:rsid w:val="000C1CB9"/>
    <w:rsid w:val="000C24C3"/>
    <w:rsid w:val="000C332F"/>
    <w:rsid w:val="000C3B59"/>
    <w:rsid w:val="000C45CA"/>
    <w:rsid w:val="000C4DF0"/>
    <w:rsid w:val="000C5111"/>
    <w:rsid w:val="000C52E1"/>
    <w:rsid w:val="000C5D7B"/>
    <w:rsid w:val="000C65D5"/>
    <w:rsid w:val="000C6B3B"/>
    <w:rsid w:val="000C6F7B"/>
    <w:rsid w:val="000D0630"/>
    <w:rsid w:val="000D06B5"/>
    <w:rsid w:val="000D0B17"/>
    <w:rsid w:val="000D0CD9"/>
    <w:rsid w:val="000D1637"/>
    <w:rsid w:val="000D1851"/>
    <w:rsid w:val="000D18D5"/>
    <w:rsid w:val="000D27CD"/>
    <w:rsid w:val="000D29E0"/>
    <w:rsid w:val="000D3672"/>
    <w:rsid w:val="000D3DEA"/>
    <w:rsid w:val="000D4480"/>
    <w:rsid w:val="000D47B5"/>
    <w:rsid w:val="000D4AED"/>
    <w:rsid w:val="000D4BD7"/>
    <w:rsid w:val="000D5671"/>
    <w:rsid w:val="000D5E59"/>
    <w:rsid w:val="000D681B"/>
    <w:rsid w:val="000D6967"/>
    <w:rsid w:val="000D6971"/>
    <w:rsid w:val="000D6DBB"/>
    <w:rsid w:val="000D75DF"/>
    <w:rsid w:val="000D7F6D"/>
    <w:rsid w:val="000E00B3"/>
    <w:rsid w:val="000E04E0"/>
    <w:rsid w:val="000E0AC7"/>
    <w:rsid w:val="000E1035"/>
    <w:rsid w:val="000E167E"/>
    <w:rsid w:val="000E2015"/>
    <w:rsid w:val="000E2524"/>
    <w:rsid w:val="000E2C90"/>
    <w:rsid w:val="000E2EAA"/>
    <w:rsid w:val="000E376B"/>
    <w:rsid w:val="000E38DF"/>
    <w:rsid w:val="000E3C48"/>
    <w:rsid w:val="000E40EE"/>
    <w:rsid w:val="000E4303"/>
    <w:rsid w:val="000E45D9"/>
    <w:rsid w:val="000E4774"/>
    <w:rsid w:val="000E4D15"/>
    <w:rsid w:val="000E51C4"/>
    <w:rsid w:val="000E559C"/>
    <w:rsid w:val="000E56F9"/>
    <w:rsid w:val="000E5B6B"/>
    <w:rsid w:val="000E5F52"/>
    <w:rsid w:val="000E6373"/>
    <w:rsid w:val="000E6AC3"/>
    <w:rsid w:val="000E72A3"/>
    <w:rsid w:val="000E74EB"/>
    <w:rsid w:val="000E798A"/>
    <w:rsid w:val="000F05E0"/>
    <w:rsid w:val="000F0B38"/>
    <w:rsid w:val="000F0E62"/>
    <w:rsid w:val="000F18BB"/>
    <w:rsid w:val="000F1C8B"/>
    <w:rsid w:val="000F1D1B"/>
    <w:rsid w:val="000F2164"/>
    <w:rsid w:val="000F22DC"/>
    <w:rsid w:val="000F30AF"/>
    <w:rsid w:val="000F3640"/>
    <w:rsid w:val="000F3E6B"/>
    <w:rsid w:val="000F43DE"/>
    <w:rsid w:val="000F513C"/>
    <w:rsid w:val="000F559C"/>
    <w:rsid w:val="000F55E5"/>
    <w:rsid w:val="000F5757"/>
    <w:rsid w:val="000F5910"/>
    <w:rsid w:val="000F5BD6"/>
    <w:rsid w:val="000F5BEA"/>
    <w:rsid w:val="000F61B2"/>
    <w:rsid w:val="000F64B4"/>
    <w:rsid w:val="000F7240"/>
    <w:rsid w:val="000F7406"/>
    <w:rsid w:val="000F7C86"/>
    <w:rsid w:val="000F7E59"/>
    <w:rsid w:val="000F7E80"/>
    <w:rsid w:val="00100362"/>
    <w:rsid w:val="001003FF"/>
    <w:rsid w:val="001004EA"/>
    <w:rsid w:val="00100615"/>
    <w:rsid w:val="0010063B"/>
    <w:rsid w:val="00100958"/>
    <w:rsid w:val="00100C95"/>
    <w:rsid w:val="00100F60"/>
    <w:rsid w:val="001011D4"/>
    <w:rsid w:val="0010165D"/>
    <w:rsid w:val="00101E1D"/>
    <w:rsid w:val="0010255B"/>
    <w:rsid w:val="001026AD"/>
    <w:rsid w:val="0010286E"/>
    <w:rsid w:val="00102EF4"/>
    <w:rsid w:val="00103B96"/>
    <w:rsid w:val="00103E33"/>
    <w:rsid w:val="00103E97"/>
    <w:rsid w:val="00104082"/>
    <w:rsid w:val="001042AF"/>
    <w:rsid w:val="00104880"/>
    <w:rsid w:val="00104DE4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A4"/>
    <w:rsid w:val="001078B5"/>
    <w:rsid w:val="00110000"/>
    <w:rsid w:val="00110117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F1C"/>
    <w:rsid w:val="00113FCD"/>
    <w:rsid w:val="00113FF0"/>
    <w:rsid w:val="00114084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3D4"/>
    <w:rsid w:val="00116B50"/>
    <w:rsid w:val="00116E3D"/>
    <w:rsid w:val="00116EC2"/>
    <w:rsid w:val="00116F68"/>
    <w:rsid w:val="0011714C"/>
    <w:rsid w:val="00117692"/>
    <w:rsid w:val="001177F7"/>
    <w:rsid w:val="00117FD6"/>
    <w:rsid w:val="00120948"/>
    <w:rsid w:val="00120C4E"/>
    <w:rsid w:val="001212C7"/>
    <w:rsid w:val="0012147C"/>
    <w:rsid w:val="001214EC"/>
    <w:rsid w:val="00121944"/>
    <w:rsid w:val="00121F16"/>
    <w:rsid w:val="0012208D"/>
    <w:rsid w:val="00122EA4"/>
    <w:rsid w:val="001236B2"/>
    <w:rsid w:val="001239AF"/>
    <w:rsid w:val="001245FE"/>
    <w:rsid w:val="00124B9F"/>
    <w:rsid w:val="00124E7D"/>
    <w:rsid w:val="00125B0A"/>
    <w:rsid w:val="001262E4"/>
    <w:rsid w:val="0012667F"/>
    <w:rsid w:val="00126C49"/>
    <w:rsid w:val="0012708B"/>
    <w:rsid w:val="00127763"/>
    <w:rsid w:val="00127937"/>
    <w:rsid w:val="0012797B"/>
    <w:rsid w:val="00127A11"/>
    <w:rsid w:val="00130337"/>
    <w:rsid w:val="00130434"/>
    <w:rsid w:val="00130FD9"/>
    <w:rsid w:val="001311D3"/>
    <w:rsid w:val="001311FC"/>
    <w:rsid w:val="0013152F"/>
    <w:rsid w:val="00131892"/>
    <w:rsid w:val="00132060"/>
    <w:rsid w:val="00132481"/>
    <w:rsid w:val="001325C4"/>
    <w:rsid w:val="0013281D"/>
    <w:rsid w:val="00132BFC"/>
    <w:rsid w:val="00132F57"/>
    <w:rsid w:val="001337A6"/>
    <w:rsid w:val="0013456E"/>
    <w:rsid w:val="00135143"/>
    <w:rsid w:val="00135CB8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3D30"/>
    <w:rsid w:val="0014444E"/>
    <w:rsid w:val="0014450B"/>
    <w:rsid w:val="0014457F"/>
    <w:rsid w:val="00144B20"/>
    <w:rsid w:val="00144FBE"/>
    <w:rsid w:val="001453EC"/>
    <w:rsid w:val="0014566C"/>
    <w:rsid w:val="00145B82"/>
    <w:rsid w:val="001471D5"/>
    <w:rsid w:val="001476EE"/>
    <w:rsid w:val="00147930"/>
    <w:rsid w:val="0014795B"/>
    <w:rsid w:val="00147D4D"/>
    <w:rsid w:val="00150523"/>
    <w:rsid w:val="001505C3"/>
    <w:rsid w:val="001510DC"/>
    <w:rsid w:val="00151732"/>
    <w:rsid w:val="00151E0D"/>
    <w:rsid w:val="001525C0"/>
    <w:rsid w:val="00153554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257"/>
    <w:rsid w:val="001624A4"/>
    <w:rsid w:val="00162D06"/>
    <w:rsid w:val="00162E95"/>
    <w:rsid w:val="0016375F"/>
    <w:rsid w:val="00163D68"/>
    <w:rsid w:val="001643BA"/>
    <w:rsid w:val="00164BAD"/>
    <w:rsid w:val="00165157"/>
    <w:rsid w:val="001655A8"/>
    <w:rsid w:val="00165E71"/>
    <w:rsid w:val="00166327"/>
    <w:rsid w:val="00166823"/>
    <w:rsid w:val="00166E80"/>
    <w:rsid w:val="0016710C"/>
    <w:rsid w:val="00167888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6"/>
    <w:rsid w:val="001731D8"/>
    <w:rsid w:val="00174307"/>
    <w:rsid w:val="00174B0E"/>
    <w:rsid w:val="00174F22"/>
    <w:rsid w:val="00175215"/>
    <w:rsid w:val="00175F6A"/>
    <w:rsid w:val="0017687C"/>
    <w:rsid w:val="00176E4A"/>
    <w:rsid w:val="0017706A"/>
    <w:rsid w:val="001774D9"/>
    <w:rsid w:val="00177E50"/>
    <w:rsid w:val="001804AF"/>
    <w:rsid w:val="00180B72"/>
    <w:rsid w:val="001811B4"/>
    <w:rsid w:val="001811C1"/>
    <w:rsid w:val="001815DD"/>
    <w:rsid w:val="001816E5"/>
    <w:rsid w:val="00181E86"/>
    <w:rsid w:val="001820EC"/>
    <w:rsid w:val="001821CE"/>
    <w:rsid w:val="00182214"/>
    <w:rsid w:val="0018295C"/>
    <w:rsid w:val="00183540"/>
    <w:rsid w:val="00183973"/>
    <w:rsid w:val="001841D5"/>
    <w:rsid w:val="00184432"/>
    <w:rsid w:val="00184755"/>
    <w:rsid w:val="00184CB9"/>
    <w:rsid w:val="001850EC"/>
    <w:rsid w:val="00185171"/>
    <w:rsid w:val="00185798"/>
    <w:rsid w:val="00186E89"/>
    <w:rsid w:val="00186EB2"/>
    <w:rsid w:val="00187EA9"/>
    <w:rsid w:val="00187EF4"/>
    <w:rsid w:val="00187F70"/>
    <w:rsid w:val="001911A4"/>
    <w:rsid w:val="001913DE"/>
    <w:rsid w:val="00191B7A"/>
    <w:rsid w:val="0019207F"/>
    <w:rsid w:val="00192087"/>
    <w:rsid w:val="001925E6"/>
    <w:rsid w:val="00192798"/>
    <w:rsid w:val="0019395E"/>
    <w:rsid w:val="00193BFA"/>
    <w:rsid w:val="00193D3C"/>
    <w:rsid w:val="0019453D"/>
    <w:rsid w:val="0019490C"/>
    <w:rsid w:val="00194946"/>
    <w:rsid w:val="001949CC"/>
    <w:rsid w:val="00194F1E"/>
    <w:rsid w:val="00194F9C"/>
    <w:rsid w:val="0019529B"/>
    <w:rsid w:val="00195304"/>
    <w:rsid w:val="0019631B"/>
    <w:rsid w:val="001966D8"/>
    <w:rsid w:val="00196777"/>
    <w:rsid w:val="00196DFF"/>
    <w:rsid w:val="001973F4"/>
    <w:rsid w:val="001974AF"/>
    <w:rsid w:val="00197760"/>
    <w:rsid w:val="00197FF7"/>
    <w:rsid w:val="001A00DB"/>
    <w:rsid w:val="001A0AF9"/>
    <w:rsid w:val="001A0B24"/>
    <w:rsid w:val="001A0FCF"/>
    <w:rsid w:val="001A11BC"/>
    <w:rsid w:val="001A12F6"/>
    <w:rsid w:val="001A1505"/>
    <w:rsid w:val="001A1FE8"/>
    <w:rsid w:val="001A22F1"/>
    <w:rsid w:val="001A2B72"/>
    <w:rsid w:val="001A2DBF"/>
    <w:rsid w:val="001A3408"/>
    <w:rsid w:val="001A3E50"/>
    <w:rsid w:val="001A526F"/>
    <w:rsid w:val="001A53D0"/>
    <w:rsid w:val="001A56AE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41E"/>
    <w:rsid w:val="001B086F"/>
    <w:rsid w:val="001B0BC9"/>
    <w:rsid w:val="001B0D34"/>
    <w:rsid w:val="001B0D66"/>
    <w:rsid w:val="001B0D84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741"/>
    <w:rsid w:val="001C1909"/>
    <w:rsid w:val="001C1D4F"/>
    <w:rsid w:val="001C1E04"/>
    <w:rsid w:val="001C2C3A"/>
    <w:rsid w:val="001C3257"/>
    <w:rsid w:val="001C3AE2"/>
    <w:rsid w:val="001C3E0F"/>
    <w:rsid w:val="001C4E77"/>
    <w:rsid w:val="001C51F6"/>
    <w:rsid w:val="001C524B"/>
    <w:rsid w:val="001C5507"/>
    <w:rsid w:val="001C6313"/>
    <w:rsid w:val="001C66BC"/>
    <w:rsid w:val="001C679B"/>
    <w:rsid w:val="001C6B2D"/>
    <w:rsid w:val="001C6C81"/>
    <w:rsid w:val="001C7369"/>
    <w:rsid w:val="001C76E3"/>
    <w:rsid w:val="001D0137"/>
    <w:rsid w:val="001D10D7"/>
    <w:rsid w:val="001D1889"/>
    <w:rsid w:val="001D19F7"/>
    <w:rsid w:val="001D1B7F"/>
    <w:rsid w:val="001D2DB0"/>
    <w:rsid w:val="001D317B"/>
    <w:rsid w:val="001D329E"/>
    <w:rsid w:val="001D512C"/>
    <w:rsid w:val="001D5487"/>
    <w:rsid w:val="001D590F"/>
    <w:rsid w:val="001D5D99"/>
    <w:rsid w:val="001D5E9D"/>
    <w:rsid w:val="001D632D"/>
    <w:rsid w:val="001D6821"/>
    <w:rsid w:val="001D7685"/>
    <w:rsid w:val="001D7C23"/>
    <w:rsid w:val="001E0434"/>
    <w:rsid w:val="001E0B92"/>
    <w:rsid w:val="001E0CE4"/>
    <w:rsid w:val="001E1155"/>
    <w:rsid w:val="001E1180"/>
    <w:rsid w:val="001E152F"/>
    <w:rsid w:val="001E19E7"/>
    <w:rsid w:val="001E1DF4"/>
    <w:rsid w:val="001E23A6"/>
    <w:rsid w:val="001E250F"/>
    <w:rsid w:val="001E2762"/>
    <w:rsid w:val="001E375C"/>
    <w:rsid w:val="001E3B11"/>
    <w:rsid w:val="001E4441"/>
    <w:rsid w:val="001E4548"/>
    <w:rsid w:val="001E4E90"/>
    <w:rsid w:val="001E5087"/>
    <w:rsid w:val="001E56F2"/>
    <w:rsid w:val="001E597B"/>
    <w:rsid w:val="001E59BE"/>
    <w:rsid w:val="001E5F35"/>
    <w:rsid w:val="001E647D"/>
    <w:rsid w:val="001E6666"/>
    <w:rsid w:val="001E681F"/>
    <w:rsid w:val="001E7077"/>
    <w:rsid w:val="001E7EF8"/>
    <w:rsid w:val="001F066E"/>
    <w:rsid w:val="001F08A7"/>
    <w:rsid w:val="001F0EF5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05B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C3D"/>
    <w:rsid w:val="001F6137"/>
    <w:rsid w:val="001F67DE"/>
    <w:rsid w:val="001F72E7"/>
    <w:rsid w:val="001F774F"/>
    <w:rsid w:val="001F7C71"/>
    <w:rsid w:val="001F7F1D"/>
    <w:rsid w:val="00200439"/>
    <w:rsid w:val="0020064F"/>
    <w:rsid w:val="00200A78"/>
    <w:rsid w:val="00200DE2"/>
    <w:rsid w:val="002014FD"/>
    <w:rsid w:val="00201857"/>
    <w:rsid w:val="00201913"/>
    <w:rsid w:val="00201AD8"/>
    <w:rsid w:val="00201AE6"/>
    <w:rsid w:val="0020221B"/>
    <w:rsid w:val="00202CBE"/>
    <w:rsid w:val="00202F72"/>
    <w:rsid w:val="00203734"/>
    <w:rsid w:val="0020380E"/>
    <w:rsid w:val="00203B9F"/>
    <w:rsid w:val="00204F14"/>
    <w:rsid w:val="0020511E"/>
    <w:rsid w:val="00205B8B"/>
    <w:rsid w:val="0020664A"/>
    <w:rsid w:val="002066FA"/>
    <w:rsid w:val="00206796"/>
    <w:rsid w:val="0020690E"/>
    <w:rsid w:val="00206CBF"/>
    <w:rsid w:val="002073F2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36D"/>
    <w:rsid w:val="0021188D"/>
    <w:rsid w:val="002125C3"/>
    <w:rsid w:val="0021287D"/>
    <w:rsid w:val="00212EDF"/>
    <w:rsid w:val="00213039"/>
    <w:rsid w:val="0021308C"/>
    <w:rsid w:val="0021327E"/>
    <w:rsid w:val="002134EA"/>
    <w:rsid w:val="00215113"/>
    <w:rsid w:val="002151EF"/>
    <w:rsid w:val="0021598D"/>
    <w:rsid w:val="00216168"/>
    <w:rsid w:val="00217449"/>
    <w:rsid w:val="00220235"/>
    <w:rsid w:val="00220457"/>
    <w:rsid w:val="00220D4B"/>
    <w:rsid w:val="00221341"/>
    <w:rsid w:val="002219CE"/>
    <w:rsid w:val="00221DBB"/>
    <w:rsid w:val="00221EB8"/>
    <w:rsid w:val="00221ECF"/>
    <w:rsid w:val="00221F24"/>
    <w:rsid w:val="0022219E"/>
    <w:rsid w:val="00222428"/>
    <w:rsid w:val="0022278D"/>
    <w:rsid w:val="00222A16"/>
    <w:rsid w:val="00223122"/>
    <w:rsid w:val="00223AD8"/>
    <w:rsid w:val="00223AEC"/>
    <w:rsid w:val="00223E03"/>
    <w:rsid w:val="00224BB2"/>
    <w:rsid w:val="00224E8A"/>
    <w:rsid w:val="002255E9"/>
    <w:rsid w:val="00225C44"/>
    <w:rsid w:val="00226323"/>
    <w:rsid w:val="00226AB6"/>
    <w:rsid w:val="00226D58"/>
    <w:rsid w:val="00226DD8"/>
    <w:rsid w:val="00226F5E"/>
    <w:rsid w:val="00227016"/>
    <w:rsid w:val="00227083"/>
    <w:rsid w:val="00227A54"/>
    <w:rsid w:val="00230DBD"/>
    <w:rsid w:val="00230F6C"/>
    <w:rsid w:val="002313F9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401B1"/>
    <w:rsid w:val="002408A4"/>
    <w:rsid w:val="00240C1F"/>
    <w:rsid w:val="00240CC8"/>
    <w:rsid w:val="00240E94"/>
    <w:rsid w:val="00243233"/>
    <w:rsid w:val="00243549"/>
    <w:rsid w:val="00243565"/>
    <w:rsid w:val="0024388A"/>
    <w:rsid w:val="0024402E"/>
    <w:rsid w:val="00244863"/>
    <w:rsid w:val="00244E64"/>
    <w:rsid w:val="002455AB"/>
    <w:rsid w:val="00245898"/>
    <w:rsid w:val="00245BC7"/>
    <w:rsid w:val="00246066"/>
    <w:rsid w:val="002461BD"/>
    <w:rsid w:val="00246421"/>
    <w:rsid w:val="00246ED4"/>
    <w:rsid w:val="002473AF"/>
    <w:rsid w:val="0024747B"/>
    <w:rsid w:val="0024750C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A88"/>
    <w:rsid w:val="00251C6C"/>
    <w:rsid w:val="00251C81"/>
    <w:rsid w:val="00252106"/>
    <w:rsid w:val="002521DD"/>
    <w:rsid w:val="00252647"/>
    <w:rsid w:val="00252B09"/>
    <w:rsid w:val="00252D98"/>
    <w:rsid w:val="0025304C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47A"/>
    <w:rsid w:val="0026283B"/>
    <w:rsid w:val="00262914"/>
    <w:rsid w:val="00263359"/>
    <w:rsid w:val="00263417"/>
    <w:rsid w:val="0026354C"/>
    <w:rsid w:val="0026384A"/>
    <w:rsid w:val="00263BA0"/>
    <w:rsid w:val="0026454E"/>
    <w:rsid w:val="00264C0A"/>
    <w:rsid w:val="00264C8C"/>
    <w:rsid w:val="00264E15"/>
    <w:rsid w:val="002650FF"/>
    <w:rsid w:val="0026592D"/>
    <w:rsid w:val="00265E10"/>
    <w:rsid w:val="002662D6"/>
    <w:rsid w:val="0026670B"/>
    <w:rsid w:val="00266AE3"/>
    <w:rsid w:val="00266B2A"/>
    <w:rsid w:val="00266CC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B31"/>
    <w:rsid w:val="00273C4F"/>
    <w:rsid w:val="002745C5"/>
    <w:rsid w:val="002747C7"/>
    <w:rsid w:val="00274819"/>
    <w:rsid w:val="00274C0A"/>
    <w:rsid w:val="0027512A"/>
    <w:rsid w:val="002753F5"/>
    <w:rsid w:val="00275809"/>
    <w:rsid w:val="00276171"/>
    <w:rsid w:val="00276230"/>
    <w:rsid w:val="0027672C"/>
    <w:rsid w:val="00276883"/>
    <w:rsid w:val="00276C4B"/>
    <w:rsid w:val="00277813"/>
    <w:rsid w:val="00277C08"/>
    <w:rsid w:val="00280213"/>
    <w:rsid w:val="00280685"/>
    <w:rsid w:val="00281CC8"/>
    <w:rsid w:val="002825FC"/>
    <w:rsid w:val="0028298E"/>
    <w:rsid w:val="002829E8"/>
    <w:rsid w:val="00282E91"/>
    <w:rsid w:val="00283070"/>
    <w:rsid w:val="00283777"/>
    <w:rsid w:val="00283A76"/>
    <w:rsid w:val="002842F6"/>
    <w:rsid w:val="00284C10"/>
    <w:rsid w:val="00284FE0"/>
    <w:rsid w:val="00285872"/>
    <w:rsid w:val="00285A33"/>
    <w:rsid w:val="00285AC0"/>
    <w:rsid w:val="00285FCE"/>
    <w:rsid w:val="00286617"/>
    <w:rsid w:val="00286671"/>
    <w:rsid w:val="00286A7E"/>
    <w:rsid w:val="00286C51"/>
    <w:rsid w:val="00286F7E"/>
    <w:rsid w:val="00287DCD"/>
    <w:rsid w:val="0029029E"/>
    <w:rsid w:val="0029090B"/>
    <w:rsid w:val="00290C4B"/>
    <w:rsid w:val="002912DE"/>
    <w:rsid w:val="00291D0A"/>
    <w:rsid w:val="00291EB0"/>
    <w:rsid w:val="00292187"/>
    <w:rsid w:val="00293041"/>
    <w:rsid w:val="002931B2"/>
    <w:rsid w:val="00294312"/>
    <w:rsid w:val="002943D0"/>
    <w:rsid w:val="00294959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A04B1"/>
    <w:rsid w:val="002A0A55"/>
    <w:rsid w:val="002A0F25"/>
    <w:rsid w:val="002A1620"/>
    <w:rsid w:val="002A1AFC"/>
    <w:rsid w:val="002A2774"/>
    <w:rsid w:val="002A36D7"/>
    <w:rsid w:val="002A3871"/>
    <w:rsid w:val="002A3B13"/>
    <w:rsid w:val="002A3C21"/>
    <w:rsid w:val="002A447F"/>
    <w:rsid w:val="002A4795"/>
    <w:rsid w:val="002A52B9"/>
    <w:rsid w:val="002A540A"/>
    <w:rsid w:val="002A570C"/>
    <w:rsid w:val="002A59A4"/>
    <w:rsid w:val="002A6332"/>
    <w:rsid w:val="002A640F"/>
    <w:rsid w:val="002A661B"/>
    <w:rsid w:val="002A6930"/>
    <w:rsid w:val="002A6BC1"/>
    <w:rsid w:val="002A6C2E"/>
    <w:rsid w:val="002A7986"/>
    <w:rsid w:val="002B1056"/>
    <w:rsid w:val="002B12FF"/>
    <w:rsid w:val="002B171E"/>
    <w:rsid w:val="002B18F1"/>
    <w:rsid w:val="002B18FA"/>
    <w:rsid w:val="002B1B0B"/>
    <w:rsid w:val="002B26E4"/>
    <w:rsid w:val="002B2B7C"/>
    <w:rsid w:val="002B2BA6"/>
    <w:rsid w:val="002B367D"/>
    <w:rsid w:val="002B36AC"/>
    <w:rsid w:val="002B3B70"/>
    <w:rsid w:val="002B4432"/>
    <w:rsid w:val="002B4675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512"/>
    <w:rsid w:val="002C2968"/>
    <w:rsid w:val="002C2992"/>
    <w:rsid w:val="002C2E72"/>
    <w:rsid w:val="002C2E82"/>
    <w:rsid w:val="002C3101"/>
    <w:rsid w:val="002C32CB"/>
    <w:rsid w:val="002C36BD"/>
    <w:rsid w:val="002C396B"/>
    <w:rsid w:val="002C399E"/>
    <w:rsid w:val="002C3F7A"/>
    <w:rsid w:val="002C4A95"/>
    <w:rsid w:val="002C4C1F"/>
    <w:rsid w:val="002C4E27"/>
    <w:rsid w:val="002C63AD"/>
    <w:rsid w:val="002C6746"/>
    <w:rsid w:val="002C68CC"/>
    <w:rsid w:val="002C70A5"/>
    <w:rsid w:val="002C7B37"/>
    <w:rsid w:val="002C7C63"/>
    <w:rsid w:val="002D0102"/>
    <w:rsid w:val="002D07E9"/>
    <w:rsid w:val="002D0D96"/>
    <w:rsid w:val="002D116D"/>
    <w:rsid w:val="002D40B7"/>
    <w:rsid w:val="002D468E"/>
    <w:rsid w:val="002D4693"/>
    <w:rsid w:val="002D4858"/>
    <w:rsid w:val="002D4EBD"/>
    <w:rsid w:val="002D59ED"/>
    <w:rsid w:val="002D610D"/>
    <w:rsid w:val="002D614E"/>
    <w:rsid w:val="002D6527"/>
    <w:rsid w:val="002D729B"/>
    <w:rsid w:val="002D7384"/>
    <w:rsid w:val="002D77F2"/>
    <w:rsid w:val="002D7FA1"/>
    <w:rsid w:val="002E0534"/>
    <w:rsid w:val="002E0D4A"/>
    <w:rsid w:val="002E0E5C"/>
    <w:rsid w:val="002E10D5"/>
    <w:rsid w:val="002E1605"/>
    <w:rsid w:val="002E2783"/>
    <w:rsid w:val="002E36D2"/>
    <w:rsid w:val="002E4920"/>
    <w:rsid w:val="002E4C65"/>
    <w:rsid w:val="002E4C77"/>
    <w:rsid w:val="002E50D0"/>
    <w:rsid w:val="002E55EF"/>
    <w:rsid w:val="002E5D41"/>
    <w:rsid w:val="002E5ED1"/>
    <w:rsid w:val="002E5F87"/>
    <w:rsid w:val="002E6263"/>
    <w:rsid w:val="002E654A"/>
    <w:rsid w:val="002E67A1"/>
    <w:rsid w:val="002E697D"/>
    <w:rsid w:val="002E6B31"/>
    <w:rsid w:val="002E6B87"/>
    <w:rsid w:val="002E72F5"/>
    <w:rsid w:val="002E7808"/>
    <w:rsid w:val="002E78E5"/>
    <w:rsid w:val="002E7C5A"/>
    <w:rsid w:val="002E7F80"/>
    <w:rsid w:val="002F0039"/>
    <w:rsid w:val="002F0066"/>
    <w:rsid w:val="002F0269"/>
    <w:rsid w:val="002F0311"/>
    <w:rsid w:val="002F0EA7"/>
    <w:rsid w:val="002F1108"/>
    <w:rsid w:val="002F182A"/>
    <w:rsid w:val="002F1CCE"/>
    <w:rsid w:val="002F1DD1"/>
    <w:rsid w:val="002F27DD"/>
    <w:rsid w:val="002F2D61"/>
    <w:rsid w:val="002F385D"/>
    <w:rsid w:val="002F38AE"/>
    <w:rsid w:val="002F4BC4"/>
    <w:rsid w:val="002F4BF9"/>
    <w:rsid w:val="002F4C75"/>
    <w:rsid w:val="002F4DCB"/>
    <w:rsid w:val="002F50F2"/>
    <w:rsid w:val="002F529F"/>
    <w:rsid w:val="002F54B6"/>
    <w:rsid w:val="002F5790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762"/>
    <w:rsid w:val="00301BA3"/>
    <w:rsid w:val="00301C87"/>
    <w:rsid w:val="00301E0A"/>
    <w:rsid w:val="00301E4C"/>
    <w:rsid w:val="003021AC"/>
    <w:rsid w:val="003024F3"/>
    <w:rsid w:val="00302CAF"/>
    <w:rsid w:val="0030330D"/>
    <w:rsid w:val="003038CC"/>
    <w:rsid w:val="0030398F"/>
    <w:rsid w:val="003039C3"/>
    <w:rsid w:val="0030470B"/>
    <w:rsid w:val="0030490B"/>
    <w:rsid w:val="00304D2A"/>
    <w:rsid w:val="00304E36"/>
    <w:rsid w:val="00305B63"/>
    <w:rsid w:val="00306250"/>
    <w:rsid w:val="003063D1"/>
    <w:rsid w:val="003067B3"/>
    <w:rsid w:val="00306A67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A0E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4D01"/>
    <w:rsid w:val="00315098"/>
    <w:rsid w:val="00315388"/>
    <w:rsid w:val="003156AE"/>
    <w:rsid w:val="00315F02"/>
    <w:rsid w:val="003171BD"/>
    <w:rsid w:val="003173B7"/>
    <w:rsid w:val="003177CF"/>
    <w:rsid w:val="00317FB9"/>
    <w:rsid w:val="00320981"/>
    <w:rsid w:val="00320AEE"/>
    <w:rsid w:val="00320D0A"/>
    <w:rsid w:val="00321102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F7B"/>
    <w:rsid w:val="00327DA3"/>
    <w:rsid w:val="00327FF5"/>
    <w:rsid w:val="00330274"/>
    <w:rsid w:val="0033052C"/>
    <w:rsid w:val="00330A8F"/>
    <w:rsid w:val="00331012"/>
    <w:rsid w:val="00331931"/>
    <w:rsid w:val="00331A2E"/>
    <w:rsid w:val="00331A5F"/>
    <w:rsid w:val="00331C41"/>
    <w:rsid w:val="00331FAF"/>
    <w:rsid w:val="003323C0"/>
    <w:rsid w:val="00333453"/>
    <w:rsid w:val="00333EA8"/>
    <w:rsid w:val="00334089"/>
    <w:rsid w:val="00334E6E"/>
    <w:rsid w:val="0033538B"/>
    <w:rsid w:val="003354D7"/>
    <w:rsid w:val="00335D19"/>
    <w:rsid w:val="00335EEA"/>
    <w:rsid w:val="003360F6"/>
    <w:rsid w:val="003377FD"/>
    <w:rsid w:val="0033781D"/>
    <w:rsid w:val="00337A81"/>
    <w:rsid w:val="0034007D"/>
    <w:rsid w:val="00340488"/>
    <w:rsid w:val="00340808"/>
    <w:rsid w:val="00340B76"/>
    <w:rsid w:val="00340D8D"/>
    <w:rsid w:val="00340DA4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C0C"/>
    <w:rsid w:val="00343D0A"/>
    <w:rsid w:val="00344305"/>
    <w:rsid w:val="00344541"/>
    <w:rsid w:val="003448A2"/>
    <w:rsid w:val="003449F6"/>
    <w:rsid w:val="00345725"/>
    <w:rsid w:val="003459FF"/>
    <w:rsid w:val="00345D1D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18E"/>
    <w:rsid w:val="003501A3"/>
    <w:rsid w:val="00350981"/>
    <w:rsid w:val="00351561"/>
    <w:rsid w:val="0035167D"/>
    <w:rsid w:val="00351862"/>
    <w:rsid w:val="003521FE"/>
    <w:rsid w:val="003534D0"/>
    <w:rsid w:val="00353B95"/>
    <w:rsid w:val="003546FB"/>
    <w:rsid w:val="00354AE9"/>
    <w:rsid w:val="00355FF8"/>
    <w:rsid w:val="0035678F"/>
    <w:rsid w:val="003567E5"/>
    <w:rsid w:val="00356C83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9F2"/>
    <w:rsid w:val="00363DF6"/>
    <w:rsid w:val="003642E0"/>
    <w:rsid w:val="00364BDB"/>
    <w:rsid w:val="00364D26"/>
    <w:rsid w:val="00364EC8"/>
    <w:rsid w:val="0036523A"/>
    <w:rsid w:val="0036539A"/>
    <w:rsid w:val="00365594"/>
    <w:rsid w:val="00365B9B"/>
    <w:rsid w:val="00365BA9"/>
    <w:rsid w:val="00366FA5"/>
    <w:rsid w:val="0036741D"/>
    <w:rsid w:val="003674F6"/>
    <w:rsid w:val="003679C8"/>
    <w:rsid w:val="00367ADF"/>
    <w:rsid w:val="00367BDD"/>
    <w:rsid w:val="00367D25"/>
    <w:rsid w:val="003701A1"/>
    <w:rsid w:val="00370478"/>
    <w:rsid w:val="00370D85"/>
    <w:rsid w:val="00371599"/>
    <w:rsid w:val="00371B82"/>
    <w:rsid w:val="00371F51"/>
    <w:rsid w:val="0037205B"/>
    <w:rsid w:val="003723D4"/>
    <w:rsid w:val="0037248A"/>
    <w:rsid w:val="00372CAE"/>
    <w:rsid w:val="00373270"/>
    <w:rsid w:val="0037352F"/>
    <w:rsid w:val="0037358F"/>
    <w:rsid w:val="0037387E"/>
    <w:rsid w:val="003738E5"/>
    <w:rsid w:val="00373C65"/>
    <w:rsid w:val="00373E51"/>
    <w:rsid w:val="0037411C"/>
    <w:rsid w:val="00374174"/>
    <w:rsid w:val="00374D82"/>
    <w:rsid w:val="003750A7"/>
    <w:rsid w:val="003750C2"/>
    <w:rsid w:val="00375267"/>
    <w:rsid w:val="003755FC"/>
    <w:rsid w:val="00376427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B33"/>
    <w:rsid w:val="003835B5"/>
    <w:rsid w:val="003845F6"/>
    <w:rsid w:val="00384DEB"/>
    <w:rsid w:val="0038515C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A7D"/>
    <w:rsid w:val="0039000C"/>
    <w:rsid w:val="00390197"/>
    <w:rsid w:val="00390A43"/>
    <w:rsid w:val="00390D9E"/>
    <w:rsid w:val="00390E18"/>
    <w:rsid w:val="00391486"/>
    <w:rsid w:val="003922EA"/>
    <w:rsid w:val="003927D2"/>
    <w:rsid w:val="00392C41"/>
    <w:rsid w:val="00393959"/>
    <w:rsid w:val="00393CEA"/>
    <w:rsid w:val="00394D2C"/>
    <w:rsid w:val="00394FCE"/>
    <w:rsid w:val="00395556"/>
    <w:rsid w:val="00395B26"/>
    <w:rsid w:val="003963D1"/>
    <w:rsid w:val="00396587"/>
    <w:rsid w:val="00396DDB"/>
    <w:rsid w:val="003970CE"/>
    <w:rsid w:val="0039718E"/>
    <w:rsid w:val="003971B3"/>
    <w:rsid w:val="003977F6"/>
    <w:rsid w:val="00397A13"/>
    <w:rsid w:val="003A00A6"/>
    <w:rsid w:val="003A02A5"/>
    <w:rsid w:val="003A20B0"/>
    <w:rsid w:val="003A2785"/>
    <w:rsid w:val="003A33E0"/>
    <w:rsid w:val="003A3B48"/>
    <w:rsid w:val="003A462A"/>
    <w:rsid w:val="003A4876"/>
    <w:rsid w:val="003A493D"/>
    <w:rsid w:val="003A49A8"/>
    <w:rsid w:val="003A5783"/>
    <w:rsid w:val="003A5AAC"/>
    <w:rsid w:val="003A632B"/>
    <w:rsid w:val="003A65A8"/>
    <w:rsid w:val="003A699A"/>
    <w:rsid w:val="003A6A48"/>
    <w:rsid w:val="003A6D93"/>
    <w:rsid w:val="003A6DDF"/>
    <w:rsid w:val="003A6F8F"/>
    <w:rsid w:val="003A7667"/>
    <w:rsid w:val="003A78BE"/>
    <w:rsid w:val="003A7E3A"/>
    <w:rsid w:val="003A7FF2"/>
    <w:rsid w:val="003B0729"/>
    <w:rsid w:val="003B0BE2"/>
    <w:rsid w:val="003B0CA7"/>
    <w:rsid w:val="003B10A9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038"/>
    <w:rsid w:val="003B752B"/>
    <w:rsid w:val="003B78FE"/>
    <w:rsid w:val="003C004A"/>
    <w:rsid w:val="003C1211"/>
    <w:rsid w:val="003C126B"/>
    <w:rsid w:val="003C1D05"/>
    <w:rsid w:val="003C1D20"/>
    <w:rsid w:val="003C30A8"/>
    <w:rsid w:val="003C30FC"/>
    <w:rsid w:val="003C3236"/>
    <w:rsid w:val="003C3F2D"/>
    <w:rsid w:val="003C4003"/>
    <w:rsid w:val="003C44C4"/>
    <w:rsid w:val="003C4817"/>
    <w:rsid w:val="003C4F35"/>
    <w:rsid w:val="003C5423"/>
    <w:rsid w:val="003C5FD0"/>
    <w:rsid w:val="003C682D"/>
    <w:rsid w:val="003C6835"/>
    <w:rsid w:val="003C6B75"/>
    <w:rsid w:val="003C716F"/>
    <w:rsid w:val="003C743D"/>
    <w:rsid w:val="003C7BC1"/>
    <w:rsid w:val="003C7D27"/>
    <w:rsid w:val="003C7FC0"/>
    <w:rsid w:val="003D0149"/>
    <w:rsid w:val="003D08E1"/>
    <w:rsid w:val="003D136F"/>
    <w:rsid w:val="003D14B9"/>
    <w:rsid w:val="003D1E9F"/>
    <w:rsid w:val="003D2144"/>
    <w:rsid w:val="003D2171"/>
    <w:rsid w:val="003D27E5"/>
    <w:rsid w:val="003D291B"/>
    <w:rsid w:val="003D32AC"/>
    <w:rsid w:val="003D37A8"/>
    <w:rsid w:val="003D37FB"/>
    <w:rsid w:val="003D3A91"/>
    <w:rsid w:val="003D3D72"/>
    <w:rsid w:val="003D3D94"/>
    <w:rsid w:val="003D46DA"/>
    <w:rsid w:val="003D48CE"/>
    <w:rsid w:val="003D50A3"/>
    <w:rsid w:val="003D52CE"/>
    <w:rsid w:val="003D53A4"/>
    <w:rsid w:val="003D5E2C"/>
    <w:rsid w:val="003D6937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E7A"/>
    <w:rsid w:val="003E1D5C"/>
    <w:rsid w:val="003E2362"/>
    <w:rsid w:val="003E3303"/>
    <w:rsid w:val="003E484A"/>
    <w:rsid w:val="003E4927"/>
    <w:rsid w:val="003E49CD"/>
    <w:rsid w:val="003E49EC"/>
    <w:rsid w:val="003E4F1E"/>
    <w:rsid w:val="003E5617"/>
    <w:rsid w:val="003E5ABE"/>
    <w:rsid w:val="003E5BFB"/>
    <w:rsid w:val="003E5C8C"/>
    <w:rsid w:val="003E6B05"/>
    <w:rsid w:val="003E6B68"/>
    <w:rsid w:val="003E6CA0"/>
    <w:rsid w:val="003E70D1"/>
    <w:rsid w:val="003E70FA"/>
    <w:rsid w:val="003E7181"/>
    <w:rsid w:val="003E74DF"/>
    <w:rsid w:val="003F005D"/>
    <w:rsid w:val="003F06E0"/>
    <w:rsid w:val="003F0FDD"/>
    <w:rsid w:val="003F10B8"/>
    <w:rsid w:val="003F1160"/>
    <w:rsid w:val="003F11B9"/>
    <w:rsid w:val="003F1A0C"/>
    <w:rsid w:val="003F20BC"/>
    <w:rsid w:val="003F2DC4"/>
    <w:rsid w:val="003F2DCB"/>
    <w:rsid w:val="003F2F2F"/>
    <w:rsid w:val="003F3167"/>
    <w:rsid w:val="003F3BD3"/>
    <w:rsid w:val="003F4D55"/>
    <w:rsid w:val="003F53A6"/>
    <w:rsid w:val="003F54B7"/>
    <w:rsid w:val="003F5829"/>
    <w:rsid w:val="003F5C75"/>
    <w:rsid w:val="003F5F25"/>
    <w:rsid w:val="003F6438"/>
    <w:rsid w:val="003F6C4D"/>
    <w:rsid w:val="003F6D4E"/>
    <w:rsid w:val="003F6D5D"/>
    <w:rsid w:val="003F7057"/>
    <w:rsid w:val="003F763F"/>
    <w:rsid w:val="003F7658"/>
    <w:rsid w:val="003F782A"/>
    <w:rsid w:val="003F7E90"/>
    <w:rsid w:val="00400026"/>
    <w:rsid w:val="004000E5"/>
    <w:rsid w:val="00400240"/>
    <w:rsid w:val="00400782"/>
    <w:rsid w:val="00400949"/>
    <w:rsid w:val="00400C0D"/>
    <w:rsid w:val="00400D14"/>
    <w:rsid w:val="00401578"/>
    <w:rsid w:val="00401D65"/>
    <w:rsid w:val="00402163"/>
    <w:rsid w:val="00402577"/>
    <w:rsid w:val="004028E4"/>
    <w:rsid w:val="00403023"/>
    <w:rsid w:val="00403214"/>
    <w:rsid w:val="00403580"/>
    <w:rsid w:val="004036DD"/>
    <w:rsid w:val="004036E4"/>
    <w:rsid w:val="00403F98"/>
    <w:rsid w:val="00404DF2"/>
    <w:rsid w:val="00404F96"/>
    <w:rsid w:val="0040591F"/>
    <w:rsid w:val="00405923"/>
    <w:rsid w:val="00406830"/>
    <w:rsid w:val="00406997"/>
    <w:rsid w:val="004072C0"/>
    <w:rsid w:val="00407F94"/>
    <w:rsid w:val="00410678"/>
    <w:rsid w:val="00410D25"/>
    <w:rsid w:val="00410F3C"/>
    <w:rsid w:val="004121F7"/>
    <w:rsid w:val="0041362A"/>
    <w:rsid w:val="00413E9E"/>
    <w:rsid w:val="00414BA6"/>
    <w:rsid w:val="00414CFD"/>
    <w:rsid w:val="0041541C"/>
    <w:rsid w:val="00415724"/>
    <w:rsid w:val="00415AA4"/>
    <w:rsid w:val="00415BA7"/>
    <w:rsid w:val="00416234"/>
    <w:rsid w:val="00416513"/>
    <w:rsid w:val="0041666B"/>
    <w:rsid w:val="00416E2E"/>
    <w:rsid w:val="00416F88"/>
    <w:rsid w:val="004171CB"/>
    <w:rsid w:val="004179E1"/>
    <w:rsid w:val="00420CE5"/>
    <w:rsid w:val="004210F2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CE7"/>
    <w:rsid w:val="004261C4"/>
    <w:rsid w:val="00426817"/>
    <w:rsid w:val="00426E0E"/>
    <w:rsid w:val="00426F0E"/>
    <w:rsid w:val="00427C92"/>
    <w:rsid w:val="00427F7E"/>
    <w:rsid w:val="004308B8"/>
    <w:rsid w:val="00430F89"/>
    <w:rsid w:val="00431DA3"/>
    <w:rsid w:val="00432486"/>
    <w:rsid w:val="004324EB"/>
    <w:rsid w:val="00432B27"/>
    <w:rsid w:val="00432DC1"/>
    <w:rsid w:val="00433524"/>
    <w:rsid w:val="00433BE5"/>
    <w:rsid w:val="00433F9A"/>
    <w:rsid w:val="0043448B"/>
    <w:rsid w:val="00434586"/>
    <w:rsid w:val="00435986"/>
    <w:rsid w:val="00435E6F"/>
    <w:rsid w:val="00436220"/>
    <w:rsid w:val="004367C3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8BD"/>
    <w:rsid w:val="004409AE"/>
    <w:rsid w:val="0044126C"/>
    <w:rsid w:val="0044177C"/>
    <w:rsid w:val="004419AF"/>
    <w:rsid w:val="00441E8F"/>
    <w:rsid w:val="004422DB"/>
    <w:rsid w:val="004429D0"/>
    <w:rsid w:val="004435A3"/>
    <w:rsid w:val="00443914"/>
    <w:rsid w:val="00444452"/>
    <w:rsid w:val="00444736"/>
    <w:rsid w:val="004447E8"/>
    <w:rsid w:val="00445A2A"/>
    <w:rsid w:val="00446270"/>
    <w:rsid w:val="00446742"/>
    <w:rsid w:val="004467C4"/>
    <w:rsid w:val="00447812"/>
    <w:rsid w:val="00447887"/>
    <w:rsid w:val="00447C7A"/>
    <w:rsid w:val="00450041"/>
    <w:rsid w:val="00451375"/>
    <w:rsid w:val="00451671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61FF"/>
    <w:rsid w:val="00456BC2"/>
    <w:rsid w:val="0045756A"/>
    <w:rsid w:val="004576A4"/>
    <w:rsid w:val="00457858"/>
    <w:rsid w:val="004579BE"/>
    <w:rsid w:val="00457C67"/>
    <w:rsid w:val="00457D10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DC9"/>
    <w:rsid w:val="00472BB2"/>
    <w:rsid w:val="00472E82"/>
    <w:rsid w:val="00473371"/>
    <w:rsid w:val="004738F7"/>
    <w:rsid w:val="00473F6F"/>
    <w:rsid w:val="004741BE"/>
    <w:rsid w:val="004742CA"/>
    <w:rsid w:val="004745E7"/>
    <w:rsid w:val="00474EE2"/>
    <w:rsid w:val="004757D1"/>
    <w:rsid w:val="00475C8D"/>
    <w:rsid w:val="00475D4A"/>
    <w:rsid w:val="00475F9B"/>
    <w:rsid w:val="00476210"/>
    <w:rsid w:val="00476AD5"/>
    <w:rsid w:val="00477060"/>
    <w:rsid w:val="004771A8"/>
    <w:rsid w:val="0047725D"/>
    <w:rsid w:val="004772D9"/>
    <w:rsid w:val="004777DA"/>
    <w:rsid w:val="00477B86"/>
    <w:rsid w:val="004800B7"/>
    <w:rsid w:val="0048065C"/>
    <w:rsid w:val="00480A11"/>
    <w:rsid w:val="00480FB2"/>
    <w:rsid w:val="00481078"/>
    <w:rsid w:val="004815DB"/>
    <w:rsid w:val="00481685"/>
    <w:rsid w:val="00481D7A"/>
    <w:rsid w:val="00481F0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768"/>
    <w:rsid w:val="00487835"/>
    <w:rsid w:val="00487E7E"/>
    <w:rsid w:val="00487F31"/>
    <w:rsid w:val="00487F81"/>
    <w:rsid w:val="00490681"/>
    <w:rsid w:val="004906D0"/>
    <w:rsid w:val="0049113D"/>
    <w:rsid w:val="00491352"/>
    <w:rsid w:val="0049215E"/>
    <w:rsid w:val="0049228F"/>
    <w:rsid w:val="00492345"/>
    <w:rsid w:val="00492768"/>
    <w:rsid w:val="0049350F"/>
    <w:rsid w:val="00493512"/>
    <w:rsid w:val="00493D6A"/>
    <w:rsid w:val="004948C5"/>
    <w:rsid w:val="00494EAB"/>
    <w:rsid w:val="00495293"/>
    <w:rsid w:val="004953ED"/>
    <w:rsid w:val="00495440"/>
    <w:rsid w:val="004961BC"/>
    <w:rsid w:val="00496F65"/>
    <w:rsid w:val="0049719E"/>
    <w:rsid w:val="004973AE"/>
    <w:rsid w:val="00497CB9"/>
    <w:rsid w:val="00497F5C"/>
    <w:rsid w:val="004A03B5"/>
    <w:rsid w:val="004A0958"/>
    <w:rsid w:val="004A0FA8"/>
    <w:rsid w:val="004A161E"/>
    <w:rsid w:val="004A18AC"/>
    <w:rsid w:val="004A195A"/>
    <w:rsid w:val="004A1F37"/>
    <w:rsid w:val="004A2465"/>
    <w:rsid w:val="004A2516"/>
    <w:rsid w:val="004A3161"/>
    <w:rsid w:val="004A319A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7091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B8D"/>
    <w:rsid w:val="004B615B"/>
    <w:rsid w:val="004B6684"/>
    <w:rsid w:val="004B6883"/>
    <w:rsid w:val="004B690C"/>
    <w:rsid w:val="004B6BB8"/>
    <w:rsid w:val="004B6DD6"/>
    <w:rsid w:val="004C01BA"/>
    <w:rsid w:val="004C07C1"/>
    <w:rsid w:val="004C08A1"/>
    <w:rsid w:val="004C0D0E"/>
    <w:rsid w:val="004C0DFB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8E8"/>
    <w:rsid w:val="004C3F86"/>
    <w:rsid w:val="004C421E"/>
    <w:rsid w:val="004C4265"/>
    <w:rsid w:val="004C47A2"/>
    <w:rsid w:val="004C4C21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89C"/>
    <w:rsid w:val="004D0EC9"/>
    <w:rsid w:val="004D1124"/>
    <w:rsid w:val="004D1B22"/>
    <w:rsid w:val="004D2774"/>
    <w:rsid w:val="004D305D"/>
    <w:rsid w:val="004D3416"/>
    <w:rsid w:val="004D42C3"/>
    <w:rsid w:val="004D4A0C"/>
    <w:rsid w:val="004D4CDC"/>
    <w:rsid w:val="004D519F"/>
    <w:rsid w:val="004D53F5"/>
    <w:rsid w:val="004D55E2"/>
    <w:rsid w:val="004D5F6C"/>
    <w:rsid w:val="004D6B51"/>
    <w:rsid w:val="004D6EC7"/>
    <w:rsid w:val="004D70BC"/>
    <w:rsid w:val="004D72B2"/>
    <w:rsid w:val="004D7924"/>
    <w:rsid w:val="004D7F0A"/>
    <w:rsid w:val="004E00A3"/>
    <w:rsid w:val="004E0685"/>
    <w:rsid w:val="004E0AC0"/>
    <w:rsid w:val="004E117D"/>
    <w:rsid w:val="004E1436"/>
    <w:rsid w:val="004E2038"/>
    <w:rsid w:val="004E24A8"/>
    <w:rsid w:val="004E2B53"/>
    <w:rsid w:val="004E390B"/>
    <w:rsid w:val="004E3932"/>
    <w:rsid w:val="004E3EDC"/>
    <w:rsid w:val="004E448C"/>
    <w:rsid w:val="004E48C7"/>
    <w:rsid w:val="004E4918"/>
    <w:rsid w:val="004E5294"/>
    <w:rsid w:val="004E561F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4D5"/>
    <w:rsid w:val="004F056F"/>
    <w:rsid w:val="004F0688"/>
    <w:rsid w:val="004F0A71"/>
    <w:rsid w:val="004F0BE0"/>
    <w:rsid w:val="004F104E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59"/>
    <w:rsid w:val="004F5E9D"/>
    <w:rsid w:val="004F5F0F"/>
    <w:rsid w:val="004F67BE"/>
    <w:rsid w:val="004F6F65"/>
    <w:rsid w:val="004F77BE"/>
    <w:rsid w:val="004F79B5"/>
    <w:rsid w:val="004F7FB3"/>
    <w:rsid w:val="005001B7"/>
    <w:rsid w:val="00500266"/>
    <w:rsid w:val="0050057B"/>
    <w:rsid w:val="00500A49"/>
    <w:rsid w:val="00501009"/>
    <w:rsid w:val="00501416"/>
    <w:rsid w:val="00501449"/>
    <w:rsid w:val="00501894"/>
    <w:rsid w:val="00501ED6"/>
    <w:rsid w:val="00502AA9"/>
    <w:rsid w:val="00502C15"/>
    <w:rsid w:val="00502D86"/>
    <w:rsid w:val="00502F74"/>
    <w:rsid w:val="005033B2"/>
    <w:rsid w:val="00503402"/>
    <w:rsid w:val="00503596"/>
    <w:rsid w:val="00503722"/>
    <w:rsid w:val="00504D5E"/>
    <w:rsid w:val="00505066"/>
    <w:rsid w:val="00505295"/>
    <w:rsid w:val="005055EF"/>
    <w:rsid w:val="00505B52"/>
    <w:rsid w:val="00505EBA"/>
    <w:rsid w:val="0050640E"/>
    <w:rsid w:val="00506BB9"/>
    <w:rsid w:val="00506BD9"/>
    <w:rsid w:val="00507003"/>
    <w:rsid w:val="00507904"/>
    <w:rsid w:val="00507E7C"/>
    <w:rsid w:val="005102C8"/>
    <w:rsid w:val="005103E5"/>
    <w:rsid w:val="005106C3"/>
    <w:rsid w:val="005115AD"/>
    <w:rsid w:val="00511895"/>
    <w:rsid w:val="00512DE7"/>
    <w:rsid w:val="00513B90"/>
    <w:rsid w:val="00513FD5"/>
    <w:rsid w:val="0051492E"/>
    <w:rsid w:val="00515F00"/>
    <w:rsid w:val="00516059"/>
    <w:rsid w:val="00516B7D"/>
    <w:rsid w:val="0051770B"/>
    <w:rsid w:val="005178B6"/>
    <w:rsid w:val="00517B2D"/>
    <w:rsid w:val="00517B6B"/>
    <w:rsid w:val="005200AE"/>
    <w:rsid w:val="00520D17"/>
    <w:rsid w:val="005212C6"/>
    <w:rsid w:val="0052131E"/>
    <w:rsid w:val="005213E6"/>
    <w:rsid w:val="00521933"/>
    <w:rsid w:val="00521947"/>
    <w:rsid w:val="00521F1B"/>
    <w:rsid w:val="005224F9"/>
    <w:rsid w:val="00522C25"/>
    <w:rsid w:val="005230BD"/>
    <w:rsid w:val="00524279"/>
    <w:rsid w:val="005248A7"/>
    <w:rsid w:val="00524A48"/>
    <w:rsid w:val="00524DEE"/>
    <w:rsid w:val="00525121"/>
    <w:rsid w:val="00525ADE"/>
    <w:rsid w:val="00525EA8"/>
    <w:rsid w:val="00526673"/>
    <w:rsid w:val="00526783"/>
    <w:rsid w:val="00526A96"/>
    <w:rsid w:val="00527DD7"/>
    <w:rsid w:val="005300D4"/>
    <w:rsid w:val="005302C2"/>
    <w:rsid w:val="0053030E"/>
    <w:rsid w:val="00530325"/>
    <w:rsid w:val="0053087F"/>
    <w:rsid w:val="0053097A"/>
    <w:rsid w:val="00530C9A"/>
    <w:rsid w:val="00530D36"/>
    <w:rsid w:val="00530DA1"/>
    <w:rsid w:val="00530EC5"/>
    <w:rsid w:val="00531344"/>
    <w:rsid w:val="005318F5"/>
    <w:rsid w:val="0053192D"/>
    <w:rsid w:val="0053195F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08F"/>
    <w:rsid w:val="005375B1"/>
    <w:rsid w:val="005376CB"/>
    <w:rsid w:val="0053777C"/>
    <w:rsid w:val="00537883"/>
    <w:rsid w:val="0053795F"/>
    <w:rsid w:val="00537AEA"/>
    <w:rsid w:val="00537DAA"/>
    <w:rsid w:val="00540727"/>
    <w:rsid w:val="005407C3"/>
    <w:rsid w:val="0054080D"/>
    <w:rsid w:val="00540AF3"/>
    <w:rsid w:val="005415FD"/>
    <w:rsid w:val="005416C2"/>
    <w:rsid w:val="00541C0B"/>
    <w:rsid w:val="00541C2A"/>
    <w:rsid w:val="00542330"/>
    <w:rsid w:val="00542B7C"/>
    <w:rsid w:val="0054309F"/>
    <w:rsid w:val="00543252"/>
    <w:rsid w:val="005434C7"/>
    <w:rsid w:val="00543BCB"/>
    <w:rsid w:val="00543C4C"/>
    <w:rsid w:val="00543C9A"/>
    <w:rsid w:val="00544317"/>
    <w:rsid w:val="00544F2A"/>
    <w:rsid w:val="00544FCF"/>
    <w:rsid w:val="00544FD7"/>
    <w:rsid w:val="0054500C"/>
    <w:rsid w:val="005451A3"/>
    <w:rsid w:val="0054541D"/>
    <w:rsid w:val="00545A07"/>
    <w:rsid w:val="00545E6E"/>
    <w:rsid w:val="00545FE7"/>
    <w:rsid w:val="005460AF"/>
    <w:rsid w:val="00546198"/>
    <w:rsid w:val="00546546"/>
    <w:rsid w:val="00547341"/>
    <w:rsid w:val="005474AE"/>
    <w:rsid w:val="00547659"/>
    <w:rsid w:val="005477EA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392"/>
    <w:rsid w:val="005543AF"/>
    <w:rsid w:val="005548C6"/>
    <w:rsid w:val="00555305"/>
    <w:rsid w:val="00555669"/>
    <w:rsid w:val="00555AA0"/>
    <w:rsid w:val="00555F2F"/>
    <w:rsid w:val="005567EE"/>
    <w:rsid w:val="00556F53"/>
    <w:rsid w:val="005578FE"/>
    <w:rsid w:val="00557E52"/>
    <w:rsid w:val="00557EC7"/>
    <w:rsid w:val="00560250"/>
    <w:rsid w:val="005605F6"/>
    <w:rsid w:val="00560E47"/>
    <w:rsid w:val="00561332"/>
    <w:rsid w:val="005614C6"/>
    <w:rsid w:val="00562032"/>
    <w:rsid w:val="005624F7"/>
    <w:rsid w:val="00562729"/>
    <w:rsid w:val="00563A96"/>
    <w:rsid w:val="005648AF"/>
    <w:rsid w:val="00564B9A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C62"/>
    <w:rsid w:val="00567CC0"/>
    <w:rsid w:val="00570035"/>
    <w:rsid w:val="005704A8"/>
    <w:rsid w:val="005707EC"/>
    <w:rsid w:val="00570AC3"/>
    <w:rsid w:val="00570B21"/>
    <w:rsid w:val="0057210A"/>
    <w:rsid w:val="0057213F"/>
    <w:rsid w:val="00572D26"/>
    <w:rsid w:val="005737C7"/>
    <w:rsid w:val="00573A46"/>
    <w:rsid w:val="00573C13"/>
    <w:rsid w:val="005740B1"/>
    <w:rsid w:val="005740D6"/>
    <w:rsid w:val="00574611"/>
    <w:rsid w:val="00574F3B"/>
    <w:rsid w:val="00574FA8"/>
    <w:rsid w:val="00575241"/>
    <w:rsid w:val="005754FE"/>
    <w:rsid w:val="00575557"/>
    <w:rsid w:val="00575B8B"/>
    <w:rsid w:val="00575C32"/>
    <w:rsid w:val="00575D11"/>
    <w:rsid w:val="00575E0F"/>
    <w:rsid w:val="0057620C"/>
    <w:rsid w:val="00576951"/>
    <w:rsid w:val="00576C1B"/>
    <w:rsid w:val="00577147"/>
    <w:rsid w:val="00577729"/>
    <w:rsid w:val="00577B93"/>
    <w:rsid w:val="005803C0"/>
    <w:rsid w:val="0058049D"/>
    <w:rsid w:val="005804FD"/>
    <w:rsid w:val="005826E7"/>
    <w:rsid w:val="0058340B"/>
    <w:rsid w:val="005835E6"/>
    <w:rsid w:val="00583CFE"/>
    <w:rsid w:val="00584255"/>
    <w:rsid w:val="00584E08"/>
    <w:rsid w:val="0058510D"/>
    <w:rsid w:val="00585816"/>
    <w:rsid w:val="0058625F"/>
    <w:rsid w:val="00587847"/>
    <w:rsid w:val="00587EF8"/>
    <w:rsid w:val="0059088F"/>
    <w:rsid w:val="00590B97"/>
    <w:rsid w:val="00591D9E"/>
    <w:rsid w:val="0059241C"/>
    <w:rsid w:val="005926A7"/>
    <w:rsid w:val="005928CF"/>
    <w:rsid w:val="00592C11"/>
    <w:rsid w:val="00592D42"/>
    <w:rsid w:val="00593F3A"/>
    <w:rsid w:val="00593F94"/>
    <w:rsid w:val="00593FCC"/>
    <w:rsid w:val="005945CC"/>
    <w:rsid w:val="0059472E"/>
    <w:rsid w:val="00594794"/>
    <w:rsid w:val="00594CB2"/>
    <w:rsid w:val="00594F2D"/>
    <w:rsid w:val="0059504D"/>
    <w:rsid w:val="00595858"/>
    <w:rsid w:val="00595D79"/>
    <w:rsid w:val="00596070"/>
    <w:rsid w:val="005964A7"/>
    <w:rsid w:val="005964D9"/>
    <w:rsid w:val="00596934"/>
    <w:rsid w:val="00597778"/>
    <w:rsid w:val="00597E20"/>
    <w:rsid w:val="00597F2E"/>
    <w:rsid w:val="00597F53"/>
    <w:rsid w:val="005A0256"/>
    <w:rsid w:val="005A0784"/>
    <w:rsid w:val="005A0A94"/>
    <w:rsid w:val="005A1316"/>
    <w:rsid w:val="005A1437"/>
    <w:rsid w:val="005A17B4"/>
    <w:rsid w:val="005A1AA5"/>
    <w:rsid w:val="005A1EC9"/>
    <w:rsid w:val="005A2051"/>
    <w:rsid w:val="005A26CD"/>
    <w:rsid w:val="005A2EC6"/>
    <w:rsid w:val="005A2FD0"/>
    <w:rsid w:val="005A32B0"/>
    <w:rsid w:val="005A356F"/>
    <w:rsid w:val="005A3D42"/>
    <w:rsid w:val="005A3E47"/>
    <w:rsid w:val="005A3F43"/>
    <w:rsid w:val="005A4B77"/>
    <w:rsid w:val="005A559A"/>
    <w:rsid w:val="005A57F6"/>
    <w:rsid w:val="005A5ECC"/>
    <w:rsid w:val="005A62D7"/>
    <w:rsid w:val="005A7CA1"/>
    <w:rsid w:val="005B009B"/>
    <w:rsid w:val="005B04C9"/>
    <w:rsid w:val="005B0687"/>
    <w:rsid w:val="005B17A9"/>
    <w:rsid w:val="005B17D5"/>
    <w:rsid w:val="005B1AB7"/>
    <w:rsid w:val="005B2E4A"/>
    <w:rsid w:val="005B3366"/>
    <w:rsid w:val="005B3511"/>
    <w:rsid w:val="005B3B2F"/>
    <w:rsid w:val="005B419F"/>
    <w:rsid w:val="005B4286"/>
    <w:rsid w:val="005B42A3"/>
    <w:rsid w:val="005B4399"/>
    <w:rsid w:val="005B5095"/>
    <w:rsid w:val="005B54CD"/>
    <w:rsid w:val="005B60FD"/>
    <w:rsid w:val="005B67E7"/>
    <w:rsid w:val="005B6F5D"/>
    <w:rsid w:val="005B7FB7"/>
    <w:rsid w:val="005C0990"/>
    <w:rsid w:val="005C0B49"/>
    <w:rsid w:val="005C0D91"/>
    <w:rsid w:val="005C17BD"/>
    <w:rsid w:val="005C20D9"/>
    <w:rsid w:val="005C24A2"/>
    <w:rsid w:val="005C4085"/>
    <w:rsid w:val="005C4256"/>
    <w:rsid w:val="005C47B7"/>
    <w:rsid w:val="005C4C0C"/>
    <w:rsid w:val="005C71EC"/>
    <w:rsid w:val="005C75BA"/>
    <w:rsid w:val="005C78DD"/>
    <w:rsid w:val="005C7EB5"/>
    <w:rsid w:val="005D004D"/>
    <w:rsid w:val="005D0ADD"/>
    <w:rsid w:val="005D0C20"/>
    <w:rsid w:val="005D13E9"/>
    <w:rsid w:val="005D1409"/>
    <w:rsid w:val="005D1546"/>
    <w:rsid w:val="005D18F7"/>
    <w:rsid w:val="005D1F8C"/>
    <w:rsid w:val="005D3106"/>
    <w:rsid w:val="005D32F8"/>
    <w:rsid w:val="005D3710"/>
    <w:rsid w:val="005D4378"/>
    <w:rsid w:val="005D4411"/>
    <w:rsid w:val="005D4C14"/>
    <w:rsid w:val="005D5102"/>
    <w:rsid w:val="005D56B9"/>
    <w:rsid w:val="005D5A69"/>
    <w:rsid w:val="005D5E4C"/>
    <w:rsid w:val="005D5FD6"/>
    <w:rsid w:val="005D7BB6"/>
    <w:rsid w:val="005E04D4"/>
    <w:rsid w:val="005E05E0"/>
    <w:rsid w:val="005E08E2"/>
    <w:rsid w:val="005E095C"/>
    <w:rsid w:val="005E0C15"/>
    <w:rsid w:val="005E0EEA"/>
    <w:rsid w:val="005E1138"/>
    <w:rsid w:val="005E11D8"/>
    <w:rsid w:val="005E17B7"/>
    <w:rsid w:val="005E19AA"/>
    <w:rsid w:val="005E1E0E"/>
    <w:rsid w:val="005E23FA"/>
    <w:rsid w:val="005E2613"/>
    <w:rsid w:val="005E369C"/>
    <w:rsid w:val="005E3B15"/>
    <w:rsid w:val="005E425B"/>
    <w:rsid w:val="005E4804"/>
    <w:rsid w:val="005E4DD0"/>
    <w:rsid w:val="005E4E44"/>
    <w:rsid w:val="005E4F09"/>
    <w:rsid w:val="005E64EF"/>
    <w:rsid w:val="005E653E"/>
    <w:rsid w:val="005E6E8C"/>
    <w:rsid w:val="005E70BC"/>
    <w:rsid w:val="005E7506"/>
    <w:rsid w:val="005E7A62"/>
    <w:rsid w:val="005E7AE2"/>
    <w:rsid w:val="005E7B66"/>
    <w:rsid w:val="005E7E3D"/>
    <w:rsid w:val="005F14AA"/>
    <w:rsid w:val="005F17FF"/>
    <w:rsid w:val="005F252C"/>
    <w:rsid w:val="005F2B10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EB"/>
    <w:rsid w:val="00600BFA"/>
    <w:rsid w:val="006010C6"/>
    <w:rsid w:val="006023A0"/>
    <w:rsid w:val="006023A6"/>
    <w:rsid w:val="00602AFE"/>
    <w:rsid w:val="00602EB1"/>
    <w:rsid w:val="00603552"/>
    <w:rsid w:val="0060385B"/>
    <w:rsid w:val="0060404D"/>
    <w:rsid w:val="006040AC"/>
    <w:rsid w:val="00604188"/>
    <w:rsid w:val="00604494"/>
    <w:rsid w:val="006048C9"/>
    <w:rsid w:val="00604E27"/>
    <w:rsid w:val="006053F9"/>
    <w:rsid w:val="00605C49"/>
    <w:rsid w:val="0060601F"/>
    <w:rsid w:val="00606403"/>
    <w:rsid w:val="00606412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3DE0"/>
    <w:rsid w:val="006141B5"/>
    <w:rsid w:val="0061461C"/>
    <w:rsid w:val="00614665"/>
    <w:rsid w:val="006153FB"/>
    <w:rsid w:val="00615927"/>
    <w:rsid w:val="0061675B"/>
    <w:rsid w:val="00616F7B"/>
    <w:rsid w:val="00616FED"/>
    <w:rsid w:val="00620629"/>
    <w:rsid w:val="00620750"/>
    <w:rsid w:val="006208BB"/>
    <w:rsid w:val="00620955"/>
    <w:rsid w:val="00620CC0"/>
    <w:rsid w:val="00620DC2"/>
    <w:rsid w:val="0062108A"/>
    <w:rsid w:val="0062154B"/>
    <w:rsid w:val="006215E7"/>
    <w:rsid w:val="006216B0"/>
    <w:rsid w:val="00621AD0"/>
    <w:rsid w:val="00622273"/>
    <w:rsid w:val="00624D14"/>
    <w:rsid w:val="006259A7"/>
    <w:rsid w:val="0062608F"/>
    <w:rsid w:val="00626AD4"/>
    <w:rsid w:val="00627E26"/>
    <w:rsid w:val="006300CE"/>
    <w:rsid w:val="0063109E"/>
    <w:rsid w:val="0063153E"/>
    <w:rsid w:val="00631DBB"/>
    <w:rsid w:val="006322BC"/>
    <w:rsid w:val="00632789"/>
    <w:rsid w:val="00632958"/>
    <w:rsid w:val="00632968"/>
    <w:rsid w:val="00632C0D"/>
    <w:rsid w:val="00632E79"/>
    <w:rsid w:val="00632E9B"/>
    <w:rsid w:val="00633DC5"/>
    <w:rsid w:val="0063440D"/>
    <w:rsid w:val="00634AB6"/>
    <w:rsid w:val="00634F15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CB9"/>
    <w:rsid w:val="00640EB7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592F"/>
    <w:rsid w:val="00646688"/>
    <w:rsid w:val="006470D0"/>
    <w:rsid w:val="0064722C"/>
    <w:rsid w:val="00647BE1"/>
    <w:rsid w:val="00647E2D"/>
    <w:rsid w:val="00650A4C"/>
    <w:rsid w:val="00651488"/>
    <w:rsid w:val="00651DF8"/>
    <w:rsid w:val="00651E4F"/>
    <w:rsid w:val="0065230C"/>
    <w:rsid w:val="006528B5"/>
    <w:rsid w:val="00652DDA"/>
    <w:rsid w:val="00652FB2"/>
    <w:rsid w:val="006532ED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606E"/>
    <w:rsid w:val="006561FE"/>
    <w:rsid w:val="006566A9"/>
    <w:rsid w:val="00656FAB"/>
    <w:rsid w:val="006577EA"/>
    <w:rsid w:val="0065796D"/>
    <w:rsid w:val="00657ABE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8EC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70FA3"/>
    <w:rsid w:val="006711A0"/>
    <w:rsid w:val="00671DE8"/>
    <w:rsid w:val="0067245E"/>
    <w:rsid w:val="00672AEA"/>
    <w:rsid w:val="00672E74"/>
    <w:rsid w:val="00672FD3"/>
    <w:rsid w:val="0067328C"/>
    <w:rsid w:val="006732C4"/>
    <w:rsid w:val="006737C8"/>
    <w:rsid w:val="006737CD"/>
    <w:rsid w:val="006738E1"/>
    <w:rsid w:val="00674D15"/>
    <w:rsid w:val="00674D46"/>
    <w:rsid w:val="00674DF4"/>
    <w:rsid w:val="0067517D"/>
    <w:rsid w:val="00675770"/>
    <w:rsid w:val="00675FA1"/>
    <w:rsid w:val="00676071"/>
    <w:rsid w:val="00676101"/>
    <w:rsid w:val="0067649E"/>
    <w:rsid w:val="006765B5"/>
    <w:rsid w:val="00676D20"/>
    <w:rsid w:val="00677076"/>
    <w:rsid w:val="00677C3E"/>
    <w:rsid w:val="00677C9B"/>
    <w:rsid w:val="00677D33"/>
    <w:rsid w:val="00677EB3"/>
    <w:rsid w:val="006800C1"/>
    <w:rsid w:val="0068136E"/>
    <w:rsid w:val="006814C1"/>
    <w:rsid w:val="0068156D"/>
    <w:rsid w:val="00682E8E"/>
    <w:rsid w:val="006835C8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0E22"/>
    <w:rsid w:val="00691050"/>
    <w:rsid w:val="00691CA2"/>
    <w:rsid w:val="00692E95"/>
    <w:rsid w:val="00693673"/>
    <w:rsid w:val="00693884"/>
    <w:rsid w:val="006946FA"/>
    <w:rsid w:val="006947E0"/>
    <w:rsid w:val="00694DB5"/>
    <w:rsid w:val="006951F6"/>
    <w:rsid w:val="006959BD"/>
    <w:rsid w:val="00695A5F"/>
    <w:rsid w:val="00695D8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3D9C"/>
    <w:rsid w:val="006A436C"/>
    <w:rsid w:val="006A46ED"/>
    <w:rsid w:val="006A478D"/>
    <w:rsid w:val="006A5F57"/>
    <w:rsid w:val="006A5FD7"/>
    <w:rsid w:val="006A6380"/>
    <w:rsid w:val="006A66BF"/>
    <w:rsid w:val="006A6C5F"/>
    <w:rsid w:val="006A701F"/>
    <w:rsid w:val="006A708F"/>
    <w:rsid w:val="006A73D5"/>
    <w:rsid w:val="006A7604"/>
    <w:rsid w:val="006A7D7D"/>
    <w:rsid w:val="006B06D6"/>
    <w:rsid w:val="006B0D19"/>
    <w:rsid w:val="006B195C"/>
    <w:rsid w:val="006B1BE8"/>
    <w:rsid w:val="006B1F01"/>
    <w:rsid w:val="006B20B0"/>
    <w:rsid w:val="006B214F"/>
    <w:rsid w:val="006B305F"/>
    <w:rsid w:val="006B3673"/>
    <w:rsid w:val="006B3F12"/>
    <w:rsid w:val="006B4426"/>
    <w:rsid w:val="006B4525"/>
    <w:rsid w:val="006B4C0E"/>
    <w:rsid w:val="006B4D73"/>
    <w:rsid w:val="006B4DB5"/>
    <w:rsid w:val="006B4F3E"/>
    <w:rsid w:val="006B5218"/>
    <w:rsid w:val="006B522C"/>
    <w:rsid w:val="006B5945"/>
    <w:rsid w:val="006B5EFD"/>
    <w:rsid w:val="006B605D"/>
    <w:rsid w:val="006B776C"/>
    <w:rsid w:val="006B7B0C"/>
    <w:rsid w:val="006B7B21"/>
    <w:rsid w:val="006B7C08"/>
    <w:rsid w:val="006B7E11"/>
    <w:rsid w:val="006C01F9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79"/>
    <w:rsid w:val="006C2F86"/>
    <w:rsid w:val="006C3638"/>
    <w:rsid w:val="006C3F5F"/>
    <w:rsid w:val="006C4082"/>
    <w:rsid w:val="006C4554"/>
    <w:rsid w:val="006C4905"/>
    <w:rsid w:val="006C4F56"/>
    <w:rsid w:val="006C57C9"/>
    <w:rsid w:val="006C5B8A"/>
    <w:rsid w:val="006C6684"/>
    <w:rsid w:val="006C690E"/>
    <w:rsid w:val="006C7AAE"/>
    <w:rsid w:val="006C7E4E"/>
    <w:rsid w:val="006C7F53"/>
    <w:rsid w:val="006C7FF2"/>
    <w:rsid w:val="006D026D"/>
    <w:rsid w:val="006D0C4B"/>
    <w:rsid w:val="006D15A3"/>
    <w:rsid w:val="006D1BD3"/>
    <w:rsid w:val="006D1DC4"/>
    <w:rsid w:val="006D1FD0"/>
    <w:rsid w:val="006D2F02"/>
    <w:rsid w:val="006D315A"/>
    <w:rsid w:val="006D39AE"/>
    <w:rsid w:val="006D3C6C"/>
    <w:rsid w:val="006D3FFC"/>
    <w:rsid w:val="006D48AA"/>
    <w:rsid w:val="006D5014"/>
    <w:rsid w:val="006D506B"/>
    <w:rsid w:val="006D56E3"/>
    <w:rsid w:val="006D5C2A"/>
    <w:rsid w:val="006D6161"/>
    <w:rsid w:val="006D6A3B"/>
    <w:rsid w:val="006D6C23"/>
    <w:rsid w:val="006D71B5"/>
    <w:rsid w:val="006D73D8"/>
    <w:rsid w:val="006E0361"/>
    <w:rsid w:val="006E0482"/>
    <w:rsid w:val="006E0758"/>
    <w:rsid w:val="006E077C"/>
    <w:rsid w:val="006E08A0"/>
    <w:rsid w:val="006E0BC3"/>
    <w:rsid w:val="006E1218"/>
    <w:rsid w:val="006E23AD"/>
    <w:rsid w:val="006E2657"/>
    <w:rsid w:val="006E27FD"/>
    <w:rsid w:val="006E2837"/>
    <w:rsid w:val="006E2BF1"/>
    <w:rsid w:val="006E2CFC"/>
    <w:rsid w:val="006E2F32"/>
    <w:rsid w:val="006E372A"/>
    <w:rsid w:val="006E3E3C"/>
    <w:rsid w:val="006E4B85"/>
    <w:rsid w:val="006E565B"/>
    <w:rsid w:val="006E5C1C"/>
    <w:rsid w:val="006E5E32"/>
    <w:rsid w:val="006E5E51"/>
    <w:rsid w:val="006E602B"/>
    <w:rsid w:val="006E6243"/>
    <w:rsid w:val="006E6F0F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D9F"/>
    <w:rsid w:val="006F4DAE"/>
    <w:rsid w:val="006F4E18"/>
    <w:rsid w:val="006F4F1A"/>
    <w:rsid w:val="006F5155"/>
    <w:rsid w:val="006F5506"/>
    <w:rsid w:val="006F5683"/>
    <w:rsid w:val="006F56AC"/>
    <w:rsid w:val="006F580A"/>
    <w:rsid w:val="006F5992"/>
    <w:rsid w:val="006F5E39"/>
    <w:rsid w:val="006F66B2"/>
    <w:rsid w:val="006F69F3"/>
    <w:rsid w:val="006F6D7C"/>
    <w:rsid w:val="006F704A"/>
    <w:rsid w:val="006F7460"/>
    <w:rsid w:val="0070004D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5B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AA6"/>
    <w:rsid w:val="0071119A"/>
    <w:rsid w:val="00711D61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886"/>
    <w:rsid w:val="00717A82"/>
    <w:rsid w:val="00717E4A"/>
    <w:rsid w:val="00720596"/>
    <w:rsid w:val="00720725"/>
    <w:rsid w:val="00720B0C"/>
    <w:rsid w:val="00720B7A"/>
    <w:rsid w:val="00721867"/>
    <w:rsid w:val="00721B5F"/>
    <w:rsid w:val="0072260F"/>
    <w:rsid w:val="00722913"/>
    <w:rsid w:val="00722A6B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E14"/>
    <w:rsid w:val="00733FF6"/>
    <w:rsid w:val="007341C6"/>
    <w:rsid w:val="00734393"/>
    <w:rsid w:val="00734636"/>
    <w:rsid w:val="0073477F"/>
    <w:rsid w:val="0073492C"/>
    <w:rsid w:val="00735B1A"/>
    <w:rsid w:val="00736041"/>
    <w:rsid w:val="00736452"/>
    <w:rsid w:val="00736F65"/>
    <w:rsid w:val="00737E5D"/>
    <w:rsid w:val="00740F42"/>
    <w:rsid w:val="007412A9"/>
    <w:rsid w:val="007413E4"/>
    <w:rsid w:val="00741486"/>
    <w:rsid w:val="00741653"/>
    <w:rsid w:val="0074189A"/>
    <w:rsid w:val="007418E8"/>
    <w:rsid w:val="00741E61"/>
    <w:rsid w:val="007426C8"/>
    <w:rsid w:val="00742989"/>
    <w:rsid w:val="00742CF2"/>
    <w:rsid w:val="007430DB"/>
    <w:rsid w:val="0074440F"/>
    <w:rsid w:val="0074490E"/>
    <w:rsid w:val="00744B46"/>
    <w:rsid w:val="00744D1E"/>
    <w:rsid w:val="00744F2E"/>
    <w:rsid w:val="007450BE"/>
    <w:rsid w:val="007454DF"/>
    <w:rsid w:val="0074558D"/>
    <w:rsid w:val="00745844"/>
    <w:rsid w:val="007459AF"/>
    <w:rsid w:val="0074606F"/>
    <w:rsid w:val="00747354"/>
    <w:rsid w:val="007501BE"/>
    <w:rsid w:val="007508BE"/>
    <w:rsid w:val="00750CFB"/>
    <w:rsid w:val="00750EC8"/>
    <w:rsid w:val="0075183A"/>
    <w:rsid w:val="00751963"/>
    <w:rsid w:val="007519D5"/>
    <w:rsid w:val="00751BB0"/>
    <w:rsid w:val="00751D06"/>
    <w:rsid w:val="00751FD7"/>
    <w:rsid w:val="00752180"/>
    <w:rsid w:val="0075244D"/>
    <w:rsid w:val="00752892"/>
    <w:rsid w:val="007528AC"/>
    <w:rsid w:val="0075312D"/>
    <w:rsid w:val="00753A13"/>
    <w:rsid w:val="0075408C"/>
    <w:rsid w:val="00754420"/>
    <w:rsid w:val="00754434"/>
    <w:rsid w:val="00754987"/>
    <w:rsid w:val="00754E17"/>
    <w:rsid w:val="0075584B"/>
    <w:rsid w:val="007565E7"/>
    <w:rsid w:val="00756A15"/>
    <w:rsid w:val="00756D2A"/>
    <w:rsid w:val="00757032"/>
    <w:rsid w:val="007601A2"/>
    <w:rsid w:val="00760287"/>
    <w:rsid w:val="0076046D"/>
    <w:rsid w:val="007607CE"/>
    <w:rsid w:val="00761BCC"/>
    <w:rsid w:val="00761BF5"/>
    <w:rsid w:val="00761F80"/>
    <w:rsid w:val="007625C2"/>
    <w:rsid w:val="007626B2"/>
    <w:rsid w:val="0076395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BAC"/>
    <w:rsid w:val="00766CB4"/>
    <w:rsid w:val="00767351"/>
    <w:rsid w:val="0076753E"/>
    <w:rsid w:val="00767C6B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4DDD"/>
    <w:rsid w:val="00774E27"/>
    <w:rsid w:val="007754AB"/>
    <w:rsid w:val="00775A54"/>
    <w:rsid w:val="00776AED"/>
    <w:rsid w:val="00776AFF"/>
    <w:rsid w:val="00776B9C"/>
    <w:rsid w:val="00776C4E"/>
    <w:rsid w:val="007773EC"/>
    <w:rsid w:val="00777955"/>
    <w:rsid w:val="00777C9B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871"/>
    <w:rsid w:val="007829AD"/>
    <w:rsid w:val="007836C4"/>
    <w:rsid w:val="007836CE"/>
    <w:rsid w:val="0078447B"/>
    <w:rsid w:val="0078450E"/>
    <w:rsid w:val="00784B23"/>
    <w:rsid w:val="00784D14"/>
    <w:rsid w:val="00784F2F"/>
    <w:rsid w:val="007852C1"/>
    <w:rsid w:val="0078544D"/>
    <w:rsid w:val="0078584D"/>
    <w:rsid w:val="007859BC"/>
    <w:rsid w:val="00785E9A"/>
    <w:rsid w:val="007860DD"/>
    <w:rsid w:val="0078614E"/>
    <w:rsid w:val="0078637D"/>
    <w:rsid w:val="00786392"/>
    <w:rsid w:val="00787819"/>
    <w:rsid w:val="00787C6A"/>
    <w:rsid w:val="00787D08"/>
    <w:rsid w:val="00787E90"/>
    <w:rsid w:val="00790349"/>
    <w:rsid w:val="007904C6"/>
    <w:rsid w:val="007919D0"/>
    <w:rsid w:val="00791D03"/>
    <w:rsid w:val="00791D94"/>
    <w:rsid w:val="007922C4"/>
    <w:rsid w:val="007922F6"/>
    <w:rsid w:val="0079260B"/>
    <w:rsid w:val="007928C1"/>
    <w:rsid w:val="00792A9C"/>
    <w:rsid w:val="007930A6"/>
    <w:rsid w:val="007931DA"/>
    <w:rsid w:val="0079352F"/>
    <w:rsid w:val="007936B5"/>
    <w:rsid w:val="00793A00"/>
    <w:rsid w:val="00793A0C"/>
    <w:rsid w:val="00793CE5"/>
    <w:rsid w:val="0079496B"/>
    <w:rsid w:val="00794F41"/>
    <w:rsid w:val="00795022"/>
    <w:rsid w:val="0079509C"/>
    <w:rsid w:val="0079527A"/>
    <w:rsid w:val="00795938"/>
    <w:rsid w:val="00795967"/>
    <w:rsid w:val="00796A45"/>
    <w:rsid w:val="007972B7"/>
    <w:rsid w:val="007972E0"/>
    <w:rsid w:val="007976D4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2630"/>
    <w:rsid w:val="007A315A"/>
    <w:rsid w:val="007A3476"/>
    <w:rsid w:val="007A35E4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828"/>
    <w:rsid w:val="007B10FB"/>
    <w:rsid w:val="007B1771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47ED"/>
    <w:rsid w:val="007B5E89"/>
    <w:rsid w:val="007B67F1"/>
    <w:rsid w:val="007B689F"/>
    <w:rsid w:val="007B68CD"/>
    <w:rsid w:val="007B69E5"/>
    <w:rsid w:val="007B6D5B"/>
    <w:rsid w:val="007B702B"/>
    <w:rsid w:val="007B7AB8"/>
    <w:rsid w:val="007B7E0A"/>
    <w:rsid w:val="007B7EF5"/>
    <w:rsid w:val="007C0215"/>
    <w:rsid w:val="007C0219"/>
    <w:rsid w:val="007C031C"/>
    <w:rsid w:val="007C0542"/>
    <w:rsid w:val="007C0DFE"/>
    <w:rsid w:val="007C10AD"/>
    <w:rsid w:val="007C11E7"/>
    <w:rsid w:val="007C11EE"/>
    <w:rsid w:val="007C17E4"/>
    <w:rsid w:val="007C18AA"/>
    <w:rsid w:val="007C18C3"/>
    <w:rsid w:val="007C1C7B"/>
    <w:rsid w:val="007C22CB"/>
    <w:rsid w:val="007C2A17"/>
    <w:rsid w:val="007C2B96"/>
    <w:rsid w:val="007C3D66"/>
    <w:rsid w:val="007C44FC"/>
    <w:rsid w:val="007C4766"/>
    <w:rsid w:val="007C4D1D"/>
    <w:rsid w:val="007C55E4"/>
    <w:rsid w:val="007C5B30"/>
    <w:rsid w:val="007C6062"/>
    <w:rsid w:val="007C610A"/>
    <w:rsid w:val="007C63C1"/>
    <w:rsid w:val="007C6C66"/>
    <w:rsid w:val="007C764D"/>
    <w:rsid w:val="007C7974"/>
    <w:rsid w:val="007C7C42"/>
    <w:rsid w:val="007C7E0A"/>
    <w:rsid w:val="007D03B2"/>
    <w:rsid w:val="007D07BA"/>
    <w:rsid w:val="007D07CF"/>
    <w:rsid w:val="007D07F0"/>
    <w:rsid w:val="007D1479"/>
    <w:rsid w:val="007D320C"/>
    <w:rsid w:val="007D37EC"/>
    <w:rsid w:val="007D3C2B"/>
    <w:rsid w:val="007D40B6"/>
    <w:rsid w:val="007D4155"/>
    <w:rsid w:val="007D4AD6"/>
    <w:rsid w:val="007D5542"/>
    <w:rsid w:val="007D59BB"/>
    <w:rsid w:val="007D641E"/>
    <w:rsid w:val="007D6605"/>
    <w:rsid w:val="007D691B"/>
    <w:rsid w:val="007D6984"/>
    <w:rsid w:val="007D738B"/>
    <w:rsid w:val="007D73AB"/>
    <w:rsid w:val="007E0427"/>
    <w:rsid w:val="007E0B70"/>
    <w:rsid w:val="007E0D52"/>
    <w:rsid w:val="007E124E"/>
    <w:rsid w:val="007E1A0C"/>
    <w:rsid w:val="007E1CDB"/>
    <w:rsid w:val="007E1D77"/>
    <w:rsid w:val="007E1E96"/>
    <w:rsid w:val="007E2A74"/>
    <w:rsid w:val="007E2A97"/>
    <w:rsid w:val="007E2B4B"/>
    <w:rsid w:val="007E314F"/>
    <w:rsid w:val="007E4518"/>
    <w:rsid w:val="007E4880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622B"/>
    <w:rsid w:val="007F6239"/>
    <w:rsid w:val="007F633C"/>
    <w:rsid w:val="007F737E"/>
    <w:rsid w:val="007F7AAF"/>
    <w:rsid w:val="007F7EA4"/>
    <w:rsid w:val="007F7F1D"/>
    <w:rsid w:val="00800125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88F"/>
    <w:rsid w:val="00807A7B"/>
    <w:rsid w:val="00807AE1"/>
    <w:rsid w:val="00807B5A"/>
    <w:rsid w:val="00810682"/>
    <w:rsid w:val="00810F99"/>
    <w:rsid w:val="00811887"/>
    <w:rsid w:val="008124A9"/>
    <w:rsid w:val="00812996"/>
    <w:rsid w:val="00812A98"/>
    <w:rsid w:val="0081334A"/>
    <w:rsid w:val="00813BAF"/>
    <w:rsid w:val="0081424C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C72"/>
    <w:rsid w:val="0082226E"/>
    <w:rsid w:val="008226B2"/>
    <w:rsid w:val="008234DB"/>
    <w:rsid w:val="0082379E"/>
    <w:rsid w:val="00823847"/>
    <w:rsid w:val="00823AED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4C8"/>
    <w:rsid w:val="0083159F"/>
    <w:rsid w:val="008317E0"/>
    <w:rsid w:val="00831B6E"/>
    <w:rsid w:val="00831E85"/>
    <w:rsid w:val="00832149"/>
    <w:rsid w:val="00832356"/>
    <w:rsid w:val="008325BC"/>
    <w:rsid w:val="008326F5"/>
    <w:rsid w:val="00832D45"/>
    <w:rsid w:val="00833CE6"/>
    <w:rsid w:val="00834432"/>
    <w:rsid w:val="008350B1"/>
    <w:rsid w:val="00835230"/>
    <w:rsid w:val="00835971"/>
    <w:rsid w:val="00836375"/>
    <w:rsid w:val="00836522"/>
    <w:rsid w:val="00836F7F"/>
    <w:rsid w:val="00837931"/>
    <w:rsid w:val="00837B12"/>
    <w:rsid w:val="008406DD"/>
    <w:rsid w:val="00840C99"/>
    <w:rsid w:val="008426EE"/>
    <w:rsid w:val="008427EF"/>
    <w:rsid w:val="00842E60"/>
    <w:rsid w:val="00843A0E"/>
    <w:rsid w:val="00843E53"/>
    <w:rsid w:val="00844665"/>
    <w:rsid w:val="00844CF4"/>
    <w:rsid w:val="00844E6D"/>
    <w:rsid w:val="00844F1B"/>
    <w:rsid w:val="008450C4"/>
    <w:rsid w:val="008454E7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52EA"/>
    <w:rsid w:val="00855446"/>
    <w:rsid w:val="008561C2"/>
    <w:rsid w:val="0085643B"/>
    <w:rsid w:val="0085663D"/>
    <w:rsid w:val="008569F2"/>
    <w:rsid w:val="00856DC5"/>
    <w:rsid w:val="008571D5"/>
    <w:rsid w:val="008574BC"/>
    <w:rsid w:val="008576B0"/>
    <w:rsid w:val="0086017A"/>
    <w:rsid w:val="0086023B"/>
    <w:rsid w:val="008606D9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7C7"/>
    <w:rsid w:val="00863D03"/>
    <w:rsid w:val="00863E54"/>
    <w:rsid w:val="00864E53"/>
    <w:rsid w:val="00864FDC"/>
    <w:rsid w:val="00864FEB"/>
    <w:rsid w:val="00865778"/>
    <w:rsid w:val="008659BC"/>
    <w:rsid w:val="00865D54"/>
    <w:rsid w:val="00865E7B"/>
    <w:rsid w:val="008667ED"/>
    <w:rsid w:val="00866CBD"/>
    <w:rsid w:val="0086778C"/>
    <w:rsid w:val="00867C07"/>
    <w:rsid w:val="00870906"/>
    <w:rsid w:val="00870AB2"/>
    <w:rsid w:val="00870EF9"/>
    <w:rsid w:val="008710E6"/>
    <w:rsid w:val="008713EA"/>
    <w:rsid w:val="00871646"/>
    <w:rsid w:val="008719F2"/>
    <w:rsid w:val="00872934"/>
    <w:rsid w:val="00872A9C"/>
    <w:rsid w:val="00873353"/>
    <w:rsid w:val="008741B1"/>
    <w:rsid w:val="00874430"/>
    <w:rsid w:val="00874ABE"/>
    <w:rsid w:val="00874AF7"/>
    <w:rsid w:val="00874BA4"/>
    <w:rsid w:val="00874CB4"/>
    <w:rsid w:val="008751DE"/>
    <w:rsid w:val="008756D6"/>
    <w:rsid w:val="00875B9B"/>
    <w:rsid w:val="00875EFA"/>
    <w:rsid w:val="00876221"/>
    <w:rsid w:val="008766CA"/>
    <w:rsid w:val="0087678D"/>
    <w:rsid w:val="0087697D"/>
    <w:rsid w:val="00880207"/>
    <w:rsid w:val="00880B1A"/>
    <w:rsid w:val="00880E46"/>
    <w:rsid w:val="00881802"/>
    <w:rsid w:val="008822F9"/>
    <w:rsid w:val="008832E2"/>
    <w:rsid w:val="00883346"/>
    <w:rsid w:val="008833FD"/>
    <w:rsid w:val="008845AE"/>
    <w:rsid w:val="00884BC6"/>
    <w:rsid w:val="0088508C"/>
    <w:rsid w:val="00885670"/>
    <w:rsid w:val="00885AFE"/>
    <w:rsid w:val="00885B42"/>
    <w:rsid w:val="00885C8B"/>
    <w:rsid w:val="00886003"/>
    <w:rsid w:val="00886191"/>
    <w:rsid w:val="00886760"/>
    <w:rsid w:val="00886C03"/>
    <w:rsid w:val="00886FF1"/>
    <w:rsid w:val="00887AB0"/>
    <w:rsid w:val="00887DFD"/>
    <w:rsid w:val="008902C8"/>
    <w:rsid w:val="00890514"/>
    <w:rsid w:val="0089058A"/>
    <w:rsid w:val="00890ABC"/>
    <w:rsid w:val="00890ECB"/>
    <w:rsid w:val="0089104D"/>
    <w:rsid w:val="00891509"/>
    <w:rsid w:val="00891ACC"/>
    <w:rsid w:val="00891DFD"/>
    <w:rsid w:val="00891E8B"/>
    <w:rsid w:val="00892DE0"/>
    <w:rsid w:val="008930F4"/>
    <w:rsid w:val="008937EB"/>
    <w:rsid w:val="00893BA4"/>
    <w:rsid w:val="00894683"/>
    <w:rsid w:val="008947D4"/>
    <w:rsid w:val="00894A1E"/>
    <w:rsid w:val="00895218"/>
    <w:rsid w:val="00895713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A68"/>
    <w:rsid w:val="008A1D10"/>
    <w:rsid w:val="008A2BC7"/>
    <w:rsid w:val="008A2D64"/>
    <w:rsid w:val="008A2DF9"/>
    <w:rsid w:val="008A3316"/>
    <w:rsid w:val="008A3535"/>
    <w:rsid w:val="008A378E"/>
    <w:rsid w:val="008A3F84"/>
    <w:rsid w:val="008A4B85"/>
    <w:rsid w:val="008A4FF7"/>
    <w:rsid w:val="008A51E5"/>
    <w:rsid w:val="008A522F"/>
    <w:rsid w:val="008A5BCD"/>
    <w:rsid w:val="008A6134"/>
    <w:rsid w:val="008A6169"/>
    <w:rsid w:val="008A6227"/>
    <w:rsid w:val="008A6612"/>
    <w:rsid w:val="008A681A"/>
    <w:rsid w:val="008A7036"/>
    <w:rsid w:val="008A766F"/>
    <w:rsid w:val="008A7BCB"/>
    <w:rsid w:val="008B0003"/>
    <w:rsid w:val="008B01AB"/>
    <w:rsid w:val="008B02C5"/>
    <w:rsid w:val="008B0607"/>
    <w:rsid w:val="008B0988"/>
    <w:rsid w:val="008B0BB4"/>
    <w:rsid w:val="008B0E7E"/>
    <w:rsid w:val="008B0F80"/>
    <w:rsid w:val="008B10F1"/>
    <w:rsid w:val="008B1594"/>
    <w:rsid w:val="008B175B"/>
    <w:rsid w:val="008B1A93"/>
    <w:rsid w:val="008B1FFD"/>
    <w:rsid w:val="008B24BC"/>
    <w:rsid w:val="008B2687"/>
    <w:rsid w:val="008B379C"/>
    <w:rsid w:val="008B3A33"/>
    <w:rsid w:val="008B4AD2"/>
    <w:rsid w:val="008B4EC3"/>
    <w:rsid w:val="008B585E"/>
    <w:rsid w:val="008B5CE1"/>
    <w:rsid w:val="008B62E7"/>
    <w:rsid w:val="008B6AF6"/>
    <w:rsid w:val="008B6E96"/>
    <w:rsid w:val="008B70DE"/>
    <w:rsid w:val="008B727A"/>
    <w:rsid w:val="008B7F84"/>
    <w:rsid w:val="008C020F"/>
    <w:rsid w:val="008C0B24"/>
    <w:rsid w:val="008C0C17"/>
    <w:rsid w:val="008C1334"/>
    <w:rsid w:val="008C1410"/>
    <w:rsid w:val="008C34BD"/>
    <w:rsid w:val="008C3B74"/>
    <w:rsid w:val="008C3DC0"/>
    <w:rsid w:val="008C4561"/>
    <w:rsid w:val="008C488A"/>
    <w:rsid w:val="008C4BEF"/>
    <w:rsid w:val="008C5A24"/>
    <w:rsid w:val="008C5BF3"/>
    <w:rsid w:val="008C5E7A"/>
    <w:rsid w:val="008C6999"/>
    <w:rsid w:val="008C6A75"/>
    <w:rsid w:val="008C7EAF"/>
    <w:rsid w:val="008D0232"/>
    <w:rsid w:val="008D10DE"/>
    <w:rsid w:val="008D1163"/>
    <w:rsid w:val="008D11D8"/>
    <w:rsid w:val="008D160A"/>
    <w:rsid w:val="008D1883"/>
    <w:rsid w:val="008D18B8"/>
    <w:rsid w:val="008D1F95"/>
    <w:rsid w:val="008D2443"/>
    <w:rsid w:val="008D320A"/>
    <w:rsid w:val="008D354B"/>
    <w:rsid w:val="008D3B1A"/>
    <w:rsid w:val="008D3C27"/>
    <w:rsid w:val="008D3E0F"/>
    <w:rsid w:val="008D4A1B"/>
    <w:rsid w:val="008D4C9D"/>
    <w:rsid w:val="008D5056"/>
    <w:rsid w:val="008D5776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D77"/>
    <w:rsid w:val="008E52D1"/>
    <w:rsid w:val="008E5939"/>
    <w:rsid w:val="008E5993"/>
    <w:rsid w:val="008E5B10"/>
    <w:rsid w:val="008E6766"/>
    <w:rsid w:val="008E69B4"/>
    <w:rsid w:val="008E6E0F"/>
    <w:rsid w:val="008E6E71"/>
    <w:rsid w:val="008E7007"/>
    <w:rsid w:val="008E7532"/>
    <w:rsid w:val="008E755F"/>
    <w:rsid w:val="008E78FA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7463"/>
    <w:rsid w:val="008F74DD"/>
    <w:rsid w:val="008F7597"/>
    <w:rsid w:val="008F76DD"/>
    <w:rsid w:val="008F7D4D"/>
    <w:rsid w:val="009009EF"/>
    <w:rsid w:val="00900D48"/>
    <w:rsid w:val="00900F8E"/>
    <w:rsid w:val="00901560"/>
    <w:rsid w:val="009015F4"/>
    <w:rsid w:val="009017B9"/>
    <w:rsid w:val="00901E88"/>
    <w:rsid w:val="009025FD"/>
    <w:rsid w:val="00902801"/>
    <w:rsid w:val="00902878"/>
    <w:rsid w:val="00902E2B"/>
    <w:rsid w:val="00903001"/>
    <w:rsid w:val="00903564"/>
    <w:rsid w:val="00904BB4"/>
    <w:rsid w:val="009055EF"/>
    <w:rsid w:val="009058AE"/>
    <w:rsid w:val="00905B6C"/>
    <w:rsid w:val="009065C3"/>
    <w:rsid w:val="00907678"/>
    <w:rsid w:val="009078BA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8"/>
    <w:rsid w:val="00912EC6"/>
    <w:rsid w:val="00913470"/>
    <w:rsid w:val="00913597"/>
    <w:rsid w:val="00913C75"/>
    <w:rsid w:val="009144FD"/>
    <w:rsid w:val="00914E0E"/>
    <w:rsid w:val="009151E0"/>
    <w:rsid w:val="0091533C"/>
    <w:rsid w:val="00915626"/>
    <w:rsid w:val="00915907"/>
    <w:rsid w:val="009159B1"/>
    <w:rsid w:val="00915C71"/>
    <w:rsid w:val="00916085"/>
    <w:rsid w:val="00916109"/>
    <w:rsid w:val="0091626D"/>
    <w:rsid w:val="00916A21"/>
    <w:rsid w:val="00916B48"/>
    <w:rsid w:val="00917393"/>
    <w:rsid w:val="00917566"/>
    <w:rsid w:val="00917866"/>
    <w:rsid w:val="00917900"/>
    <w:rsid w:val="00920D15"/>
    <w:rsid w:val="00920EE1"/>
    <w:rsid w:val="00920FF3"/>
    <w:rsid w:val="00921253"/>
    <w:rsid w:val="009214CE"/>
    <w:rsid w:val="009220C7"/>
    <w:rsid w:val="00922A28"/>
    <w:rsid w:val="00922E11"/>
    <w:rsid w:val="00922E23"/>
    <w:rsid w:val="0092325D"/>
    <w:rsid w:val="00923C5B"/>
    <w:rsid w:val="00924365"/>
    <w:rsid w:val="009248D3"/>
    <w:rsid w:val="009253A0"/>
    <w:rsid w:val="009253AA"/>
    <w:rsid w:val="009254EB"/>
    <w:rsid w:val="009256B4"/>
    <w:rsid w:val="00925AFE"/>
    <w:rsid w:val="00925C76"/>
    <w:rsid w:val="00926BA9"/>
    <w:rsid w:val="00926C56"/>
    <w:rsid w:val="00927236"/>
    <w:rsid w:val="009275B7"/>
    <w:rsid w:val="00927690"/>
    <w:rsid w:val="00927EF8"/>
    <w:rsid w:val="0093081A"/>
    <w:rsid w:val="00930B05"/>
    <w:rsid w:val="00930EDB"/>
    <w:rsid w:val="0093186C"/>
    <w:rsid w:val="00931938"/>
    <w:rsid w:val="009323A0"/>
    <w:rsid w:val="009324DF"/>
    <w:rsid w:val="009326ED"/>
    <w:rsid w:val="00932995"/>
    <w:rsid w:val="00932A0E"/>
    <w:rsid w:val="00933D51"/>
    <w:rsid w:val="009348E2"/>
    <w:rsid w:val="00934FD4"/>
    <w:rsid w:val="00935405"/>
    <w:rsid w:val="0093597A"/>
    <w:rsid w:val="00935D1B"/>
    <w:rsid w:val="00935D52"/>
    <w:rsid w:val="0093651C"/>
    <w:rsid w:val="00936619"/>
    <w:rsid w:val="009369D4"/>
    <w:rsid w:val="00936F90"/>
    <w:rsid w:val="0093700E"/>
    <w:rsid w:val="00937566"/>
    <w:rsid w:val="009376DF"/>
    <w:rsid w:val="00937C88"/>
    <w:rsid w:val="00937DBF"/>
    <w:rsid w:val="00940433"/>
    <w:rsid w:val="00940677"/>
    <w:rsid w:val="00941628"/>
    <w:rsid w:val="00941F2F"/>
    <w:rsid w:val="009424D8"/>
    <w:rsid w:val="009424EB"/>
    <w:rsid w:val="009430FE"/>
    <w:rsid w:val="00944477"/>
    <w:rsid w:val="009444BA"/>
    <w:rsid w:val="0094492D"/>
    <w:rsid w:val="00944A9F"/>
    <w:rsid w:val="00944E1C"/>
    <w:rsid w:val="00945482"/>
    <w:rsid w:val="00945A7E"/>
    <w:rsid w:val="0094659A"/>
    <w:rsid w:val="00946CC7"/>
    <w:rsid w:val="009479CA"/>
    <w:rsid w:val="00947AB0"/>
    <w:rsid w:val="00947C72"/>
    <w:rsid w:val="00947D96"/>
    <w:rsid w:val="00947DEC"/>
    <w:rsid w:val="009502E0"/>
    <w:rsid w:val="00950585"/>
    <w:rsid w:val="00950B4A"/>
    <w:rsid w:val="00951095"/>
    <w:rsid w:val="00951236"/>
    <w:rsid w:val="009513AD"/>
    <w:rsid w:val="00951F7D"/>
    <w:rsid w:val="0095260E"/>
    <w:rsid w:val="0095265E"/>
    <w:rsid w:val="00952941"/>
    <w:rsid w:val="00952A7A"/>
    <w:rsid w:val="00952D51"/>
    <w:rsid w:val="009531C2"/>
    <w:rsid w:val="00953D13"/>
    <w:rsid w:val="009546CB"/>
    <w:rsid w:val="009553B2"/>
    <w:rsid w:val="00955631"/>
    <w:rsid w:val="00956243"/>
    <w:rsid w:val="009562B6"/>
    <w:rsid w:val="0095646A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25E9"/>
    <w:rsid w:val="009628E4"/>
    <w:rsid w:val="009637BE"/>
    <w:rsid w:val="009637CD"/>
    <w:rsid w:val="00963941"/>
    <w:rsid w:val="00963B68"/>
    <w:rsid w:val="00963FAF"/>
    <w:rsid w:val="009649B4"/>
    <w:rsid w:val="00965026"/>
    <w:rsid w:val="0096516F"/>
    <w:rsid w:val="0096518E"/>
    <w:rsid w:val="00965B49"/>
    <w:rsid w:val="00965D1C"/>
    <w:rsid w:val="00966442"/>
    <w:rsid w:val="00966A1F"/>
    <w:rsid w:val="00967192"/>
    <w:rsid w:val="00967476"/>
    <w:rsid w:val="00967B39"/>
    <w:rsid w:val="00967D5C"/>
    <w:rsid w:val="00967FC7"/>
    <w:rsid w:val="009700FE"/>
    <w:rsid w:val="0097053D"/>
    <w:rsid w:val="0097055C"/>
    <w:rsid w:val="00970744"/>
    <w:rsid w:val="00970762"/>
    <w:rsid w:val="00970AE9"/>
    <w:rsid w:val="00971464"/>
    <w:rsid w:val="00971F48"/>
    <w:rsid w:val="009728B8"/>
    <w:rsid w:val="00972CA4"/>
    <w:rsid w:val="009732C2"/>
    <w:rsid w:val="009732F7"/>
    <w:rsid w:val="009735B9"/>
    <w:rsid w:val="00973C4E"/>
    <w:rsid w:val="009746AA"/>
    <w:rsid w:val="0097487D"/>
    <w:rsid w:val="009756F1"/>
    <w:rsid w:val="009762D3"/>
    <w:rsid w:val="0097644A"/>
    <w:rsid w:val="009768B4"/>
    <w:rsid w:val="00976AF5"/>
    <w:rsid w:val="00976B6F"/>
    <w:rsid w:val="00977A3D"/>
    <w:rsid w:val="00980216"/>
    <w:rsid w:val="00980861"/>
    <w:rsid w:val="009808DD"/>
    <w:rsid w:val="00980C9F"/>
    <w:rsid w:val="0098114E"/>
    <w:rsid w:val="009819A7"/>
    <w:rsid w:val="00981B9E"/>
    <w:rsid w:val="00981D60"/>
    <w:rsid w:val="00981DCC"/>
    <w:rsid w:val="00981ED2"/>
    <w:rsid w:val="00982385"/>
    <w:rsid w:val="00982421"/>
    <w:rsid w:val="009825BF"/>
    <w:rsid w:val="00982862"/>
    <w:rsid w:val="00984269"/>
    <w:rsid w:val="009845D0"/>
    <w:rsid w:val="00984995"/>
    <w:rsid w:val="00985122"/>
    <w:rsid w:val="0098534F"/>
    <w:rsid w:val="009869A2"/>
    <w:rsid w:val="009869D7"/>
    <w:rsid w:val="00986D27"/>
    <w:rsid w:val="00986EC9"/>
    <w:rsid w:val="00987507"/>
    <w:rsid w:val="00987835"/>
    <w:rsid w:val="00987B92"/>
    <w:rsid w:val="009900A3"/>
    <w:rsid w:val="009900DE"/>
    <w:rsid w:val="00990C2F"/>
    <w:rsid w:val="00990CB2"/>
    <w:rsid w:val="00990F74"/>
    <w:rsid w:val="00991104"/>
    <w:rsid w:val="00991265"/>
    <w:rsid w:val="009912EF"/>
    <w:rsid w:val="00991A13"/>
    <w:rsid w:val="00991E7B"/>
    <w:rsid w:val="00992544"/>
    <w:rsid w:val="00992BEA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FD8"/>
    <w:rsid w:val="009A02E3"/>
    <w:rsid w:val="009A0E1E"/>
    <w:rsid w:val="009A1CF9"/>
    <w:rsid w:val="009A27D0"/>
    <w:rsid w:val="009A2863"/>
    <w:rsid w:val="009A2C8E"/>
    <w:rsid w:val="009A2E82"/>
    <w:rsid w:val="009A3943"/>
    <w:rsid w:val="009A3B8B"/>
    <w:rsid w:val="009A4113"/>
    <w:rsid w:val="009A4EA6"/>
    <w:rsid w:val="009A4FFA"/>
    <w:rsid w:val="009A50BF"/>
    <w:rsid w:val="009A5525"/>
    <w:rsid w:val="009A72AB"/>
    <w:rsid w:val="009A799B"/>
    <w:rsid w:val="009A7AEB"/>
    <w:rsid w:val="009A7EF8"/>
    <w:rsid w:val="009B0351"/>
    <w:rsid w:val="009B097B"/>
    <w:rsid w:val="009B0E15"/>
    <w:rsid w:val="009B1413"/>
    <w:rsid w:val="009B17B3"/>
    <w:rsid w:val="009B196F"/>
    <w:rsid w:val="009B1FCD"/>
    <w:rsid w:val="009B276E"/>
    <w:rsid w:val="009B3325"/>
    <w:rsid w:val="009B377E"/>
    <w:rsid w:val="009B3895"/>
    <w:rsid w:val="009B3FAA"/>
    <w:rsid w:val="009B4212"/>
    <w:rsid w:val="009B46F4"/>
    <w:rsid w:val="009B4C2C"/>
    <w:rsid w:val="009B50AA"/>
    <w:rsid w:val="009B55A0"/>
    <w:rsid w:val="009B5646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A89"/>
    <w:rsid w:val="009C2401"/>
    <w:rsid w:val="009C3467"/>
    <w:rsid w:val="009C3705"/>
    <w:rsid w:val="009C3859"/>
    <w:rsid w:val="009C3E14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378"/>
    <w:rsid w:val="009D0677"/>
    <w:rsid w:val="009D06C2"/>
    <w:rsid w:val="009D07F9"/>
    <w:rsid w:val="009D161D"/>
    <w:rsid w:val="009D16A3"/>
    <w:rsid w:val="009D2335"/>
    <w:rsid w:val="009D2E2A"/>
    <w:rsid w:val="009D32E4"/>
    <w:rsid w:val="009D33D4"/>
    <w:rsid w:val="009D3865"/>
    <w:rsid w:val="009D3871"/>
    <w:rsid w:val="009D3E00"/>
    <w:rsid w:val="009D45F8"/>
    <w:rsid w:val="009D46EF"/>
    <w:rsid w:val="009D4B5F"/>
    <w:rsid w:val="009D60E5"/>
    <w:rsid w:val="009D68E8"/>
    <w:rsid w:val="009D6BCD"/>
    <w:rsid w:val="009E00B2"/>
    <w:rsid w:val="009E0264"/>
    <w:rsid w:val="009E046D"/>
    <w:rsid w:val="009E0480"/>
    <w:rsid w:val="009E0B20"/>
    <w:rsid w:val="009E0CAF"/>
    <w:rsid w:val="009E0DD5"/>
    <w:rsid w:val="009E1E63"/>
    <w:rsid w:val="009E2068"/>
    <w:rsid w:val="009E213D"/>
    <w:rsid w:val="009E2CC1"/>
    <w:rsid w:val="009E2E5F"/>
    <w:rsid w:val="009E3074"/>
    <w:rsid w:val="009E30E4"/>
    <w:rsid w:val="009E378A"/>
    <w:rsid w:val="009E4008"/>
    <w:rsid w:val="009E4BF9"/>
    <w:rsid w:val="009E4D5E"/>
    <w:rsid w:val="009E566D"/>
    <w:rsid w:val="009E5943"/>
    <w:rsid w:val="009E6433"/>
    <w:rsid w:val="009E6EF2"/>
    <w:rsid w:val="009E7B0E"/>
    <w:rsid w:val="009E7C68"/>
    <w:rsid w:val="009E7CEA"/>
    <w:rsid w:val="009F0A7A"/>
    <w:rsid w:val="009F1533"/>
    <w:rsid w:val="009F1971"/>
    <w:rsid w:val="009F1BDE"/>
    <w:rsid w:val="009F1E77"/>
    <w:rsid w:val="009F2803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5FDB"/>
    <w:rsid w:val="009F63F4"/>
    <w:rsid w:val="009F65BC"/>
    <w:rsid w:val="009F6763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315"/>
    <w:rsid w:val="00A03D05"/>
    <w:rsid w:val="00A04507"/>
    <w:rsid w:val="00A0457D"/>
    <w:rsid w:val="00A054F4"/>
    <w:rsid w:val="00A054FD"/>
    <w:rsid w:val="00A05519"/>
    <w:rsid w:val="00A056D7"/>
    <w:rsid w:val="00A05EBF"/>
    <w:rsid w:val="00A06560"/>
    <w:rsid w:val="00A06A0E"/>
    <w:rsid w:val="00A071F2"/>
    <w:rsid w:val="00A07416"/>
    <w:rsid w:val="00A07540"/>
    <w:rsid w:val="00A075D5"/>
    <w:rsid w:val="00A07695"/>
    <w:rsid w:val="00A0776C"/>
    <w:rsid w:val="00A07938"/>
    <w:rsid w:val="00A10B88"/>
    <w:rsid w:val="00A10C0E"/>
    <w:rsid w:val="00A11340"/>
    <w:rsid w:val="00A1179C"/>
    <w:rsid w:val="00A11E48"/>
    <w:rsid w:val="00A12226"/>
    <w:rsid w:val="00A122C2"/>
    <w:rsid w:val="00A124D4"/>
    <w:rsid w:val="00A128C9"/>
    <w:rsid w:val="00A12908"/>
    <w:rsid w:val="00A12C28"/>
    <w:rsid w:val="00A134CE"/>
    <w:rsid w:val="00A136F6"/>
    <w:rsid w:val="00A139AC"/>
    <w:rsid w:val="00A13E6C"/>
    <w:rsid w:val="00A14440"/>
    <w:rsid w:val="00A14B3C"/>
    <w:rsid w:val="00A160C8"/>
    <w:rsid w:val="00A16C03"/>
    <w:rsid w:val="00A16DBB"/>
    <w:rsid w:val="00A17108"/>
    <w:rsid w:val="00A17338"/>
    <w:rsid w:val="00A175EA"/>
    <w:rsid w:val="00A17947"/>
    <w:rsid w:val="00A17B07"/>
    <w:rsid w:val="00A2074D"/>
    <w:rsid w:val="00A20BE1"/>
    <w:rsid w:val="00A21649"/>
    <w:rsid w:val="00A218D3"/>
    <w:rsid w:val="00A21D4E"/>
    <w:rsid w:val="00A220A5"/>
    <w:rsid w:val="00A22430"/>
    <w:rsid w:val="00A22A20"/>
    <w:rsid w:val="00A23053"/>
    <w:rsid w:val="00A2308B"/>
    <w:rsid w:val="00A234A1"/>
    <w:rsid w:val="00A234CD"/>
    <w:rsid w:val="00A246DB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408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F5B"/>
    <w:rsid w:val="00A31FAC"/>
    <w:rsid w:val="00A324F6"/>
    <w:rsid w:val="00A32EFD"/>
    <w:rsid w:val="00A33173"/>
    <w:rsid w:val="00A331CF"/>
    <w:rsid w:val="00A332E9"/>
    <w:rsid w:val="00A3359D"/>
    <w:rsid w:val="00A33E18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40405"/>
    <w:rsid w:val="00A40757"/>
    <w:rsid w:val="00A40D19"/>
    <w:rsid w:val="00A41159"/>
    <w:rsid w:val="00A415A7"/>
    <w:rsid w:val="00A41778"/>
    <w:rsid w:val="00A417F8"/>
    <w:rsid w:val="00A41A51"/>
    <w:rsid w:val="00A4229C"/>
    <w:rsid w:val="00A426A2"/>
    <w:rsid w:val="00A42E68"/>
    <w:rsid w:val="00A44536"/>
    <w:rsid w:val="00A44650"/>
    <w:rsid w:val="00A44AA2"/>
    <w:rsid w:val="00A44B79"/>
    <w:rsid w:val="00A45922"/>
    <w:rsid w:val="00A467D7"/>
    <w:rsid w:val="00A47ABA"/>
    <w:rsid w:val="00A47FA8"/>
    <w:rsid w:val="00A50001"/>
    <w:rsid w:val="00A5014C"/>
    <w:rsid w:val="00A50766"/>
    <w:rsid w:val="00A50F66"/>
    <w:rsid w:val="00A511F8"/>
    <w:rsid w:val="00A51EED"/>
    <w:rsid w:val="00A5201D"/>
    <w:rsid w:val="00A5221B"/>
    <w:rsid w:val="00A52873"/>
    <w:rsid w:val="00A528C8"/>
    <w:rsid w:val="00A52AB3"/>
    <w:rsid w:val="00A530E1"/>
    <w:rsid w:val="00A531FC"/>
    <w:rsid w:val="00A53485"/>
    <w:rsid w:val="00A53751"/>
    <w:rsid w:val="00A53E25"/>
    <w:rsid w:val="00A53F20"/>
    <w:rsid w:val="00A545FC"/>
    <w:rsid w:val="00A54910"/>
    <w:rsid w:val="00A553C4"/>
    <w:rsid w:val="00A55AB5"/>
    <w:rsid w:val="00A55C04"/>
    <w:rsid w:val="00A56066"/>
    <w:rsid w:val="00A560B3"/>
    <w:rsid w:val="00A56372"/>
    <w:rsid w:val="00A56566"/>
    <w:rsid w:val="00A56EAF"/>
    <w:rsid w:val="00A56F6B"/>
    <w:rsid w:val="00A5747F"/>
    <w:rsid w:val="00A578B1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415"/>
    <w:rsid w:val="00A65D5E"/>
    <w:rsid w:val="00A65D8C"/>
    <w:rsid w:val="00A65DCD"/>
    <w:rsid w:val="00A66143"/>
    <w:rsid w:val="00A66AEA"/>
    <w:rsid w:val="00A66BF6"/>
    <w:rsid w:val="00A66F03"/>
    <w:rsid w:val="00A67209"/>
    <w:rsid w:val="00A67656"/>
    <w:rsid w:val="00A67871"/>
    <w:rsid w:val="00A67992"/>
    <w:rsid w:val="00A67DD7"/>
    <w:rsid w:val="00A70295"/>
    <w:rsid w:val="00A705CB"/>
    <w:rsid w:val="00A70A73"/>
    <w:rsid w:val="00A71AEB"/>
    <w:rsid w:val="00A723F0"/>
    <w:rsid w:val="00A73063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58F"/>
    <w:rsid w:val="00A81995"/>
    <w:rsid w:val="00A81CF2"/>
    <w:rsid w:val="00A81DB9"/>
    <w:rsid w:val="00A81F33"/>
    <w:rsid w:val="00A82595"/>
    <w:rsid w:val="00A82671"/>
    <w:rsid w:val="00A82A2C"/>
    <w:rsid w:val="00A82CE5"/>
    <w:rsid w:val="00A82FA1"/>
    <w:rsid w:val="00A8409E"/>
    <w:rsid w:val="00A84A92"/>
    <w:rsid w:val="00A8510F"/>
    <w:rsid w:val="00A85F4D"/>
    <w:rsid w:val="00A86265"/>
    <w:rsid w:val="00A86459"/>
    <w:rsid w:val="00A86733"/>
    <w:rsid w:val="00A867D9"/>
    <w:rsid w:val="00A86C1B"/>
    <w:rsid w:val="00A8721D"/>
    <w:rsid w:val="00A872CD"/>
    <w:rsid w:val="00A87826"/>
    <w:rsid w:val="00A879B3"/>
    <w:rsid w:val="00A87F49"/>
    <w:rsid w:val="00A90552"/>
    <w:rsid w:val="00A909C3"/>
    <w:rsid w:val="00A90B72"/>
    <w:rsid w:val="00A91347"/>
    <w:rsid w:val="00A919B3"/>
    <w:rsid w:val="00A92840"/>
    <w:rsid w:val="00A92DA9"/>
    <w:rsid w:val="00A92EA7"/>
    <w:rsid w:val="00A92F6E"/>
    <w:rsid w:val="00A936E4"/>
    <w:rsid w:val="00A938CA"/>
    <w:rsid w:val="00A93B63"/>
    <w:rsid w:val="00A941B7"/>
    <w:rsid w:val="00A944C1"/>
    <w:rsid w:val="00A94AF2"/>
    <w:rsid w:val="00A95279"/>
    <w:rsid w:val="00A954BA"/>
    <w:rsid w:val="00A956BA"/>
    <w:rsid w:val="00A9597D"/>
    <w:rsid w:val="00A95EA4"/>
    <w:rsid w:val="00A95FBB"/>
    <w:rsid w:val="00A967E8"/>
    <w:rsid w:val="00A96F1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36D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C34"/>
    <w:rsid w:val="00AA5F8F"/>
    <w:rsid w:val="00AA5FDD"/>
    <w:rsid w:val="00AA6589"/>
    <w:rsid w:val="00AA6BF2"/>
    <w:rsid w:val="00AA6D4B"/>
    <w:rsid w:val="00AA6FD2"/>
    <w:rsid w:val="00AA7714"/>
    <w:rsid w:val="00AA79CC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316"/>
    <w:rsid w:val="00AB3931"/>
    <w:rsid w:val="00AB4279"/>
    <w:rsid w:val="00AB4581"/>
    <w:rsid w:val="00AB54AF"/>
    <w:rsid w:val="00AB57B6"/>
    <w:rsid w:val="00AB59C9"/>
    <w:rsid w:val="00AB5EA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3BA"/>
    <w:rsid w:val="00AD158A"/>
    <w:rsid w:val="00AD171B"/>
    <w:rsid w:val="00AD1A1A"/>
    <w:rsid w:val="00AD1AF3"/>
    <w:rsid w:val="00AD1B0C"/>
    <w:rsid w:val="00AD1C46"/>
    <w:rsid w:val="00AD1E30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F7D"/>
    <w:rsid w:val="00AD65E3"/>
    <w:rsid w:val="00AD66C0"/>
    <w:rsid w:val="00AD671E"/>
    <w:rsid w:val="00AD70CC"/>
    <w:rsid w:val="00AE083E"/>
    <w:rsid w:val="00AE127C"/>
    <w:rsid w:val="00AE12C0"/>
    <w:rsid w:val="00AE2154"/>
    <w:rsid w:val="00AE31EA"/>
    <w:rsid w:val="00AE3258"/>
    <w:rsid w:val="00AE34E0"/>
    <w:rsid w:val="00AE35E9"/>
    <w:rsid w:val="00AE3873"/>
    <w:rsid w:val="00AE3AAA"/>
    <w:rsid w:val="00AE3D35"/>
    <w:rsid w:val="00AE3E37"/>
    <w:rsid w:val="00AE4279"/>
    <w:rsid w:val="00AE4AC5"/>
    <w:rsid w:val="00AE5830"/>
    <w:rsid w:val="00AE5B12"/>
    <w:rsid w:val="00AE6456"/>
    <w:rsid w:val="00AE75DE"/>
    <w:rsid w:val="00AE7A80"/>
    <w:rsid w:val="00AF0047"/>
    <w:rsid w:val="00AF0237"/>
    <w:rsid w:val="00AF0260"/>
    <w:rsid w:val="00AF059B"/>
    <w:rsid w:val="00AF096B"/>
    <w:rsid w:val="00AF0C2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2DFA"/>
    <w:rsid w:val="00AF367B"/>
    <w:rsid w:val="00AF3E2C"/>
    <w:rsid w:val="00AF4253"/>
    <w:rsid w:val="00AF4BFB"/>
    <w:rsid w:val="00AF5253"/>
    <w:rsid w:val="00AF611D"/>
    <w:rsid w:val="00AF6A7F"/>
    <w:rsid w:val="00AF7D14"/>
    <w:rsid w:val="00B000DF"/>
    <w:rsid w:val="00B00667"/>
    <w:rsid w:val="00B012DC"/>
    <w:rsid w:val="00B01F80"/>
    <w:rsid w:val="00B02B1A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8D2"/>
    <w:rsid w:val="00B06DB1"/>
    <w:rsid w:val="00B071FE"/>
    <w:rsid w:val="00B0720A"/>
    <w:rsid w:val="00B0722D"/>
    <w:rsid w:val="00B0752C"/>
    <w:rsid w:val="00B102FA"/>
    <w:rsid w:val="00B10395"/>
    <w:rsid w:val="00B106A8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D7B"/>
    <w:rsid w:val="00B11EA6"/>
    <w:rsid w:val="00B121B5"/>
    <w:rsid w:val="00B12319"/>
    <w:rsid w:val="00B126AA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77C"/>
    <w:rsid w:val="00B16B3A"/>
    <w:rsid w:val="00B16E24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80C"/>
    <w:rsid w:val="00B2361C"/>
    <w:rsid w:val="00B23748"/>
    <w:rsid w:val="00B23A5D"/>
    <w:rsid w:val="00B2408A"/>
    <w:rsid w:val="00B244BD"/>
    <w:rsid w:val="00B24745"/>
    <w:rsid w:val="00B24DE3"/>
    <w:rsid w:val="00B24E6B"/>
    <w:rsid w:val="00B254B4"/>
    <w:rsid w:val="00B2590B"/>
    <w:rsid w:val="00B25D8C"/>
    <w:rsid w:val="00B260FC"/>
    <w:rsid w:val="00B2625D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63F"/>
    <w:rsid w:val="00B317D8"/>
    <w:rsid w:val="00B32631"/>
    <w:rsid w:val="00B328B1"/>
    <w:rsid w:val="00B328E9"/>
    <w:rsid w:val="00B32DB1"/>
    <w:rsid w:val="00B334AC"/>
    <w:rsid w:val="00B33809"/>
    <w:rsid w:val="00B338C7"/>
    <w:rsid w:val="00B349CD"/>
    <w:rsid w:val="00B34F8C"/>
    <w:rsid w:val="00B35943"/>
    <w:rsid w:val="00B368DD"/>
    <w:rsid w:val="00B36AD2"/>
    <w:rsid w:val="00B36ADA"/>
    <w:rsid w:val="00B36BC5"/>
    <w:rsid w:val="00B36E1E"/>
    <w:rsid w:val="00B37550"/>
    <w:rsid w:val="00B37BD0"/>
    <w:rsid w:val="00B40601"/>
    <w:rsid w:val="00B40A97"/>
    <w:rsid w:val="00B40D84"/>
    <w:rsid w:val="00B40E41"/>
    <w:rsid w:val="00B41144"/>
    <w:rsid w:val="00B41526"/>
    <w:rsid w:val="00B41D7B"/>
    <w:rsid w:val="00B41FB0"/>
    <w:rsid w:val="00B42ACD"/>
    <w:rsid w:val="00B4331F"/>
    <w:rsid w:val="00B4355F"/>
    <w:rsid w:val="00B43C7F"/>
    <w:rsid w:val="00B43E90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50B64"/>
    <w:rsid w:val="00B50CB6"/>
    <w:rsid w:val="00B50D2D"/>
    <w:rsid w:val="00B50D7D"/>
    <w:rsid w:val="00B518D2"/>
    <w:rsid w:val="00B53311"/>
    <w:rsid w:val="00B53F4A"/>
    <w:rsid w:val="00B5413C"/>
    <w:rsid w:val="00B546AB"/>
    <w:rsid w:val="00B54805"/>
    <w:rsid w:val="00B549BE"/>
    <w:rsid w:val="00B54B0D"/>
    <w:rsid w:val="00B54B5D"/>
    <w:rsid w:val="00B54F86"/>
    <w:rsid w:val="00B55B1E"/>
    <w:rsid w:val="00B5613F"/>
    <w:rsid w:val="00B56454"/>
    <w:rsid w:val="00B565CD"/>
    <w:rsid w:val="00B56677"/>
    <w:rsid w:val="00B57E8C"/>
    <w:rsid w:val="00B602F0"/>
    <w:rsid w:val="00B60E50"/>
    <w:rsid w:val="00B6166D"/>
    <w:rsid w:val="00B6183C"/>
    <w:rsid w:val="00B6291E"/>
    <w:rsid w:val="00B62D1D"/>
    <w:rsid w:val="00B6343D"/>
    <w:rsid w:val="00B634BF"/>
    <w:rsid w:val="00B634FC"/>
    <w:rsid w:val="00B64332"/>
    <w:rsid w:val="00B64E90"/>
    <w:rsid w:val="00B65139"/>
    <w:rsid w:val="00B65159"/>
    <w:rsid w:val="00B664D8"/>
    <w:rsid w:val="00B66BBE"/>
    <w:rsid w:val="00B67293"/>
    <w:rsid w:val="00B70FEF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3B3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80D83"/>
    <w:rsid w:val="00B81410"/>
    <w:rsid w:val="00B81459"/>
    <w:rsid w:val="00B816E5"/>
    <w:rsid w:val="00B82195"/>
    <w:rsid w:val="00B83514"/>
    <w:rsid w:val="00B83782"/>
    <w:rsid w:val="00B83BF4"/>
    <w:rsid w:val="00B83F8E"/>
    <w:rsid w:val="00B84960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12CD"/>
    <w:rsid w:val="00B9134C"/>
    <w:rsid w:val="00B91667"/>
    <w:rsid w:val="00B91FDD"/>
    <w:rsid w:val="00B92935"/>
    <w:rsid w:val="00B9310A"/>
    <w:rsid w:val="00B93685"/>
    <w:rsid w:val="00B9369E"/>
    <w:rsid w:val="00B938BC"/>
    <w:rsid w:val="00B94856"/>
    <w:rsid w:val="00B94C55"/>
    <w:rsid w:val="00B94D51"/>
    <w:rsid w:val="00B94E2E"/>
    <w:rsid w:val="00B95295"/>
    <w:rsid w:val="00B9571F"/>
    <w:rsid w:val="00B95E63"/>
    <w:rsid w:val="00B96511"/>
    <w:rsid w:val="00B96A29"/>
    <w:rsid w:val="00B97417"/>
    <w:rsid w:val="00B97FE8"/>
    <w:rsid w:val="00BA0256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744"/>
    <w:rsid w:val="00BA3C3F"/>
    <w:rsid w:val="00BA4233"/>
    <w:rsid w:val="00BA4780"/>
    <w:rsid w:val="00BA4E2D"/>
    <w:rsid w:val="00BA56BA"/>
    <w:rsid w:val="00BA5E1D"/>
    <w:rsid w:val="00BA5FB9"/>
    <w:rsid w:val="00BA63BC"/>
    <w:rsid w:val="00BA6A7D"/>
    <w:rsid w:val="00BA6B31"/>
    <w:rsid w:val="00BA6FE8"/>
    <w:rsid w:val="00BA7226"/>
    <w:rsid w:val="00BA793A"/>
    <w:rsid w:val="00BA7E26"/>
    <w:rsid w:val="00BA7E73"/>
    <w:rsid w:val="00BB07D5"/>
    <w:rsid w:val="00BB0A00"/>
    <w:rsid w:val="00BB14AA"/>
    <w:rsid w:val="00BB19D7"/>
    <w:rsid w:val="00BB24B2"/>
    <w:rsid w:val="00BB2A64"/>
    <w:rsid w:val="00BB305C"/>
    <w:rsid w:val="00BB316A"/>
    <w:rsid w:val="00BB32E1"/>
    <w:rsid w:val="00BB34AC"/>
    <w:rsid w:val="00BB35E0"/>
    <w:rsid w:val="00BB3A0C"/>
    <w:rsid w:val="00BB3AE7"/>
    <w:rsid w:val="00BB3BDE"/>
    <w:rsid w:val="00BB3CA0"/>
    <w:rsid w:val="00BB4FA5"/>
    <w:rsid w:val="00BB61EB"/>
    <w:rsid w:val="00BB664F"/>
    <w:rsid w:val="00BB6791"/>
    <w:rsid w:val="00BB6CA2"/>
    <w:rsid w:val="00BB72EC"/>
    <w:rsid w:val="00BB7608"/>
    <w:rsid w:val="00BB7DA9"/>
    <w:rsid w:val="00BB7ED2"/>
    <w:rsid w:val="00BB7FC5"/>
    <w:rsid w:val="00BC1419"/>
    <w:rsid w:val="00BC150A"/>
    <w:rsid w:val="00BC1552"/>
    <w:rsid w:val="00BC173E"/>
    <w:rsid w:val="00BC1790"/>
    <w:rsid w:val="00BC1ADC"/>
    <w:rsid w:val="00BC1C29"/>
    <w:rsid w:val="00BC1F13"/>
    <w:rsid w:val="00BC2013"/>
    <w:rsid w:val="00BC2113"/>
    <w:rsid w:val="00BC265E"/>
    <w:rsid w:val="00BC2665"/>
    <w:rsid w:val="00BC276A"/>
    <w:rsid w:val="00BC28A4"/>
    <w:rsid w:val="00BC2C16"/>
    <w:rsid w:val="00BC31A7"/>
    <w:rsid w:val="00BC33F8"/>
    <w:rsid w:val="00BC3B12"/>
    <w:rsid w:val="00BC4068"/>
    <w:rsid w:val="00BC4D88"/>
    <w:rsid w:val="00BC585A"/>
    <w:rsid w:val="00BC5C2C"/>
    <w:rsid w:val="00BC5E4D"/>
    <w:rsid w:val="00BC6234"/>
    <w:rsid w:val="00BC69E1"/>
    <w:rsid w:val="00BC6D78"/>
    <w:rsid w:val="00BC6E43"/>
    <w:rsid w:val="00BC7151"/>
    <w:rsid w:val="00BC73E2"/>
    <w:rsid w:val="00BC7DAD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DC"/>
    <w:rsid w:val="00BD408E"/>
    <w:rsid w:val="00BD40CC"/>
    <w:rsid w:val="00BD49D5"/>
    <w:rsid w:val="00BD4A84"/>
    <w:rsid w:val="00BD4AC8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D7D75"/>
    <w:rsid w:val="00BD7DEC"/>
    <w:rsid w:val="00BE03F1"/>
    <w:rsid w:val="00BE0A43"/>
    <w:rsid w:val="00BE0B9D"/>
    <w:rsid w:val="00BE0FB5"/>
    <w:rsid w:val="00BE1098"/>
    <w:rsid w:val="00BE1BFD"/>
    <w:rsid w:val="00BE1FC9"/>
    <w:rsid w:val="00BE2250"/>
    <w:rsid w:val="00BE2A73"/>
    <w:rsid w:val="00BE2AC1"/>
    <w:rsid w:val="00BE2EFE"/>
    <w:rsid w:val="00BE30BB"/>
    <w:rsid w:val="00BE3216"/>
    <w:rsid w:val="00BE373D"/>
    <w:rsid w:val="00BE39F0"/>
    <w:rsid w:val="00BE3A5E"/>
    <w:rsid w:val="00BE3EE0"/>
    <w:rsid w:val="00BE3F78"/>
    <w:rsid w:val="00BE3FEF"/>
    <w:rsid w:val="00BE404C"/>
    <w:rsid w:val="00BE480E"/>
    <w:rsid w:val="00BE4AC5"/>
    <w:rsid w:val="00BE4F06"/>
    <w:rsid w:val="00BE5A1F"/>
    <w:rsid w:val="00BE5C37"/>
    <w:rsid w:val="00BE5E69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11"/>
    <w:rsid w:val="00BF5126"/>
    <w:rsid w:val="00BF58AB"/>
    <w:rsid w:val="00BF5F4A"/>
    <w:rsid w:val="00BF6CE3"/>
    <w:rsid w:val="00BF6F48"/>
    <w:rsid w:val="00BF734E"/>
    <w:rsid w:val="00BF78C8"/>
    <w:rsid w:val="00BF7994"/>
    <w:rsid w:val="00BF7B1A"/>
    <w:rsid w:val="00BF7F53"/>
    <w:rsid w:val="00C004C1"/>
    <w:rsid w:val="00C008C9"/>
    <w:rsid w:val="00C00A27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706"/>
    <w:rsid w:val="00C06D2D"/>
    <w:rsid w:val="00C0731B"/>
    <w:rsid w:val="00C078A8"/>
    <w:rsid w:val="00C106DE"/>
    <w:rsid w:val="00C11496"/>
    <w:rsid w:val="00C1170F"/>
    <w:rsid w:val="00C11EFB"/>
    <w:rsid w:val="00C12810"/>
    <w:rsid w:val="00C1296A"/>
    <w:rsid w:val="00C12D5C"/>
    <w:rsid w:val="00C13C26"/>
    <w:rsid w:val="00C1431A"/>
    <w:rsid w:val="00C1453F"/>
    <w:rsid w:val="00C14593"/>
    <w:rsid w:val="00C14DB2"/>
    <w:rsid w:val="00C150C0"/>
    <w:rsid w:val="00C15589"/>
    <w:rsid w:val="00C15723"/>
    <w:rsid w:val="00C15A55"/>
    <w:rsid w:val="00C15A6A"/>
    <w:rsid w:val="00C15B52"/>
    <w:rsid w:val="00C16F0F"/>
    <w:rsid w:val="00C170A5"/>
    <w:rsid w:val="00C17B23"/>
    <w:rsid w:val="00C210C9"/>
    <w:rsid w:val="00C211C4"/>
    <w:rsid w:val="00C211DE"/>
    <w:rsid w:val="00C21314"/>
    <w:rsid w:val="00C2133A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A95"/>
    <w:rsid w:val="00C24C0C"/>
    <w:rsid w:val="00C24ED8"/>
    <w:rsid w:val="00C256EC"/>
    <w:rsid w:val="00C259E5"/>
    <w:rsid w:val="00C260A3"/>
    <w:rsid w:val="00C26180"/>
    <w:rsid w:val="00C2623C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BAD"/>
    <w:rsid w:val="00C328FE"/>
    <w:rsid w:val="00C32CA9"/>
    <w:rsid w:val="00C32EA3"/>
    <w:rsid w:val="00C33777"/>
    <w:rsid w:val="00C33799"/>
    <w:rsid w:val="00C33C4C"/>
    <w:rsid w:val="00C34496"/>
    <w:rsid w:val="00C348DF"/>
    <w:rsid w:val="00C34B14"/>
    <w:rsid w:val="00C358E8"/>
    <w:rsid w:val="00C36121"/>
    <w:rsid w:val="00C36A50"/>
    <w:rsid w:val="00C36B32"/>
    <w:rsid w:val="00C37420"/>
    <w:rsid w:val="00C37F8D"/>
    <w:rsid w:val="00C4002B"/>
    <w:rsid w:val="00C40165"/>
    <w:rsid w:val="00C40414"/>
    <w:rsid w:val="00C405DA"/>
    <w:rsid w:val="00C4067E"/>
    <w:rsid w:val="00C40C86"/>
    <w:rsid w:val="00C41596"/>
    <w:rsid w:val="00C415BE"/>
    <w:rsid w:val="00C418CF"/>
    <w:rsid w:val="00C4195F"/>
    <w:rsid w:val="00C41F09"/>
    <w:rsid w:val="00C42081"/>
    <w:rsid w:val="00C42529"/>
    <w:rsid w:val="00C426EA"/>
    <w:rsid w:val="00C42A26"/>
    <w:rsid w:val="00C42C0A"/>
    <w:rsid w:val="00C432E7"/>
    <w:rsid w:val="00C432F7"/>
    <w:rsid w:val="00C44705"/>
    <w:rsid w:val="00C449C2"/>
    <w:rsid w:val="00C44AE1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BA"/>
    <w:rsid w:val="00C52623"/>
    <w:rsid w:val="00C529E5"/>
    <w:rsid w:val="00C53056"/>
    <w:rsid w:val="00C5324C"/>
    <w:rsid w:val="00C53576"/>
    <w:rsid w:val="00C536DE"/>
    <w:rsid w:val="00C53F07"/>
    <w:rsid w:val="00C548A6"/>
    <w:rsid w:val="00C54B7D"/>
    <w:rsid w:val="00C54C9B"/>
    <w:rsid w:val="00C55A79"/>
    <w:rsid w:val="00C55AC3"/>
    <w:rsid w:val="00C55E00"/>
    <w:rsid w:val="00C563D4"/>
    <w:rsid w:val="00C56416"/>
    <w:rsid w:val="00C5649B"/>
    <w:rsid w:val="00C565DF"/>
    <w:rsid w:val="00C565FC"/>
    <w:rsid w:val="00C569B4"/>
    <w:rsid w:val="00C56C8E"/>
    <w:rsid w:val="00C57430"/>
    <w:rsid w:val="00C57D44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4354"/>
    <w:rsid w:val="00C64705"/>
    <w:rsid w:val="00C64A6C"/>
    <w:rsid w:val="00C64F45"/>
    <w:rsid w:val="00C66350"/>
    <w:rsid w:val="00C66B03"/>
    <w:rsid w:val="00C66B2D"/>
    <w:rsid w:val="00C67FE9"/>
    <w:rsid w:val="00C70101"/>
    <w:rsid w:val="00C70247"/>
    <w:rsid w:val="00C704A3"/>
    <w:rsid w:val="00C71032"/>
    <w:rsid w:val="00C71AE5"/>
    <w:rsid w:val="00C729F3"/>
    <w:rsid w:val="00C72BC7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59F0"/>
    <w:rsid w:val="00C7644E"/>
    <w:rsid w:val="00C76F7E"/>
    <w:rsid w:val="00C77131"/>
    <w:rsid w:val="00C77395"/>
    <w:rsid w:val="00C77479"/>
    <w:rsid w:val="00C77A76"/>
    <w:rsid w:val="00C77D6C"/>
    <w:rsid w:val="00C77F27"/>
    <w:rsid w:val="00C80570"/>
    <w:rsid w:val="00C807C7"/>
    <w:rsid w:val="00C807FC"/>
    <w:rsid w:val="00C8135A"/>
    <w:rsid w:val="00C81489"/>
    <w:rsid w:val="00C81B6C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471"/>
    <w:rsid w:val="00C84EB3"/>
    <w:rsid w:val="00C8550C"/>
    <w:rsid w:val="00C86E79"/>
    <w:rsid w:val="00C871BE"/>
    <w:rsid w:val="00C871D7"/>
    <w:rsid w:val="00C872FD"/>
    <w:rsid w:val="00C87957"/>
    <w:rsid w:val="00C87EBF"/>
    <w:rsid w:val="00C90313"/>
    <w:rsid w:val="00C90B11"/>
    <w:rsid w:val="00C9103F"/>
    <w:rsid w:val="00C91B29"/>
    <w:rsid w:val="00C91D51"/>
    <w:rsid w:val="00C9203C"/>
    <w:rsid w:val="00C92670"/>
    <w:rsid w:val="00C92D33"/>
    <w:rsid w:val="00C92E8E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ED"/>
    <w:rsid w:val="00CA02AB"/>
    <w:rsid w:val="00CA06BB"/>
    <w:rsid w:val="00CA072A"/>
    <w:rsid w:val="00CA0D49"/>
    <w:rsid w:val="00CA1DB2"/>
    <w:rsid w:val="00CA1E6E"/>
    <w:rsid w:val="00CA1F21"/>
    <w:rsid w:val="00CA2062"/>
    <w:rsid w:val="00CA2090"/>
    <w:rsid w:val="00CA20F9"/>
    <w:rsid w:val="00CA2F4A"/>
    <w:rsid w:val="00CA3055"/>
    <w:rsid w:val="00CA414D"/>
    <w:rsid w:val="00CA4706"/>
    <w:rsid w:val="00CA49B4"/>
    <w:rsid w:val="00CA4C6A"/>
    <w:rsid w:val="00CA4F92"/>
    <w:rsid w:val="00CA507F"/>
    <w:rsid w:val="00CA6AAF"/>
    <w:rsid w:val="00CA720F"/>
    <w:rsid w:val="00CB04E7"/>
    <w:rsid w:val="00CB0647"/>
    <w:rsid w:val="00CB06F3"/>
    <w:rsid w:val="00CB075E"/>
    <w:rsid w:val="00CB0C5A"/>
    <w:rsid w:val="00CB1057"/>
    <w:rsid w:val="00CB1594"/>
    <w:rsid w:val="00CB1C7E"/>
    <w:rsid w:val="00CB21CB"/>
    <w:rsid w:val="00CB28BB"/>
    <w:rsid w:val="00CB3297"/>
    <w:rsid w:val="00CB39F3"/>
    <w:rsid w:val="00CB3A15"/>
    <w:rsid w:val="00CB3ADE"/>
    <w:rsid w:val="00CB3D1B"/>
    <w:rsid w:val="00CB3F49"/>
    <w:rsid w:val="00CB3FC6"/>
    <w:rsid w:val="00CB3FF2"/>
    <w:rsid w:val="00CB4276"/>
    <w:rsid w:val="00CB44D9"/>
    <w:rsid w:val="00CB4A8A"/>
    <w:rsid w:val="00CB4D17"/>
    <w:rsid w:val="00CB50EB"/>
    <w:rsid w:val="00CB5485"/>
    <w:rsid w:val="00CB5D5A"/>
    <w:rsid w:val="00CB61D9"/>
    <w:rsid w:val="00CB6B9F"/>
    <w:rsid w:val="00CB6BB1"/>
    <w:rsid w:val="00CB6EB3"/>
    <w:rsid w:val="00CB77B2"/>
    <w:rsid w:val="00CB77FC"/>
    <w:rsid w:val="00CB7A19"/>
    <w:rsid w:val="00CB7AD7"/>
    <w:rsid w:val="00CB7C7E"/>
    <w:rsid w:val="00CC011F"/>
    <w:rsid w:val="00CC0598"/>
    <w:rsid w:val="00CC061F"/>
    <w:rsid w:val="00CC085B"/>
    <w:rsid w:val="00CC0955"/>
    <w:rsid w:val="00CC1095"/>
    <w:rsid w:val="00CC122E"/>
    <w:rsid w:val="00CC1E27"/>
    <w:rsid w:val="00CC22CF"/>
    <w:rsid w:val="00CC25B0"/>
    <w:rsid w:val="00CC2854"/>
    <w:rsid w:val="00CC28DF"/>
    <w:rsid w:val="00CC2B85"/>
    <w:rsid w:val="00CC3611"/>
    <w:rsid w:val="00CC3869"/>
    <w:rsid w:val="00CC4049"/>
    <w:rsid w:val="00CC4306"/>
    <w:rsid w:val="00CC4607"/>
    <w:rsid w:val="00CC4A4C"/>
    <w:rsid w:val="00CC4F66"/>
    <w:rsid w:val="00CC5921"/>
    <w:rsid w:val="00CC596E"/>
    <w:rsid w:val="00CC5E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2131"/>
    <w:rsid w:val="00CD2FC9"/>
    <w:rsid w:val="00CD320F"/>
    <w:rsid w:val="00CD3F51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7293"/>
    <w:rsid w:val="00CD7340"/>
    <w:rsid w:val="00CD78E4"/>
    <w:rsid w:val="00CD7BE7"/>
    <w:rsid w:val="00CE0603"/>
    <w:rsid w:val="00CE08C3"/>
    <w:rsid w:val="00CE0B7C"/>
    <w:rsid w:val="00CE0D0F"/>
    <w:rsid w:val="00CE0F57"/>
    <w:rsid w:val="00CE1211"/>
    <w:rsid w:val="00CE14E3"/>
    <w:rsid w:val="00CE1CC5"/>
    <w:rsid w:val="00CE2190"/>
    <w:rsid w:val="00CE23B9"/>
    <w:rsid w:val="00CE2BD7"/>
    <w:rsid w:val="00CE322E"/>
    <w:rsid w:val="00CE32CE"/>
    <w:rsid w:val="00CE3476"/>
    <w:rsid w:val="00CE3671"/>
    <w:rsid w:val="00CE36A1"/>
    <w:rsid w:val="00CE376C"/>
    <w:rsid w:val="00CE3C2C"/>
    <w:rsid w:val="00CE3FF1"/>
    <w:rsid w:val="00CE4108"/>
    <w:rsid w:val="00CE4571"/>
    <w:rsid w:val="00CE4FC5"/>
    <w:rsid w:val="00CE51BC"/>
    <w:rsid w:val="00CE5401"/>
    <w:rsid w:val="00CE5900"/>
    <w:rsid w:val="00CE5A8A"/>
    <w:rsid w:val="00CE5DD4"/>
    <w:rsid w:val="00CE5E53"/>
    <w:rsid w:val="00CE7124"/>
    <w:rsid w:val="00CE759C"/>
    <w:rsid w:val="00CE7877"/>
    <w:rsid w:val="00CF09A2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EC5"/>
    <w:rsid w:val="00CF7EE7"/>
    <w:rsid w:val="00D00569"/>
    <w:rsid w:val="00D0092F"/>
    <w:rsid w:val="00D00970"/>
    <w:rsid w:val="00D00DF9"/>
    <w:rsid w:val="00D01312"/>
    <w:rsid w:val="00D0179A"/>
    <w:rsid w:val="00D01880"/>
    <w:rsid w:val="00D018CE"/>
    <w:rsid w:val="00D01CA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78B"/>
    <w:rsid w:val="00D048D0"/>
    <w:rsid w:val="00D04C9B"/>
    <w:rsid w:val="00D04D77"/>
    <w:rsid w:val="00D05727"/>
    <w:rsid w:val="00D05CB3"/>
    <w:rsid w:val="00D05DC8"/>
    <w:rsid w:val="00D06B06"/>
    <w:rsid w:val="00D072A8"/>
    <w:rsid w:val="00D074AB"/>
    <w:rsid w:val="00D076BF"/>
    <w:rsid w:val="00D07B6A"/>
    <w:rsid w:val="00D07D5D"/>
    <w:rsid w:val="00D07EB3"/>
    <w:rsid w:val="00D1055B"/>
    <w:rsid w:val="00D10B03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EEE"/>
    <w:rsid w:val="00D14103"/>
    <w:rsid w:val="00D143D3"/>
    <w:rsid w:val="00D14501"/>
    <w:rsid w:val="00D1478C"/>
    <w:rsid w:val="00D14F4A"/>
    <w:rsid w:val="00D1510E"/>
    <w:rsid w:val="00D1532A"/>
    <w:rsid w:val="00D15884"/>
    <w:rsid w:val="00D1592C"/>
    <w:rsid w:val="00D15D22"/>
    <w:rsid w:val="00D15F2D"/>
    <w:rsid w:val="00D15FE4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EE6"/>
    <w:rsid w:val="00D2000B"/>
    <w:rsid w:val="00D2012B"/>
    <w:rsid w:val="00D2025A"/>
    <w:rsid w:val="00D20B2F"/>
    <w:rsid w:val="00D20D54"/>
    <w:rsid w:val="00D20FBE"/>
    <w:rsid w:val="00D21089"/>
    <w:rsid w:val="00D212CB"/>
    <w:rsid w:val="00D212D4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F91"/>
    <w:rsid w:val="00D26F9B"/>
    <w:rsid w:val="00D2700D"/>
    <w:rsid w:val="00D272D9"/>
    <w:rsid w:val="00D272E6"/>
    <w:rsid w:val="00D275E2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956"/>
    <w:rsid w:val="00D36A90"/>
    <w:rsid w:val="00D36B74"/>
    <w:rsid w:val="00D36C8A"/>
    <w:rsid w:val="00D36F6D"/>
    <w:rsid w:val="00D37CFD"/>
    <w:rsid w:val="00D40DD4"/>
    <w:rsid w:val="00D41CCE"/>
    <w:rsid w:val="00D41E35"/>
    <w:rsid w:val="00D421F8"/>
    <w:rsid w:val="00D42851"/>
    <w:rsid w:val="00D4291F"/>
    <w:rsid w:val="00D42A5F"/>
    <w:rsid w:val="00D42F74"/>
    <w:rsid w:val="00D430A7"/>
    <w:rsid w:val="00D43148"/>
    <w:rsid w:val="00D43EF2"/>
    <w:rsid w:val="00D440E9"/>
    <w:rsid w:val="00D4414A"/>
    <w:rsid w:val="00D4423F"/>
    <w:rsid w:val="00D4438E"/>
    <w:rsid w:val="00D443B1"/>
    <w:rsid w:val="00D445A4"/>
    <w:rsid w:val="00D449E9"/>
    <w:rsid w:val="00D44DB3"/>
    <w:rsid w:val="00D4505D"/>
    <w:rsid w:val="00D45577"/>
    <w:rsid w:val="00D45670"/>
    <w:rsid w:val="00D45B20"/>
    <w:rsid w:val="00D46262"/>
    <w:rsid w:val="00D46367"/>
    <w:rsid w:val="00D46905"/>
    <w:rsid w:val="00D46C3E"/>
    <w:rsid w:val="00D47150"/>
    <w:rsid w:val="00D47C75"/>
    <w:rsid w:val="00D500D8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3ACE"/>
    <w:rsid w:val="00D53C2C"/>
    <w:rsid w:val="00D53D86"/>
    <w:rsid w:val="00D53EA6"/>
    <w:rsid w:val="00D53FD0"/>
    <w:rsid w:val="00D5447D"/>
    <w:rsid w:val="00D54D29"/>
    <w:rsid w:val="00D56862"/>
    <w:rsid w:val="00D56A1A"/>
    <w:rsid w:val="00D56AEC"/>
    <w:rsid w:val="00D573CD"/>
    <w:rsid w:val="00D5745B"/>
    <w:rsid w:val="00D57A91"/>
    <w:rsid w:val="00D57CB5"/>
    <w:rsid w:val="00D60830"/>
    <w:rsid w:val="00D61406"/>
    <w:rsid w:val="00D614B8"/>
    <w:rsid w:val="00D6151C"/>
    <w:rsid w:val="00D619DD"/>
    <w:rsid w:val="00D624EF"/>
    <w:rsid w:val="00D62D5D"/>
    <w:rsid w:val="00D63421"/>
    <w:rsid w:val="00D63C42"/>
    <w:rsid w:val="00D63D41"/>
    <w:rsid w:val="00D63F07"/>
    <w:rsid w:val="00D6480E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15FF"/>
    <w:rsid w:val="00D72782"/>
    <w:rsid w:val="00D7337A"/>
    <w:rsid w:val="00D7345E"/>
    <w:rsid w:val="00D7366F"/>
    <w:rsid w:val="00D736B1"/>
    <w:rsid w:val="00D738F2"/>
    <w:rsid w:val="00D73C91"/>
    <w:rsid w:val="00D74311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87D"/>
    <w:rsid w:val="00D80AD4"/>
    <w:rsid w:val="00D80C31"/>
    <w:rsid w:val="00D81DB9"/>
    <w:rsid w:val="00D823FA"/>
    <w:rsid w:val="00D8246B"/>
    <w:rsid w:val="00D82552"/>
    <w:rsid w:val="00D82F1A"/>
    <w:rsid w:val="00D82F3B"/>
    <w:rsid w:val="00D83146"/>
    <w:rsid w:val="00D8394C"/>
    <w:rsid w:val="00D83E23"/>
    <w:rsid w:val="00D83FF5"/>
    <w:rsid w:val="00D84067"/>
    <w:rsid w:val="00D84287"/>
    <w:rsid w:val="00D843C8"/>
    <w:rsid w:val="00D84422"/>
    <w:rsid w:val="00D84CDF"/>
    <w:rsid w:val="00D85992"/>
    <w:rsid w:val="00D864F8"/>
    <w:rsid w:val="00D8673B"/>
    <w:rsid w:val="00D86BBB"/>
    <w:rsid w:val="00D871D9"/>
    <w:rsid w:val="00D87D0F"/>
    <w:rsid w:val="00D9012C"/>
    <w:rsid w:val="00D902D3"/>
    <w:rsid w:val="00D905EF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B9A"/>
    <w:rsid w:val="00D94095"/>
    <w:rsid w:val="00D946AF"/>
    <w:rsid w:val="00D94804"/>
    <w:rsid w:val="00D9500E"/>
    <w:rsid w:val="00D950A6"/>
    <w:rsid w:val="00D95D6D"/>
    <w:rsid w:val="00D95E29"/>
    <w:rsid w:val="00D96C56"/>
    <w:rsid w:val="00D96F6E"/>
    <w:rsid w:val="00D977EB"/>
    <w:rsid w:val="00DA00B4"/>
    <w:rsid w:val="00DA116D"/>
    <w:rsid w:val="00DA1613"/>
    <w:rsid w:val="00DA1AE4"/>
    <w:rsid w:val="00DA1B07"/>
    <w:rsid w:val="00DA1ECF"/>
    <w:rsid w:val="00DA25AA"/>
    <w:rsid w:val="00DA2F3E"/>
    <w:rsid w:val="00DA3FE8"/>
    <w:rsid w:val="00DA423D"/>
    <w:rsid w:val="00DA432B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C0C40"/>
    <w:rsid w:val="00DC214B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25"/>
    <w:rsid w:val="00DC6DBE"/>
    <w:rsid w:val="00DC7053"/>
    <w:rsid w:val="00DC71B1"/>
    <w:rsid w:val="00DC753C"/>
    <w:rsid w:val="00DC77C0"/>
    <w:rsid w:val="00DC7E1E"/>
    <w:rsid w:val="00DD0156"/>
    <w:rsid w:val="00DD03E9"/>
    <w:rsid w:val="00DD0467"/>
    <w:rsid w:val="00DD0BB1"/>
    <w:rsid w:val="00DD23D4"/>
    <w:rsid w:val="00DD2993"/>
    <w:rsid w:val="00DD4019"/>
    <w:rsid w:val="00DD4957"/>
    <w:rsid w:val="00DD58A8"/>
    <w:rsid w:val="00DD5C3B"/>
    <w:rsid w:val="00DD5CAE"/>
    <w:rsid w:val="00DD663D"/>
    <w:rsid w:val="00DD6EC8"/>
    <w:rsid w:val="00DD73C0"/>
    <w:rsid w:val="00DD73CB"/>
    <w:rsid w:val="00DD7670"/>
    <w:rsid w:val="00DD7865"/>
    <w:rsid w:val="00DD7890"/>
    <w:rsid w:val="00DE0C7F"/>
    <w:rsid w:val="00DE155B"/>
    <w:rsid w:val="00DE1975"/>
    <w:rsid w:val="00DE25B2"/>
    <w:rsid w:val="00DE2A9E"/>
    <w:rsid w:val="00DE2B54"/>
    <w:rsid w:val="00DE2BB3"/>
    <w:rsid w:val="00DE2E47"/>
    <w:rsid w:val="00DE34F5"/>
    <w:rsid w:val="00DE3C00"/>
    <w:rsid w:val="00DE3DAE"/>
    <w:rsid w:val="00DE3E6F"/>
    <w:rsid w:val="00DE40AD"/>
    <w:rsid w:val="00DE5143"/>
    <w:rsid w:val="00DE5276"/>
    <w:rsid w:val="00DE53BD"/>
    <w:rsid w:val="00DE54C3"/>
    <w:rsid w:val="00DE56E1"/>
    <w:rsid w:val="00DE59A2"/>
    <w:rsid w:val="00DE5E01"/>
    <w:rsid w:val="00DE6545"/>
    <w:rsid w:val="00DE67E8"/>
    <w:rsid w:val="00DE67FC"/>
    <w:rsid w:val="00DE6D8B"/>
    <w:rsid w:val="00DE6F2F"/>
    <w:rsid w:val="00DE7070"/>
    <w:rsid w:val="00DE7688"/>
    <w:rsid w:val="00DE7D12"/>
    <w:rsid w:val="00DF0636"/>
    <w:rsid w:val="00DF082D"/>
    <w:rsid w:val="00DF099A"/>
    <w:rsid w:val="00DF126A"/>
    <w:rsid w:val="00DF2593"/>
    <w:rsid w:val="00DF268C"/>
    <w:rsid w:val="00DF26FD"/>
    <w:rsid w:val="00DF291C"/>
    <w:rsid w:val="00DF31C0"/>
    <w:rsid w:val="00DF34E7"/>
    <w:rsid w:val="00DF3801"/>
    <w:rsid w:val="00DF39EA"/>
    <w:rsid w:val="00DF3B36"/>
    <w:rsid w:val="00DF4388"/>
    <w:rsid w:val="00DF4518"/>
    <w:rsid w:val="00DF5349"/>
    <w:rsid w:val="00DF61F4"/>
    <w:rsid w:val="00DF65B7"/>
    <w:rsid w:val="00DF66DD"/>
    <w:rsid w:val="00DF6A0C"/>
    <w:rsid w:val="00DF6FB2"/>
    <w:rsid w:val="00DF77E7"/>
    <w:rsid w:val="00DF7A3C"/>
    <w:rsid w:val="00DF7F21"/>
    <w:rsid w:val="00DF7FBD"/>
    <w:rsid w:val="00E00112"/>
    <w:rsid w:val="00E00512"/>
    <w:rsid w:val="00E00570"/>
    <w:rsid w:val="00E01972"/>
    <w:rsid w:val="00E01CB6"/>
    <w:rsid w:val="00E01E29"/>
    <w:rsid w:val="00E01FBC"/>
    <w:rsid w:val="00E02432"/>
    <w:rsid w:val="00E027A2"/>
    <w:rsid w:val="00E03E36"/>
    <w:rsid w:val="00E04336"/>
    <w:rsid w:val="00E0442B"/>
    <w:rsid w:val="00E04A3A"/>
    <w:rsid w:val="00E04DB3"/>
    <w:rsid w:val="00E04E78"/>
    <w:rsid w:val="00E04EE6"/>
    <w:rsid w:val="00E05399"/>
    <w:rsid w:val="00E055C8"/>
    <w:rsid w:val="00E05729"/>
    <w:rsid w:val="00E05F9F"/>
    <w:rsid w:val="00E067B0"/>
    <w:rsid w:val="00E068F7"/>
    <w:rsid w:val="00E069E6"/>
    <w:rsid w:val="00E06B23"/>
    <w:rsid w:val="00E06ECD"/>
    <w:rsid w:val="00E0741D"/>
    <w:rsid w:val="00E07D35"/>
    <w:rsid w:val="00E10370"/>
    <w:rsid w:val="00E10BF6"/>
    <w:rsid w:val="00E10D68"/>
    <w:rsid w:val="00E10D93"/>
    <w:rsid w:val="00E1166B"/>
    <w:rsid w:val="00E118C3"/>
    <w:rsid w:val="00E11C81"/>
    <w:rsid w:val="00E1206A"/>
    <w:rsid w:val="00E12509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6BDA"/>
    <w:rsid w:val="00E177F8"/>
    <w:rsid w:val="00E17D6A"/>
    <w:rsid w:val="00E17E5E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52CA"/>
    <w:rsid w:val="00E257DB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ED"/>
    <w:rsid w:val="00E31D3B"/>
    <w:rsid w:val="00E327E4"/>
    <w:rsid w:val="00E32B49"/>
    <w:rsid w:val="00E32D5E"/>
    <w:rsid w:val="00E3304C"/>
    <w:rsid w:val="00E33BB3"/>
    <w:rsid w:val="00E33C85"/>
    <w:rsid w:val="00E3441C"/>
    <w:rsid w:val="00E349A0"/>
    <w:rsid w:val="00E35024"/>
    <w:rsid w:val="00E35280"/>
    <w:rsid w:val="00E35646"/>
    <w:rsid w:val="00E35B66"/>
    <w:rsid w:val="00E369D5"/>
    <w:rsid w:val="00E36EF7"/>
    <w:rsid w:val="00E374D7"/>
    <w:rsid w:val="00E378C2"/>
    <w:rsid w:val="00E37E08"/>
    <w:rsid w:val="00E40085"/>
    <w:rsid w:val="00E401CA"/>
    <w:rsid w:val="00E402B1"/>
    <w:rsid w:val="00E40340"/>
    <w:rsid w:val="00E406EE"/>
    <w:rsid w:val="00E40CAE"/>
    <w:rsid w:val="00E418AE"/>
    <w:rsid w:val="00E41AF1"/>
    <w:rsid w:val="00E41F99"/>
    <w:rsid w:val="00E43AB1"/>
    <w:rsid w:val="00E43B50"/>
    <w:rsid w:val="00E43D1F"/>
    <w:rsid w:val="00E448EA"/>
    <w:rsid w:val="00E44B06"/>
    <w:rsid w:val="00E44E6F"/>
    <w:rsid w:val="00E4574F"/>
    <w:rsid w:val="00E45796"/>
    <w:rsid w:val="00E45901"/>
    <w:rsid w:val="00E45E17"/>
    <w:rsid w:val="00E46F83"/>
    <w:rsid w:val="00E470E3"/>
    <w:rsid w:val="00E470FD"/>
    <w:rsid w:val="00E476ED"/>
    <w:rsid w:val="00E476EE"/>
    <w:rsid w:val="00E50196"/>
    <w:rsid w:val="00E50C0A"/>
    <w:rsid w:val="00E50DAC"/>
    <w:rsid w:val="00E51779"/>
    <w:rsid w:val="00E51BEC"/>
    <w:rsid w:val="00E52327"/>
    <w:rsid w:val="00E53403"/>
    <w:rsid w:val="00E5409F"/>
    <w:rsid w:val="00E5415E"/>
    <w:rsid w:val="00E54710"/>
    <w:rsid w:val="00E55A78"/>
    <w:rsid w:val="00E563ED"/>
    <w:rsid w:val="00E566D2"/>
    <w:rsid w:val="00E56955"/>
    <w:rsid w:val="00E5760B"/>
    <w:rsid w:val="00E576D6"/>
    <w:rsid w:val="00E5797B"/>
    <w:rsid w:val="00E57B2E"/>
    <w:rsid w:val="00E57C72"/>
    <w:rsid w:val="00E57EFC"/>
    <w:rsid w:val="00E60087"/>
    <w:rsid w:val="00E602B8"/>
    <w:rsid w:val="00E60D1F"/>
    <w:rsid w:val="00E625FC"/>
    <w:rsid w:val="00E626A1"/>
    <w:rsid w:val="00E627D2"/>
    <w:rsid w:val="00E63770"/>
    <w:rsid w:val="00E63809"/>
    <w:rsid w:val="00E6388F"/>
    <w:rsid w:val="00E63C35"/>
    <w:rsid w:val="00E64D34"/>
    <w:rsid w:val="00E651EE"/>
    <w:rsid w:val="00E65733"/>
    <w:rsid w:val="00E65BFC"/>
    <w:rsid w:val="00E65C5A"/>
    <w:rsid w:val="00E65C91"/>
    <w:rsid w:val="00E65E07"/>
    <w:rsid w:val="00E669BE"/>
    <w:rsid w:val="00E66C6B"/>
    <w:rsid w:val="00E66E48"/>
    <w:rsid w:val="00E700FE"/>
    <w:rsid w:val="00E704EA"/>
    <w:rsid w:val="00E7092A"/>
    <w:rsid w:val="00E72469"/>
    <w:rsid w:val="00E72718"/>
    <w:rsid w:val="00E73F6C"/>
    <w:rsid w:val="00E74137"/>
    <w:rsid w:val="00E7490A"/>
    <w:rsid w:val="00E749A5"/>
    <w:rsid w:val="00E74AF8"/>
    <w:rsid w:val="00E74D92"/>
    <w:rsid w:val="00E74E25"/>
    <w:rsid w:val="00E750E7"/>
    <w:rsid w:val="00E7549D"/>
    <w:rsid w:val="00E7569F"/>
    <w:rsid w:val="00E75C34"/>
    <w:rsid w:val="00E75E59"/>
    <w:rsid w:val="00E766D1"/>
    <w:rsid w:val="00E76959"/>
    <w:rsid w:val="00E76F05"/>
    <w:rsid w:val="00E77359"/>
    <w:rsid w:val="00E773A8"/>
    <w:rsid w:val="00E77F0A"/>
    <w:rsid w:val="00E80A61"/>
    <w:rsid w:val="00E80C3B"/>
    <w:rsid w:val="00E80D49"/>
    <w:rsid w:val="00E8180E"/>
    <w:rsid w:val="00E81BBE"/>
    <w:rsid w:val="00E820C0"/>
    <w:rsid w:val="00E829E8"/>
    <w:rsid w:val="00E82D9D"/>
    <w:rsid w:val="00E82F88"/>
    <w:rsid w:val="00E83202"/>
    <w:rsid w:val="00E83D22"/>
    <w:rsid w:val="00E83FA7"/>
    <w:rsid w:val="00E84093"/>
    <w:rsid w:val="00E8440F"/>
    <w:rsid w:val="00E85D12"/>
    <w:rsid w:val="00E8652A"/>
    <w:rsid w:val="00E8673B"/>
    <w:rsid w:val="00E86863"/>
    <w:rsid w:val="00E86DD0"/>
    <w:rsid w:val="00E872EC"/>
    <w:rsid w:val="00E87342"/>
    <w:rsid w:val="00E90141"/>
    <w:rsid w:val="00E90337"/>
    <w:rsid w:val="00E90A66"/>
    <w:rsid w:val="00E90CD7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5361"/>
    <w:rsid w:val="00E95782"/>
    <w:rsid w:val="00E964F7"/>
    <w:rsid w:val="00E97B78"/>
    <w:rsid w:val="00E97DBB"/>
    <w:rsid w:val="00E97EC3"/>
    <w:rsid w:val="00EA0394"/>
    <w:rsid w:val="00EA0559"/>
    <w:rsid w:val="00EA06E5"/>
    <w:rsid w:val="00EA09F4"/>
    <w:rsid w:val="00EA0C4C"/>
    <w:rsid w:val="00EA1969"/>
    <w:rsid w:val="00EA1D45"/>
    <w:rsid w:val="00EA1DC9"/>
    <w:rsid w:val="00EA235B"/>
    <w:rsid w:val="00EA25B9"/>
    <w:rsid w:val="00EA2894"/>
    <w:rsid w:val="00EA2AA1"/>
    <w:rsid w:val="00EA2E8C"/>
    <w:rsid w:val="00EA3232"/>
    <w:rsid w:val="00EA32BD"/>
    <w:rsid w:val="00EA33D2"/>
    <w:rsid w:val="00EA33F8"/>
    <w:rsid w:val="00EA353E"/>
    <w:rsid w:val="00EA3A5A"/>
    <w:rsid w:val="00EA3CB3"/>
    <w:rsid w:val="00EA42F2"/>
    <w:rsid w:val="00EA43E1"/>
    <w:rsid w:val="00EA48CD"/>
    <w:rsid w:val="00EA4B05"/>
    <w:rsid w:val="00EA4FF3"/>
    <w:rsid w:val="00EA5148"/>
    <w:rsid w:val="00EA51E8"/>
    <w:rsid w:val="00EA5A4A"/>
    <w:rsid w:val="00EA673B"/>
    <w:rsid w:val="00EA6D29"/>
    <w:rsid w:val="00EA6DA0"/>
    <w:rsid w:val="00EA735B"/>
    <w:rsid w:val="00EA7501"/>
    <w:rsid w:val="00EA75F5"/>
    <w:rsid w:val="00EA7A72"/>
    <w:rsid w:val="00EA7D20"/>
    <w:rsid w:val="00EB02F7"/>
    <w:rsid w:val="00EB0AE2"/>
    <w:rsid w:val="00EB0EDA"/>
    <w:rsid w:val="00EB1715"/>
    <w:rsid w:val="00EB21DE"/>
    <w:rsid w:val="00EB25E5"/>
    <w:rsid w:val="00EB288D"/>
    <w:rsid w:val="00EB2AB1"/>
    <w:rsid w:val="00EB2D2A"/>
    <w:rsid w:val="00EB2E50"/>
    <w:rsid w:val="00EB4B40"/>
    <w:rsid w:val="00EB4DE7"/>
    <w:rsid w:val="00EB5058"/>
    <w:rsid w:val="00EB5311"/>
    <w:rsid w:val="00EB53EF"/>
    <w:rsid w:val="00EB65C0"/>
    <w:rsid w:val="00EB701D"/>
    <w:rsid w:val="00EB70B2"/>
    <w:rsid w:val="00EB7703"/>
    <w:rsid w:val="00EB7968"/>
    <w:rsid w:val="00EB79B1"/>
    <w:rsid w:val="00EC0A66"/>
    <w:rsid w:val="00EC0E47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3F45"/>
    <w:rsid w:val="00EC5183"/>
    <w:rsid w:val="00EC5591"/>
    <w:rsid w:val="00EC5921"/>
    <w:rsid w:val="00EC5ACE"/>
    <w:rsid w:val="00EC5ED9"/>
    <w:rsid w:val="00EC65A3"/>
    <w:rsid w:val="00EC672E"/>
    <w:rsid w:val="00EC6F42"/>
    <w:rsid w:val="00EC7E17"/>
    <w:rsid w:val="00ED0990"/>
    <w:rsid w:val="00ED0B96"/>
    <w:rsid w:val="00ED147B"/>
    <w:rsid w:val="00ED1BF1"/>
    <w:rsid w:val="00ED1F26"/>
    <w:rsid w:val="00ED210C"/>
    <w:rsid w:val="00ED2B9B"/>
    <w:rsid w:val="00ED31EF"/>
    <w:rsid w:val="00ED3412"/>
    <w:rsid w:val="00ED3776"/>
    <w:rsid w:val="00ED561F"/>
    <w:rsid w:val="00ED5C1F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307B"/>
    <w:rsid w:val="00EE33F0"/>
    <w:rsid w:val="00EE344B"/>
    <w:rsid w:val="00EE35B3"/>
    <w:rsid w:val="00EE393B"/>
    <w:rsid w:val="00EE3C32"/>
    <w:rsid w:val="00EE3D29"/>
    <w:rsid w:val="00EE3E2D"/>
    <w:rsid w:val="00EE411B"/>
    <w:rsid w:val="00EE462B"/>
    <w:rsid w:val="00EE47FE"/>
    <w:rsid w:val="00EE5080"/>
    <w:rsid w:val="00EE63E5"/>
    <w:rsid w:val="00EE6AFB"/>
    <w:rsid w:val="00EE6E1B"/>
    <w:rsid w:val="00EE7409"/>
    <w:rsid w:val="00EE742B"/>
    <w:rsid w:val="00EE76B3"/>
    <w:rsid w:val="00EE7AEA"/>
    <w:rsid w:val="00EE7E38"/>
    <w:rsid w:val="00EF0808"/>
    <w:rsid w:val="00EF0FF5"/>
    <w:rsid w:val="00EF114E"/>
    <w:rsid w:val="00EF1275"/>
    <w:rsid w:val="00EF177C"/>
    <w:rsid w:val="00EF1824"/>
    <w:rsid w:val="00EF190E"/>
    <w:rsid w:val="00EF1A75"/>
    <w:rsid w:val="00EF1EF7"/>
    <w:rsid w:val="00EF2012"/>
    <w:rsid w:val="00EF2174"/>
    <w:rsid w:val="00EF21EC"/>
    <w:rsid w:val="00EF2722"/>
    <w:rsid w:val="00EF28EB"/>
    <w:rsid w:val="00EF29F5"/>
    <w:rsid w:val="00EF2E2E"/>
    <w:rsid w:val="00EF30CD"/>
    <w:rsid w:val="00EF3109"/>
    <w:rsid w:val="00EF3AB7"/>
    <w:rsid w:val="00EF4CB6"/>
    <w:rsid w:val="00EF4D90"/>
    <w:rsid w:val="00EF5043"/>
    <w:rsid w:val="00EF57B5"/>
    <w:rsid w:val="00EF58AA"/>
    <w:rsid w:val="00EF6497"/>
    <w:rsid w:val="00EF6624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1AD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52A4"/>
    <w:rsid w:val="00F052F1"/>
    <w:rsid w:val="00F05423"/>
    <w:rsid w:val="00F059F6"/>
    <w:rsid w:val="00F062CC"/>
    <w:rsid w:val="00F063C0"/>
    <w:rsid w:val="00F067C7"/>
    <w:rsid w:val="00F06FB7"/>
    <w:rsid w:val="00F0762B"/>
    <w:rsid w:val="00F07F1A"/>
    <w:rsid w:val="00F102AA"/>
    <w:rsid w:val="00F10D43"/>
    <w:rsid w:val="00F112AC"/>
    <w:rsid w:val="00F11582"/>
    <w:rsid w:val="00F117E6"/>
    <w:rsid w:val="00F119B3"/>
    <w:rsid w:val="00F119DD"/>
    <w:rsid w:val="00F11CA9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7336"/>
    <w:rsid w:val="00F17CBA"/>
    <w:rsid w:val="00F17CED"/>
    <w:rsid w:val="00F2070F"/>
    <w:rsid w:val="00F20B0B"/>
    <w:rsid w:val="00F21C74"/>
    <w:rsid w:val="00F22193"/>
    <w:rsid w:val="00F22828"/>
    <w:rsid w:val="00F22909"/>
    <w:rsid w:val="00F229C8"/>
    <w:rsid w:val="00F22A1E"/>
    <w:rsid w:val="00F2327A"/>
    <w:rsid w:val="00F238C1"/>
    <w:rsid w:val="00F23930"/>
    <w:rsid w:val="00F239CD"/>
    <w:rsid w:val="00F239EA"/>
    <w:rsid w:val="00F23A78"/>
    <w:rsid w:val="00F23B84"/>
    <w:rsid w:val="00F23EEC"/>
    <w:rsid w:val="00F249DE"/>
    <w:rsid w:val="00F24C30"/>
    <w:rsid w:val="00F24CDB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30CBE"/>
    <w:rsid w:val="00F30DE9"/>
    <w:rsid w:val="00F30E54"/>
    <w:rsid w:val="00F310CB"/>
    <w:rsid w:val="00F31151"/>
    <w:rsid w:val="00F314FF"/>
    <w:rsid w:val="00F32038"/>
    <w:rsid w:val="00F32ED7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612"/>
    <w:rsid w:val="00F35E6E"/>
    <w:rsid w:val="00F36494"/>
    <w:rsid w:val="00F36930"/>
    <w:rsid w:val="00F36B07"/>
    <w:rsid w:val="00F36D8D"/>
    <w:rsid w:val="00F37161"/>
    <w:rsid w:val="00F37967"/>
    <w:rsid w:val="00F41810"/>
    <w:rsid w:val="00F42211"/>
    <w:rsid w:val="00F432AC"/>
    <w:rsid w:val="00F43F24"/>
    <w:rsid w:val="00F43F5A"/>
    <w:rsid w:val="00F442F8"/>
    <w:rsid w:val="00F443C5"/>
    <w:rsid w:val="00F4469F"/>
    <w:rsid w:val="00F446F1"/>
    <w:rsid w:val="00F4474D"/>
    <w:rsid w:val="00F45083"/>
    <w:rsid w:val="00F45E9B"/>
    <w:rsid w:val="00F45F43"/>
    <w:rsid w:val="00F46092"/>
    <w:rsid w:val="00F46B7D"/>
    <w:rsid w:val="00F46D2F"/>
    <w:rsid w:val="00F475E4"/>
    <w:rsid w:val="00F478C1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6052"/>
    <w:rsid w:val="00F56F5C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237"/>
    <w:rsid w:val="00F63D98"/>
    <w:rsid w:val="00F640B0"/>
    <w:rsid w:val="00F647BE"/>
    <w:rsid w:val="00F64AF0"/>
    <w:rsid w:val="00F65561"/>
    <w:rsid w:val="00F65837"/>
    <w:rsid w:val="00F65F91"/>
    <w:rsid w:val="00F65F9F"/>
    <w:rsid w:val="00F6606A"/>
    <w:rsid w:val="00F661C4"/>
    <w:rsid w:val="00F66355"/>
    <w:rsid w:val="00F663F6"/>
    <w:rsid w:val="00F6716E"/>
    <w:rsid w:val="00F676FB"/>
    <w:rsid w:val="00F67E1A"/>
    <w:rsid w:val="00F70221"/>
    <w:rsid w:val="00F707F5"/>
    <w:rsid w:val="00F70A04"/>
    <w:rsid w:val="00F70DC2"/>
    <w:rsid w:val="00F711EA"/>
    <w:rsid w:val="00F718AB"/>
    <w:rsid w:val="00F723C5"/>
    <w:rsid w:val="00F729D4"/>
    <w:rsid w:val="00F72A23"/>
    <w:rsid w:val="00F72A95"/>
    <w:rsid w:val="00F74198"/>
    <w:rsid w:val="00F74EF9"/>
    <w:rsid w:val="00F75482"/>
    <w:rsid w:val="00F75888"/>
    <w:rsid w:val="00F75B29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2D0F"/>
    <w:rsid w:val="00F8307C"/>
    <w:rsid w:val="00F836AD"/>
    <w:rsid w:val="00F836FE"/>
    <w:rsid w:val="00F842C7"/>
    <w:rsid w:val="00F8478B"/>
    <w:rsid w:val="00F84963"/>
    <w:rsid w:val="00F849E6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F4"/>
    <w:rsid w:val="00F90CAC"/>
    <w:rsid w:val="00F90D7D"/>
    <w:rsid w:val="00F91446"/>
    <w:rsid w:val="00F915CD"/>
    <w:rsid w:val="00F91F12"/>
    <w:rsid w:val="00F92EF5"/>
    <w:rsid w:val="00F92F0C"/>
    <w:rsid w:val="00F931DD"/>
    <w:rsid w:val="00F93EA0"/>
    <w:rsid w:val="00F94268"/>
    <w:rsid w:val="00F94759"/>
    <w:rsid w:val="00F948D3"/>
    <w:rsid w:val="00F94A58"/>
    <w:rsid w:val="00F95061"/>
    <w:rsid w:val="00F95126"/>
    <w:rsid w:val="00F96102"/>
    <w:rsid w:val="00F965B4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A1"/>
    <w:rsid w:val="00FA2C56"/>
    <w:rsid w:val="00FA2D1B"/>
    <w:rsid w:val="00FA2E18"/>
    <w:rsid w:val="00FA3718"/>
    <w:rsid w:val="00FA3810"/>
    <w:rsid w:val="00FA3A4E"/>
    <w:rsid w:val="00FA3E43"/>
    <w:rsid w:val="00FA471E"/>
    <w:rsid w:val="00FA47D8"/>
    <w:rsid w:val="00FA58A1"/>
    <w:rsid w:val="00FA5995"/>
    <w:rsid w:val="00FA5D75"/>
    <w:rsid w:val="00FA6083"/>
    <w:rsid w:val="00FA612A"/>
    <w:rsid w:val="00FA68BE"/>
    <w:rsid w:val="00FA74E4"/>
    <w:rsid w:val="00FA76F6"/>
    <w:rsid w:val="00FA7747"/>
    <w:rsid w:val="00FA7D91"/>
    <w:rsid w:val="00FA7EC2"/>
    <w:rsid w:val="00FB0079"/>
    <w:rsid w:val="00FB017D"/>
    <w:rsid w:val="00FB1955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0A"/>
    <w:rsid w:val="00FB72D6"/>
    <w:rsid w:val="00FB754D"/>
    <w:rsid w:val="00FB75AA"/>
    <w:rsid w:val="00FC0078"/>
    <w:rsid w:val="00FC00BA"/>
    <w:rsid w:val="00FC0B8E"/>
    <w:rsid w:val="00FC0EF5"/>
    <w:rsid w:val="00FC1027"/>
    <w:rsid w:val="00FC11C9"/>
    <w:rsid w:val="00FC152F"/>
    <w:rsid w:val="00FC1B4B"/>
    <w:rsid w:val="00FC1BB3"/>
    <w:rsid w:val="00FC1E25"/>
    <w:rsid w:val="00FC251B"/>
    <w:rsid w:val="00FC2A2E"/>
    <w:rsid w:val="00FC30BF"/>
    <w:rsid w:val="00FC3311"/>
    <w:rsid w:val="00FC3ACD"/>
    <w:rsid w:val="00FC3C88"/>
    <w:rsid w:val="00FC3CA0"/>
    <w:rsid w:val="00FC483C"/>
    <w:rsid w:val="00FC4E21"/>
    <w:rsid w:val="00FC5284"/>
    <w:rsid w:val="00FC598E"/>
    <w:rsid w:val="00FC5A25"/>
    <w:rsid w:val="00FC60CD"/>
    <w:rsid w:val="00FC626E"/>
    <w:rsid w:val="00FC672C"/>
    <w:rsid w:val="00FC6FC7"/>
    <w:rsid w:val="00FC74EF"/>
    <w:rsid w:val="00FC7F59"/>
    <w:rsid w:val="00FD0190"/>
    <w:rsid w:val="00FD0408"/>
    <w:rsid w:val="00FD0A37"/>
    <w:rsid w:val="00FD0B55"/>
    <w:rsid w:val="00FD0C74"/>
    <w:rsid w:val="00FD0D0D"/>
    <w:rsid w:val="00FD0DAD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D3B"/>
    <w:rsid w:val="00FD519B"/>
    <w:rsid w:val="00FD598B"/>
    <w:rsid w:val="00FD5A2D"/>
    <w:rsid w:val="00FD5CCE"/>
    <w:rsid w:val="00FD5EA6"/>
    <w:rsid w:val="00FD6E84"/>
    <w:rsid w:val="00FD6FBF"/>
    <w:rsid w:val="00FD7248"/>
    <w:rsid w:val="00FD7B67"/>
    <w:rsid w:val="00FD7EE3"/>
    <w:rsid w:val="00FD7FE7"/>
    <w:rsid w:val="00FE05FE"/>
    <w:rsid w:val="00FE0CE0"/>
    <w:rsid w:val="00FE0E2C"/>
    <w:rsid w:val="00FE3076"/>
    <w:rsid w:val="00FE3ED4"/>
    <w:rsid w:val="00FE3FD4"/>
    <w:rsid w:val="00FE4236"/>
    <w:rsid w:val="00FE43B8"/>
    <w:rsid w:val="00FE4B3B"/>
    <w:rsid w:val="00FE53D3"/>
    <w:rsid w:val="00FE5420"/>
    <w:rsid w:val="00FE54A4"/>
    <w:rsid w:val="00FE5F52"/>
    <w:rsid w:val="00FE6887"/>
    <w:rsid w:val="00FE6F63"/>
    <w:rsid w:val="00FE70CC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6D0"/>
    <w:rsid w:val="00FF49AB"/>
    <w:rsid w:val="00FF4A76"/>
    <w:rsid w:val="00FF4F8F"/>
    <w:rsid w:val="00FF5A13"/>
    <w:rsid w:val="00FF5C79"/>
    <w:rsid w:val="00FF6411"/>
    <w:rsid w:val="00FF64C1"/>
    <w:rsid w:val="00FF674C"/>
    <w:rsid w:val="00FF6C4F"/>
    <w:rsid w:val="00FF75E9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E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AC4F72"/>
    <w:pPr>
      <w:ind w:left="851" w:hanging="284"/>
    </w:pPr>
  </w:style>
  <w:style w:type="paragraph" w:styleId="Index4">
    <w:name w:val="index 4"/>
    <w:basedOn w:val="Normal"/>
    <w:next w:val="Normal"/>
    <w:uiPriority w:val="99"/>
    <w:rsid w:val="00AC4F72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AC4F72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AC4F72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AC4F72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AC4F72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uiPriority w:val="99"/>
    <w:rsid w:val="00AC4F72"/>
    <w:pPr>
      <w:ind w:left="1134"/>
    </w:pPr>
  </w:style>
  <w:style w:type="paragraph" w:styleId="TOC6">
    <w:name w:val="toc 6"/>
    <w:basedOn w:val="Normal"/>
    <w:next w:val="Normal"/>
    <w:uiPriority w:val="99"/>
    <w:rsid w:val="00AC4F72"/>
    <w:pPr>
      <w:ind w:left="1418"/>
    </w:pPr>
  </w:style>
  <w:style w:type="paragraph" w:styleId="TOC7">
    <w:name w:val="toc 7"/>
    <w:basedOn w:val="Normal"/>
    <w:next w:val="Normal"/>
    <w:uiPriority w:val="99"/>
    <w:rsid w:val="00AC4F7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C4F72"/>
    <w:pPr>
      <w:ind w:left="1985"/>
    </w:pPr>
  </w:style>
  <w:style w:type="paragraph" w:styleId="TOC9">
    <w:name w:val="toc 9"/>
    <w:basedOn w:val="Normal"/>
    <w:next w:val="Normal"/>
    <w:uiPriority w:val="99"/>
    <w:rsid w:val="00AC4F72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AC4F72"/>
    <w:pPr>
      <w:ind w:left="567" w:hanging="567"/>
    </w:pPr>
  </w:style>
  <w:style w:type="paragraph" w:styleId="ListBullet5">
    <w:name w:val="List Bullet 5"/>
    <w:basedOn w:val="Normal"/>
    <w:uiPriority w:val="99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C4F7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uiPriority w:val="99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uiPriority w:val="99"/>
    <w:rsid w:val="0024354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549"/>
    <w:rPr>
      <w:rFonts w:cs="Times New Roman"/>
    </w:rPr>
  </w:style>
  <w:style w:type="character" w:customStyle="1" w:styleId="gt-icon-text1">
    <w:name w:val="gt-icon-text1"/>
    <w:uiPriority w:val="99"/>
    <w:rsid w:val="00243549"/>
    <w:rPr>
      <w:rFonts w:cs="Times New Roman"/>
    </w:rPr>
  </w:style>
  <w:style w:type="character" w:customStyle="1" w:styleId="shorttext">
    <w:name w:val="short_text"/>
    <w:uiPriority w:val="99"/>
    <w:rsid w:val="00243549"/>
    <w:rPr>
      <w:rFonts w:cs="Times New Roman"/>
    </w:rPr>
  </w:style>
  <w:style w:type="character" w:customStyle="1" w:styleId="longtext">
    <w:name w:val="long_text"/>
    <w:uiPriority w:val="99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rsid w:val="00BD7D75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.co.th/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8AC70-FBF4-43E0-9AD6-9818D230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</Pages>
  <Words>6634</Words>
  <Characters>37819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44365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ธนภร  มูลมั่งมี</cp:lastModifiedBy>
  <cp:revision>3</cp:revision>
  <cp:lastPrinted>2020-05-13T01:16:00Z</cp:lastPrinted>
  <dcterms:created xsi:type="dcterms:W3CDTF">2020-05-13T03:05:00Z</dcterms:created>
  <dcterms:modified xsi:type="dcterms:W3CDTF">2020-05-13T03:05:00Z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EngagementID">
    <vt:lpwstr>6dc74f8d-33b7-41b4-a860-fd3d81d8c6cf</vt:lpwstr>
  </property>
  <property fmtid="{D5CDD505-2E9C-101B-9397-08002B2CF9AE}" pid="6" name="LibraryID">
    <vt:lpwstr>Audit Files</vt:lpwstr>
  </property>
  <property fmtid="{D5CDD505-2E9C-101B-9397-08002B2CF9AE}" pid="7" name="DocumentID">
    <vt:lpwstr>C911AF86-426B-4FB8-9056-A605EB304762</vt:lpwstr>
  </property>
  <property fmtid="{D5CDD505-2E9C-101B-9397-08002B2CF9AE}" pid="8" name="ComponentID">
    <vt:lpwstr>DD12B08B-93B5-4153-ACBC-66180BB2C697</vt:lpwstr>
  </property>
  <property fmtid="{D5CDD505-2E9C-101B-9397-08002B2CF9AE}" pid="9" name="ComponentName">
    <vt:lpwstr>TOA-PPIH Co.,Ltd.</vt:lpwstr>
  </property>
  <property fmtid="{D5CDD505-2E9C-101B-9397-08002B2CF9AE}" pid="10" name="Locale">
    <vt:lpwstr>en</vt:lpwstr>
  </property>
  <property fmtid="{D5CDD505-2E9C-101B-9397-08002B2CF9AE}" pid="11" name="FilePath">
    <vt:lpwstr>C:\ProgramData\eAudIT\DM\6dc74f8d-33b7-41b4-a860-fd3d81d8c6cf\ReadOnlyDocs\\4.7.0040PPIH FS TH.docx</vt:lpwstr>
  </property>
  <property fmtid="{D5CDD505-2E9C-101B-9397-08002B2CF9AE}" pid="12" name="SiteType">
    <vt:lpwstr>Engagement2017</vt:lpwstr>
  </property>
  <property fmtid="{D5CDD505-2E9C-101B-9397-08002B2CF9AE}" pid="13" name="ResourceDBName">
    <vt:lpwstr>eAudITAppDB2017_SEV1</vt:lpwstr>
  </property>
  <property fmtid="{D5CDD505-2E9C-101B-9397-08002B2CF9AE}" pid="14" name="Product">
    <vt:lpwstr>eAudIT2017</vt:lpwstr>
  </property>
  <property fmtid="{D5CDD505-2E9C-101B-9397-08002B2CF9AE}" pid="15" name="Version">
    <vt:lpwstr>V1</vt:lpwstr>
  </property>
  <property fmtid="{D5CDD505-2E9C-101B-9397-08002B2CF9AE}" pid="16" name="IsMembershipServiceImplemented">
    <vt:lpwstr>False</vt:lpwstr>
  </property>
  <property fmtid="{D5CDD505-2E9C-101B-9397-08002B2CF9AE}" pid="17" name="OnLine">
    <vt:lpwstr>False</vt:lpwstr>
  </property>
  <property fmtid="{D5CDD505-2E9C-101B-9397-08002B2CF9AE}" pid="18" name="SiteSource">
    <vt:lpwstr>Workgroup</vt:lpwstr>
  </property>
  <property fmtid="{D5CDD505-2E9C-101B-9397-08002B2CF9AE}" pid="19" name="RestrictedRibbons">
    <vt:lpwstr>AI-T|CT-T</vt:lpwstr>
  </property>
</Properties>
</file>