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6AD2A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6AE0032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C4A5322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A641871" w14:textId="77777777" w:rsidR="00D418B2" w:rsidRPr="00483087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D0A7FC4" w14:textId="77777777" w:rsidR="0023690B" w:rsidRPr="00483087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6D45E71" w14:textId="77777777" w:rsidR="0023690B" w:rsidRPr="00483087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3C37DF88" w14:textId="77777777" w:rsidR="00B439E8" w:rsidRPr="00402A1C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  <w:proofErr w:type="spellStart"/>
      <w:r w:rsidRPr="00402A1C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402A1C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46872D03" w14:textId="5B6FBE16" w:rsidR="009475D2" w:rsidRPr="00402A1C" w:rsidRDefault="00B439E8" w:rsidP="00B4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 w:rsidR="00623A32">
        <w:rPr>
          <w:rFonts w:ascii="Times New Roman" w:hAnsi="Times New Roman"/>
          <w:b/>
          <w:bCs/>
          <w:sz w:val="40"/>
          <w:szCs w:val="40"/>
        </w:rPr>
        <w:t>y</w:t>
      </w:r>
    </w:p>
    <w:bookmarkEnd w:id="2"/>
    <w:p w14:paraId="4AD6A64E" w14:textId="77777777" w:rsidR="00B439E8" w:rsidRPr="00402A1C" w:rsidRDefault="00B439E8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27B6CC7D" w14:textId="6C08C78D" w:rsidR="00B439E8" w:rsidRPr="00402A1C" w:rsidRDefault="00114A15" w:rsidP="00B439E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 w:rsidR="00684CB8">
        <w:rPr>
          <w:rFonts w:cs="Times New Roman"/>
          <w:spacing w:val="-3"/>
          <w:szCs w:val="36"/>
        </w:rPr>
        <w:t>i</w:t>
      </w:r>
      <w:r w:rsidR="00B439E8" w:rsidRPr="00402A1C">
        <w:rPr>
          <w:rFonts w:cs="Times New Roman"/>
          <w:spacing w:val="-3"/>
          <w:szCs w:val="36"/>
        </w:rPr>
        <w:t>nterim financial statements</w:t>
      </w:r>
    </w:p>
    <w:p w14:paraId="2ACF9C32" w14:textId="77777777" w:rsidR="00B439E8" w:rsidRPr="00402A1C" w:rsidRDefault="00B439E8" w:rsidP="00B439E8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 period ended</w:t>
      </w:r>
    </w:p>
    <w:p w14:paraId="79A7FA42" w14:textId="77777777" w:rsidR="00B439E8" w:rsidRPr="00402A1C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31 March 20</w:t>
      </w:r>
      <w:r w:rsidR="00114A15"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20</w:t>
      </w:r>
    </w:p>
    <w:p w14:paraId="3C38BCD9" w14:textId="77777777" w:rsidR="00B439E8" w:rsidRPr="00402A1C" w:rsidRDefault="00B439E8" w:rsidP="00B439E8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67B1A8DF" w14:textId="5AE52BF0" w:rsidR="00794ACF" w:rsidRPr="00402A1C" w:rsidRDefault="00B439E8" w:rsidP="009346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 w:rsidR="004B53B5"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25A85D43" w14:textId="77777777" w:rsidR="00794ACF" w:rsidRPr="00B439E8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470E9C8B" w14:textId="77777777" w:rsidR="00900FE8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6986C19" w14:textId="77777777" w:rsidR="00781721" w:rsidRDefault="00781721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  <w:sectPr w:rsidR="00781721" w:rsidSect="00A47B31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50" w:gutter="0"/>
          <w:pgNumType w:start="0"/>
          <w:cols w:space="720"/>
          <w:titlePg/>
        </w:sectPr>
      </w:pPr>
    </w:p>
    <w:p w14:paraId="7077A843" w14:textId="77777777" w:rsidR="00D218EE" w:rsidRPr="00483087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F007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8426F7C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7BBCB1B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A6B833B" w14:textId="77777777" w:rsidR="003B7E39" w:rsidRPr="00483087" w:rsidRDefault="003B7E3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9963FA9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3414E5FA" w14:textId="77777777" w:rsidR="00B81719" w:rsidRPr="00483087" w:rsidRDefault="00B81719" w:rsidP="003B7E39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0C76869" w14:textId="77777777" w:rsidR="00433A54" w:rsidRPr="00BE1F8A" w:rsidRDefault="00433A54" w:rsidP="00433A5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BE1F8A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BE1F8A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BE1F8A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1CFD4DA7" w14:textId="77777777" w:rsidR="00433A54" w:rsidRPr="00BE1F8A" w:rsidRDefault="00433A54" w:rsidP="00433A54">
      <w:pPr>
        <w:pStyle w:val="RNormal"/>
      </w:pPr>
    </w:p>
    <w:p w14:paraId="3C98BA6A" w14:textId="77777777" w:rsidR="00433A54" w:rsidRPr="00BE1F8A" w:rsidRDefault="00433A54" w:rsidP="00433A54">
      <w:pPr>
        <w:jc w:val="both"/>
        <w:rPr>
          <w:rFonts w:ascii="Times New Roman" w:hAnsi="Times New Roman"/>
          <w:b/>
          <w:bCs/>
          <w:sz w:val="22"/>
        </w:rPr>
      </w:pPr>
      <w:r w:rsidRPr="00BE1F8A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BE1F8A">
        <w:rPr>
          <w:rFonts w:ascii="Times New Roman" w:hAnsi="Times New Roman"/>
          <w:b/>
          <w:bCs/>
          <w:sz w:val="22"/>
        </w:rPr>
        <w:t>Autocorp</w:t>
      </w:r>
      <w:proofErr w:type="spellEnd"/>
      <w:r w:rsidRPr="00BE1F8A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4A343791" w14:textId="77777777" w:rsidR="00433A54" w:rsidRPr="00BE1F8A" w:rsidRDefault="00433A54" w:rsidP="00433A54">
      <w:pPr>
        <w:jc w:val="both"/>
        <w:rPr>
          <w:rFonts w:ascii="Times New Roman" w:hAnsi="Times New Roman"/>
          <w:b/>
          <w:bCs/>
          <w:sz w:val="24"/>
          <w:szCs w:val="20"/>
        </w:rPr>
      </w:pPr>
    </w:p>
    <w:p w14:paraId="5044A551" w14:textId="77777777" w:rsidR="00433A54" w:rsidRPr="00BE1F8A" w:rsidRDefault="00433A54" w:rsidP="00433A54">
      <w:pPr>
        <w:jc w:val="both"/>
        <w:rPr>
          <w:rFonts w:ascii="Times New Roman" w:hAnsi="Times New Roman"/>
          <w:i/>
          <w:sz w:val="24"/>
          <w:szCs w:val="20"/>
        </w:rPr>
      </w:pPr>
    </w:p>
    <w:p w14:paraId="748706FD" w14:textId="2744600E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 and its subsidiar</w:t>
      </w:r>
      <w:r w:rsidR="00623A32">
        <w:rPr>
          <w:rFonts w:ascii="Times New Roman" w:hAnsi="Times New Roman"/>
          <w:sz w:val="22"/>
          <w:szCs w:val="22"/>
        </w:rPr>
        <w:t>y</w:t>
      </w:r>
      <w:r w:rsidRPr="00BE1F8A">
        <w:rPr>
          <w:rFonts w:ascii="Times New Roman" w:hAnsi="Times New Roman"/>
          <w:sz w:val="22"/>
          <w:szCs w:val="22"/>
        </w:rPr>
        <w:t xml:space="preserve">, and of </w:t>
      </w:r>
      <w:proofErr w:type="spellStart"/>
      <w:r w:rsidRPr="00BE1F8A">
        <w:rPr>
          <w:rFonts w:ascii="Times New Roman" w:hAnsi="Times New Roman"/>
          <w:sz w:val="22"/>
          <w:szCs w:val="22"/>
        </w:rPr>
        <w:t>Autocorp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Holding Public Company Limited, respectively, as at 31 March 20</w:t>
      </w:r>
      <w:r w:rsidR="00A2648E" w:rsidRPr="00BE1F8A">
        <w:rPr>
          <w:rFonts w:ascii="Times New Roman" w:hAnsi="Times New Roman"/>
          <w:sz w:val="22"/>
          <w:szCs w:val="22"/>
        </w:rPr>
        <w:t>20</w:t>
      </w:r>
      <w:r w:rsidRPr="00BE1F8A">
        <w:rPr>
          <w:rFonts w:ascii="Times New Roman" w:hAnsi="Times New Roman"/>
          <w:sz w:val="22"/>
          <w:szCs w:val="22"/>
        </w:rPr>
        <w:t>; the consolidated and separate statements of income and comprehensive income, changes in equity and cash flows for the three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>month period ended 31 March 20</w:t>
      </w:r>
      <w:r w:rsidR="00A2648E" w:rsidRPr="00BE1F8A">
        <w:rPr>
          <w:rFonts w:ascii="Times New Roman" w:hAnsi="Times New Roman"/>
          <w:sz w:val="22"/>
          <w:szCs w:val="22"/>
        </w:rPr>
        <w:t>20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7B240DB2" w14:textId="77777777" w:rsidR="00433A54" w:rsidRPr="00BE1F8A" w:rsidRDefault="00433A54" w:rsidP="00433A54">
      <w:pPr>
        <w:pStyle w:val="RNormal"/>
      </w:pPr>
    </w:p>
    <w:p w14:paraId="312E542F" w14:textId="77777777" w:rsidR="00433A54" w:rsidRPr="00BE1F8A" w:rsidRDefault="00433A54" w:rsidP="00433A54">
      <w:pPr>
        <w:jc w:val="both"/>
        <w:rPr>
          <w:rFonts w:ascii="Times New Roman" w:hAnsi="Times New Roman"/>
          <w:i/>
          <w:sz w:val="22"/>
        </w:rPr>
      </w:pPr>
      <w:r w:rsidRPr="00BE1F8A">
        <w:rPr>
          <w:rFonts w:ascii="Times New Roman" w:hAnsi="Times New Roman"/>
          <w:i/>
          <w:sz w:val="22"/>
        </w:rPr>
        <w:t>Scope of Review</w:t>
      </w:r>
    </w:p>
    <w:p w14:paraId="596065EA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6232AFDA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BE1F8A">
        <w:rPr>
          <w:rFonts w:ascii="Times New Roman" w:hAnsi="Times New Roman"/>
          <w:sz w:val="22"/>
          <w:szCs w:val="22"/>
          <w:cs/>
        </w:rPr>
        <w:t xml:space="preserve">”. </w:t>
      </w:r>
      <w:r w:rsidRPr="00BE1F8A">
        <w:rPr>
          <w:rFonts w:ascii="Times New Roman" w:hAnsi="Times New Roman"/>
          <w:sz w:val="22"/>
        </w:rPr>
        <w:t xml:space="preserve">A review of interim financial </w:t>
      </w:r>
      <w:r w:rsidRPr="00BE1F8A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BE1F8A">
        <w:rPr>
          <w:rFonts w:ascii="Times New Roman" w:hAnsi="Times New Roman"/>
          <w:sz w:val="22"/>
          <w:szCs w:val="22"/>
          <w:cs/>
        </w:rPr>
        <w:t xml:space="preserve">.  </w:t>
      </w:r>
      <w:r w:rsidRPr="00BE1F8A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BE1F8A">
        <w:rPr>
          <w:rFonts w:ascii="Times New Roman" w:hAnsi="Times New Roman"/>
          <w:sz w:val="22"/>
          <w:szCs w:val="28"/>
        </w:rPr>
        <w:t>me</w:t>
      </w:r>
      <w:r w:rsidRPr="00BE1F8A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Pr="00BE1F8A">
        <w:rPr>
          <w:rFonts w:ascii="Times New Roman" w:hAnsi="Times New Roman"/>
          <w:sz w:val="22"/>
          <w:szCs w:val="22"/>
        </w:rPr>
        <w:t xml:space="preserve">Accordingly, </w:t>
      </w:r>
      <w:r w:rsidRPr="00BE1F8A">
        <w:rPr>
          <w:rFonts w:ascii="Times New Roman" w:hAnsi="Times New Roman"/>
          <w:sz w:val="22"/>
          <w:szCs w:val="28"/>
        </w:rPr>
        <w:t>I</w:t>
      </w:r>
      <w:r w:rsidRPr="00BE1F8A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4D9122F9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53F7900F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i/>
          <w:sz w:val="22"/>
          <w:szCs w:val="22"/>
        </w:rPr>
        <w:t>Conclusion</w:t>
      </w:r>
    </w:p>
    <w:p w14:paraId="5B5E74FA" w14:textId="77777777" w:rsidR="00433A54" w:rsidRPr="00BE1F8A" w:rsidRDefault="00433A54" w:rsidP="00433A54">
      <w:pPr>
        <w:jc w:val="both"/>
        <w:rPr>
          <w:rFonts w:ascii="Times New Roman" w:hAnsi="Times New Roman"/>
          <w:sz w:val="22"/>
        </w:rPr>
      </w:pPr>
    </w:p>
    <w:p w14:paraId="51BA7961" w14:textId="77777777" w:rsidR="00900FE8" w:rsidRPr="00BE1F8A" w:rsidRDefault="00433A54" w:rsidP="00433A54">
      <w:pPr>
        <w:jc w:val="both"/>
        <w:rPr>
          <w:rFonts w:ascii="Times New Roman" w:hAnsi="Times New Roman"/>
        </w:rPr>
      </w:pPr>
      <w:r w:rsidRPr="00BE1F8A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BE1F8A">
        <w:rPr>
          <w:rFonts w:ascii="Times New Roman" w:hAnsi="Times New Roman"/>
          <w:sz w:val="22"/>
          <w:szCs w:val="28"/>
          <w:cs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>”.</w:t>
      </w:r>
    </w:p>
    <w:p w14:paraId="79CF60EA" w14:textId="77777777" w:rsidR="00433A54" w:rsidRPr="00BE1F8A" w:rsidRDefault="00433A54" w:rsidP="00433A54">
      <w:pPr>
        <w:jc w:val="both"/>
        <w:rPr>
          <w:rFonts w:ascii="Times New Roman" w:hAnsi="Times New Roman"/>
          <w:sz w:val="30"/>
          <w:szCs w:val="30"/>
        </w:rPr>
      </w:pPr>
    </w:p>
    <w:p w14:paraId="23C5F9AE" w14:textId="77777777" w:rsidR="00D51596" w:rsidRPr="00BE1F8A" w:rsidRDefault="00D51596" w:rsidP="00433A54">
      <w:pPr>
        <w:jc w:val="both"/>
        <w:rPr>
          <w:rFonts w:ascii="Times New Roman" w:hAnsi="Times New Roman"/>
          <w:sz w:val="36"/>
          <w:szCs w:val="36"/>
        </w:rPr>
      </w:pPr>
    </w:p>
    <w:p w14:paraId="7D0847AC" w14:textId="77777777" w:rsidR="00433A54" w:rsidRPr="00BE1F8A" w:rsidRDefault="00433A54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/>
          <w:sz w:val="30"/>
          <w:szCs w:val="30"/>
        </w:rPr>
      </w:pPr>
      <w:bookmarkStart w:id="3" w:name="_GoBack"/>
      <w:bookmarkEnd w:id="3"/>
    </w:p>
    <w:p w14:paraId="41B28BEB" w14:textId="2E2A419A" w:rsidR="00433A54" w:rsidRPr="00BE1F8A" w:rsidRDefault="00A77285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(</w:t>
      </w:r>
      <w:r w:rsidR="00433A54" w:rsidRPr="00BE1F8A">
        <w:rPr>
          <w:rFonts w:ascii="Times New Roman" w:hAnsi="Times New Roman"/>
          <w:sz w:val="22"/>
          <w:szCs w:val="22"/>
        </w:rPr>
        <w:t>Natthaphong Tantichattanon</w:t>
      </w:r>
      <w:r w:rsidRPr="00BE1F8A">
        <w:rPr>
          <w:rFonts w:ascii="Times New Roman" w:hAnsi="Times New Roman"/>
          <w:sz w:val="22"/>
          <w:szCs w:val="22"/>
        </w:rPr>
        <w:t>)</w:t>
      </w:r>
    </w:p>
    <w:p w14:paraId="79AE88B7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Certified Public Accountant</w:t>
      </w:r>
    </w:p>
    <w:p w14:paraId="37BFC639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Registration No</w:t>
      </w:r>
      <w:r w:rsidRPr="00BE1F8A">
        <w:rPr>
          <w:rFonts w:ascii="Times New Roman" w:hAnsi="Times New Roman"/>
          <w:sz w:val="22"/>
          <w:szCs w:val="22"/>
          <w:cs/>
        </w:rPr>
        <w:t xml:space="preserve">. </w:t>
      </w:r>
      <w:r w:rsidRPr="00BE1F8A">
        <w:rPr>
          <w:rFonts w:ascii="Times New Roman" w:hAnsi="Times New Roman"/>
          <w:sz w:val="22"/>
          <w:szCs w:val="22"/>
        </w:rPr>
        <w:t>8829</w:t>
      </w:r>
    </w:p>
    <w:p w14:paraId="5324485B" w14:textId="77777777" w:rsidR="00A2648E" w:rsidRPr="00BE1F8A" w:rsidRDefault="00A2648E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31F8A81F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B5677AB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E1F8A">
        <w:rPr>
          <w:rFonts w:ascii="Times New Roman" w:hAnsi="Times New Roman"/>
          <w:sz w:val="22"/>
          <w:szCs w:val="22"/>
        </w:rPr>
        <w:t>Phoomchai</w:t>
      </w:r>
      <w:proofErr w:type="spellEnd"/>
      <w:r w:rsidRPr="00BE1F8A">
        <w:rPr>
          <w:rFonts w:ascii="Times New Roman" w:hAnsi="Times New Roman"/>
          <w:sz w:val="22"/>
          <w:szCs w:val="22"/>
        </w:rPr>
        <w:t xml:space="preserve"> Audit Ltd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2F399CC2" w14:textId="77777777" w:rsidR="00433A54" w:rsidRPr="00BE1F8A" w:rsidRDefault="00433A54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Bangkok</w:t>
      </w:r>
    </w:p>
    <w:p w14:paraId="503F9CD0" w14:textId="011F66B3" w:rsidR="00433A54" w:rsidRPr="00BE1F8A" w:rsidRDefault="00FB3E9F" w:rsidP="00433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12</w:t>
      </w:r>
      <w:r w:rsidR="00433A54" w:rsidRPr="00BE1F8A">
        <w:rPr>
          <w:rFonts w:ascii="Times New Roman" w:hAnsi="Times New Roman"/>
          <w:sz w:val="22"/>
          <w:szCs w:val="22"/>
        </w:rPr>
        <w:t xml:space="preserve"> May 20</w:t>
      </w:r>
      <w:r w:rsidR="00A2648E" w:rsidRPr="00BE1F8A">
        <w:rPr>
          <w:rFonts w:ascii="Times New Roman" w:hAnsi="Times New Roman"/>
          <w:sz w:val="22"/>
          <w:szCs w:val="22"/>
        </w:rPr>
        <w:t>20</w:t>
      </w:r>
    </w:p>
    <w:p w14:paraId="3416B7E6" w14:textId="2FF7E5EF" w:rsidR="00500ED3" w:rsidRPr="005B436F" w:rsidRDefault="00500ED3" w:rsidP="005B436F">
      <w:pPr>
        <w:ind w:left="540"/>
        <w:jc w:val="both"/>
        <w:rPr>
          <w:rFonts w:ascii="Times New Roman" w:hAnsi="Times New Roman"/>
          <w:spacing w:val="-2"/>
          <w:sz w:val="22"/>
          <w:szCs w:val="22"/>
        </w:rPr>
      </w:pPr>
    </w:p>
    <w:sectPr w:rsidR="00500ED3" w:rsidRPr="005B436F" w:rsidSect="00A47B31">
      <w:headerReference w:type="default" r:id="rId10"/>
      <w:footerReference w:type="default" r:id="rId11"/>
      <w:footerReference w:type="firs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4E2D5" w14:textId="77777777" w:rsidR="003836D6" w:rsidRDefault="003836D6">
      <w:r>
        <w:separator/>
      </w:r>
    </w:p>
  </w:endnote>
  <w:endnote w:type="continuationSeparator" w:id="0">
    <w:p w14:paraId="3CAD9967" w14:textId="77777777" w:rsidR="003836D6" w:rsidRDefault="0038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4AD7C" w14:textId="77777777" w:rsidR="00412E3F" w:rsidRPr="00781721" w:rsidRDefault="00412E3F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26B21" w14:textId="77777777" w:rsidR="00412E3F" w:rsidRPr="006105F4" w:rsidRDefault="00412E3F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4ADC0" w14:textId="77777777" w:rsidR="00412E3F" w:rsidRDefault="00412E3F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4D9A852D" w14:textId="050452D7" w:rsidR="00412E3F" w:rsidRDefault="00412E3F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928B3">
      <w:rPr>
        <w:rFonts w:ascii="Angsana New" w:hAnsi="Angsana New"/>
        <w:noProof/>
        <w:sz w:val="30"/>
        <w:szCs w:val="30"/>
      </w:rPr>
      <w:t>ACGe1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D4A5E" w14:textId="77777777" w:rsidR="003836D6" w:rsidRDefault="003836D6">
      <w:r>
        <w:separator/>
      </w:r>
    </w:p>
  </w:footnote>
  <w:footnote w:type="continuationSeparator" w:id="0">
    <w:p w14:paraId="0E847B02" w14:textId="77777777" w:rsidR="003836D6" w:rsidRDefault="0038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E0A5F" w14:textId="3BB0485A" w:rsidR="00412E3F" w:rsidRPr="0056672D" w:rsidRDefault="00412E3F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y</w:t>
    </w:r>
  </w:p>
  <w:p w14:paraId="1370DFFE" w14:textId="77777777" w:rsidR="00412E3F" w:rsidRPr="0056672D" w:rsidRDefault="00412E3F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C4DC1F4" w14:textId="2D54B7D9" w:rsidR="00412E3F" w:rsidRPr="0056672D" w:rsidRDefault="00412E3F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>month period ended 31 March 2020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E168DB2" w14:textId="77777777" w:rsidR="00412E3F" w:rsidRPr="00781721" w:rsidRDefault="00412E3F" w:rsidP="00781721">
    <w:pPr>
      <w:rPr>
        <w:rFonts w:ascii="Times New Roman" w:hAnsi="Times New Roman"/>
        <w:b/>
        <w:bCs/>
        <w:sz w:val="24"/>
        <w:szCs w:val="24"/>
      </w:rPr>
    </w:pPr>
  </w:p>
  <w:p w14:paraId="4246E0C5" w14:textId="77777777" w:rsidR="00412E3F" w:rsidRPr="00781721" w:rsidRDefault="00412E3F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40A60" w14:textId="30E42DC8" w:rsidR="009928B3" w:rsidRDefault="009928B3" w:rsidP="00781721">
    <w:pPr>
      <w:rPr>
        <w:rFonts w:ascii="Times New Roman" w:hAnsi="Times New Roman" w:cs="Cordia New"/>
        <w:b/>
        <w:bCs/>
        <w:sz w:val="24"/>
        <w:szCs w:val="24"/>
      </w:rPr>
    </w:pPr>
  </w:p>
  <w:p w14:paraId="3CBD14A5" w14:textId="3CCDC041" w:rsidR="009928B3" w:rsidRDefault="009928B3" w:rsidP="00781721">
    <w:pPr>
      <w:rPr>
        <w:rFonts w:ascii="Times New Roman" w:hAnsi="Times New Roman" w:cs="Cordia New"/>
        <w:b/>
        <w:bCs/>
        <w:sz w:val="24"/>
        <w:szCs w:val="24"/>
      </w:rPr>
    </w:pPr>
  </w:p>
  <w:p w14:paraId="3C554DF0" w14:textId="77777777" w:rsidR="009928B3" w:rsidRPr="009928B3" w:rsidRDefault="009928B3" w:rsidP="00781721">
    <w:pPr>
      <w:rPr>
        <w:rFonts w:ascii="Times New Roman" w:hAnsi="Times New Roman" w:cs="Cordia New" w:hint="cs"/>
        <w:b/>
        <w:bCs/>
        <w:sz w:val="24"/>
        <w:szCs w:val="24"/>
      </w:rPr>
    </w:pPr>
  </w:p>
  <w:p w14:paraId="483EEBAD" w14:textId="77777777" w:rsidR="009928B3" w:rsidRPr="00781721" w:rsidRDefault="009928B3" w:rsidP="0078172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19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2"/>
  </w:num>
  <w:num w:numId="14">
    <w:abstractNumId w:val="13"/>
  </w:num>
  <w:num w:numId="15">
    <w:abstractNumId w:val="17"/>
  </w:num>
  <w:num w:numId="16">
    <w:abstractNumId w:val="18"/>
  </w:num>
  <w:num w:numId="17">
    <w:abstractNumId w:val="21"/>
  </w:num>
  <w:num w:numId="18">
    <w:abstractNumId w:val="24"/>
  </w:num>
  <w:num w:numId="19">
    <w:abstractNumId w:val="14"/>
  </w:num>
  <w:num w:numId="20">
    <w:abstractNumId w:val="23"/>
  </w:num>
  <w:num w:numId="21">
    <w:abstractNumId w:val="10"/>
  </w:num>
  <w:num w:numId="22">
    <w:abstractNumId w:val="16"/>
  </w:num>
  <w:num w:numId="23">
    <w:abstractNumId w:val="11"/>
  </w:num>
  <w:num w:numId="24">
    <w:abstractNumId w:val="20"/>
  </w:num>
  <w:num w:numId="25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CB8"/>
    <w:rsid w:val="00025237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619C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3F5"/>
    <w:rsid w:val="00067A1C"/>
    <w:rsid w:val="00070513"/>
    <w:rsid w:val="00070B39"/>
    <w:rsid w:val="00073106"/>
    <w:rsid w:val="0007538D"/>
    <w:rsid w:val="00076326"/>
    <w:rsid w:val="00076A0F"/>
    <w:rsid w:val="00076BF3"/>
    <w:rsid w:val="00076EB6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1A61"/>
    <w:rsid w:val="000A1B71"/>
    <w:rsid w:val="000A1DA3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7686"/>
    <w:rsid w:val="000E7F6B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E99"/>
    <w:rsid w:val="001122EA"/>
    <w:rsid w:val="00112BA6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FDC"/>
    <w:rsid w:val="001346A5"/>
    <w:rsid w:val="001346EA"/>
    <w:rsid w:val="00135322"/>
    <w:rsid w:val="00135923"/>
    <w:rsid w:val="00135E95"/>
    <w:rsid w:val="0013630A"/>
    <w:rsid w:val="00136C26"/>
    <w:rsid w:val="00137CA3"/>
    <w:rsid w:val="00137EF8"/>
    <w:rsid w:val="00137F22"/>
    <w:rsid w:val="00140EB5"/>
    <w:rsid w:val="00141DCF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C1"/>
    <w:rsid w:val="00162C0B"/>
    <w:rsid w:val="001641BC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684"/>
    <w:rsid w:val="00186789"/>
    <w:rsid w:val="00186CE4"/>
    <w:rsid w:val="001873E7"/>
    <w:rsid w:val="001900B1"/>
    <w:rsid w:val="0019063D"/>
    <w:rsid w:val="00191617"/>
    <w:rsid w:val="0019275E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348D"/>
    <w:rsid w:val="001A4B40"/>
    <w:rsid w:val="001A4D23"/>
    <w:rsid w:val="001A5102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C6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DEA"/>
    <w:rsid w:val="00210B51"/>
    <w:rsid w:val="002112C8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C4F"/>
    <w:rsid w:val="00223A2E"/>
    <w:rsid w:val="00224BEA"/>
    <w:rsid w:val="00225350"/>
    <w:rsid w:val="002258C6"/>
    <w:rsid w:val="00225CD5"/>
    <w:rsid w:val="00226D0C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4E09"/>
    <w:rsid w:val="00265B3A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3036"/>
    <w:rsid w:val="00294B55"/>
    <w:rsid w:val="002957C5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BEE"/>
    <w:rsid w:val="002D5E88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8D1"/>
    <w:rsid w:val="00323EA7"/>
    <w:rsid w:val="00324AAB"/>
    <w:rsid w:val="003255E1"/>
    <w:rsid w:val="00325CAE"/>
    <w:rsid w:val="00327B28"/>
    <w:rsid w:val="0033265F"/>
    <w:rsid w:val="003327A9"/>
    <w:rsid w:val="003330CD"/>
    <w:rsid w:val="003339E3"/>
    <w:rsid w:val="00333BCF"/>
    <w:rsid w:val="00334590"/>
    <w:rsid w:val="00334E05"/>
    <w:rsid w:val="00334F1B"/>
    <w:rsid w:val="003356DF"/>
    <w:rsid w:val="00336B5F"/>
    <w:rsid w:val="003374D4"/>
    <w:rsid w:val="00337849"/>
    <w:rsid w:val="0034106F"/>
    <w:rsid w:val="00341619"/>
    <w:rsid w:val="003428C8"/>
    <w:rsid w:val="00343F6C"/>
    <w:rsid w:val="003444A5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1087"/>
    <w:rsid w:val="003647B1"/>
    <w:rsid w:val="00364D23"/>
    <w:rsid w:val="00366B9A"/>
    <w:rsid w:val="003675D2"/>
    <w:rsid w:val="00370285"/>
    <w:rsid w:val="00370B9B"/>
    <w:rsid w:val="0037111F"/>
    <w:rsid w:val="003722E4"/>
    <w:rsid w:val="0037357F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CC0"/>
    <w:rsid w:val="00394738"/>
    <w:rsid w:val="00394B5F"/>
    <w:rsid w:val="003965D2"/>
    <w:rsid w:val="00396E41"/>
    <w:rsid w:val="00396E71"/>
    <w:rsid w:val="00397AFB"/>
    <w:rsid w:val="003A0402"/>
    <w:rsid w:val="003A13BC"/>
    <w:rsid w:val="003A1C9A"/>
    <w:rsid w:val="003A28EB"/>
    <w:rsid w:val="003A34F7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CA4"/>
    <w:rsid w:val="003D1F7B"/>
    <w:rsid w:val="003D1F84"/>
    <w:rsid w:val="003D22CE"/>
    <w:rsid w:val="003D29D2"/>
    <w:rsid w:val="003D3353"/>
    <w:rsid w:val="003D3CB8"/>
    <w:rsid w:val="003D45C0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2A1C"/>
    <w:rsid w:val="00403489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AF5"/>
    <w:rsid w:val="004140DE"/>
    <w:rsid w:val="00414A2E"/>
    <w:rsid w:val="00414CF6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43DB"/>
    <w:rsid w:val="00444487"/>
    <w:rsid w:val="00444DEA"/>
    <w:rsid w:val="00446A99"/>
    <w:rsid w:val="00447CED"/>
    <w:rsid w:val="00450CE3"/>
    <w:rsid w:val="004512CE"/>
    <w:rsid w:val="00451D98"/>
    <w:rsid w:val="00452B71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176"/>
    <w:rsid w:val="0047530B"/>
    <w:rsid w:val="0047664B"/>
    <w:rsid w:val="00476794"/>
    <w:rsid w:val="00476AE8"/>
    <w:rsid w:val="00476CDB"/>
    <w:rsid w:val="00476E8F"/>
    <w:rsid w:val="00477D0B"/>
    <w:rsid w:val="00480438"/>
    <w:rsid w:val="00480556"/>
    <w:rsid w:val="0048057E"/>
    <w:rsid w:val="00482B3A"/>
    <w:rsid w:val="00482B76"/>
    <w:rsid w:val="00482EB7"/>
    <w:rsid w:val="00483087"/>
    <w:rsid w:val="00484162"/>
    <w:rsid w:val="004841A5"/>
    <w:rsid w:val="004853A0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F7C"/>
    <w:rsid w:val="004E70E8"/>
    <w:rsid w:val="004E73F7"/>
    <w:rsid w:val="004E75EC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D61"/>
    <w:rsid w:val="005378A8"/>
    <w:rsid w:val="00540068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C33"/>
    <w:rsid w:val="00556C38"/>
    <w:rsid w:val="00557167"/>
    <w:rsid w:val="00557DE6"/>
    <w:rsid w:val="00560671"/>
    <w:rsid w:val="00560B30"/>
    <w:rsid w:val="00563BDB"/>
    <w:rsid w:val="00563D06"/>
    <w:rsid w:val="00563D37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50A4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590C"/>
    <w:rsid w:val="005A7835"/>
    <w:rsid w:val="005A7CF9"/>
    <w:rsid w:val="005B0CA0"/>
    <w:rsid w:val="005B0F2B"/>
    <w:rsid w:val="005B164B"/>
    <w:rsid w:val="005B1667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4FD9"/>
    <w:rsid w:val="005E625D"/>
    <w:rsid w:val="005F1F75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3725"/>
    <w:rsid w:val="00603FEF"/>
    <w:rsid w:val="006041B8"/>
    <w:rsid w:val="00605541"/>
    <w:rsid w:val="006056D3"/>
    <w:rsid w:val="00605C89"/>
    <w:rsid w:val="00606733"/>
    <w:rsid w:val="0060682E"/>
    <w:rsid w:val="00606D69"/>
    <w:rsid w:val="006105F4"/>
    <w:rsid w:val="00613EB7"/>
    <w:rsid w:val="00615749"/>
    <w:rsid w:val="00615C2B"/>
    <w:rsid w:val="00617A74"/>
    <w:rsid w:val="00621771"/>
    <w:rsid w:val="00621A11"/>
    <w:rsid w:val="00621C4D"/>
    <w:rsid w:val="00621E6E"/>
    <w:rsid w:val="006234DD"/>
    <w:rsid w:val="006236CA"/>
    <w:rsid w:val="0062375F"/>
    <w:rsid w:val="00623A32"/>
    <w:rsid w:val="00623BA3"/>
    <w:rsid w:val="0062432D"/>
    <w:rsid w:val="006252FA"/>
    <w:rsid w:val="0062538D"/>
    <w:rsid w:val="006300D0"/>
    <w:rsid w:val="00630981"/>
    <w:rsid w:val="0063156D"/>
    <w:rsid w:val="00632C80"/>
    <w:rsid w:val="00633CE9"/>
    <w:rsid w:val="00633FF2"/>
    <w:rsid w:val="00634338"/>
    <w:rsid w:val="00634E79"/>
    <w:rsid w:val="0063513D"/>
    <w:rsid w:val="0063540F"/>
    <w:rsid w:val="00635A11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ADC"/>
    <w:rsid w:val="00667DE2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804DA"/>
    <w:rsid w:val="00680EF2"/>
    <w:rsid w:val="006818D5"/>
    <w:rsid w:val="00681FC6"/>
    <w:rsid w:val="0068210A"/>
    <w:rsid w:val="00683D20"/>
    <w:rsid w:val="006843E0"/>
    <w:rsid w:val="00684A97"/>
    <w:rsid w:val="00684CB8"/>
    <w:rsid w:val="006853BE"/>
    <w:rsid w:val="00686550"/>
    <w:rsid w:val="0068692E"/>
    <w:rsid w:val="00686B1C"/>
    <w:rsid w:val="0069409F"/>
    <w:rsid w:val="00694366"/>
    <w:rsid w:val="00694A82"/>
    <w:rsid w:val="00694D7E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5C48"/>
    <w:rsid w:val="006E6513"/>
    <w:rsid w:val="006E6696"/>
    <w:rsid w:val="006F086E"/>
    <w:rsid w:val="006F0CE8"/>
    <w:rsid w:val="006F0D94"/>
    <w:rsid w:val="006F1BEC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64EA"/>
    <w:rsid w:val="00747A7D"/>
    <w:rsid w:val="00750BD6"/>
    <w:rsid w:val="00750C6F"/>
    <w:rsid w:val="00751472"/>
    <w:rsid w:val="00752770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6A05"/>
    <w:rsid w:val="00766F9C"/>
    <w:rsid w:val="007673AC"/>
    <w:rsid w:val="00767411"/>
    <w:rsid w:val="00767F70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6A78"/>
    <w:rsid w:val="007A7BFE"/>
    <w:rsid w:val="007B092F"/>
    <w:rsid w:val="007B2118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6C06"/>
    <w:rsid w:val="007E7C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B0F"/>
    <w:rsid w:val="00802770"/>
    <w:rsid w:val="00802B3E"/>
    <w:rsid w:val="00803543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F11"/>
    <w:rsid w:val="008504FB"/>
    <w:rsid w:val="00850840"/>
    <w:rsid w:val="00851A13"/>
    <w:rsid w:val="00851D7F"/>
    <w:rsid w:val="0085202C"/>
    <w:rsid w:val="00852138"/>
    <w:rsid w:val="00853DEB"/>
    <w:rsid w:val="008555E2"/>
    <w:rsid w:val="0085642F"/>
    <w:rsid w:val="00856CC8"/>
    <w:rsid w:val="008600F6"/>
    <w:rsid w:val="00860955"/>
    <w:rsid w:val="00861259"/>
    <w:rsid w:val="0086183C"/>
    <w:rsid w:val="00861A24"/>
    <w:rsid w:val="00861B7C"/>
    <w:rsid w:val="00861F0E"/>
    <w:rsid w:val="00865E28"/>
    <w:rsid w:val="00867C02"/>
    <w:rsid w:val="00867C67"/>
    <w:rsid w:val="00867DED"/>
    <w:rsid w:val="00872980"/>
    <w:rsid w:val="008736DD"/>
    <w:rsid w:val="00873961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B105B"/>
    <w:rsid w:val="008B2437"/>
    <w:rsid w:val="008B2710"/>
    <w:rsid w:val="008B3F31"/>
    <w:rsid w:val="008B46E2"/>
    <w:rsid w:val="008B7BED"/>
    <w:rsid w:val="008C0E18"/>
    <w:rsid w:val="008C1467"/>
    <w:rsid w:val="008C1E27"/>
    <w:rsid w:val="008C20D1"/>
    <w:rsid w:val="008C393D"/>
    <w:rsid w:val="008C3DF7"/>
    <w:rsid w:val="008C3EAD"/>
    <w:rsid w:val="008C410D"/>
    <w:rsid w:val="008C4473"/>
    <w:rsid w:val="008C5CFE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634A"/>
    <w:rsid w:val="008E6F0E"/>
    <w:rsid w:val="008E7023"/>
    <w:rsid w:val="008E714D"/>
    <w:rsid w:val="008F23CD"/>
    <w:rsid w:val="008F2B58"/>
    <w:rsid w:val="008F31DF"/>
    <w:rsid w:val="008F3C82"/>
    <w:rsid w:val="008F3D07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9F5"/>
    <w:rsid w:val="0090305E"/>
    <w:rsid w:val="00903C69"/>
    <w:rsid w:val="00903E5D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2033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30CB5"/>
    <w:rsid w:val="00931CAC"/>
    <w:rsid w:val="00931CC9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7C1D"/>
    <w:rsid w:val="0097030F"/>
    <w:rsid w:val="00970A3E"/>
    <w:rsid w:val="009737A4"/>
    <w:rsid w:val="009746C0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875"/>
    <w:rsid w:val="00990968"/>
    <w:rsid w:val="00990AEE"/>
    <w:rsid w:val="00990C65"/>
    <w:rsid w:val="00992328"/>
    <w:rsid w:val="009928B3"/>
    <w:rsid w:val="009928ED"/>
    <w:rsid w:val="00992D48"/>
    <w:rsid w:val="00995A83"/>
    <w:rsid w:val="00996A83"/>
    <w:rsid w:val="00996E65"/>
    <w:rsid w:val="00996E6B"/>
    <w:rsid w:val="00997822"/>
    <w:rsid w:val="009A014A"/>
    <w:rsid w:val="009A0223"/>
    <w:rsid w:val="009A06FE"/>
    <w:rsid w:val="009A0CB4"/>
    <w:rsid w:val="009A1292"/>
    <w:rsid w:val="009A171A"/>
    <w:rsid w:val="009A2BE3"/>
    <w:rsid w:val="009A41E6"/>
    <w:rsid w:val="009A43DA"/>
    <w:rsid w:val="009A4FA6"/>
    <w:rsid w:val="009A505D"/>
    <w:rsid w:val="009A7445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21B1"/>
    <w:rsid w:val="009F2749"/>
    <w:rsid w:val="009F29FB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1196"/>
    <w:rsid w:val="00A0148A"/>
    <w:rsid w:val="00A015AF"/>
    <w:rsid w:val="00A026AA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F51"/>
    <w:rsid w:val="00A512CB"/>
    <w:rsid w:val="00A5398B"/>
    <w:rsid w:val="00A54E52"/>
    <w:rsid w:val="00A56107"/>
    <w:rsid w:val="00A56CC0"/>
    <w:rsid w:val="00A56D1D"/>
    <w:rsid w:val="00A5715A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7327"/>
    <w:rsid w:val="00A6752F"/>
    <w:rsid w:val="00A71348"/>
    <w:rsid w:val="00A72B9C"/>
    <w:rsid w:val="00A7359A"/>
    <w:rsid w:val="00A73A20"/>
    <w:rsid w:val="00A73EB2"/>
    <w:rsid w:val="00A74127"/>
    <w:rsid w:val="00A77285"/>
    <w:rsid w:val="00A776D3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A2635"/>
    <w:rsid w:val="00AA2922"/>
    <w:rsid w:val="00AA312E"/>
    <w:rsid w:val="00AA31BB"/>
    <w:rsid w:val="00AA3B60"/>
    <w:rsid w:val="00AA3BAA"/>
    <w:rsid w:val="00AA4E81"/>
    <w:rsid w:val="00AA5D31"/>
    <w:rsid w:val="00AA6664"/>
    <w:rsid w:val="00AA6C74"/>
    <w:rsid w:val="00AA7184"/>
    <w:rsid w:val="00AA7464"/>
    <w:rsid w:val="00AA76D2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C04CB"/>
    <w:rsid w:val="00AC21B1"/>
    <w:rsid w:val="00AC2CCC"/>
    <w:rsid w:val="00AC338B"/>
    <w:rsid w:val="00AC37F3"/>
    <w:rsid w:val="00AC4E76"/>
    <w:rsid w:val="00AC66D6"/>
    <w:rsid w:val="00AC6C02"/>
    <w:rsid w:val="00AC74E8"/>
    <w:rsid w:val="00AC767A"/>
    <w:rsid w:val="00AD0442"/>
    <w:rsid w:val="00AD0762"/>
    <w:rsid w:val="00AD1D2E"/>
    <w:rsid w:val="00AD1D9C"/>
    <w:rsid w:val="00AD2451"/>
    <w:rsid w:val="00AD26B4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F85"/>
    <w:rsid w:val="00AE5670"/>
    <w:rsid w:val="00AE56D9"/>
    <w:rsid w:val="00AE7199"/>
    <w:rsid w:val="00AE73AC"/>
    <w:rsid w:val="00AE7755"/>
    <w:rsid w:val="00AF0330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98C"/>
    <w:rsid w:val="00B35BAE"/>
    <w:rsid w:val="00B36D41"/>
    <w:rsid w:val="00B3744C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10D"/>
    <w:rsid w:val="00B52280"/>
    <w:rsid w:val="00B52C7E"/>
    <w:rsid w:val="00B52C9B"/>
    <w:rsid w:val="00B53C69"/>
    <w:rsid w:val="00B54C5A"/>
    <w:rsid w:val="00B55F66"/>
    <w:rsid w:val="00B56ABA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339C"/>
    <w:rsid w:val="00B74EF3"/>
    <w:rsid w:val="00B75AEB"/>
    <w:rsid w:val="00B76346"/>
    <w:rsid w:val="00B81719"/>
    <w:rsid w:val="00B81891"/>
    <w:rsid w:val="00B81AAC"/>
    <w:rsid w:val="00B82095"/>
    <w:rsid w:val="00B824B1"/>
    <w:rsid w:val="00B82CB4"/>
    <w:rsid w:val="00B8414B"/>
    <w:rsid w:val="00B8493F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737"/>
    <w:rsid w:val="00BA1788"/>
    <w:rsid w:val="00BA4209"/>
    <w:rsid w:val="00BA4E25"/>
    <w:rsid w:val="00BA564C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987"/>
    <w:rsid w:val="00BE0C4C"/>
    <w:rsid w:val="00BE0C59"/>
    <w:rsid w:val="00BE1174"/>
    <w:rsid w:val="00BE1775"/>
    <w:rsid w:val="00BE1F8A"/>
    <w:rsid w:val="00BE22F0"/>
    <w:rsid w:val="00BE596D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6C"/>
    <w:rsid w:val="00C72BFF"/>
    <w:rsid w:val="00C7344C"/>
    <w:rsid w:val="00C73B29"/>
    <w:rsid w:val="00C73CFB"/>
    <w:rsid w:val="00C74A61"/>
    <w:rsid w:val="00C76209"/>
    <w:rsid w:val="00C77A9D"/>
    <w:rsid w:val="00C77C56"/>
    <w:rsid w:val="00C800AA"/>
    <w:rsid w:val="00C807C8"/>
    <w:rsid w:val="00C80A6A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485"/>
    <w:rsid w:val="00C970F2"/>
    <w:rsid w:val="00C97477"/>
    <w:rsid w:val="00C97665"/>
    <w:rsid w:val="00CA0003"/>
    <w:rsid w:val="00CA0104"/>
    <w:rsid w:val="00CA0FE4"/>
    <w:rsid w:val="00CA30EE"/>
    <w:rsid w:val="00CA3E1A"/>
    <w:rsid w:val="00CA40EC"/>
    <w:rsid w:val="00CA4754"/>
    <w:rsid w:val="00CA4C8D"/>
    <w:rsid w:val="00CA5930"/>
    <w:rsid w:val="00CA6942"/>
    <w:rsid w:val="00CB0107"/>
    <w:rsid w:val="00CB1A5A"/>
    <w:rsid w:val="00CB1DCE"/>
    <w:rsid w:val="00CB1E34"/>
    <w:rsid w:val="00CB2F22"/>
    <w:rsid w:val="00CB474F"/>
    <w:rsid w:val="00CB527A"/>
    <w:rsid w:val="00CB587A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C0D"/>
    <w:rsid w:val="00CF436A"/>
    <w:rsid w:val="00CF506C"/>
    <w:rsid w:val="00CF528D"/>
    <w:rsid w:val="00CF6058"/>
    <w:rsid w:val="00CF7140"/>
    <w:rsid w:val="00D00319"/>
    <w:rsid w:val="00D016E6"/>
    <w:rsid w:val="00D01985"/>
    <w:rsid w:val="00D021DA"/>
    <w:rsid w:val="00D027A6"/>
    <w:rsid w:val="00D038B7"/>
    <w:rsid w:val="00D0474B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ADF"/>
    <w:rsid w:val="00D80978"/>
    <w:rsid w:val="00D826B4"/>
    <w:rsid w:val="00D8277C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7310"/>
    <w:rsid w:val="00DA045F"/>
    <w:rsid w:val="00DA08B0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B75"/>
    <w:rsid w:val="00DE20F9"/>
    <w:rsid w:val="00DE292D"/>
    <w:rsid w:val="00DE2E30"/>
    <w:rsid w:val="00DE3048"/>
    <w:rsid w:val="00DE4575"/>
    <w:rsid w:val="00DE48EA"/>
    <w:rsid w:val="00DE4926"/>
    <w:rsid w:val="00DE5230"/>
    <w:rsid w:val="00DE679A"/>
    <w:rsid w:val="00DE7252"/>
    <w:rsid w:val="00DF032F"/>
    <w:rsid w:val="00DF1BD9"/>
    <w:rsid w:val="00DF398A"/>
    <w:rsid w:val="00DF68E2"/>
    <w:rsid w:val="00DF7245"/>
    <w:rsid w:val="00DF7EC5"/>
    <w:rsid w:val="00DF7EE0"/>
    <w:rsid w:val="00E0139F"/>
    <w:rsid w:val="00E015A6"/>
    <w:rsid w:val="00E02AB6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4421"/>
    <w:rsid w:val="00E54D3A"/>
    <w:rsid w:val="00E5552B"/>
    <w:rsid w:val="00E56DEE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7058"/>
    <w:rsid w:val="00EC776F"/>
    <w:rsid w:val="00EC7F2C"/>
    <w:rsid w:val="00ED0051"/>
    <w:rsid w:val="00ED030F"/>
    <w:rsid w:val="00ED0E77"/>
    <w:rsid w:val="00ED0F9B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AD3"/>
    <w:rsid w:val="00EE4E0B"/>
    <w:rsid w:val="00EE58EF"/>
    <w:rsid w:val="00EE5E3C"/>
    <w:rsid w:val="00EE6A90"/>
    <w:rsid w:val="00EE6E21"/>
    <w:rsid w:val="00EE7623"/>
    <w:rsid w:val="00EE7846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CD0"/>
    <w:rsid w:val="00F11529"/>
    <w:rsid w:val="00F11D46"/>
    <w:rsid w:val="00F12C2C"/>
    <w:rsid w:val="00F14DF2"/>
    <w:rsid w:val="00F158A4"/>
    <w:rsid w:val="00F167B2"/>
    <w:rsid w:val="00F179A6"/>
    <w:rsid w:val="00F2035E"/>
    <w:rsid w:val="00F20FC2"/>
    <w:rsid w:val="00F21B03"/>
    <w:rsid w:val="00F22661"/>
    <w:rsid w:val="00F22956"/>
    <w:rsid w:val="00F22FEE"/>
    <w:rsid w:val="00F25551"/>
    <w:rsid w:val="00F255D1"/>
    <w:rsid w:val="00F2689A"/>
    <w:rsid w:val="00F26A61"/>
    <w:rsid w:val="00F31139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D5E"/>
    <w:rsid w:val="00F668A2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110A"/>
    <w:rsid w:val="00F816E1"/>
    <w:rsid w:val="00F82833"/>
    <w:rsid w:val="00F8332B"/>
    <w:rsid w:val="00F83C05"/>
    <w:rsid w:val="00F84085"/>
    <w:rsid w:val="00F855FF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3C66"/>
    <w:rsid w:val="00FB3E9F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D0D7B"/>
    <w:rsid w:val="00FD3FDF"/>
    <w:rsid w:val="00FD41EE"/>
    <w:rsid w:val="00FD4674"/>
    <w:rsid w:val="00FD5371"/>
    <w:rsid w:val="00FD5968"/>
    <w:rsid w:val="00FD639F"/>
    <w:rsid w:val="00FD6FBC"/>
    <w:rsid w:val="00FD7A55"/>
    <w:rsid w:val="00FE0E23"/>
    <w:rsid w:val="00FE1D8C"/>
    <w:rsid w:val="00FE3633"/>
    <w:rsid w:val="00FE3840"/>
    <w:rsid w:val="00FE3960"/>
    <w:rsid w:val="00FE51A8"/>
    <w:rsid w:val="00FE52EA"/>
    <w:rsid w:val="00FE5449"/>
    <w:rsid w:val="00FE5716"/>
    <w:rsid w:val="00FE6B08"/>
    <w:rsid w:val="00FE6CA6"/>
    <w:rsid w:val="00FF0FDA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8DBBE-5A2B-4086-9F2A-4ACBFBAC3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</Pages>
  <Words>309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Somjai, Nigonyanont</cp:lastModifiedBy>
  <cp:revision>3</cp:revision>
  <cp:lastPrinted>2020-05-08T14:05:00Z</cp:lastPrinted>
  <dcterms:created xsi:type="dcterms:W3CDTF">2020-05-12T03:22:00Z</dcterms:created>
  <dcterms:modified xsi:type="dcterms:W3CDTF">2020-05-12T03:45:00Z</dcterms:modified>
</cp:coreProperties>
</file>