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9267B" w:rsidRPr="00C0003D" w14:paraId="6D3ABF43" w14:textId="77777777" w:rsidTr="0055559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14:paraId="03931A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78D5216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14:paraId="640F843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5C4D813F" w:rsidR="0009267B" w:rsidRPr="00C0003D" w:rsidRDefault="00FF198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9E6BDE3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14:paraId="616FA93F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C074797" w:rsidR="0073369C" w:rsidRPr="00C0003D" w:rsidRDefault="00FF198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240F7D0" w14:textId="77777777"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D0CEE" w:rsidRPr="00C0003D" w14:paraId="0B35DEC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BCC90E" w14:textId="015F5E04" w:rsidR="00DD0CEE" w:rsidRPr="00E92BBA" w:rsidRDefault="00FF198B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79D888" w14:textId="77777777" w:rsidR="00DD0CEE" w:rsidRPr="00E92BBA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7974A6F4" w14:textId="77777777" w:rsidR="00DD0CEE" w:rsidRPr="00EB1A77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641167"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DD0CEE" w:rsidRPr="00C0003D" w14:paraId="7AEFEE2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17BB5F22" w:rsidR="00DD0CEE" w:rsidRPr="00C0003D" w:rsidRDefault="00FF198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8D5251" w14:textId="77777777"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99BD966" w14:textId="77777777" w:rsidR="00DD0CEE" w:rsidRPr="00EB1A77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34EE7" w:rsidRPr="00E34EE7" w14:paraId="146D75D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68138F4F" w:rsidR="00E34EE7" w:rsidRPr="00E34EE7" w:rsidRDefault="00FF198B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5B7AE3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78640B7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ลูกหนี้</w:t>
            </w:r>
            <w:r w:rsidRPr="00EB1A7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ตามสัญญาปรับโครงสร้างหนี้</w:t>
            </w:r>
          </w:p>
        </w:tc>
      </w:tr>
      <w:tr w:rsidR="00E34EE7" w:rsidRPr="00E34EE7" w14:paraId="4FD0E0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70BB151C" w:rsidR="00E34EE7" w:rsidRPr="00E34EE7" w:rsidRDefault="00FF198B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A88D4F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541FE99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34EE7" w:rsidRPr="009B2962" w14:paraId="60EDF279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2FA6A64F" w:rsidR="00E34EE7" w:rsidRPr="00E34EE7" w:rsidRDefault="00FF198B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34EE7" w:rsidRPr="00E34EE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CE6E50D" w14:textId="77777777" w:rsidR="00E34EE7" w:rsidRPr="00EB1A7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E34EE7" w:rsidRPr="009B2962" w14:paraId="1D2CECE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7BF921" w14:textId="55D5F2BD" w:rsidR="00E34EE7" w:rsidRPr="009B2962" w:rsidRDefault="00FF198B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611336A" w14:textId="77777777" w:rsidR="00E34EE7" w:rsidRPr="009B2962" w:rsidRDefault="00E34EE7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CEE4DD6" w14:textId="77777777" w:rsidR="00E34EE7" w:rsidRPr="00EB1A77" w:rsidRDefault="00E34EE7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34EE7" w:rsidRPr="009B2962" w14:paraId="36D0414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33AC9148" w:rsidR="00E34EE7" w:rsidRPr="009B2962" w:rsidRDefault="00FF198B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34EE7" w:rsidRPr="009B2962" w:rsidRDefault="00E34EE7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B87E104" w14:textId="77777777" w:rsidR="00E34EE7" w:rsidRPr="00EB1A77" w:rsidRDefault="00E34EE7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E34EE7" w:rsidRPr="00E34EE7" w14:paraId="3B38E1B1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576ACA7" w:rsidR="00E34EE7" w:rsidRPr="00E34EE7" w:rsidRDefault="00FF198B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E34EE7" w:rsidRPr="00E34EE7" w:rsidRDefault="00E34EE7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74E318" w14:textId="77777777" w:rsidR="00E34EE7" w:rsidRPr="00EB1A77" w:rsidRDefault="00E34EE7" w:rsidP="00F077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5559D" w:rsidRPr="00E34EE7" w14:paraId="092B2FB4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68AD81D8" w:rsidR="0055559D" w:rsidRPr="00B1779C" w:rsidRDefault="00FF198B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55559D" w:rsidRPr="00B1779C" w:rsidRDefault="0055559D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F519E1A" w14:textId="5560957C" w:rsidR="0055559D" w:rsidRPr="00EB1A77" w:rsidRDefault="0055559D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5559D" w:rsidRPr="00E34EE7" w14:paraId="37830E9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5488F56" w:rsidR="0055559D" w:rsidRPr="00E34EE7" w:rsidRDefault="00FF198B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55559D" w:rsidRPr="00E34EE7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C08A36" w14:textId="3A88397C" w:rsidR="0055559D" w:rsidRPr="00EB1A77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5559D" w:rsidRPr="00E34EE7" w14:paraId="15F8C37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03694A9C" w:rsidR="0055559D" w:rsidRPr="00E34EE7" w:rsidRDefault="00FF198B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55559D" w:rsidRPr="00E34EE7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06FA424" w14:textId="2EDAA2EC" w:rsidR="0055559D" w:rsidRPr="00EB1A77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55559D" w:rsidRPr="009B2962" w14:paraId="274BEDC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6CB5704E" w:rsidR="0055559D" w:rsidRPr="00B1779C" w:rsidRDefault="00FF198B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507E936" w14:textId="77777777" w:rsidR="0055559D" w:rsidRPr="00B1779C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1B8A64DB" w14:textId="3237070E" w:rsidR="0055559D" w:rsidRPr="00EB1A77" w:rsidRDefault="0055559D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5559D" w:rsidRPr="009B2962" w14:paraId="633C2741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6EE3C1F" w14:textId="7A0D29ED" w:rsidR="0055559D" w:rsidRPr="009B2962" w:rsidRDefault="00FF198B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9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C852DA8" w14:textId="77777777" w:rsidR="0055559D" w:rsidRPr="009B2962" w:rsidRDefault="0055559D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C3548F1" w14:textId="6A5A87C3" w:rsidR="0055559D" w:rsidRPr="00EB1A77" w:rsidRDefault="0055559D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B78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28FE66C" w14:textId="77777777" w:rsidR="001A021D" w:rsidRPr="00C0003D" w:rsidRDefault="001A021D" w:rsidP="0009267B">
      <w:pPr>
        <w:rPr>
          <w:b/>
          <w:bCs/>
        </w:rPr>
      </w:pPr>
    </w:p>
    <w:p w14:paraId="5587987F" w14:textId="77777777" w:rsidR="00710575" w:rsidRDefault="00710575" w:rsidP="0009267B">
      <w:pPr>
        <w:rPr>
          <w:b/>
          <w:bCs/>
        </w:rPr>
      </w:pPr>
    </w:p>
    <w:p w14:paraId="4DF2231E" w14:textId="77777777" w:rsidR="00710575" w:rsidRPr="00710575" w:rsidRDefault="00710575" w:rsidP="00710575"/>
    <w:p w14:paraId="5D3A0DB7" w14:textId="77777777"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14:paraId="172CFAD4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39F4639" w14:textId="473F7D3F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C0003D">
        <w:rPr>
          <w:rFonts w:ascii="Angsana New" w:hAnsi="Angsana New" w:hint="cs"/>
          <w:sz w:val="30"/>
          <w:szCs w:val="30"/>
          <w:cs/>
        </w:rPr>
        <w:t>บริ</w:t>
      </w:r>
      <w:r w:rsidR="00E5569F">
        <w:rPr>
          <w:rFonts w:ascii="Angsana New" w:hAnsi="Angsana New" w:hint="cs"/>
          <w:sz w:val="30"/>
          <w:szCs w:val="30"/>
          <w:cs/>
        </w:rPr>
        <w:t>ษัท</w:t>
      </w:r>
      <w:r w:rsidR="00C1686A" w:rsidRPr="00C0003D">
        <w:rPr>
          <w:rFonts w:ascii="Angsana New" w:hAnsi="Angsana New" w:hint="cs"/>
          <w:sz w:val="30"/>
          <w:szCs w:val="30"/>
          <w:cs/>
        </w:rPr>
        <w:t>เมื่อ</w:t>
      </w:r>
      <w:r w:rsidR="00C1686A" w:rsidRPr="00AA51E0">
        <w:rPr>
          <w:rFonts w:ascii="Angsana New" w:hAnsi="Angsana New" w:hint="cs"/>
          <w:sz w:val="30"/>
          <w:szCs w:val="30"/>
          <w:cs/>
        </w:rPr>
        <w:t>วันที่</w:t>
      </w:r>
      <w:r w:rsidR="00D55C56"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13</w:t>
      </w:r>
      <w:r w:rsidR="004F65BF" w:rsidRPr="004F65BF">
        <w:rPr>
          <w:rFonts w:ascii="Angsana New" w:hAnsi="Angsana New"/>
          <w:sz w:val="30"/>
          <w:szCs w:val="30"/>
          <w:cs/>
        </w:rPr>
        <w:t xml:space="preserve"> </w:t>
      </w:r>
      <w:r w:rsidR="004F65BF" w:rsidRPr="004F65BF">
        <w:rPr>
          <w:rFonts w:ascii="Angsana New" w:hAnsi="Angsana New" w:hint="cs"/>
          <w:sz w:val="30"/>
          <w:szCs w:val="30"/>
          <w:cs/>
        </w:rPr>
        <w:t>พฤษภาคม</w:t>
      </w:r>
      <w:r w:rsidR="004F65BF" w:rsidRPr="004F65BF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</w:p>
    <w:p w14:paraId="0055BCD2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4397C08" w14:textId="77777777" w:rsidR="0009267B" w:rsidRPr="00C0003D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C584481" w14:textId="77777777"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14:paraId="4148EBFE" w14:textId="77777777" w:rsidR="0009267B" w:rsidRDefault="00D15177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รวมทั้งการขายอุปกรณ์ระบบโทรคมนาคมและระบบอื่น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พร้อมติดตั้ง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การขายและให้บริการเกี่ยวกับคอมพิวเตอร์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ธุรกิจบริการด้านอาหาร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และการให้บริการอื่น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</w:p>
    <w:p w14:paraId="25925507" w14:textId="77777777" w:rsidR="009F0AB5" w:rsidRPr="00465C90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9D4BAA4" w14:textId="77777777" w:rsidR="0009267B" w:rsidRPr="004F1FC6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71092242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742169" w14:textId="77777777"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0B40">
        <w:rPr>
          <w:rFonts w:ascii="Angsana New" w:hAnsi="Angsana New"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70B4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326E1F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19B75EDA" w14:textId="7B58A023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34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2ABE7E87" w14:textId="77777777" w:rsidR="00A97F99" w:rsidRP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908D6C2" w14:textId="54F251A5" w:rsidR="0009267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18CA">
        <w:rPr>
          <w:rFonts w:ascii="Angsana New" w:hAnsi="Angsana New"/>
          <w:sz w:val="30"/>
          <w:szCs w:val="30"/>
          <w:cs/>
        </w:rPr>
        <w:t>งบการเงิน</w:t>
      </w:r>
      <w:r w:rsidR="009F7C4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618CA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0618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F198B" w:rsidRPr="00FF198B">
        <w:rPr>
          <w:rFonts w:ascii="Angsana New" w:hAnsi="Angsana New"/>
          <w:sz w:val="30"/>
          <w:szCs w:val="30"/>
        </w:rPr>
        <w:t>2562</w:t>
      </w:r>
    </w:p>
    <w:p w14:paraId="1323C8E4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EDE8255" w14:textId="3C71244D" w:rsid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7F99">
        <w:rPr>
          <w:rFonts w:ascii="Angsana New" w:hAnsi="Angsana New"/>
          <w:sz w:val="30"/>
          <w:szCs w:val="30"/>
          <w:cs/>
        </w:rPr>
        <w:t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A97F99">
        <w:rPr>
          <w:rFonts w:ascii="Angsana New" w:hAnsi="Angsana New" w:hint="cs"/>
          <w:sz w:val="30"/>
          <w:szCs w:val="30"/>
          <w:cs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 xml:space="preserve">ฉบับที่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97F9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>(</w:t>
      </w:r>
      <w:r w:rsidRPr="00A97F99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  <w:cs/>
        </w:rPr>
        <w:t>) เป็นครั้งแรกซึ่ง</w:t>
      </w:r>
      <w:r w:rsidRPr="00A97F99">
        <w:rPr>
          <w:rFonts w:ascii="Angsana New" w:hAnsi="Angsana New" w:hint="cs"/>
          <w:sz w:val="30"/>
          <w:szCs w:val="30"/>
          <w:cs/>
        </w:rPr>
        <w:t>ได้เปิดเผยผลกระทบจากการเปลี่ยนแปลงนโยบายการบัญชีไว้ในหมายเหตุข้อ</w:t>
      </w:r>
      <w:r w:rsidRPr="00A97F9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</w:t>
      </w:r>
    </w:p>
    <w:p w14:paraId="193AD6DD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967F07A" w14:textId="77777777" w:rsidR="009F7C4F" w:rsidRDefault="009F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D7C4AD" w14:textId="33816066"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lastRenderedPageBreak/>
        <w:t>(</w:t>
      </w:r>
      <w:r w:rsidR="00222437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</w:t>
      </w: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E70B40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921816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และการประมาณการ</w:t>
      </w:r>
    </w:p>
    <w:p w14:paraId="31A0F9F0" w14:textId="77777777" w:rsidR="008E531E" w:rsidRPr="00A97F99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7A144E8" w14:textId="67A514F1" w:rsidR="001419CD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E70B40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ไม่แตกต่างจากที่ได้อธิบายไว้ในงบการเงินสำหรับปีสิ้นสุดวันที่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ธันวาคม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  <w:r w:rsidR="00E70B40">
        <w:rPr>
          <w:rFonts w:ascii="Angsana New" w:hAnsi="Angsana New"/>
          <w:sz w:val="30"/>
          <w:szCs w:val="30"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E70B40">
        <w:rPr>
          <w:rFonts w:ascii="Angsana New" w:hAnsi="Angsana New"/>
          <w:sz w:val="30"/>
          <w:szCs w:val="30"/>
        </w:rPr>
        <w:br/>
      </w:r>
      <w:r w:rsidR="00E70B40" w:rsidRPr="00E70B40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</w:t>
      </w:r>
    </w:p>
    <w:p w14:paraId="50DD2E27" w14:textId="77777777" w:rsidR="001419CD" w:rsidRPr="00E70B40" w:rsidRDefault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0407F02" w14:textId="77777777" w:rsidR="009E352D" w:rsidRPr="0047477A" w:rsidRDefault="009E352D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55555EB2" w14:textId="77777777"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EACE1" w14:textId="433B9B6A" w:rsidR="009E352D" w:rsidRDefault="00E70B40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มกราคม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0B40">
        <w:rPr>
          <w:rFonts w:ascii="Angsana New" w:hAnsi="Angsana New"/>
          <w:sz w:val="30"/>
          <w:szCs w:val="30"/>
          <w:cs/>
        </w:rPr>
        <w:t>/</w:t>
      </w:r>
      <w:r w:rsidRPr="00E70B40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BBFB031" w14:textId="77777777" w:rsidR="007B6C96" w:rsidRPr="00E70B40" w:rsidRDefault="007B6C96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8"/>
        <w:gridCol w:w="810"/>
        <w:gridCol w:w="180"/>
        <w:gridCol w:w="1530"/>
        <w:gridCol w:w="180"/>
        <w:gridCol w:w="1710"/>
      </w:tblGrid>
      <w:tr w:rsidR="007B6C96" w:rsidRPr="00BB21B1" w14:paraId="16B93EF2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32F0D3C4" w14:textId="77777777" w:rsidR="007B6C96" w:rsidRPr="00BB21B1" w:rsidRDefault="007B6C96" w:rsidP="00044CF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BF8CD75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13034B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8D7B7F6" w14:textId="10F36507" w:rsidR="007B6C96" w:rsidRPr="007B6C96" w:rsidRDefault="007B6C96" w:rsidP="00044CF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7B6C96" w:rsidRPr="00BB21B1" w14:paraId="618BDF40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6048A1AC" w14:textId="77777777" w:rsidR="007B6C96" w:rsidRPr="00BB21B1" w:rsidRDefault="007B6C96" w:rsidP="007B6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D6F3D17" w14:textId="167660EE" w:rsidR="007B6C96" w:rsidRPr="00BB21B1" w:rsidRDefault="007B6C96" w:rsidP="007B6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F8793FE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453BAE" w14:textId="02D7038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E0F7C31" w14:textId="77777777" w:rsidR="007B6C96" w:rsidRPr="00BB21B1" w:rsidRDefault="007B6C96" w:rsidP="007B6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31C58EA" w14:textId="6D83C788" w:rsidR="007B6C96" w:rsidRPr="007B6C96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6C96" w:rsidRPr="00BB21B1" w14:paraId="4F8E689E" w14:textId="77777777" w:rsidTr="007B6C96">
        <w:trPr>
          <w:cantSplit/>
          <w:trHeight w:val="20"/>
          <w:tblHeader/>
        </w:trPr>
        <w:tc>
          <w:tcPr>
            <w:tcW w:w="4678" w:type="dxa"/>
          </w:tcPr>
          <w:p w14:paraId="7674BF7B" w14:textId="77777777" w:rsidR="007B6C96" w:rsidRPr="00BB21B1" w:rsidRDefault="007B6C96" w:rsidP="007B6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7E2DBC6" w14:textId="5627A0B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1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5163224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5559D" w:rsidRPr="00BB21B1" w14:paraId="05907103" w14:textId="77777777" w:rsidTr="007B6C96">
        <w:trPr>
          <w:cantSplit/>
          <w:trHeight w:val="20"/>
        </w:trPr>
        <w:tc>
          <w:tcPr>
            <w:tcW w:w="4678" w:type="dxa"/>
          </w:tcPr>
          <w:p w14:paraId="109CCA2B" w14:textId="25F3A66F" w:rsidR="0055559D" w:rsidRPr="00EE5B17" w:rsidRDefault="0055559D" w:rsidP="0055559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6A0499AD" w14:textId="77777777" w:rsidR="0055559D" w:rsidRPr="00BB21B1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D24C9F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D233F3" w14:textId="1D8BD80D" w:rsidR="0055559D" w:rsidRPr="00BB21B1" w:rsidRDefault="00FF198B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0C1FAFFF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AF7E63" w14:textId="4C229B1E" w:rsidR="0055559D" w:rsidRPr="00BB21B1" w:rsidRDefault="00FF198B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405</w:t>
            </w:r>
          </w:p>
        </w:tc>
      </w:tr>
      <w:tr w:rsidR="0055559D" w:rsidRPr="00BB21B1" w14:paraId="2C2FE5F0" w14:textId="77777777" w:rsidTr="007B6C96">
        <w:trPr>
          <w:cantSplit/>
          <w:trHeight w:val="254"/>
        </w:trPr>
        <w:tc>
          <w:tcPr>
            <w:tcW w:w="4678" w:type="dxa"/>
          </w:tcPr>
          <w:p w14:paraId="114C39CA" w14:textId="77777777" w:rsidR="0055559D" w:rsidRPr="007B6C96" w:rsidRDefault="0055559D" w:rsidP="0055559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451A89D" w14:textId="77777777" w:rsidR="0055559D" w:rsidRPr="00BB21B1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7BDF7B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392E3B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F37EC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010BD5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59D" w:rsidRPr="00BB21B1" w14:paraId="6F7B0669" w14:textId="77777777" w:rsidTr="007B6C96">
        <w:trPr>
          <w:cantSplit/>
          <w:trHeight w:val="254"/>
        </w:trPr>
        <w:tc>
          <w:tcPr>
            <w:tcW w:w="4678" w:type="dxa"/>
          </w:tcPr>
          <w:p w14:paraId="4494EFE5" w14:textId="77777777" w:rsidR="0055559D" w:rsidRPr="007B6C96" w:rsidRDefault="0055559D" w:rsidP="0055559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0C3F784" w14:textId="77777777" w:rsidR="0055559D" w:rsidRPr="00BB21B1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E2BA33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0E256C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BE737C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6107F4" w14:textId="77777777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559D" w:rsidRPr="007B6C96" w14:paraId="16724EAD" w14:textId="77777777" w:rsidTr="007B6C96">
        <w:trPr>
          <w:cantSplit/>
          <w:trHeight w:val="20"/>
        </w:trPr>
        <w:tc>
          <w:tcPr>
            <w:tcW w:w="4678" w:type="dxa"/>
          </w:tcPr>
          <w:p w14:paraId="5DB1E420" w14:textId="29273569" w:rsidR="0055559D" w:rsidRPr="007B6C96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0C8994BE" w14:textId="46ECA35B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81942B" w14:textId="77777777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1DEE1E" w14:textId="39C1A8FD" w:rsidR="0055559D" w:rsidRPr="007B6C96" w:rsidRDefault="00FF198B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0844CD18" w14:textId="77777777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7CBD2D" w14:textId="57D3DB11" w:rsidR="0055559D" w:rsidRPr="007B6C96" w:rsidRDefault="0055559D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5559D" w:rsidRPr="00BB21B1" w14:paraId="1D4793D6" w14:textId="77777777" w:rsidTr="007B6C96">
        <w:trPr>
          <w:cantSplit/>
          <w:trHeight w:val="20"/>
        </w:trPr>
        <w:tc>
          <w:tcPr>
            <w:tcW w:w="4678" w:type="dxa"/>
          </w:tcPr>
          <w:p w14:paraId="3A4108D5" w14:textId="14601EB0" w:rsidR="0055559D" w:rsidRPr="007B6C96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-77" w:hanging="180"/>
              <w:rPr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BFC9FE1" w14:textId="31D36D85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7981BC" w14:textId="77777777" w:rsidR="0055559D" w:rsidRPr="00BB21B1" w:rsidRDefault="0055559D" w:rsidP="0055559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2EC95" w14:textId="7C89DAEF" w:rsidR="0055559D" w:rsidRPr="00BB21B1" w:rsidRDefault="0055559D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EAB718" w14:textId="77777777" w:rsidR="0055559D" w:rsidRPr="00BB21B1" w:rsidRDefault="0055559D" w:rsidP="0055559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ED896" w14:textId="7B765021" w:rsidR="0055559D" w:rsidRPr="00BB21B1" w:rsidRDefault="0055559D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5559D" w:rsidRPr="007B6C96" w14:paraId="040F166F" w14:textId="77777777" w:rsidTr="007B6C96">
        <w:trPr>
          <w:cantSplit/>
          <w:trHeight w:val="20"/>
        </w:trPr>
        <w:tc>
          <w:tcPr>
            <w:tcW w:w="4678" w:type="dxa"/>
          </w:tcPr>
          <w:p w14:paraId="5DFF4C10" w14:textId="77777777" w:rsidR="0055559D" w:rsidRPr="007B6C96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2615E68E" w14:textId="77777777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FD6353" w14:textId="77777777" w:rsidR="0055559D" w:rsidRPr="007B6C96" w:rsidRDefault="0055559D" w:rsidP="0055559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D8652F" w14:textId="654FF777" w:rsidR="0055559D" w:rsidRPr="007B6C96" w:rsidRDefault="0055559D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AE83A1" w14:textId="77777777" w:rsidR="0055559D" w:rsidRPr="007B6C96" w:rsidRDefault="0055559D" w:rsidP="0055559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FCA33C" w14:textId="70BB8151" w:rsidR="0055559D" w:rsidRPr="007B6C96" w:rsidRDefault="0055559D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5559D" w:rsidRPr="007B6C96" w14:paraId="36F4F351" w14:textId="77777777" w:rsidTr="007B6C96">
        <w:trPr>
          <w:cantSplit/>
          <w:trHeight w:val="20"/>
        </w:trPr>
        <w:tc>
          <w:tcPr>
            <w:tcW w:w="4678" w:type="dxa"/>
          </w:tcPr>
          <w:p w14:paraId="3D2EA719" w14:textId="4D4609CB" w:rsidR="0055559D" w:rsidRPr="007B6C96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  <w:vAlign w:val="bottom"/>
          </w:tcPr>
          <w:p w14:paraId="41CD432C" w14:textId="77777777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96C7B2" w14:textId="77777777" w:rsidR="0055559D" w:rsidRPr="007B6C96" w:rsidRDefault="0055559D" w:rsidP="0055559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77FA45" w14:textId="2C76BAE5" w:rsidR="0055559D" w:rsidRDefault="0055559D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C8CD41" w14:textId="77777777" w:rsidR="0055559D" w:rsidRPr="007B6C96" w:rsidRDefault="0055559D" w:rsidP="0055559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772C8D" w14:textId="63427B12" w:rsidR="0055559D" w:rsidRDefault="0055559D" w:rsidP="005555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5559D" w:rsidRPr="00BB21B1" w14:paraId="1ECD9A37" w14:textId="77777777" w:rsidTr="007B6C96">
        <w:trPr>
          <w:cantSplit/>
          <w:trHeight w:val="20"/>
        </w:trPr>
        <w:tc>
          <w:tcPr>
            <w:tcW w:w="4678" w:type="dxa"/>
          </w:tcPr>
          <w:p w14:paraId="51DC4783" w14:textId="15514E57" w:rsidR="0055559D" w:rsidRPr="007B6C96" w:rsidRDefault="0055559D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FF198B" w:rsidRPr="00FF198B">
              <w:rPr>
                <w:rFonts w:asciiTheme="majorBidi" w:hAnsiTheme="majorBidi"/>
                <w:sz w:val="30"/>
                <w:szCs w:val="30"/>
              </w:rPr>
              <w:t>16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0AB0465C" w14:textId="77777777" w:rsidR="0055559D" w:rsidRPr="007B6C96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14B33923" w14:textId="77777777" w:rsidR="0055559D" w:rsidRPr="00BB21B1" w:rsidRDefault="0055559D" w:rsidP="0055559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3AE16" w14:textId="6084BD15" w:rsidR="0055559D" w:rsidRPr="00BB21B1" w:rsidRDefault="0055559D" w:rsidP="005555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5A4893" w14:textId="77777777" w:rsidR="0055559D" w:rsidRPr="00BB21B1" w:rsidRDefault="0055559D" w:rsidP="0055559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69F0D4B" w14:textId="40A2FE61" w:rsidR="0055559D" w:rsidRPr="00BB21B1" w:rsidRDefault="0055559D" w:rsidP="005555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5559D" w:rsidRPr="00BB21B1" w14:paraId="46CE38CB" w14:textId="77777777" w:rsidTr="007B6C96">
        <w:trPr>
          <w:cantSplit/>
          <w:trHeight w:val="20"/>
        </w:trPr>
        <w:tc>
          <w:tcPr>
            <w:tcW w:w="4678" w:type="dxa"/>
          </w:tcPr>
          <w:p w14:paraId="50A1EAA6" w14:textId="3E1159B4" w:rsidR="0055559D" w:rsidRPr="007B3643" w:rsidRDefault="0055559D" w:rsidP="0055559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EB3C4C2" w14:textId="77777777" w:rsidR="0055559D" w:rsidRPr="007B3643" w:rsidRDefault="0055559D" w:rsidP="005555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B00BB" w14:textId="77777777" w:rsidR="0055559D" w:rsidRPr="007B3643" w:rsidRDefault="0055559D" w:rsidP="0055559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E9DA" w14:textId="62B1B66E" w:rsidR="0055559D" w:rsidRPr="007B3643" w:rsidRDefault="00FF198B" w:rsidP="005555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2FA31F2C" w14:textId="77777777" w:rsidR="0055559D" w:rsidRPr="007B3643" w:rsidRDefault="0055559D" w:rsidP="0055559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F9FB2" w14:textId="4F6A96B0" w:rsidR="0055559D" w:rsidRPr="00BF57BC" w:rsidRDefault="00FF198B" w:rsidP="0055559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</w:tr>
    </w:tbl>
    <w:p w14:paraId="7065A85F" w14:textId="77777777" w:rsidR="00E70B40" w:rsidRPr="0047477A" w:rsidRDefault="00E70B40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F9428C" w14:textId="77777777" w:rsidR="00BB3A25" w:rsidRDefault="00BB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  <w:br w:type="page"/>
      </w:r>
    </w:p>
    <w:p w14:paraId="237A960E" w14:textId="77777777" w:rsidR="007E6EF7" w:rsidRPr="00EE5B17" w:rsidRDefault="00E70B40" w:rsidP="009B2CF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EE5B1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DB5C79" w14:textId="77777777" w:rsidR="00E70B40" w:rsidRDefault="00E70B40" w:rsidP="00E70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A774913" w14:textId="6AFA522B" w:rsidR="009D2EE8" w:rsidRDefault="00E70B40" w:rsidP="009D2EE8">
      <w:pPr>
        <w:tabs>
          <w:tab w:val="clear" w:pos="454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E70B40">
        <w:rPr>
          <w:rFonts w:ascii="Angsana New" w:hAnsi="Angsana New"/>
          <w:sz w:val="30"/>
          <w:szCs w:val="30"/>
          <w:cs/>
        </w:rPr>
        <w:t>ได้</w:t>
      </w:r>
      <w:r w:rsidRPr="00E70B40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/>
          <w:sz w:val="30"/>
          <w:szCs w:val="30"/>
          <w:cs/>
        </w:rPr>
        <w:t>ดังนั้น กลุ่มบริษัท</w:t>
      </w:r>
      <w:r w:rsidRPr="00E70B40">
        <w:rPr>
          <w:rFonts w:ascii="Angsana New" w:hAnsi="Angsana New"/>
          <w:sz w:val="30"/>
          <w:szCs w:val="30"/>
        </w:rPr>
        <w:t>/</w:t>
      </w:r>
      <w:r w:rsidRPr="00E70B40">
        <w:rPr>
          <w:rFonts w:ascii="Angsana New" w:hAnsi="Angsana New"/>
          <w:sz w:val="30"/>
          <w:szCs w:val="30"/>
          <w:cs/>
        </w:rPr>
        <w:t>บริษัทจึงไม่ปรับปรุงข้อมูลที่นำเสนอในปี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</w:p>
    <w:p w14:paraId="7D3B43CD" w14:textId="77777777" w:rsidR="00BB3A25" w:rsidRDefault="00BB3A25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A510DF" w14:textId="77777777" w:rsidR="009D2EE8" w:rsidRPr="00357C87" w:rsidRDefault="009D2EE8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8852F87" w14:textId="77777777" w:rsidR="009D2EE8" w:rsidRPr="009D2EE8" w:rsidRDefault="009D2EE8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787D12D3" w14:textId="77777777" w:rsidR="009D2EE8" w:rsidRPr="009D2EE8" w:rsidRDefault="009D2EE8" w:rsidP="009B2C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481F1C" w14:textId="77777777" w:rsidR="009D2EE8" w:rsidRPr="009D2EE8" w:rsidRDefault="009D2EE8" w:rsidP="00357C87">
      <w:pPr>
        <w:pStyle w:val="BodyText2"/>
        <w:tabs>
          <w:tab w:val="left" w:pos="540"/>
        </w:tabs>
        <w:ind w:left="1260" w:hanging="360"/>
        <w:jc w:val="thaiDistribute"/>
        <w:rPr>
          <w:sz w:val="22"/>
          <w:szCs w:val="22"/>
        </w:rPr>
      </w:pPr>
    </w:p>
    <w:p w14:paraId="76DE7C1D" w14:textId="5628935C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(“TFRS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”) </w:t>
      </w:r>
      <w:r w:rsidRPr="009D2EE8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ประเภท ได้แก่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</w:t>
      </w:r>
      <w:r w:rsidRPr="009D2EE8">
        <w:rPr>
          <w:rFonts w:ascii="Angsana New" w:hAnsi="Angsana New"/>
          <w:sz w:val="30"/>
          <w:szCs w:val="30"/>
        </w:rPr>
        <w:t>(FVOCI)</w:t>
      </w:r>
      <w:r w:rsidRPr="009D2EE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D2EE8">
        <w:rPr>
          <w:rFonts w:ascii="Angsana New" w:hAnsi="Angsana New"/>
          <w:sz w:val="30"/>
          <w:szCs w:val="30"/>
        </w:rPr>
        <w:t xml:space="preserve"> (FVTPL) </w:t>
      </w:r>
      <w:r w:rsidRPr="009D2EE8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7B67F1">
        <w:rPr>
          <w:rFonts w:ascii="Angsana New" w:hAnsi="Angsana New"/>
          <w:sz w:val="30"/>
          <w:szCs w:val="30"/>
          <w:cs/>
        </w:rPr>
        <w:br/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F198B" w:rsidRPr="00FF198B">
        <w:rPr>
          <w:rFonts w:ascii="Angsana New" w:hAnsi="Angsana New" w:hint="cs"/>
          <w:sz w:val="30"/>
          <w:szCs w:val="30"/>
        </w:rPr>
        <w:t>105</w:t>
      </w:r>
    </w:p>
    <w:p w14:paraId="504C69FB" w14:textId="77777777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jc w:val="thaiDistribute"/>
        <w:rPr>
          <w:rFonts w:ascii="Angsana New" w:hAnsi="Angsana New"/>
          <w:sz w:val="22"/>
          <w:szCs w:val="22"/>
        </w:rPr>
      </w:pPr>
    </w:p>
    <w:p w14:paraId="1E8AAF5B" w14:textId="305572A2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ตาม</w:t>
      </w:r>
      <w:r w:rsidRPr="009D2EE8">
        <w:rPr>
          <w:rFonts w:ascii="Angsana New" w:hAnsi="Angsana New" w:hint="cs"/>
          <w:sz w:val="30"/>
          <w:szCs w:val="30"/>
        </w:rPr>
        <w:t xml:space="preserve"> TFRS </w:t>
      </w:r>
      <w:r w:rsidR="00FF198B" w:rsidRPr="00FF198B">
        <w:rPr>
          <w:rFonts w:ascii="Angsana New" w:hAnsi="Angsana New" w:hint="cs"/>
          <w:sz w:val="30"/>
          <w:szCs w:val="30"/>
        </w:rPr>
        <w:t>9</w:t>
      </w:r>
      <w:r w:rsidRPr="009D2EE8">
        <w:rPr>
          <w:rFonts w:ascii="Angsana New" w:hAnsi="Angsana New" w:hint="cs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9D2EE8">
        <w:rPr>
          <w:rFonts w:ascii="Angsana New" w:hAnsi="Angsana New"/>
          <w:sz w:val="30"/>
          <w:szCs w:val="30"/>
          <w:cs/>
        </w:rPr>
        <w:t>กลุ่มบริษัท/บริษัทรับรู้ดอกเบี้ยรับและดอกเบี้ยจ่ายด้วยอัตราดอกเบี้ยตามสัญญา</w:t>
      </w:r>
    </w:p>
    <w:p w14:paraId="4976027C" w14:textId="77777777" w:rsidR="009D2EE8" w:rsidRPr="009D2EE8" w:rsidRDefault="009D2EE8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22"/>
        </w:rPr>
      </w:pPr>
    </w:p>
    <w:p w14:paraId="4F4A3360" w14:textId="0DFE187F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BB3A25">
        <w:rPr>
          <w:rFonts w:ascii="Angsana New" w:hAnsi="Angsana New"/>
          <w:sz w:val="30"/>
          <w:szCs w:val="30"/>
          <w:cs/>
        </w:rPr>
        <w:t xml:space="preserve">ตาม </w:t>
      </w:r>
      <w:r w:rsidRPr="00BB3A25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BB3A25">
        <w:rPr>
          <w:rFonts w:ascii="Angsana New" w:hAnsi="Angsana New"/>
          <w:sz w:val="30"/>
          <w:szCs w:val="30"/>
        </w:rPr>
        <w:t xml:space="preserve"> </w:t>
      </w:r>
      <w:r w:rsidRPr="00BB3A2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เดิมกลุ่มบริษัท/บริษัทรับรู้รายการเมื่อ</w:t>
      </w:r>
      <w:r w:rsidRPr="00BB3A25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B3A25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6CA1CC07" w14:textId="77777777" w:rsidR="009D2EE8" w:rsidRPr="009D2EE8" w:rsidRDefault="009D2EE8" w:rsidP="009D2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161D26CD" w14:textId="299A4935" w:rsidR="009D2EE8" w:rsidRDefault="009D2EE8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/บริษัท ณ วันที่ </w:t>
      </w:r>
      <w:r w:rsidR="00357C87">
        <w:rPr>
          <w:rFonts w:ascii="Angsana New" w:hAnsi="Angsana New"/>
          <w:sz w:val="30"/>
          <w:szCs w:val="30"/>
        </w:rPr>
        <w:br/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</w:p>
    <w:p w14:paraId="77663C7E" w14:textId="77777777" w:rsidR="00CC4116" w:rsidRDefault="00CC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60"/>
        <w:gridCol w:w="1270"/>
        <w:gridCol w:w="240"/>
        <w:gridCol w:w="1380"/>
        <w:gridCol w:w="236"/>
        <w:gridCol w:w="1294"/>
      </w:tblGrid>
      <w:tr w:rsidR="00CC4116" w:rsidRPr="00BB21B1" w14:paraId="2E8783F3" w14:textId="77777777" w:rsidTr="00BB21B1">
        <w:trPr>
          <w:tblHeader/>
        </w:trPr>
        <w:tc>
          <w:tcPr>
            <w:tcW w:w="9180" w:type="dxa"/>
            <w:gridSpan w:val="8"/>
            <w:vAlign w:val="bottom"/>
          </w:tcPr>
          <w:p w14:paraId="282BAC8E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CC4116" w:rsidRPr="00BB21B1" w14:paraId="7BE4A639" w14:textId="77777777" w:rsidTr="00BB21B1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FDDDC3E" w14:textId="6DE7DFB0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D56FDA2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2D4CF1CA" w14:textId="0CBDA8F4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CC4116" w:rsidRPr="00BB21B1" w14:paraId="36D97B44" w14:textId="77777777" w:rsidTr="00BB21B1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0DC9E2BA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50BC387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F58D03B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395E80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CEAF9B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7BAC1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5C84CAEF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D6A2CF4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D4B8FB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6D4474C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8C0322F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10520D6B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C4116" w:rsidRPr="00BB21B1" w14:paraId="3501CE5C" w14:textId="77777777" w:rsidTr="00BB21B1">
        <w:trPr>
          <w:tblHeader/>
        </w:trPr>
        <w:tc>
          <w:tcPr>
            <w:tcW w:w="3330" w:type="dxa"/>
          </w:tcPr>
          <w:p w14:paraId="505ABEC9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4456121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CC4116" w:rsidRPr="00EE5B17" w14:paraId="64466B8A" w14:textId="77777777" w:rsidTr="00BB21B1">
        <w:tc>
          <w:tcPr>
            <w:tcW w:w="3330" w:type="dxa"/>
          </w:tcPr>
          <w:p w14:paraId="21566183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9E79A03" w14:textId="5A2C1A1F" w:rsidR="00CC4116" w:rsidRPr="00EE5B17" w:rsidRDefault="00FF198B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60" w:type="dxa"/>
          </w:tcPr>
          <w:p w14:paraId="150C1A24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C53A1A3" w14:textId="77777777" w:rsidR="00CC4116" w:rsidRPr="00EE5B17" w:rsidRDefault="00CC4116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6C936C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6092B2" w14:textId="77777777" w:rsidR="00CC4116" w:rsidRPr="00EE5B17" w:rsidRDefault="00CC4116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85EE7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8D8C26" w14:textId="4DE6E3C9" w:rsidR="00CC4116" w:rsidRPr="00EE5B17" w:rsidRDefault="00FF198B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</w:tr>
      <w:tr w:rsidR="00CC4116" w:rsidRPr="00BB21B1" w14:paraId="6B0633C3" w14:textId="77777777" w:rsidTr="00BB21B1">
        <w:tc>
          <w:tcPr>
            <w:tcW w:w="3330" w:type="dxa"/>
          </w:tcPr>
          <w:p w14:paraId="7C986FE3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F0940BC" w14:textId="6D19051B" w:rsidR="00CC4116" w:rsidRPr="00EE5B17" w:rsidRDefault="00FF198B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60" w:type="dxa"/>
          </w:tcPr>
          <w:p w14:paraId="21057472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950EE89" w14:textId="77777777" w:rsidR="00CC4116" w:rsidRPr="00EE5B17" w:rsidRDefault="00CC4116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0DBF5A7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16BF97B" w14:textId="77777777" w:rsidR="00CC4116" w:rsidRPr="00EE5B17" w:rsidRDefault="00CC4116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4EE083" w14:textId="77777777" w:rsidR="00CC4116" w:rsidRPr="00EE5B17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F31C" w14:textId="52E6DEA6" w:rsidR="00CC4116" w:rsidRPr="00EE5B17" w:rsidRDefault="00FF198B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EE5B17" w:rsidRPr="00BB21B1" w14:paraId="11E73FD2" w14:textId="77777777" w:rsidTr="00BB21B1">
        <w:tc>
          <w:tcPr>
            <w:tcW w:w="3330" w:type="dxa"/>
          </w:tcPr>
          <w:p w14:paraId="67FCC1B0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69F74E5" w14:textId="1CDD98B0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260" w:type="dxa"/>
          </w:tcPr>
          <w:p w14:paraId="0E546DFB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80BE22A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AF056FF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1466A80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707FA1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DCEFC6" w14:textId="2A2EED0B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</w:tr>
      <w:tr w:rsidR="00EE5B17" w:rsidRPr="00BB21B1" w14:paraId="6517AA8E" w14:textId="77777777" w:rsidTr="00BB21B1">
        <w:tc>
          <w:tcPr>
            <w:tcW w:w="3330" w:type="dxa"/>
          </w:tcPr>
          <w:p w14:paraId="6F881A4D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vAlign w:val="bottom"/>
          </w:tcPr>
          <w:p w14:paraId="5365F2F5" w14:textId="5D362618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60" w:type="dxa"/>
          </w:tcPr>
          <w:p w14:paraId="09268BEE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D2E4A8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9AC78B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E5D00C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B512D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15E5A4" w14:textId="691FEB80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</w:tr>
      <w:tr w:rsidR="00EE5B17" w:rsidRPr="00BB21B1" w14:paraId="6B0E46DF" w14:textId="77777777" w:rsidTr="00BB21B1">
        <w:tc>
          <w:tcPr>
            <w:tcW w:w="3330" w:type="dxa"/>
          </w:tcPr>
          <w:p w14:paraId="57F70298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A2B6878" w14:textId="28BDEDB9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260" w:type="dxa"/>
          </w:tcPr>
          <w:p w14:paraId="2E53A8F9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A862914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E2CF30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334600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110E24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658785C" w14:textId="056B88E8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E5B17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</w:tr>
      <w:tr w:rsidR="00EE5B17" w:rsidRPr="00BB21B1" w14:paraId="51868700" w14:textId="77777777" w:rsidTr="00BB21B1">
        <w:tc>
          <w:tcPr>
            <w:tcW w:w="3330" w:type="dxa"/>
          </w:tcPr>
          <w:p w14:paraId="1DC1D6F8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 w:rsidR="0018372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 w:rsidR="001837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18372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060A89C" w14:textId="66606A24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60" w:type="dxa"/>
          </w:tcPr>
          <w:p w14:paraId="07312B36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453757C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CED8BC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A5D7119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8ACE4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9D7461" w14:textId="508314CB" w:rsidR="00EE5B17" w:rsidRPr="00EE5B17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</w:tr>
      <w:tr w:rsidR="00EE5B17" w:rsidRPr="00BB21B1" w14:paraId="4A025CF8" w14:textId="77777777" w:rsidTr="00BB21B1">
        <w:tc>
          <w:tcPr>
            <w:tcW w:w="3330" w:type="dxa"/>
          </w:tcPr>
          <w:p w14:paraId="30F5FC11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7D3F5AF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9852ECA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560CAA9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D4B6F9D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05B90C" w14:textId="77777777" w:rsidR="00EE5B17" w:rsidRPr="00EE5B17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98C121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35B233" w14:textId="77777777" w:rsidR="00EE5B17" w:rsidRPr="00EE5B17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E5B17" w:rsidRPr="00BB21B1" w14:paraId="1EA7B2FA" w14:textId="77777777" w:rsidTr="00BB21B1">
        <w:tc>
          <w:tcPr>
            <w:tcW w:w="3330" w:type="dxa"/>
          </w:tcPr>
          <w:p w14:paraId="57B560A5" w14:textId="74BCEFDE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เงินฝาก</w:t>
            </w:r>
            <w:r w:rsidR="009F7C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ประจำ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170" w:type="dxa"/>
            <w:vAlign w:val="bottom"/>
          </w:tcPr>
          <w:p w14:paraId="64498FE0" w14:textId="42CC4241" w:rsidR="00EE5B17" w:rsidRPr="00110C7F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0" w:type="dxa"/>
          </w:tcPr>
          <w:p w14:paraId="752180D4" w14:textId="77777777" w:rsidR="00EE5B17" w:rsidRPr="00BB21B1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15839E8" w14:textId="77777777" w:rsidR="00EE5B17" w:rsidRPr="00110C7F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B23A8B" w14:textId="77777777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07CC85A" w14:textId="77777777" w:rsidR="00EE5B17" w:rsidRPr="00110C7F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1F0714" w14:textId="77777777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5F50B2" w14:textId="4AA5D780" w:rsidR="00EE5B17" w:rsidRPr="00110C7F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EE5B17" w:rsidRPr="00BB21B1" w14:paraId="0B3AD41F" w14:textId="77777777" w:rsidTr="00BB21B1">
        <w:tc>
          <w:tcPr>
            <w:tcW w:w="3330" w:type="dxa"/>
          </w:tcPr>
          <w:p w14:paraId="2289F378" w14:textId="7BE92B0A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3B11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14E037C" w14:textId="63805BFB" w:rsidR="00EE5B17" w:rsidRPr="00110C7F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" w:type="dxa"/>
          </w:tcPr>
          <w:p w14:paraId="48E86B10" w14:textId="77777777" w:rsidR="00EE5B17" w:rsidRPr="00BB21B1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7601570" w14:textId="4658F3EF" w:rsidR="00EE5B17" w:rsidRPr="00110C7F" w:rsidRDefault="00FF198B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0" w:type="dxa"/>
          </w:tcPr>
          <w:p w14:paraId="5C232E3F" w14:textId="77777777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B20871" w14:textId="77777777" w:rsidR="00EE5B17" w:rsidRPr="00110C7F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AC3EB" w14:textId="77777777" w:rsidR="00EE5B17" w:rsidRPr="00110C7F" w:rsidRDefault="00EE5B17" w:rsidP="00EE5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3B0BA8" w14:textId="77777777" w:rsidR="00EE5B17" w:rsidRPr="00110C7F" w:rsidRDefault="00EE5B17" w:rsidP="00C64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F7C4F" w:rsidRPr="00BB21B1" w14:paraId="639A7B57" w14:textId="77777777" w:rsidTr="00BB21B1">
        <w:tc>
          <w:tcPr>
            <w:tcW w:w="3330" w:type="dxa"/>
          </w:tcPr>
          <w:p w14:paraId="6AE8638E" w14:textId="03129D6F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3B11F0"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70403B8E" w14:textId="2A7D8393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60" w:type="dxa"/>
          </w:tcPr>
          <w:p w14:paraId="6B39A6C0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DBF10CF" w14:textId="5AFE1BA0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F48ED2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217DBEA" w14:textId="642359F5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785C80BD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C3BF9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F7C4F" w:rsidRPr="00BB21B1" w14:paraId="58A17C44" w14:textId="77777777" w:rsidTr="00BB21B1">
        <w:tc>
          <w:tcPr>
            <w:tcW w:w="3330" w:type="dxa"/>
          </w:tcPr>
          <w:p w14:paraId="387AB73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6D45196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2A4ACAB3" w14:textId="25DEF085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124EFB63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B0ECDF1" w14:textId="280BC313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0" w:type="dxa"/>
          </w:tcPr>
          <w:p w14:paraId="01FF939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4CE814B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2E7E0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C64DBF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F7C4F" w:rsidRPr="00BB21B1" w14:paraId="13D65272" w14:textId="77777777" w:rsidTr="00BB21B1">
        <w:tc>
          <w:tcPr>
            <w:tcW w:w="3330" w:type="dxa"/>
          </w:tcPr>
          <w:p w14:paraId="46291B6A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320D7BC3" w14:textId="1FED7B78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0" w:type="dxa"/>
          </w:tcPr>
          <w:p w14:paraId="4A51C1E7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3D88A17F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A8522A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7D64E49A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2F5DD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60BED3F5" w14:textId="2E5F5F9C" w:rsidR="009F7C4F" w:rsidRPr="00BB21B1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9F7C4F" w:rsidRPr="00BB21B1" w14:paraId="28F745CA" w14:textId="77777777" w:rsidTr="00BB21B1">
        <w:tc>
          <w:tcPr>
            <w:tcW w:w="3330" w:type="dxa"/>
          </w:tcPr>
          <w:p w14:paraId="20259D3B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DB4A7" w14:textId="75B7D984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260" w:type="dxa"/>
          </w:tcPr>
          <w:p w14:paraId="4ED84ACD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609" w14:textId="790F899A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3E4F0FC3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732B" w14:textId="04649EE8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07B35D4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CD94" w14:textId="7918F0B5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9F7C4F" w:rsidRPr="00BB21B1" w14:paraId="300B868E" w14:textId="77777777" w:rsidTr="00BB21B1">
        <w:tc>
          <w:tcPr>
            <w:tcW w:w="3330" w:type="dxa"/>
          </w:tcPr>
          <w:p w14:paraId="313D1181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55869" w14:textId="0836F71F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9F7C4F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86</w:t>
            </w: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60" w:type="dxa"/>
          </w:tcPr>
          <w:p w14:paraId="29AD5FC1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E02" w14:textId="0B417DCD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443ADD32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4946B" w14:textId="549BA4BC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5EFE8AC3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3607" w14:textId="451340A2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9F7C4F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  <w:r w:rsidRPr="00FF19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F7C4F" w:rsidRPr="001536AF" w14:paraId="55F45250" w14:textId="77777777" w:rsidTr="00BB21B1">
        <w:tc>
          <w:tcPr>
            <w:tcW w:w="3330" w:type="dxa"/>
          </w:tcPr>
          <w:p w14:paraId="4535D186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Cs w:val="1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B3D6A6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color w:val="000000"/>
                <w:szCs w:val="18"/>
                <w:highlight w:val="cyan"/>
                <w:cs/>
              </w:rPr>
            </w:pPr>
          </w:p>
        </w:tc>
        <w:tc>
          <w:tcPr>
            <w:tcW w:w="260" w:type="dxa"/>
          </w:tcPr>
          <w:p w14:paraId="5A3E7765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Cs w:val="18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29773669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115"/>
              <w:rPr>
                <w:rFonts w:asciiTheme="majorBidi" w:hAnsiTheme="majorBidi" w:cstheme="majorBidi"/>
                <w:color w:val="000000"/>
                <w:szCs w:val="18"/>
                <w:highlight w:val="cyan"/>
                <w:cs/>
              </w:rPr>
            </w:pPr>
          </w:p>
        </w:tc>
        <w:tc>
          <w:tcPr>
            <w:tcW w:w="240" w:type="dxa"/>
          </w:tcPr>
          <w:p w14:paraId="5D6F1004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Cs w:val="18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8C65A4C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5"/>
              <w:rPr>
                <w:rFonts w:asciiTheme="majorBidi" w:hAnsiTheme="majorBidi" w:cstheme="majorBidi"/>
                <w:color w:val="000000"/>
                <w:szCs w:val="18"/>
                <w:highlight w:val="cyan"/>
                <w:cs/>
              </w:rPr>
            </w:pPr>
          </w:p>
        </w:tc>
        <w:tc>
          <w:tcPr>
            <w:tcW w:w="236" w:type="dxa"/>
          </w:tcPr>
          <w:p w14:paraId="3C82DE37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Cs w:val="1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393BE33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4" w:right="-115"/>
              <w:rPr>
                <w:rFonts w:asciiTheme="majorBidi" w:hAnsiTheme="majorBidi" w:cstheme="majorBidi"/>
                <w:color w:val="000000"/>
                <w:szCs w:val="18"/>
                <w:highlight w:val="cyan"/>
                <w:cs/>
              </w:rPr>
            </w:pPr>
          </w:p>
        </w:tc>
      </w:tr>
      <w:tr w:rsidR="009F7C4F" w:rsidRPr="00BB21B1" w14:paraId="09B9F9C5" w14:textId="77777777" w:rsidTr="00BB21B1">
        <w:tc>
          <w:tcPr>
            <w:tcW w:w="3330" w:type="dxa"/>
          </w:tcPr>
          <w:p w14:paraId="1906B236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  <w:p w14:paraId="30EF91B7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71B5F9FC" w14:textId="2C7C3B14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60" w:type="dxa"/>
          </w:tcPr>
          <w:p w14:paraId="6D4436F3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CFCF299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F3CE32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A3A1C52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D4C8F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04ECA77" w14:textId="71A3E230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</w:tr>
      <w:tr w:rsidR="009F7C4F" w:rsidRPr="00C64E9A" w14:paraId="2BC7F543" w14:textId="77777777" w:rsidTr="00BB21B1">
        <w:tc>
          <w:tcPr>
            <w:tcW w:w="3330" w:type="dxa"/>
          </w:tcPr>
          <w:p w14:paraId="3EAFB96F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76699A02" w14:textId="171F0BA3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260" w:type="dxa"/>
          </w:tcPr>
          <w:p w14:paraId="4C4631E4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BF4D8B6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2A92A3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B484CDB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B95F00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7E5D24" w14:textId="7DA18263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</w:tr>
      <w:tr w:rsidR="009F7C4F" w:rsidRPr="00BB21B1" w14:paraId="0D0CD80C" w14:textId="77777777" w:rsidTr="007B6C96">
        <w:tc>
          <w:tcPr>
            <w:tcW w:w="3330" w:type="dxa"/>
          </w:tcPr>
          <w:p w14:paraId="3118D43F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2093449D" w14:textId="5F2B58D6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60" w:type="dxa"/>
          </w:tcPr>
          <w:p w14:paraId="4CBBF8B3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240D7A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9EC9DB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2B2D7BD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0B26D5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DD838F" w14:textId="06CC7781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</w:tr>
      <w:tr w:rsidR="009F7C4F" w:rsidRPr="00BB21B1" w14:paraId="4B63B056" w14:textId="77777777" w:rsidTr="00BB21B1">
        <w:tc>
          <w:tcPr>
            <w:tcW w:w="3330" w:type="dxa"/>
          </w:tcPr>
          <w:p w14:paraId="40C908B2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B5F6150" w14:textId="5D329558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60" w:type="dxa"/>
          </w:tcPr>
          <w:p w14:paraId="1525334D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F2DC08D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40C82D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54C2FDA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D49F4D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F03665" w14:textId="001F5F57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</w:tr>
      <w:tr w:rsidR="009F7C4F" w:rsidRPr="00BB21B1" w14:paraId="3632F76D" w14:textId="77777777" w:rsidTr="00BB21B1">
        <w:tc>
          <w:tcPr>
            <w:tcW w:w="3330" w:type="dxa"/>
          </w:tcPr>
          <w:p w14:paraId="4A709F72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5DA1A7D6" w14:textId="464334FF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F7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260" w:type="dxa"/>
          </w:tcPr>
          <w:p w14:paraId="1DB0AB44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DA7001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ABBF2B0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75A0C7A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D6330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F2EB20" w14:textId="266A3007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F7C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</w:tr>
      <w:tr w:rsidR="009F7C4F" w:rsidRPr="00C64E9A" w14:paraId="19A63010" w14:textId="77777777" w:rsidTr="00BB21B1">
        <w:tc>
          <w:tcPr>
            <w:tcW w:w="3330" w:type="dxa"/>
          </w:tcPr>
          <w:p w14:paraId="5C4AF167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21BF055" w14:textId="14AE4F10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60" w:type="dxa"/>
          </w:tcPr>
          <w:p w14:paraId="44DFC6A5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D472A5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C3F0175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8278CFD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58BB8C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1FCA70" w14:textId="0E9B007A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</w:tr>
      <w:tr w:rsidR="009F7C4F" w:rsidRPr="00BB21B1" w14:paraId="4EC2C2CF" w14:textId="77777777" w:rsidTr="00BB21B1">
        <w:tc>
          <w:tcPr>
            <w:tcW w:w="3330" w:type="dxa"/>
          </w:tcPr>
          <w:p w14:paraId="178E9594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เงินกู้ยืมจากบุคคลหรือกิจการอื่น</w:t>
            </w:r>
          </w:p>
        </w:tc>
        <w:tc>
          <w:tcPr>
            <w:tcW w:w="1170" w:type="dxa"/>
            <w:vAlign w:val="bottom"/>
          </w:tcPr>
          <w:p w14:paraId="540D1858" w14:textId="19F64667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" w:type="dxa"/>
          </w:tcPr>
          <w:p w14:paraId="156BD00C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4191B4C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23922A1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4F2432B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7A9CD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0A0DDD" w14:textId="13E5402C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9F7C4F" w:rsidRPr="00BB21B1" w14:paraId="53DE7FBF" w14:textId="77777777" w:rsidTr="00BB21B1">
        <w:tc>
          <w:tcPr>
            <w:tcW w:w="3330" w:type="dxa"/>
          </w:tcPr>
          <w:p w14:paraId="20B84BC7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93FDD32" w14:textId="6CCFC78E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0215A115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2D154E9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B31D8E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9818FD4" w14:textId="77777777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7772E" w14:textId="77777777" w:rsidR="009F7C4F" w:rsidRPr="00C64E9A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423FE45" w14:textId="5931B868" w:rsidR="009F7C4F" w:rsidRPr="00C64E9A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F7C4F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9F7C4F" w:rsidRPr="00BB21B1" w14:paraId="7B50B94B" w14:textId="77777777" w:rsidTr="00B37FAB">
        <w:tc>
          <w:tcPr>
            <w:tcW w:w="3330" w:type="dxa"/>
          </w:tcPr>
          <w:p w14:paraId="5C621464" w14:textId="53F688C2" w:rsidR="009F7C4F" w:rsidRPr="00224742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39B536C6" w14:textId="77777777" w:rsidR="009F7C4F" w:rsidRPr="00A606C6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8030BF0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7EDF75E" w14:textId="5A9527E1" w:rsidR="009F7C4F" w:rsidRPr="00110C7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6F378A51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0C235F8" w14:textId="00F63370" w:rsidR="009F7C4F" w:rsidRPr="00110C7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9D3E56" w14:textId="77777777" w:rsidR="009F7C4F" w:rsidRPr="00BB21B1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2C6D61E1" w14:textId="64BB3BA4" w:rsidR="009F7C4F" w:rsidRPr="00A606C6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F7C4F" w:rsidRPr="009D2EE8" w14:paraId="6FEF5564" w14:textId="77777777" w:rsidTr="00BB21B1">
        <w:tc>
          <w:tcPr>
            <w:tcW w:w="3330" w:type="dxa"/>
          </w:tcPr>
          <w:p w14:paraId="5F7C6DCA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C496" w14:textId="47ECEDD3" w:rsidR="009F7C4F" w:rsidRPr="001536A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9F7C4F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60" w:type="dxa"/>
          </w:tcPr>
          <w:p w14:paraId="0A5E7F0B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C8696" w14:textId="3E9C1BD9" w:rsidR="009F7C4F" w:rsidRPr="00224742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3B040E2C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0741F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37D57" w14:textId="77777777" w:rsidR="009F7C4F" w:rsidRPr="001536AF" w:rsidRDefault="009F7C4F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C2F4D" w14:textId="4A58A8FB" w:rsidR="009F7C4F" w:rsidRPr="001536AF" w:rsidRDefault="00FF198B" w:rsidP="009F7C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9F7C4F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</w:tbl>
    <w:p w14:paraId="4BABD4EA" w14:textId="77777777" w:rsidR="00CC4116" w:rsidRPr="001536AF" w:rsidRDefault="00CC4116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60"/>
        <w:gridCol w:w="1270"/>
        <w:gridCol w:w="240"/>
        <w:gridCol w:w="1380"/>
        <w:gridCol w:w="236"/>
        <w:gridCol w:w="1294"/>
      </w:tblGrid>
      <w:tr w:rsidR="001536AF" w:rsidRPr="009D2EE8" w14:paraId="0929533C" w14:textId="77777777" w:rsidTr="007B6C96">
        <w:trPr>
          <w:tblHeader/>
        </w:trPr>
        <w:tc>
          <w:tcPr>
            <w:tcW w:w="9180" w:type="dxa"/>
            <w:gridSpan w:val="8"/>
            <w:vAlign w:val="bottom"/>
          </w:tcPr>
          <w:p w14:paraId="1A13EAF4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CC4116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1536AF" w:rsidRPr="009D2EE8" w14:paraId="60EFD8C3" w14:textId="77777777" w:rsidTr="007B6C9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16AC7F1" w14:textId="04A5BD1D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488523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36A7DDAC" w14:textId="2623D5AE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1536AF" w:rsidRPr="009D2EE8" w14:paraId="5404A962" w14:textId="77777777" w:rsidTr="007B6C96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C5BA367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2989C3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3AD656A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843EA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73F2288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C095F38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7E96A635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473284D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0DE05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07DB05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E2C5E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26CE50F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536AF" w:rsidRPr="009D2EE8" w14:paraId="41F0D6EF" w14:textId="77777777" w:rsidTr="007B6C96">
        <w:trPr>
          <w:tblHeader/>
        </w:trPr>
        <w:tc>
          <w:tcPr>
            <w:tcW w:w="3330" w:type="dxa"/>
          </w:tcPr>
          <w:p w14:paraId="51E3016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CB9760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536AF" w:rsidRPr="008069D5" w14:paraId="5E037CDB" w14:textId="77777777" w:rsidTr="007B6C96">
        <w:tc>
          <w:tcPr>
            <w:tcW w:w="3330" w:type="dxa"/>
          </w:tcPr>
          <w:p w14:paraId="4F726F1B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41D484E" w14:textId="0EFDEED5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260" w:type="dxa"/>
          </w:tcPr>
          <w:p w14:paraId="226BCEF3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CEF0870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236118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50963B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A03E56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984281B" w14:textId="69B369D1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913</w:t>
            </w:r>
          </w:p>
        </w:tc>
      </w:tr>
      <w:tr w:rsidR="001536AF" w:rsidRPr="008069D5" w14:paraId="278C5ED6" w14:textId="77777777" w:rsidTr="007B6C96">
        <w:tc>
          <w:tcPr>
            <w:tcW w:w="3330" w:type="dxa"/>
          </w:tcPr>
          <w:p w14:paraId="46D9D0E0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D2EE9C2" w14:textId="245CDDA0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60" w:type="dxa"/>
          </w:tcPr>
          <w:p w14:paraId="7BCA7CC8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2220589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3B1C6F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CBE82A1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A605BA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65CA2" w14:textId="5DC7921A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89</w:t>
            </w:r>
          </w:p>
        </w:tc>
      </w:tr>
      <w:tr w:rsidR="001536AF" w:rsidRPr="008069D5" w14:paraId="312E4C27" w14:textId="77777777" w:rsidTr="007B6C96">
        <w:tc>
          <w:tcPr>
            <w:tcW w:w="3330" w:type="dxa"/>
          </w:tcPr>
          <w:p w14:paraId="4F1F031F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3C78BC2" w14:textId="65DFDC5A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260" w:type="dxa"/>
          </w:tcPr>
          <w:p w14:paraId="494986F7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4CB8461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A23E21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1363701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8F1FD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983B77" w14:textId="4774043D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221</w:t>
            </w:r>
          </w:p>
        </w:tc>
      </w:tr>
      <w:tr w:rsidR="001536AF" w:rsidRPr="009D2EE8" w14:paraId="4385B770" w14:textId="77777777" w:rsidTr="007B6C96">
        <w:tc>
          <w:tcPr>
            <w:tcW w:w="3330" w:type="dxa"/>
          </w:tcPr>
          <w:p w14:paraId="582C3AD3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3D99582" w14:textId="4A04E7D2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60" w:type="dxa"/>
          </w:tcPr>
          <w:p w14:paraId="3D49626F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3521DBB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4B6DDE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8C2BCCF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D21EE6" w14:textId="77777777" w:rsidR="001536AF" w:rsidRPr="008069D5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F84542" w14:textId="21E761BE" w:rsidR="001536AF" w:rsidRPr="008069D5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824</w:t>
            </w:r>
          </w:p>
        </w:tc>
      </w:tr>
      <w:tr w:rsidR="001536AF" w:rsidRPr="009D2EE8" w14:paraId="45BEA834" w14:textId="77777777" w:rsidTr="007B6C96">
        <w:tc>
          <w:tcPr>
            <w:tcW w:w="3330" w:type="dxa"/>
          </w:tcPr>
          <w:p w14:paraId="7BDB21F2" w14:textId="77777777" w:rsidR="001536AF" w:rsidRPr="001536A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20B22E16" w14:textId="52730DA8" w:rsidR="001536AF" w:rsidRPr="001536AF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60" w:type="dxa"/>
          </w:tcPr>
          <w:p w14:paraId="6E9ECE7E" w14:textId="77777777" w:rsidR="001536AF" w:rsidRPr="001536A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4A312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8D0C792" w14:textId="77777777" w:rsidR="001536AF" w:rsidRPr="001536A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C852AAA" w14:textId="77777777" w:rsidR="001536AF" w:rsidRPr="00110C7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2BB10" w14:textId="77777777" w:rsidR="001536AF" w:rsidRPr="001536AF" w:rsidRDefault="001536AF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8F1FAB" w14:textId="7EE187E2" w:rsidR="001536AF" w:rsidRPr="001536AF" w:rsidRDefault="00FF198B" w:rsidP="001536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</w:tr>
      <w:tr w:rsidR="001536AF" w:rsidRPr="009D2EE8" w14:paraId="59F4F7C9" w14:textId="77777777" w:rsidTr="007B6C96">
        <w:tc>
          <w:tcPr>
            <w:tcW w:w="3330" w:type="dxa"/>
          </w:tcPr>
          <w:p w14:paraId="3E47BEDD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71F44F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6BB6543C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CCA8452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04327D1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B5B3139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7C4FAA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009259E" w14:textId="77777777" w:rsidR="001536AF" w:rsidRPr="001536AF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B11F0" w:rsidRPr="009D2EE8" w14:paraId="2457F7AF" w14:textId="77777777" w:rsidTr="007B6C96">
        <w:tc>
          <w:tcPr>
            <w:tcW w:w="3330" w:type="dxa"/>
          </w:tcPr>
          <w:p w14:paraId="25D2CE9C" w14:textId="03E17B0F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34D026D" w14:textId="69124FA2" w:rsidR="003B11F0" w:rsidRPr="001536AF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5C62DB93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8E7749" w14:textId="70E2EA47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0F83000B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FA55547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C54FDE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95F800" w14:textId="53E5D48D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11F0" w:rsidRPr="009D2EE8" w14:paraId="748D5C2B" w14:textId="77777777" w:rsidTr="007B6C96">
        <w:tc>
          <w:tcPr>
            <w:tcW w:w="3330" w:type="dxa"/>
          </w:tcPr>
          <w:p w14:paraId="5DC5CCB0" w14:textId="709C502E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084A6D28" w14:textId="22FB600C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60" w:type="dxa"/>
          </w:tcPr>
          <w:p w14:paraId="2A4A5C9E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CFDF03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EAB1FC1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5EDE24B" w14:textId="48E1A8DB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320F240C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E6C12C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11F0" w:rsidRPr="009D2EE8" w14:paraId="120602A4" w14:textId="77777777" w:rsidTr="007B6C96">
        <w:tc>
          <w:tcPr>
            <w:tcW w:w="3330" w:type="dxa"/>
          </w:tcPr>
          <w:p w14:paraId="6E15DDBF" w14:textId="77777777" w:rsidR="003B11F0" w:rsidRPr="00110C7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7E8D99A" w14:textId="77777777" w:rsidR="003B11F0" w:rsidRPr="00110C7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1AF0D478" w14:textId="37ECE540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0" w:type="dxa"/>
          </w:tcPr>
          <w:p w14:paraId="2413CC2C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8C7FE3" w14:textId="4A18D857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77130160" w14:textId="77777777" w:rsidR="003B11F0" w:rsidRPr="00BB21B1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2F28BEE1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2F9315" w14:textId="77777777" w:rsidR="003B11F0" w:rsidRPr="00BB21B1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412A6233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11F0" w:rsidRPr="009D2EE8" w14:paraId="2962D2BF" w14:textId="77777777" w:rsidTr="007B6C96">
        <w:tc>
          <w:tcPr>
            <w:tcW w:w="3330" w:type="dxa"/>
          </w:tcPr>
          <w:p w14:paraId="0BA00554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14F92064" w14:textId="2E8E7346" w:rsidR="003B11F0" w:rsidRPr="001536AF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345C4AA3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3A80C6E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F1C128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58C1CA3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34B7D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E3F60B" w14:textId="6DF07D9C" w:rsidR="003B11F0" w:rsidRPr="001536AF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3B11F0" w:rsidRPr="009D2EE8" w14:paraId="6ABB7FCE" w14:textId="77777777" w:rsidTr="007B6C96">
        <w:tc>
          <w:tcPr>
            <w:tcW w:w="3330" w:type="dxa"/>
          </w:tcPr>
          <w:p w14:paraId="4F3BBF8E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08014" w14:textId="77C0DB20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260" w:type="dxa"/>
          </w:tcPr>
          <w:p w14:paraId="59AE62C5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01CD" w14:textId="7AF7B3C7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B21CDF9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7B49" w14:textId="6B756B4B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0D717158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5FDEE" w14:textId="4AEA6C93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B11F0" w:rsidRPr="009D2EE8" w14:paraId="4A826FE7" w14:textId="77777777" w:rsidTr="007B6C96">
        <w:tc>
          <w:tcPr>
            <w:tcW w:w="3330" w:type="dxa"/>
          </w:tcPr>
          <w:p w14:paraId="3622F4B4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6252" w14:textId="62E5DD11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B11F0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</w:t>
            </w:r>
          </w:p>
        </w:tc>
        <w:tc>
          <w:tcPr>
            <w:tcW w:w="260" w:type="dxa"/>
          </w:tcPr>
          <w:p w14:paraId="3A52E830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51C8" w14:textId="545068BE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3281F0E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14CF" w14:textId="6FCE3DA9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5CF70FEF" w14:textId="77777777" w:rsidR="003B11F0" w:rsidRPr="002E5994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B204A" w14:textId="35170566" w:rsidR="003B11F0" w:rsidRPr="002E5994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B11F0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071</w:t>
            </w:r>
          </w:p>
        </w:tc>
      </w:tr>
      <w:tr w:rsidR="003B11F0" w:rsidRPr="009D2EE8" w14:paraId="2F6FFEC8" w14:textId="77777777" w:rsidTr="007B6C96">
        <w:tc>
          <w:tcPr>
            <w:tcW w:w="3330" w:type="dxa"/>
          </w:tcPr>
          <w:p w14:paraId="090BD387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BE9705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0" w:type="dxa"/>
          </w:tcPr>
          <w:p w14:paraId="1BB45E67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7196691C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0" w:type="dxa"/>
          </w:tcPr>
          <w:p w14:paraId="324B5341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EC5B6AA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</w:tcPr>
          <w:p w14:paraId="51FD4743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CA3B552" w14:textId="77777777" w:rsidR="003B11F0" w:rsidRPr="009D2EE8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3B11F0" w:rsidRPr="009D2EE8" w14:paraId="44FAD184" w14:textId="77777777" w:rsidTr="007B6C96">
        <w:tc>
          <w:tcPr>
            <w:tcW w:w="3330" w:type="dxa"/>
          </w:tcPr>
          <w:p w14:paraId="768DF906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A763A0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3F974820" w14:textId="42DC1DBF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260" w:type="dxa"/>
          </w:tcPr>
          <w:p w14:paraId="29B6D1A9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59618A8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3CE42F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D0AC248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CC0A84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EBC32EE" w14:textId="42C5CED9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504</w:t>
            </w:r>
          </w:p>
        </w:tc>
      </w:tr>
      <w:tr w:rsidR="003B11F0" w:rsidRPr="009D2EE8" w14:paraId="7DF87583" w14:textId="77777777" w:rsidTr="007B6C96">
        <w:tc>
          <w:tcPr>
            <w:tcW w:w="3330" w:type="dxa"/>
          </w:tcPr>
          <w:p w14:paraId="654494EF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31288D1" w14:textId="46C3510A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60" w:type="dxa"/>
          </w:tcPr>
          <w:p w14:paraId="4917744B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3D54E32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258BB0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06CA944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A676BD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25ECC1" w14:textId="445C22FB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</w:tr>
      <w:tr w:rsidR="003B11F0" w:rsidRPr="009D2EE8" w14:paraId="6E6097B5" w14:textId="77777777" w:rsidTr="007B6C96">
        <w:tc>
          <w:tcPr>
            <w:tcW w:w="3330" w:type="dxa"/>
          </w:tcPr>
          <w:p w14:paraId="3FC114C8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D470F99" w14:textId="7824A72D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60" w:type="dxa"/>
          </w:tcPr>
          <w:p w14:paraId="5A2E63B5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0B3EBCC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169D12B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8A3337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BA197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D30B2D" w14:textId="158C6856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</w:tr>
      <w:tr w:rsidR="003B11F0" w:rsidRPr="009D2EE8" w14:paraId="34755542" w14:textId="77777777" w:rsidTr="007B6C96">
        <w:tc>
          <w:tcPr>
            <w:tcW w:w="3330" w:type="dxa"/>
          </w:tcPr>
          <w:p w14:paraId="0AA8FD35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100696E0" w14:textId="7DCCBECC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60" w:type="dxa"/>
          </w:tcPr>
          <w:p w14:paraId="67D6C0D3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4B05A5C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8750FD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E3AE463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5861C9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AC4238" w14:textId="1E220EF5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</w:tr>
      <w:tr w:rsidR="003B11F0" w:rsidRPr="009D2EE8" w14:paraId="48BE6B74" w14:textId="77777777" w:rsidTr="007B6C96">
        <w:tc>
          <w:tcPr>
            <w:tcW w:w="3330" w:type="dxa"/>
          </w:tcPr>
          <w:p w14:paraId="14548292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21DA5B" w14:textId="03BC9D9C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72C29B30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EC8813E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D12E44A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8CCD0A3" w14:textId="77777777" w:rsidR="003B11F0" w:rsidRPr="001536A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CCA51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9A5BBD" w14:textId="219989D6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B11F0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B11F0" w:rsidRPr="00BB21B1" w14:paraId="31AE606B" w14:textId="77777777" w:rsidTr="00B37FAB">
        <w:tc>
          <w:tcPr>
            <w:tcW w:w="3330" w:type="dxa"/>
          </w:tcPr>
          <w:p w14:paraId="0F920E5C" w14:textId="77777777" w:rsidR="003B11F0" w:rsidRPr="00224742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713DA04F" w14:textId="77777777" w:rsidR="003B11F0" w:rsidRPr="00A606C6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43BDC13" w14:textId="77777777" w:rsidR="003B11F0" w:rsidRPr="00BB21B1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6776BBF6" w14:textId="06C8E406" w:rsidR="003B11F0" w:rsidRPr="00110C7F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15BE42" w14:textId="77777777" w:rsidR="003B11F0" w:rsidRPr="00BB21B1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A30C769" w14:textId="77777777" w:rsidR="003B11F0" w:rsidRPr="00110C7F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5EF464" w14:textId="77777777" w:rsidR="003B11F0" w:rsidRPr="00BB21B1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71D273B8" w14:textId="77777777" w:rsidR="003B11F0" w:rsidRPr="00A606C6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11F0" w:rsidRPr="009D2EE8" w14:paraId="52631115" w14:textId="77777777" w:rsidTr="007B6C96">
        <w:tc>
          <w:tcPr>
            <w:tcW w:w="3330" w:type="dxa"/>
          </w:tcPr>
          <w:p w14:paraId="387622C5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A7B9" w14:textId="79BCF7F8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B11F0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  <w:tc>
          <w:tcPr>
            <w:tcW w:w="260" w:type="dxa"/>
          </w:tcPr>
          <w:p w14:paraId="2ACF3AFA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4955" w14:textId="33267FDA" w:rsidR="003B11F0" w:rsidRPr="00B37FAB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082AC7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DF985" w14:textId="5A80BF18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606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3A4C5E" w14:textId="77777777" w:rsidR="003B11F0" w:rsidRPr="00A763A0" w:rsidRDefault="003B11F0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07EF3" w14:textId="50FE327E" w:rsidR="003B11F0" w:rsidRPr="00A763A0" w:rsidRDefault="00FF198B" w:rsidP="003B11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B11F0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</w:tr>
    </w:tbl>
    <w:p w14:paraId="3D93468B" w14:textId="77777777" w:rsidR="00CC4116" w:rsidRDefault="00CC4116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6061C42" w14:textId="09E40D9E" w:rsidR="00CC4116" w:rsidRDefault="00CC4116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CC4116">
        <w:rPr>
          <w:rFonts w:ascii="Angsana New" w:hAnsi="Angsana New"/>
          <w:sz w:val="30"/>
          <w:szCs w:val="30"/>
          <w:cs/>
        </w:rPr>
        <w:t>ตั้งใจจะถือตราสารทุนที่</w:t>
      </w:r>
      <w:r w:rsidR="002E5994">
        <w:rPr>
          <w:rFonts w:ascii="Angsana New" w:hAnsi="Angsana New" w:hint="cs"/>
          <w:sz w:val="30"/>
          <w:szCs w:val="30"/>
          <w:cs/>
        </w:rPr>
        <w:t>เป็น</w:t>
      </w:r>
      <w:r w:rsidR="002E5994" w:rsidRPr="002E5994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E5994">
        <w:rPr>
          <w:rFonts w:ascii="Angsana New" w:hAnsi="Angsana New"/>
          <w:sz w:val="30"/>
          <w:szCs w:val="30"/>
          <w:cs/>
        </w:rPr>
        <w:t xml:space="preserve">จำนวน </w:t>
      </w:r>
      <w:r w:rsidR="00FF198B" w:rsidRPr="00FF198B">
        <w:rPr>
          <w:rFonts w:ascii="Angsana New" w:hAnsi="Angsana New" w:hint="cs"/>
          <w:sz w:val="30"/>
          <w:szCs w:val="30"/>
        </w:rPr>
        <w:t>71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ล้านบาท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เพื่อวัตถุประสงค์ทางกลยุทธ์</w:t>
      </w:r>
      <w:r w:rsidRPr="002E5994">
        <w:rPr>
          <w:rFonts w:ascii="Angsana New" w:hAnsi="Angsana New" w:hint="cs"/>
          <w:sz w:val="30"/>
          <w:szCs w:val="30"/>
          <w:cs/>
        </w:rPr>
        <w:t>ในระยะยาว</w:t>
      </w:r>
      <w:r w:rsidRPr="002E5994">
        <w:rPr>
          <w:rFonts w:ascii="Angsana New" w:hAnsi="Angsana New"/>
          <w:sz w:val="30"/>
          <w:szCs w:val="30"/>
          <w:cs/>
        </w:rPr>
        <w:t xml:space="preserve"> กลุ่มบริษัท/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</w:t>
      </w:r>
      <w:r w:rsidRPr="00CC4116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C4116">
        <w:rPr>
          <w:rFonts w:ascii="Angsana New" w:hAnsi="Angsana New" w:hint="cs"/>
          <w:sz w:val="30"/>
          <w:szCs w:val="30"/>
          <w:cs/>
        </w:rPr>
        <w:t>สะสม</w:t>
      </w:r>
      <w:r w:rsidRPr="00CC4116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CC4116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4377010B" w14:textId="77777777" w:rsidR="00CC4116" w:rsidRPr="00A84E57" w:rsidRDefault="00CC4116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476FE082" w14:textId="2CA00B22" w:rsidR="00CC4116" w:rsidRPr="00CC4116" w:rsidRDefault="00CC4116" w:rsidP="009B2C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2A04A914" w14:textId="77777777" w:rsidR="00CC4116" w:rsidRPr="00A06F53" w:rsidRDefault="00CC4116" w:rsidP="00357C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FD7338B" w14:textId="71C7090C" w:rsidR="00CC4116" w:rsidRPr="00044CF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CF7">
        <w:rPr>
          <w:rFonts w:ascii="Angsana New" w:hAnsi="Angsana New" w:hint="cs"/>
          <w:sz w:val="30"/>
          <w:szCs w:val="30"/>
          <w:cs/>
        </w:rPr>
        <w:t>และพิจารณา</w:t>
      </w:r>
      <w:r w:rsidRPr="00044CF7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44CF7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044CF7">
        <w:rPr>
          <w:rFonts w:ascii="Angsana New" w:hAnsi="Angsana New" w:hint="cs"/>
          <w:sz w:val="30"/>
          <w:szCs w:val="30"/>
          <w:cs/>
        </w:rPr>
        <w:t>ดังกล่าว</w:t>
      </w:r>
      <w:r w:rsidRPr="00044CF7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044CF7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044CF7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044CF7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4DE115B7" w14:textId="40BB1FB3" w:rsidR="00CC4116" w:rsidRPr="00A84E5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20"/>
          <w:szCs w:val="20"/>
        </w:rPr>
      </w:pPr>
    </w:p>
    <w:p w14:paraId="4F0AEC7D" w14:textId="1DB8CA07" w:rsidR="00CC4116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044CF7">
        <w:rPr>
          <w:rFonts w:ascii="Angsana New" w:hAnsi="Angsana New" w:hint="cs"/>
          <w:sz w:val="30"/>
          <w:szCs w:val="30"/>
          <w:cs/>
        </w:rPr>
        <w:t>ได้</w:t>
      </w:r>
      <w:r w:rsidRPr="00044CF7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ณ วันที่</w:t>
      </w:r>
      <w:r w:rsidRPr="00044CF7"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ส่งผลให้มีค่าเผื่อ</w:t>
      </w:r>
      <w:r w:rsidRPr="00044CF7">
        <w:rPr>
          <w:rFonts w:ascii="Angsana New" w:hAnsi="Angsana New" w:hint="cs"/>
          <w:sz w:val="30"/>
          <w:szCs w:val="30"/>
          <w:cs/>
        </w:rPr>
        <w:t>ผลขาดทุนจากการ</w:t>
      </w:r>
      <w:r w:rsidRPr="00044CF7">
        <w:rPr>
          <w:rFonts w:ascii="Angsana New" w:hAnsi="Angsana New"/>
          <w:sz w:val="30"/>
          <w:szCs w:val="30"/>
          <w:cs/>
        </w:rPr>
        <w:t>ด้อยค่าเพิ่ม</w:t>
      </w:r>
      <w:r w:rsidRPr="00044CF7">
        <w:rPr>
          <w:rFonts w:ascii="Angsana New" w:hAnsi="Angsana New" w:hint="cs"/>
          <w:sz w:val="30"/>
          <w:szCs w:val="30"/>
          <w:cs/>
        </w:rPr>
        <w:t>ขึ้น ดัง</w:t>
      </w:r>
      <w:r w:rsidRPr="00044CF7">
        <w:rPr>
          <w:rFonts w:ascii="Angsana New" w:hAnsi="Angsana New"/>
          <w:sz w:val="30"/>
          <w:szCs w:val="30"/>
          <w:cs/>
        </w:rPr>
        <w:t>นี้</w:t>
      </w:r>
    </w:p>
    <w:p w14:paraId="711F5D89" w14:textId="77777777" w:rsidR="00044CF7" w:rsidRPr="00A84E57" w:rsidRDefault="00044CF7" w:rsidP="0004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44CF7" w:rsidRPr="00044CF7" w14:paraId="526BE4EF" w14:textId="77777777" w:rsidTr="00357C87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5B5440B6" w14:textId="77777777" w:rsidR="00044CF7" w:rsidRPr="00044CF7" w:rsidRDefault="00044CF7" w:rsidP="00044CF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36E58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7ECF2D9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82D303E" w14:textId="77777777" w:rsidR="00044CF7" w:rsidRPr="00044CF7" w:rsidRDefault="00044CF7" w:rsidP="00044CF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0AA5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2BF9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44CF7" w:rsidRPr="00044CF7" w14:paraId="4B867EE4" w14:textId="77777777" w:rsidTr="00357C87">
        <w:trPr>
          <w:cantSplit/>
          <w:tblHeader/>
        </w:trPr>
        <w:tc>
          <w:tcPr>
            <w:tcW w:w="5760" w:type="dxa"/>
          </w:tcPr>
          <w:p w14:paraId="103A74B3" w14:textId="77777777" w:rsidR="00044CF7" w:rsidRPr="00044CF7" w:rsidRDefault="00044CF7" w:rsidP="00044CF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9BC2A2" w14:textId="77777777" w:rsidR="00044CF7" w:rsidRPr="00044CF7" w:rsidRDefault="00044CF7" w:rsidP="00044C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44CF7" w:rsidRPr="00044CF7" w14:paraId="4F20A8F3" w14:textId="77777777" w:rsidTr="00357C87">
        <w:trPr>
          <w:cantSplit/>
          <w:trHeight w:val="191"/>
        </w:trPr>
        <w:tc>
          <w:tcPr>
            <w:tcW w:w="5760" w:type="dxa"/>
          </w:tcPr>
          <w:p w14:paraId="01BED9F5" w14:textId="5805ABC1" w:rsidR="00044CF7" w:rsidRPr="00044CF7" w:rsidRDefault="00044CF7" w:rsidP="0004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1BC396A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34DD4" w14:textId="77777777" w:rsidR="00044CF7" w:rsidRPr="00044CF7" w:rsidRDefault="00044CF7" w:rsidP="00044C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C94F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E57" w:rsidRPr="00044CF7" w14:paraId="0EA5757C" w14:textId="77777777" w:rsidTr="005A789D">
        <w:trPr>
          <w:cantSplit/>
          <w:trHeight w:val="191"/>
        </w:trPr>
        <w:tc>
          <w:tcPr>
            <w:tcW w:w="5760" w:type="dxa"/>
          </w:tcPr>
          <w:p w14:paraId="32FE5688" w14:textId="77777777" w:rsidR="00A84E57" w:rsidRPr="005A789D" w:rsidRDefault="00A84E57" w:rsidP="00A8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4A7A98" w14:textId="03AE626F" w:rsidR="00A84E57" w:rsidRPr="00044CF7" w:rsidRDefault="00FF198B" w:rsidP="00A84E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0" w:type="dxa"/>
          </w:tcPr>
          <w:p w14:paraId="5E4DF53B" w14:textId="77777777" w:rsidR="00A84E57" w:rsidRPr="00044CF7" w:rsidRDefault="00A84E57" w:rsidP="00A84E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5B45E" w14:textId="10547609" w:rsidR="00A84E57" w:rsidRPr="00044CF7" w:rsidRDefault="00FF198B" w:rsidP="00A84E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241</w:t>
            </w:r>
          </w:p>
        </w:tc>
      </w:tr>
      <w:tr w:rsidR="005A789D" w:rsidRPr="00044CF7" w14:paraId="7D6BD812" w14:textId="77777777" w:rsidTr="005A789D">
        <w:trPr>
          <w:cantSplit/>
          <w:trHeight w:val="191"/>
        </w:trPr>
        <w:tc>
          <w:tcPr>
            <w:tcW w:w="5760" w:type="dxa"/>
          </w:tcPr>
          <w:p w14:paraId="7C98C8EB" w14:textId="77777777" w:rsidR="005A789D" w:rsidRPr="005A789D" w:rsidRDefault="005A789D" w:rsidP="005A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0C60EC64" w14:textId="32E4D132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7D59661B" w14:textId="77777777" w:rsidR="005A789D" w:rsidRPr="00044CF7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F1956" w14:textId="6D6F436B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277</w:t>
            </w:r>
          </w:p>
        </w:tc>
      </w:tr>
      <w:tr w:rsidR="005A789D" w:rsidRPr="00044CF7" w14:paraId="6E48675D" w14:textId="77777777" w:rsidTr="005A789D">
        <w:trPr>
          <w:cantSplit/>
          <w:trHeight w:val="191"/>
        </w:trPr>
        <w:tc>
          <w:tcPr>
            <w:tcW w:w="5760" w:type="dxa"/>
          </w:tcPr>
          <w:p w14:paraId="2D4D36F5" w14:textId="77777777" w:rsidR="005A789D" w:rsidRPr="005A789D" w:rsidRDefault="005A789D" w:rsidP="005A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064217C5" w14:textId="74E1532C" w:rsidR="005A789D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0968DF9" w14:textId="77777777" w:rsidR="005A789D" w:rsidRPr="00044CF7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16625" w14:textId="3CF04DC2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94689E" w:rsidRPr="00044CF7" w14:paraId="04B1A873" w14:textId="77777777" w:rsidTr="00FF198B">
        <w:trPr>
          <w:cantSplit/>
          <w:trHeight w:val="191"/>
        </w:trPr>
        <w:tc>
          <w:tcPr>
            <w:tcW w:w="5760" w:type="dxa"/>
          </w:tcPr>
          <w:p w14:paraId="10C14D3D" w14:textId="77777777" w:rsidR="0094689E" w:rsidRPr="0005610D" w:rsidRDefault="0094689E" w:rsidP="00FF198B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2BCDD12" w14:textId="64C2B3E4" w:rsidR="0094689E" w:rsidRPr="0005610D" w:rsidRDefault="00FF198B" w:rsidP="00FF198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279F96C" w14:textId="77777777" w:rsidR="0094689E" w:rsidRPr="0005610D" w:rsidRDefault="0094689E" w:rsidP="00FF19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25DB5" w14:textId="02387255" w:rsidR="0094689E" w:rsidRPr="004614F5" w:rsidRDefault="00FF198B" w:rsidP="00FF198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</w:tr>
      <w:tr w:rsidR="005A789D" w:rsidRPr="00044CF7" w14:paraId="59D050D0" w14:textId="77777777" w:rsidTr="005A789D">
        <w:trPr>
          <w:cantSplit/>
          <w:trHeight w:val="191"/>
        </w:trPr>
        <w:tc>
          <w:tcPr>
            <w:tcW w:w="5760" w:type="dxa"/>
          </w:tcPr>
          <w:p w14:paraId="6AB25763" w14:textId="712F4F4E" w:rsidR="005A789D" w:rsidRPr="0005610D" w:rsidRDefault="005A789D" w:rsidP="005A789D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="003F46A0"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</w:t>
            </w:r>
            <w:r w:rsidR="003F46A0"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56CF73DD" w14:textId="2F67142F" w:rsidR="005A789D" w:rsidRPr="0005610D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F9CCBA2" w14:textId="77777777" w:rsidR="005A789D" w:rsidRPr="0005610D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D0AB2" w14:textId="1F9051BD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A789D" w:rsidRPr="00044CF7" w14:paraId="5707A377" w14:textId="77777777" w:rsidTr="00357C87">
        <w:trPr>
          <w:cantSplit/>
          <w:trHeight w:val="191"/>
        </w:trPr>
        <w:tc>
          <w:tcPr>
            <w:tcW w:w="5760" w:type="dxa"/>
          </w:tcPr>
          <w:p w14:paraId="27B92909" w14:textId="77777777" w:rsidR="005A789D" w:rsidRPr="00044CF7" w:rsidRDefault="005A789D" w:rsidP="005A789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680036" w14:textId="507439DB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F46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01DCC51A" w14:textId="77777777" w:rsidR="005A789D" w:rsidRPr="00044CF7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8233BD" w14:textId="55723AEF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</w:tr>
      <w:tr w:rsidR="005A789D" w:rsidRPr="00E91AEB" w14:paraId="78BE48C7" w14:textId="77777777" w:rsidTr="00357C87">
        <w:trPr>
          <w:cantSplit/>
          <w:trHeight w:val="191"/>
        </w:trPr>
        <w:tc>
          <w:tcPr>
            <w:tcW w:w="5760" w:type="dxa"/>
          </w:tcPr>
          <w:p w14:paraId="5B16F9D9" w14:textId="68A27FA2" w:rsidR="005A789D" w:rsidRPr="00E91AEB" w:rsidRDefault="005A789D" w:rsidP="005A789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</w:p>
        </w:tc>
        <w:tc>
          <w:tcPr>
            <w:tcW w:w="1260" w:type="dxa"/>
          </w:tcPr>
          <w:p w14:paraId="1B7BF012" w14:textId="77777777" w:rsidR="005A789D" w:rsidRPr="00E91AEB" w:rsidRDefault="005A789D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B5AE23" w14:textId="68C22431" w:rsidR="005A789D" w:rsidRPr="00E91AEB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0E67F7B" w14:textId="77777777" w:rsidR="005A789D" w:rsidRPr="00E91AEB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57AD0" w14:textId="77777777" w:rsidR="005A789D" w:rsidRPr="00E91AEB" w:rsidRDefault="005A789D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352AF9" w14:textId="5C04603A" w:rsidR="005A789D" w:rsidRPr="00E91AEB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</w:p>
        </w:tc>
      </w:tr>
      <w:tr w:rsidR="005A789D" w:rsidRPr="00044CF7" w14:paraId="577E25B6" w14:textId="77777777" w:rsidTr="00357C87">
        <w:trPr>
          <w:cantSplit/>
        </w:trPr>
        <w:tc>
          <w:tcPr>
            <w:tcW w:w="5760" w:type="dxa"/>
            <w:vAlign w:val="bottom"/>
          </w:tcPr>
          <w:p w14:paraId="36FAEE95" w14:textId="43128D2C" w:rsidR="005A789D" w:rsidRPr="00E91AEB" w:rsidRDefault="005A789D" w:rsidP="005A789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FA05F" w14:textId="33D7A000" w:rsidR="005A789D" w:rsidRPr="00E91AEB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F46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2DD838FA" w14:textId="77777777" w:rsidR="005A789D" w:rsidRPr="00E91AEB" w:rsidRDefault="005A789D" w:rsidP="005A78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E87D7" w14:textId="609FA33F" w:rsidR="005A789D" w:rsidRPr="00044CF7" w:rsidRDefault="00FF198B" w:rsidP="005A789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1D799275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5BF45616" w14:textId="63A36733" w:rsidR="00CC4116" w:rsidRDefault="00357C87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025940">
        <w:rPr>
          <w:rFonts w:ascii="Angsana New" w:hAnsi="Angsana New"/>
          <w:sz w:val="30"/>
          <w:szCs w:val="30"/>
        </w:rPr>
        <w:br/>
      </w:r>
      <w:r w:rsidRPr="00357C87">
        <w:rPr>
          <w:rFonts w:ascii="Angsana New" w:hAnsi="Angsana New" w:hint="cs"/>
          <w:sz w:val="30"/>
          <w:szCs w:val="30"/>
          <w:cs/>
        </w:rPr>
        <w:t>ณ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</w:p>
    <w:p w14:paraId="4797840D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1AB1BC71" w14:textId="77777777" w:rsidR="002E5994" w:rsidRDefault="002E5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  <w:br w:type="page"/>
      </w:r>
    </w:p>
    <w:p w14:paraId="2F970D19" w14:textId="37E75B29" w:rsidR="00357C87" w:rsidRPr="00E91AEB" w:rsidRDefault="00357C87" w:rsidP="009B2CF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FF198B" w:rsidRPr="00FF198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E91AE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0DE4DF3" w14:textId="77777777" w:rsidR="00357C87" w:rsidRPr="00EB41D6" w:rsidRDefault="00357C87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7B614342" w14:textId="23A3F548" w:rsidR="00357C87" w:rsidRDefault="00357C87" w:rsidP="00BB3A25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บริษัทถือปฏิบัติตาม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/>
          <w:sz w:val="30"/>
          <w:szCs w:val="30"/>
        </w:rPr>
        <w:t xml:space="preserve">TFRS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TAS </w:t>
      </w:r>
      <w:r w:rsidR="00FF198B" w:rsidRPr="00FF198B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TFRIC </w:t>
      </w:r>
      <w:r w:rsidR="00FF198B" w:rsidRPr="00FF198B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>Modified retrospective approach)</w:t>
      </w:r>
    </w:p>
    <w:p w14:paraId="5D5E2EF7" w14:textId="77777777" w:rsidR="00357C87" w:rsidRPr="00EB41D6" w:rsidRDefault="00357C87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13C9A78" w14:textId="25C76E8A" w:rsidR="00357C87" w:rsidRDefault="00357C87" w:rsidP="00BB3A25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/>
          <w:sz w:val="30"/>
          <w:szCs w:val="30"/>
          <w:cs/>
        </w:rPr>
        <w:t>เดิมกลุ่มบริษัท/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357C87">
        <w:rPr>
          <w:rFonts w:ascii="Angsana New" w:hAnsi="Angsana New"/>
          <w:sz w:val="30"/>
          <w:szCs w:val="30"/>
        </w:rPr>
        <w:t xml:space="preserve"> TFRS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กลุ่มบริษัท/บริษัทจะปันส่วนสิ่งตอบแทนที่ต้องจ่าย</w:t>
      </w:r>
      <w:r w:rsidRPr="00357C8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357C87">
        <w:rPr>
          <w:rFonts w:ascii="Angsana New" w:hAnsi="Angsana New"/>
          <w:sz w:val="30"/>
          <w:szCs w:val="30"/>
        </w:rPr>
        <w:t xml:space="preserve">(Transaction price) </w:t>
      </w:r>
      <w:r w:rsidRPr="00357C87">
        <w:rPr>
          <w:rFonts w:ascii="Angsana New" w:hAnsi="Angsana New" w:hint="cs"/>
          <w:sz w:val="30"/>
          <w:szCs w:val="30"/>
          <w:cs/>
        </w:rPr>
        <w:t xml:space="preserve">ณ </w:t>
      </w:r>
      <w:r w:rsidRPr="00357C87">
        <w:rPr>
          <w:rFonts w:ascii="Angsana New" w:hAnsi="Angsana New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/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CFE8DD1" w14:textId="77777777" w:rsidR="00357C87" w:rsidRPr="00EB41D6" w:rsidRDefault="00357C87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1C934274" w14:textId="77777777" w:rsidR="00357C87" w:rsidRPr="00EB41D6" w:rsidRDefault="00357C87" w:rsidP="00E455D2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B41D6">
        <w:rPr>
          <w:rFonts w:asciiTheme="majorBidi" w:eastAsia="Calibri" w:hAnsiTheme="majorBidi" w:cstheme="majorBidi"/>
          <w:sz w:val="30"/>
          <w:szCs w:val="30"/>
        </w:rPr>
        <w:t>/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8690B9B" w14:textId="46000497" w:rsidR="00357C87" w:rsidRPr="00EB41D6" w:rsidRDefault="00357C87" w:rsidP="009B2C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F198B" w:rsidRPr="00FF198B">
        <w:rPr>
          <w:rFonts w:asciiTheme="majorBidi" w:hAnsiTheme="majorBidi" w:cstheme="majorBidi"/>
          <w:sz w:val="30"/>
          <w:szCs w:val="30"/>
        </w:rPr>
        <w:t>12</w:t>
      </w:r>
      <w:r w:rsidRPr="00EB41D6">
        <w:rPr>
          <w:rFonts w:asciiTheme="majorBidi" w:hAnsiTheme="majorBidi" w:cstheme="majorBidi"/>
          <w:sz w:val="30"/>
          <w:szCs w:val="30"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0EF28FD" w14:textId="77777777" w:rsidR="00357C87" w:rsidRPr="00EB41D6" w:rsidRDefault="00357C87" w:rsidP="009B2C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20454D2" w14:textId="77777777" w:rsidR="00357C87" w:rsidRPr="00EB41D6" w:rsidRDefault="00357C87" w:rsidP="009B2C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7B36A6C5" w14:textId="77777777" w:rsidR="00357C87" w:rsidRPr="00EB41D6" w:rsidRDefault="00357C87" w:rsidP="009B2C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AA8D365" w14:textId="77777777" w:rsidR="00357C87" w:rsidRPr="00EB41D6" w:rsidRDefault="00357C87" w:rsidP="009B2C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9C2B5F7" w14:textId="77777777" w:rsidR="00EB41D6" w:rsidRPr="00EB41D6" w:rsidRDefault="00EB41D6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4"/>
          <w:szCs w:val="14"/>
          <w:highlight w:val="cyan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350"/>
        <w:gridCol w:w="180"/>
        <w:gridCol w:w="1350"/>
      </w:tblGrid>
      <w:tr w:rsidR="00AB1312" w:rsidRPr="00AB1312" w14:paraId="58B26981" w14:textId="77777777" w:rsidTr="00D3515B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DCB8A56" w14:textId="65BD2794" w:rsidR="00AB1312" w:rsidRPr="00EB41D6" w:rsidRDefault="00AB1312" w:rsidP="00D3515B">
            <w:pPr>
              <w:pStyle w:val="acctfourfigures"/>
              <w:tabs>
                <w:tab w:val="clear" w:pos="765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FF198B" w:rsidRPr="00FF19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0486FBA2" w14:textId="77777777" w:rsidR="00AB1312" w:rsidRPr="00AB1312" w:rsidRDefault="00AB1312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702907" w14:textId="77777777" w:rsidR="00AB1312" w:rsidRPr="00AB1312" w:rsidRDefault="00AB1312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2CDB4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DFA5C45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1312" w:rsidRPr="00AB1312" w14:paraId="78F8A108" w14:textId="77777777" w:rsidTr="00D3515B">
        <w:trPr>
          <w:cantSplit/>
          <w:trHeight w:val="20"/>
          <w:tblHeader/>
        </w:trPr>
        <w:tc>
          <w:tcPr>
            <w:tcW w:w="5400" w:type="dxa"/>
          </w:tcPr>
          <w:p w14:paraId="4F865AAC" w14:textId="77777777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0514608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1312" w:rsidRPr="00AB1312" w14:paraId="643DA4AB" w14:textId="77777777" w:rsidTr="00D3515B">
        <w:trPr>
          <w:cantSplit/>
          <w:trHeight w:val="20"/>
        </w:trPr>
        <w:tc>
          <w:tcPr>
            <w:tcW w:w="5400" w:type="dxa"/>
          </w:tcPr>
          <w:p w14:paraId="7546A11F" w14:textId="4DCE0C98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1A00DC9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B1312" w:rsidRPr="00AB1312" w14:paraId="72512E24" w14:textId="77777777" w:rsidTr="00D3515B">
        <w:trPr>
          <w:cantSplit/>
          <w:trHeight w:val="20"/>
        </w:trPr>
        <w:tc>
          <w:tcPr>
            <w:tcW w:w="5400" w:type="dxa"/>
            <w:vAlign w:val="bottom"/>
          </w:tcPr>
          <w:p w14:paraId="2BE32D5B" w14:textId="77777777" w:rsidR="00AB1312" w:rsidRPr="00D46933" w:rsidRDefault="00D9393C" w:rsidP="00D3515B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- </w:t>
            </w:r>
            <w:r w:rsidR="00AB1312" w:rsidRPr="00D46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454FD1DA" w14:textId="6E109183" w:rsidR="00AB1312" w:rsidRPr="00D46933" w:rsidRDefault="00FF198B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22327136" w14:textId="77777777" w:rsidR="00AB1312" w:rsidRPr="00D46933" w:rsidRDefault="00AB1312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DF65E" w14:textId="1EB644A4" w:rsidR="00AB1312" w:rsidRPr="00AB1312" w:rsidRDefault="00FF198B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B11F0" w:rsidRPr="00AB1312" w14:paraId="76712D1E" w14:textId="77777777" w:rsidTr="00D3515B">
        <w:trPr>
          <w:cantSplit/>
          <w:trHeight w:val="20"/>
        </w:trPr>
        <w:tc>
          <w:tcPr>
            <w:tcW w:w="5400" w:type="dxa"/>
            <w:vAlign w:val="bottom"/>
          </w:tcPr>
          <w:p w14:paraId="480543F0" w14:textId="3AC27FF5" w:rsidR="003B11F0" w:rsidRPr="00D46933" w:rsidRDefault="003B11F0" w:rsidP="00D3515B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0D0C1CB7" w14:textId="0A803275" w:rsidR="003B11F0" w:rsidRPr="006A53A5" w:rsidRDefault="003B11F0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B659BF" w14:textId="77777777" w:rsidR="003B11F0" w:rsidRPr="00D46933" w:rsidRDefault="003B11F0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DAFE2" w14:textId="6B3E70F5" w:rsidR="003B11F0" w:rsidRPr="006A53A5" w:rsidRDefault="003B11F0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66B20" w:rsidRPr="00AB1312" w14:paraId="78643131" w14:textId="77777777" w:rsidTr="007B6C96">
        <w:trPr>
          <w:cantSplit/>
          <w:trHeight w:val="20"/>
        </w:trPr>
        <w:tc>
          <w:tcPr>
            <w:tcW w:w="5400" w:type="dxa"/>
          </w:tcPr>
          <w:p w14:paraId="2F640B8C" w14:textId="77777777" w:rsidR="00766B20" w:rsidRPr="00D9393C" w:rsidRDefault="00766B20" w:rsidP="00766B20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939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1BC610" w14:textId="44224424" w:rsidR="00766B20" w:rsidRPr="00D46933" w:rsidRDefault="00FF198B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80" w:type="dxa"/>
            <w:vAlign w:val="bottom"/>
          </w:tcPr>
          <w:p w14:paraId="408A233D" w14:textId="77777777" w:rsidR="00766B20" w:rsidRPr="00D46933" w:rsidRDefault="00766B20" w:rsidP="00766B2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6A352" w14:textId="3F1E2B94" w:rsidR="00766B20" w:rsidRPr="00AB1312" w:rsidRDefault="00FF198B" w:rsidP="003B11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36C00BAE" w14:textId="77777777" w:rsidR="00AB1312" w:rsidRDefault="00AB1312" w:rsidP="00AB1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tbl>
      <w:tblPr>
        <w:tblW w:w="855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D3515B" w:rsidRPr="00D9393C" w14:paraId="57424D50" w14:textId="77777777" w:rsidTr="00D3515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08CD4D4" w14:textId="77777777" w:rsidR="00D3515B" w:rsidRPr="00D9393C" w:rsidRDefault="00D3515B" w:rsidP="00E92BB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939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5CD687D" w14:textId="77777777" w:rsidR="00D3515B" w:rsidRPr="00D9393C" w:rsidRDefault="00D3515B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42E41FA" w14:textId="77777777" w:rsidR="00D3515B" w:rsidRPr="00D9393C" w:rsidRDefault="00D3515B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A5EC77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16D4024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3515B" w:rsidRPr="00D9393C" w14:paraId="17B2B42D" w14:textId="77777777" w:rsidTr="00D3515B">
        <w:trPr>
          <w:cantSplit/>
          <w:trHeight w:val="20"/>
          <w:tblHeader/>
        </w:trPr>
        <w:tc>
          <w:tcPr>
            <w:tcW w:w="5670" w:type="dxa"/>
          </w:tcPr>
          <w:p w14:paraId="259CE4A9" w14:textId="77777777" w:rsidR="00D3515B" w:rsidRPr="00D9393C" w:rsidRDefault="00D3515B" w:rsidP="00E92B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FCEA3C" w14:textId="77777777" w:rsidR="00D3515B" w:rsidRPr="00D9393C" w:rsidRDefault="00D3515B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 w:rsidRP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515B" w:rsidRPr="00EB41D6" w14:paraId="0DD277B1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3DB6D48D" w14:textId="6964BA67" w:rsidR="00D3515B" w:rsidRPr="00D9393C" w:rsidRDefault="00D3515B" w:rsidP="00E92BB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A04F386" w14:textId="610BC2F0" w:rsidR="00D3515B" w:rsidRPr="00D46933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1" w:type="dxa"/>
            <w:vAlign w:val="bottom"/>
          </w:tcPr>
          <w:p w14:paraId="1AFF2E67" w14:textId="77777777" w:rsidR="00D3515B" w:rsidRPr="00EB41D6" w:rsidRDefault="00D3515B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AA3ED46" w14:textId="5A0E5429" w:rsidR="00D3515B" w:rsidRPr="00D9393C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E11624" w:rsidRPr="00EB41D6" w14:paraId="071270A0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5E466BEF" w14:textId="77777777" w:rsidR="00E11624" w:rsidRPr="00D9393C" w:rsidRDefault="00E11624" w:rsidP="00E92BB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350" w:type="dxa"/>
            <w:vAlign w:val="bottom"/>
          </w:tcPr>
          <w:p w14:paraId="4EA7973A" w14:textId="3AB918EE" w:rsidR="00E11624" w:rsidRPr="00D46933" w:rsidRDefault="00D46933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E615906" w14:textId="77777777" w:rsidR="00E11624" w:rsidRPr="00EB41D6" w:rsidRDefault="00E11624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7A1038F" w14:textId="77777777" w:rsidR="00E11624" w:rsidRDefault="00E11624" w:rsidP="00E1162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515B" w:rsidRPr="00EB41D6" w14:paraId="6D5841D1" w14:textId="77777777" w:rsidTr="00D3515B">
        <w:trPr>
          <w:cantSplit/>
          <w:trHeight w:val="20"/>
        </w:trPr>
        <w:tc>
          <w:tcPr>
            <w:tcW w:w="5670" w:type="dxa"/>
          </w:tcPr>
          <w:p w14:paraId="69775E46" w14:textId="77777777" w:rsidR="00D3515B" w:rsidRPr="00D9393C" w:rsidRDefault="00D3515B" w:rsidP="00E92BB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3688D75" w14:textId="242D9819" w:rsidR="00D3515B" w:rsidRPr="00D46933" w:rsidRDefault="00D46933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7D0775CD" w14:textId="77777777" w:rsidR="00D3515B" w:rsidRPr="00EB41D6" w:rsidRDefault="00D3515B" w:rsidP="00E92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223F316F" w14:textId="2D8D2E21" w:rsidR="00D3515B" w:rsidRPr="00D9393C" w:rsidRDefault="00D3515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515B" w:rsidRPr="00EB41D6" w14:paraId="06EF9C8B" w14:textId="77777777" w:rsidTr="00D3515B">
        <w:trPr>
          <w:cantSplit/>
          <w:trHeight w:val="20"/>
        </w:trPr>
        <w:tc>
          <w:tcPr>
            <w:tcW w:w="5670" w:type="dxa"/>
          </w:tcPr>
          <w:p w14:paraId="6DE1EE9A" w14:textId="77777777" w:rsidR="00D3515B" w:rsidRPr="00D9393C" w:rsidRDefault="00D3515B" w:rsidP="00E92BB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="00D9393C"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350" w:type="dxa"/>
          </w:tcPr>
          <w:p w14:paraId="0F8B7792" w14:textId="77777777" w:rsidR="00D3515B" w:rsidRPr="00D46933" w:rsidRDefault="00D3515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76C59F" w14:textId="6371AE81" w:rsidR="00D9393C" w:rsidRPr="00D46933" w:rsidRDefault="00D46933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0B885DB3" w14:textId="77777777" w:rsidR="00D3515B" w:rsidRPr="00EB41D6" w:rsidRDefault="00D3515B" w:rsidP="00E92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097F561A" w14:textId="77777777" w:rsidR="00D9393C" w:rsidRPr="00D9393C" w:rsidRDefault="00D9393C" w:rsidP="00E92B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6CE27" w14:textId="29E18E0F" w:rsidR="00D3515B" w:rsidRPr="00D9393C" w:rsidRDefault="00D3515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515B" w:rsidRPr="00EB41D6" w14:paraId="286ECA97" w14:textId="77777777" w:rsidTr="00D3515B">
        <w:trPr>
          <w:cantSplit/>
          <w:trHeight w:val="20"/>
        </w:trPr>
        <w:tc>
          <w:tcPr>
            <w:tcW w:w="5670" w:type="dxa"/>
          </w:tcPr>
          <w:p w14:paraId="3155230A" w14:textId="77777777" w:rsidR="00D3515B" w:rsidRPr="00D9393C" w:rsidRDefault="00D3515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A2E065C" w14:textId="5A9299AD" w:rsidR="00D3515B" w:rsidRPr="00D46933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1" w:type="dxa"/>
          </w:tcPr>
          <w:p w14:paraId="42B6B517" w14:textId="77777777" w:rsidR="00D3515B" w:rsidRPr="00EB41D6" w:rsidRDefault="00D3515B" w:rsidP="00E92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764DF9A3" w14:textId="3AE96701" w:rsidR="00D3515B" w:rsidRPr="00D9393C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D3515B" w:rsidRPr="00EB41D6" w14:paraId="61A0C10E" w14:textId="77777777" w:rsidTr="00D3515B">
        <w:trPr>
          <w:cantSplit/>
          <w:trHeight w:val="20"/>
        </w:trPr>
        <w:tc>
          <w:tcPr>
            <w:tcW w:w="5670" w:type="dxa"/>
          </w:tcPr>
          <w:p w14:paraId="3D5EDDBE" w14:textId="77777777" w:rsidR="00D3515B" w:rsidRPr="00EB41D6" w:rsidRDefault="00D3515B" w:rsidP="00E92BB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6DA886" w14:textId="467C8E2F" w:rsidR="00D3515B" w:rsidRPr="00D46933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38E7091A" w14:textId="77777777" w:rsidR="00D3515B" w:rsidRPr="00EB41D6" w:rsidRDefault="00D3515B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254FDFE" w14:textId="2683D66B" w:rsidR="00D3515B" w:rsidRPr="00D9393C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  <w:tr w:rsidR="009F7C4F" w:rsidRPr="009F7C4F" w14:paraId="580CBF2B" w14:textId="77777777" w:rsidTr="009F7C4F">
        <w:trPr>
          <w:cantSplit/>
          <w:trHeight w:val="20"/>
        </w:trPr>
        <w:tc>
          <w:tcPr>
            <w:tcW w:w="5670" w:type="dxa"/>
          </w:tcPr>
          <w:p w14:paraId="112A3520" w14:textId="77777777" w:rsidR="009F7C4F" w:rsidRPr="009F7C4F" w:rsidRDefault="009F7C4F" w:rsidP="00E92BB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C726" w14:textId="77777777" w:rsidR="009F7C4F" w:rsidRPr="009F7C4F" w:rsidRDefault="009F7C4F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8AAF6" w14:textId="77777777" w:rsidR="009F7C4F" w:rsidRPr="009F7C4F" w:rsidRDefault="009F7C4F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3E37502" w14:textId="77777777" w:rsidR="009F7C4F" w:rsidRPr="009F7C4F" w:rsidRDefault="009F7C4F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3515B" w:rsidRPr="00EB41D6" w14:paraId="39DDBAE5" w14:textId="77777777" w:rsidTr="009F7C4F">
        <w:trPr>
          <w:cantSplit/>
          <w:trHeight w:val="20"/>
        </w:trPr>
        <w:tc>
          <w:tcPr>
            <w:tcW w:w="5670" w:type="dxa"/>
          </w:tcPr>
          <w:p w14:paraId="6F1B105F" w14:textId="77777777" w:rsidR="00D3515B" w:rsidRPr="00E11624" w:rsidRDefault="00D3515B" w:rsidP="00E92BB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5007FD" w14:textId="209EB6F1" w:rsidR="00D3515B" w:rsidRPr="00E11624" w:rsidRDefault="00D3515B" w:rsidP="00E92BBA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54F824D" w14:textId="53F55B02" w:rsidR="00D3515B" w:rsidRPr="00E11624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6469485" w14:textId="77777777" w:rsidR="00D3515B" w:rsidRPr="00EB41D6" w:rsidRDefault="00D3515B" w:rsidP="00E92BB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0CBC9646" w14:textId="7E6C8D0E" w:rsidR="00D3515B" w:rsidRPr="00EB41D6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D3515B" w:rsidRPr="00EB41D6" w14:paraId="45A312D1" w14:textId="77777777" w:rsidTr="00D3515B">
        <w:trPr>
          <w:cantSplit/>
          <w:trHeight w:val="20"/>
        </w:trPr>
        <w:tc>
          <w:tcPr>
            <w:tcW w:w="5670" w:type="dxa"/>
          </w:tcPr>
          <w:p w14:paraId="0A57B744" w14:textId="4F9F3C22" w:rsidR="00D3515B" w:rsidRPr="00E11624" w:rsidRDefault="00D3515B" w:rsidP="00E92BB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21E5789" w14:textId="74976FC9" w:rsidR="00D3515B" w:rsidRPr="00E11624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1" w:type="dxa"/>
          </w:tcPr>
          <w:p w14:paraId="41110693" w14:textId="77777777" w:rsidR="00D3515B" w:rsidRPr="00EB41D6" w:rsidRDefault="00D3515B" w:rsidP="00E92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5360D25" w14:textId="6CA91A0F" w:rsidR="00D3515B" w:rsidRPr="00B37EEE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3515B" w:rsidRPr="00EB41D6" w14:paraId="376DE120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1C15B59E" w14:textId="074CFC63" w:rsidR="00D3515B" w:rsidRPr="00E11624" w:rsidRDefault="00D3515B" w:rsidP="00E92BB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53223" w14:textId="5D30DD69" w:rsidR="00D3515B" w:rsidRPr="00D46933" w:rsidRDefault="00FF198B" w:rsidP="00D4693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1" w:type="dxa"/>
          </w:tcPr>
          <w:p w14:paraId="7EC123FB" w14:textId="77777777" w:rsidR="00D3515B" w:rsidRPr="00EB41D6" w:rsidRDefault="00D3515B" w:rsidP="00E92B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E4806" w14:textId="22DDC01A" w:rsidR="00D3515B" w:rsidRPr="00B37EEE" w:rsidRDefault="00FF198B" w:rsidP="00B37EE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  <w:tr w:rsidR="009F7C4F" w:rsidRPr="00D3515B" w14:paraId="5825623D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0D626564" w14:textId="7783E5C5" w:rsidR="009F7C4F" w:rsidRPr="00E11624" w:rsidRDefault="009F7C4F" w:rsidP="009F7C4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D85BDD" w14:textId="65302ECE" w:rsidR="009F7C4F" w:rsidRPr="00D46933" w:rsidRDefault="00FF198B" w:rsidP="009F7C4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9F7C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148D90C" w14:textId="77777777" w:rsidR="009F7C4F" w:rsidRPr="00EB41D6" w:rsidRDefault="009F7C4F" w:rsidP="009F7C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BB57D5" w14:textId="4F702584" w:rsidR="009F7C4F" w:rsidRPr="00D3515B" w:rsidRDefault="00FF198B" w:rsidP="009F7C4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9F7C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D36B286" w14:textId="77777777" w:rsidR="00D3515B" w:rsidRPr="00D3515B" w:rsidRDefault="00D3515B" w:rsidP="00D3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66B9BE4" w14:textId="77777777" w:rsidR="00F212CE" w:rsidRPr="002E5E39" w:rsidRDefault="00F212CE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E5E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948522C" w14:textId="77777777" w:rsidR="00F212CE" w:rsidRPr="00206B4C" w:rsidRDefault="00F212CE" w:rsidP="002E5E39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6851B61" w14:textId="579A4AC3" w:rsidR="002E5E39" w:rsidRDefault="002E5E39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และการร่วมค้าได้เปิดเผยในหมาย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>เหตุข้อ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FF198B" w:rsidRPr="00FF198B">
        <w:rPr>
          <w:rFonts w:asciiTheme="majorBidi" w:hAnsiTheme="majorBidi" w:cstheme="majorBidi"/>
          <w:bCs/>
          <w:color w:val="000000"/>
          <w:sz w:val="30"/>
          <w:szCs w:val="30"/>
        </w:rPr>
        <w:t>6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 และ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FF198B" w:rsidRPr="00FF198B">
        <w:rPr>
          <w:rFonts w:asciiTheme="majorBidi" w:hAnsiTheme="majorBidi" w:cstheme="majorBidi"/>
          <w:bCs/>
          <w:color w:val="000000"/>
          <w:sz w:val="30"/>
          <w:szCs w:val="30"/>
        </w:rPr>
        <w:t>7</w:t>
      </w:r>
    </w:p>
    <w:p w14:paraId="2B783753" w14:textId="77777777" w:rsidR="005D62A1" w:rsidRPr="00E9441F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DEF31E3" w14:textId="42B8D83B" w:rsidR="005D62A1" w:rsidRPr="00C0003D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0003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 w:hint="cs"/>
          <w:sz w:val="30"/>
          <w:szCs w:val="30"/>
          <w:cs/>
        </w:rPr>
        <w:t>มีนาคม</w:t>
      </w:r>
      <w:r w:rsidRPr="00C0003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C5996ED" w14:textId="77777777" w:rsidR="005D62A1" w:rsidRPr="001A7B0B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5D62A1" w:rsidRPr="00C0003D" w14:paraId="4689BDAA" w14:textId="77777777" w:rsidTr="009F7C4F">
        <w:trPr>
          <w:tblHeader/>
        </w:trPr>
        <w:tc>
          <w:tcPr>
            <w:tcW w:w="4050" w:type="dxa"/>
            <w:shd w:val="clear" w:color="auto" w:fill="auto"/>
          </w:tcPr>
          <w:p w14:paraId="33FFC42F" w14:textId="77777777" w:rsidR="005D62A1" w:rsidRPr="0025625D" w:rsidRDefault="005D62A1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61620DA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F74CF9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F50B703" w14:textId="77777777" w:rsidR="005D62A1" w:rsidRPr="0025625D" w:rsidRDefault="005D62A1" w:rsidP="0020330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2A1" w:rsidRPr="00C0003D" w14:paraId="4533D6C1" w14:textId="77777777" w:rsidTr="009F7C4F">
        <w:trPr>
          <w:tblHeader/>
        </w:trPr>
        <w:tc>
          <w:tcPr>
            <w:tcW w:w="4050" w:type="dxa"/>
            <w:shd w:val="clear" w:color="auto" w:fill="auto"/>
          </w:tcPr>
          <w:p w14:paraId="2D3DF8DA" w14:textId="2A7F6F22" w:rsidR="005D62A1" w:rsidRPr="0025625D" w:rsidRDefault="001B037C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562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3D8091B8" w14:textId="01B7BE4C" w:rsidR="005D62A1" w:rsidRPr="0025625D" w:rsidRDefault="00FF198B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632779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EE0873" w14:textId="48126EAF" w:rsidR="005D62A1" w:rsidRPr="0025625D" w:rsidRDefault="00FF198B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C70628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41954" w14:textId="0A3BCF4A" w:rsidR="005D62A1" w:rsidRPr="0025625D" w:rsidRDefault="00FF198B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8C7B78" w14:textId="77777777" w:rsidR="005D62A1" w:rsidRPr="0025625D" w:rsidRDefault="005D62A1" w:rsidP="005D62A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6956CD" w14:textId="1CABC249" w:rsidR="005D62A1" w:rsidRPr="0025625D" w:rsidRDefault="00FF198B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5D62A1" w:rsidRPr="00C0003D" w14:paraId="3881BEAD" w14:textId="77777777" w:rsidTr="009F7C4F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70C2939C" w14:textId="77777777" w:rsidR="005D62A1" w:rsidRPr="0025625D" w:rsidRDefault="005D62A1" w:rsidP="005D62A1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3A5BE48" w14:textId="77777777" w:rsidR="005D62A1" w:rsidRPr="0025625D" w:rsidRDefault="005D62A1" w:rsidP="005D62A1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D62A1" w:rsidRPr="00C0003D" w14:paraId="17E81734" w14:textId="77777777" w:rsidTr="009F7C4F">
        <w:tc>
          <w:tcPr>
            <w:tcW w:w="4050" w:type="dxa"/>
            <w:shd w:val="clear" w:color="auto" w:fill="auto"/>
          </w:tcPr>
          <w:p w14:paraId="647CC9B0" w14:textId="77777777" w:rsidR="005D62A1" w:rsidRPr="0025625D" w:rsidRDefault="005D62A1" w:rsidP="005D62A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25252C9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3EA76F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32ED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7093A0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C3FB0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83FF41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442EB" w14:textId="77777777" w:rsidR="005D62A1" w:rsidRPr="0025625D" w:rsidRDefault="005D62A1" w:rsidP="005D62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76B" w:rsidRPr="00C0003D" w14:paraId="57735542" w14:textId="77777777" w:rsidTr="009F7C4F">
        <w:tc>
          <w:tcPr>
            <w:tcW w:w="4050" w:type="dxa"/>
            <w:shd w:val="clear" w:color="auto" w:fill="auto"/>
          </w:tcPr>
          <w:p w14:paraId="3DCED399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429866C7" w14:textId="77777777" w:rsidR="00D5576B" w:rsidRPr="0025625D" w:rsidRDefault="00810ED1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C418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8ECAD3" w14:textId="77777777" w:rsidR="00D5576B" w:rsidRPr="0025625D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7CF19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0F91A" w14:textId="13D6FCF2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814094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9710FB" w14:textId="4E2144AF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5576B" w:rsidRPr="00C0003D" w14:paraId="30D43ABC" w14:textId="77777777" w:rsidTr="009F7C4F">
        <w:tc>
          <w:tcPr>
            <w:tcW w:w="4050" w:type="dxa"/>
            <w:shd w:val="clear" w:color="auto" w:fill="auto"/>
          </w:tcPr>
          <w:p w14:paraId="7E9AAA5A" w14:textId="63460902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0E8635AF" w14:textId="77777777" w:rsidR="00D5576B" w:rsidRPr="0025625D" w:rsidRDefault="00810ED1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63F22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0DCE8" w14:textId="77777777" w:rsidR="00D5576B" w:rsidRPr="0025625D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79D28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B4B816" w14:textId="1651E481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306F271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8FB9B4" w14:textId="7E356E9A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D5576B" w:rsidRPr="00C0003D" w14:paraId="06F259CE" w14:textId="77777777" w:rsidTr="009F7C4F">
        <w:tc>
          <w:tcPr>
            <w:tcW w:w="4050" w:type="dxa"/>
            <w:shd w:val="clear" w:color="auto" w:fill="auto"/>
          </w:tcPr>
          <w:p w14:paraId="58DDFA03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6CD3C60" w14:textId="77777777" w:rsidR="00D5576B" w:rsidRPr="0025625D" w:rsidRDefault="00810ED1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20F4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621AC5" w14:textId="77777777" w:rsidR="00D5576B" w:rsidRPr="0025625D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9E5E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E6F117" w14:textId="686A7692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74BBF584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6B3F3" w14:textId="6DF329B0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D5576B" w:rsidRPr="00C0003D" w14:paraId="22195F82" w14:textId="77777777" w:rsidTr="009F7C4F">
        <w:tc>
          <w:tcPr>
            <w:tcW w:w="4050" w:type="dxa"/>
            <w:shd w:val="clear" w:color="auto" w:fill="auto"/>
            <w:vAlign w:val="bottom"/>
          </w:tcPr>
          <w:p w14:paraId="1A6BF63A" w14:textId="77777777" w:rsidR="00D5576B" w:rsidRPr="0025625D" w:rsidRDefault="00D5576B" w:rsidP="00D5576B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3AD1C000" w14:textId="77777777" w:rsidR="00D5576B" w:rsidRPr="0025625D" w:rsidRDefault="00810ED1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F8AEE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419884" w14:textId="77777777" w:rsidR="00D5576B" w:rsidRPr="0025625D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4C171" w14:textId="77777777" w:rsidR="00D5576B" w:rsidRPr="0025625D" w:rsidRDefault="00D5576B" w:rsidP="00D5576B">
            <w:pPr>
              <w:pStyle w:val="a3"/>
              <w:tabs>
                <w:tab w:val="decimal" w:pos="792"/>
              </w:tabs>
              <w:ind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DDC72" w14:textId="6A24BBDD" w:rsidR="00D5576B" w:rsidRPr="00F174BD" w:rsidRDefault="00FF198B" w:rsidP="00D5576B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5FEFDCD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B42AB" w14:textId="5D6C4D7F" w:rsidR="00D5576B" w:rsidRPr="00F174BD" w:rsidRDefault="00FF198B" w:rsidP="00D5576B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D8527E" w:rsidRPr="00C0003D" w14:paraId="7B54A4BE" w14:textId="77777777" w:rsidTr="009F7C4F">
        <w:tc>
          <w:tcPr>
            <w:tcW w:w="4050" w:type="dxa"/>
            <w:shd w:val="clear" w:color="auto" w:fill="auto"/>
          </w:tcPr>
          <w:p w14:paraId="4271B958" w14:textId="77777777" w:rsidR="00D8527E" w:rsidRPr="0025625D" w:rsidRDefault="00D8527E" w:rsidP="007B6C96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FE04AE0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A5280C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FE48CD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3B9E71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A10D8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5065C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1D3BB" w14:textId="77777777" w:rsidR="00D8527E" w:rsidRPr="0025625D" w:rsidRDefault="00D8527E" w:rsidP="007B6C9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76B" w:rsidRPr="00C0003D" w14:paraId="74A8D498" w14:textId="77777777" w:rsidTr="009F7C4F">
        <w:tc>
          <w:tcPr>
            <w:tcW w:w="4050" w:type="dxa"/>
            <w:shd w:val="clear" w:color="auto" w:fill="auto"/>
          </w:tcPr>
          <w:p w14:paraId="7940F7F1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4C74E08C" w14:textId="77777777" w:rsidR="00D5576B" w:rsidRPr="0025625D" w:rsidRDefault="00810ED1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72869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361DE8" w14:textId="77777777" w:rsidR="00D5576B" w:rsidRPr="0025625D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263E5A" w14:textId="77777777" w:rsidR="00D5576B" w:rsidRPr="0025625D" w:rsidRDefault="00D5576B" w:rsidP="00D5576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32B9EB" w14:textId="77506EC5" w:rsidR="00D5576B" w:rsidRPr="00F174B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134131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B8BFF4" w14:textId="669815B3" w:rsidR="00D5576B" w:rsidRPr="00F174B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10ED1" w:rsidRPr="00C0003D" w14:paraId="4BB53FD2" w14:textId="77777777" w:rsidTr="009F7C4F">
        <w:tc>
          <w:tcPr>
            <w:tcW w:w="4050" w:type="dxa"/>
            <w:shd w:val="clear" w:color="auto" w:fill="auto"/>
          </w:tcPr>
          <w:p w14:paraId="0BF0CD13" w14:textId="77777777" w:rsidR="00810ED1" w:rsidRPr="0025625D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2FF7FD23" w14:textId="77777777" w:rsidR="00810ED1" w:rsidRPr="0025625D" w:rsidRDefault="00810ED1" w:rsidP="00810ED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B6FA23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A6E310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1A831" w14:textId="77777777" w:rsidR="00810ED1" w:rsidRPr="0025625D" w:rsidRDefault="00810ED1" w:rsidP="00810ED1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7E2F4D" w14:textId="4E75C850" w:rsidR="00810ED1" w:rsidRPr="00F174B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E96C1A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4CDBB" w14:textId="3D8FBC3D" w:rsidR="00810ED1" w:rsidRPr="00F174B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810ED1" w:rsidRPr="00C0003D" w14:paraId="28794332" w14:textId="77777777" w:rsidTr="009F7C4F">
        <w:tc>
          <w:tcPr>
            <w:tcW w:w="4050" w:type="dxa"/>
            <w:shd w:val="clear" w:color="auto" w:fill="auto"/>
          </w:tcPr>
          <w:p w14:paraId="035E40AC" w14:textId="77777777" w:rsidR="00810ED1" w:rsidRPr="0025625D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1E3B0BE" w14:textId="77777777" w:rsidR="00810ED1" w:rsidRPr="0025625D" w:rsidRDefault="00810ED1" w:rsidP="00810ED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053F3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14C78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F8478" w14:textId="77777777" w:rsidR="00810ED1" w:rsidRPr="0025625D" w:rsidRDefault="00810ED1" w:rsidP="00810ED1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9A026" w14:textId="6E717D99" w:rsidR="00810ED1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D1A040" w14:textId="77777777" w:rsidR="00810ED1" w:rsidRPr="0025625D" w:rsidRDefault="00810ED1" w:rsidP="00810ED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DBE46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5576B" w:rsidRPr="00C6798F" w14:paraId="02F54BD2" w14:textId="77777777" w:rsidTr="009F7C4F">
        <w:tc>
          <w:tcPr>
            <w:tcW w:w="4050" w:type="dxa"/>
            <w:shd w:val="clear" w:color="auto" w:fill="auto"/>
          </w:tcPr>
          <w:p w14:paraId="4F139EBE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EBDC719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8BEF63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6B729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190670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8FE3B" w14:textId="77777777" w:rsidR="00D5576B" w:rsidRPr="00810ED1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E0DE7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C8230B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0ED1" w:rsidRPr="00C6798F" w14:paraId="44C22593" w14:textId="77777777" w:rsidTr="009F7C4F">
        <w:tc>
          <w:tcPr>
            <w:tcW w:w="4050" w:type="dxa"/>
            <w:shd w:val="clear" w:color="auto" w:fill="auto"/>
          </w:tcPr>
          <w:p w14:paraId="176A5D48" w14:textId="77777777" w:rsidR="00810ED1" w:rsidRPr="0025625D" w:rsidRDefault="00810ED1" w:rsidP="00810ED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66894A27" w14:textId="0A802B98" w:rsidR="00810ED1" w:rsidRPr="00810ED1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BEEB773" w14:textId="77777777" w:rsidR="00810ED1" w:rsidRPr="00810ED1" w:rsidRDefault="00810ED1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00853A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3E2BA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1DDF8D" w14:textId="1A3E9C0B" w:rsidR="00810ED1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C15DFDD" w14:textId="77777777" w:rsidR="00810ED1" w:rsidRPr="0025625D" w:rsidRDefault="00810ED1" w:rsidP="00810ED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3A119A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5576B" w:rsidRPr="00C6798F" w14:paraId="432FAB14" w14:textId="77777777" w:rsidTr="009F7C4F">
        <w:tc>
          <w:tcPr>
            <w:tcW w:w="4050" w:type="dxa"/>
            <w:shd w:val="clear" w:color="auto" w:fill="auto"/>
          </w:tcPr>
          <w:p w14:paraId="67285024" w14:textId="10D4777B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09769D2" w14:textId="79D8C19D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BC3509E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F88123" w14:textId="14F1BFD3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E7ED6FD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0A4F06" w14:textId="4C76CEE0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866BFA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E924A6" w14:textId="1DF5D37D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0ED1" w:rsidRPr="00C6798F" w14:paraId="05612641" w14:textId="77777777" w:rsidTr="009F7C4F">
        <w:tc>
          <w:tcPr>
            <w:tcW w:w="4050" w:type="dxa"/>
            <w:shd w:val="clear" w:color="auto" w:fill="auto"/>
          </w:tcPr>
          <w:p w14:paraId="16C2EFA4" w14:textId="77777777" w:rsidR="00810ED1" w:rsidRPr="0025625D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F702418" w14:textId="77777777" w:rsidR="00810ED1" w:rsidRPr="0025625D" w:rsidRDefault="00810ED1" w:rsidP="00810ED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58B6E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2C536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4A90B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45F193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1616D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138850" w14:textId="6B9E881A" w:rsidR="00810ED1" w:rsidRPr="0025625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5576B" w:rsidRPr="00C6798F" w14:paraId="46A66B0F" w14:textId="77777777" w:rsidTr="009F7C4F">
        <w:trPr>
          <w:trHeight w:val="203"/>
        </w:trPr>
        <w:tc>
          <w:tcPr>
            <w:tcW w:w="4050" w:type="dxa"/>
            <w:shd w:val="clear" w:color="auto" w:fill="auto"/>
          </w:tcPr>
          <w:p w14:paraId="7B054022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37A6538" w14:textId="144C4260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989DB67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B2D1E4" w14:textId="7CC47816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F2AD8A5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C5E9FD" w14:textId="74C09380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8AE63A7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31E837" w14:textId="2E523C46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D5576B" w:rsidRPr="00C6798F" w14:paraId="3EE617E2" w14:textId="77777777" w:rsidTr="009F7C4F">
        <w:tc>
          <w:tcPr>
            <w:tcW w:w="4050" w:type="dxa"/>
            <w:shd w:val="clear" w:color="auto" w:fill="auto"/>
          </w:tcPr>
          <w:p w14:paraId="7965F98F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823DE5B" w14:textId="77777777" w:rsidR="00D5576B" w:rsidRPr="0025625D" w:rsidRDefault="00D5576B" w:rsidP="00D5576B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162930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7185D" w14:textId="77777777" w:rsidR="00D5576B" w:rsidRPr="0025625D" w:rsidRDefault="00D5576B" w:rsidP="00D5576B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AE806D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81AAD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84D53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F5C07C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76B" w:rsidRPr="00C6798F" w14:paraId="48C7AB6F" w14:textId="77777777" w:rsidTr="009F7C4F">
        <w:tc>
          <w:tcPr>
            <w:tcW w:w="4050" w:type="dxa"/>
            <w:shd w:val="clear" w:color="auto" w:fill="auto"/>
          </w:tcPr>
          <w:p w14:paraId="1C2F13D8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5518F7AB" w14:textId="693AFFAD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9E24FC9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1BA4BE" w14:textId="194BC6AC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18BD4E1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29CFE" w14:textId="64F460E3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FDB3A2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E13554" w14:textId="73EE2DA3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5576B" w:rsidRPr="00C6798F" w14:paraId="66A91F75" w14:textId="77777777" w:rsidTr="009F7C4F">
        <w:tc>
          <w:tcPr>
            <w:tcW w:w="4050" w:type="dxa"/>
            <w:shd w:val="clear" w:color="auto" w:fill="auto"/>
          </w:tcPr>
          <w:p w14:paraId="2F08ABF3" w14:textId="55256E14" w:rsidR="00D5576B" w:rsidRPr="0025625D" w:rsidRDefault="00DE3251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5576B" w:rsidRPr="002562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AB94EF5" w14:textId="36A2D078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170A5C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40EA" w14:textId="4105EEA9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C83483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9367D3" w14:textId="528DA269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02C227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DF03FE" w14:textId="719532D2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10ED1" w:rsidRPr="00C6798F" w14:paraId="1F0746D5" w14:textId="77777777" w:rsidTr="009F7C4F">
        <w:trPr>
          <w:trHeight w:val="80"/>
        </w:trPr>
        <w:tc>
          <w:tcPr>
            <w:tcW w:w="4050" w:type="dxa"/>
            <w:shd w:val="clear" w:color="auto" w:fill="auto"/>
          </w:tcPr>
          <w:p w14:paraId="0128B2D6" w14:textId="77777777" w:rsidR="00810ED1" w:rsidRPr="0025625D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1615B5D" w14:textId="2A52BE4C" w:rsidR="00810ED1" w:rsidRPr="0025625D" w:rsidRDefault="00FF198B" w:rsidP="00810ED1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FF198B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FACB49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5A651" w14:textId="79F5F27F" w:rsidR="00810ED1" w:rsidRPr="0025625D" w:rsidRDefault="00FF198B" w:rsidP="00810ED1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 w:rsidRPr="00FF198B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DA5E13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57C0EB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0ABD2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1C76D3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5576B" w:rsidRPr="00C6798F" w14:paraId="0D8670D8" w14:textId="77777777" w:rsidTr="009F7C4F">
        <w:tc>
          <w:tcPr>
            <w:tcW w:w="4050" w:type="dxa"/>
            <w:shd w:val="clear" w:color="auto" w:fill="auto"/>
          </w:tcPr>
          <w:p w14:paraId="75352C79" w14:textId="77777777" w:rsidR="00D5576B" w:rsidRPr="0025625D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2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13F808A8" w14:textId="723295D3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70E1AF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8EC972" w14:textId="41332E77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D2F035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5FA46" w14:textId="37EB6DBF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E6EFAD0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98DDEC" w14:textId="4FEC8E5B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0ED1" w:rsidRPr="00C6798F" w14:paraId="68C6B8F9" w14:textId="77777777" w:rsidTr="009F7C4F">
        <w:tc>
          <w:tcPr>
            <w:tcW w:w="4050" w:type="dxa"/>
            <w:shd w:val="clear" w:color="auto" w:fill="auto"/>
          </w:tcPr>
          <w:p w14:paraId="79A3B43B" w14:textId="77777777" w:rsidR="00810ED1" w:rsidRPr="0025625D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8462A41" w14:textId="78EF94C0" w:rsidR="00810ED1" w:rsidRPr="0025625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CFCBF7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D0A016" w14:textId="6A7FE40B" w:rsidR="00810ED1" w:rsidRPr="0025625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9A78A1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12B671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DF3DA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B0D421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10ED1" w:rsidRPr="00C6798F" w14:paraId="5CB9F396" w14:textId="77777777" w:rsidTr="009F7C4F">
        <w:tc>
          <w:tcPr>
            <w:tcW w:w="4050" w:type="dxa"/>
            <w:shd w:val="clear" w:color="auto" w:fill="auto"/>
          </w:tcPr>
          <w:p w14:paraId="2AB31122" w14:textId="77777777" w:rsidR="00810ED1" w:rsidRDefault="00810ED1" w:rsidP="00810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32A515AD" w14:textId="77777777" w:rsidR="00810ED1" w:rsidRPr="0025625D" w:rsidRDefault="00810ED1" w:rsidP="00810ED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D5CE7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21AF3C" w14:textId="3C902456" w:rsidR="00810ED1" w:rsidRPr="0025625D" w:rsidRDefault="00FF198B" w:rsidP="00810ED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4C55CF" w14:textId="77777777" w:rsidR="00810ED1" w:rsidRPr="0025625D" w:rsidRDefault="00810ED1" w:rsidP="00810ED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4BBD5" w14:textId="77777777" w:rsidR="00810ED1" w:rsidRPr="0025625D" w:rsidRDefault="00810ED1" w:rsidP="00810ED1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2562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6BC93" w14:textId="77777777" w:rsidR="00810ED1" w:rsidRPr="0025625D" w:rsidRDefault="00810ED1" w:rsidP="00810ED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D1BA3" w14:textId="77777777" w:rsidR="00810ED1" w:rsidRPr="0025625D" w:rsidRDefault="00810ED1" w:rsidP="00810ED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6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76B" w:rsidRPr="00676BFE" w14:paraId="3DCF451E" w14:textId="77777777" w:rsidTr="009F7C4F">
        <w:tc>
          <w:tcPr>
            <w:tcW w:w="4050" w:type="dxa"/>
            <w:shd w:val="clear" w:color="auto" w:fill="auto"/>
          </w:tcPr>
          <w:p w14:paraId="609D9FD8" w14:textId="77777777" w:rsidR="00D5576B" w:rsidRPr="00676BFE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A09FEFB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87B10A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F758B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6D3615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C07C47" w14:textId="77777777" w:rsidR="00D5576B" w:rsidRPr="00676BFE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6C6F90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008A87" w14:textId="77777777" w:rsidR="00D5576B" w:rsidRPr="00676BFE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576B" w:rsidRPr="00C6798F" w14:paraId="593A135B" w14:textId="77777777" w:rsidTr="009F7C4F">
        <w:tc>
          <w:tcPr>
            <w:tcW w:w="4050" w:type="dxa"/>
            <w:shd w:val="clear" w:color="auto" w:fill="auto"/>
          </w:tcPr>
          <w:p w14:paraId="539B7533" w14:textId="77777777" w:rsidR="00D5576B" w:rsidRPr="00676BFE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DEC158C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03648A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34E350" w14:textId="77777777" w:rsidR="00D5576B" w:rsidRPr="00676BFE" w:rsidRDefault="00D5576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016475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77A1AB" w14:textId="77777777" w:rsidR="00D5576B" w:rsidRPr="00676BFE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81C356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2F8625" w14:textId="77777777" w:rsidR="00D5576B" w:rsidRPr="00676BFE" w:rsidRDefault="00D5576B" w:rsidP="00D5576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5576B" w:rsidRPr="00C6798F" w14:paraId="79468E36" w14:textId="77777777" w:rsidTr="009F7C4F">
        <w:tc>
          <w:tcPr>
            <w:tcW w:w="4050" w:type="dxa"/>
            <w:shd w:val="clear" w:color="auto" w:fill="auto"/>
          </w:tcPr>
          <w:p w14:paraId="240562B3" w14:textId="77777777" w:rsidR="00D5576B" w:rsidRPr="00C6798F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7DA8424B" w14:textId="0E90DCF1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3B042C36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20DBED" w14:textId="3B79DFB3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9A1D170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EC9452" w14:textId="122DA4E2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202F771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B61E0" w14:textId="11D72F5B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D5576B" w:rsidRPr="00C6798F" w14:paraId="2C3DA37D" w14:textId="77777777" w:rsidTr="009F7C4F">
        <w:tc>
          <w:tcPr>
            <w:tcW w:w="4050" w:type="dxa"/>
            <w:shd w:val="clear" w:color="auto" w:fill="auto"/>
          </w:tcPr>
          <w:p w14:paraId="22CAA488" w14:textId="77777777" w:rsidR="00D5576B" w:rsidRPr="00C6798F" w:rsidRDefault="00D5576B" w:rsidP="00D5576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shd w:val="clear" w:color="auto" w:fill="auto"/>
          </w:tcPr>
          <w:p w14:paraId="5316B312" w14:textId="371340BC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E0A630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44173" w14:textId="31391B06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45FB397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798763" w14:textId="491E29C1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4BD183" w14:textId="77777777" w:rsidR="00D5576B" w:rsidRPr="0025625D" w:rsidRDefault="00D5576B" w:rsidP="00D5576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B13B52" w14:textId="417D1DF1" w:rsidR="00D5576B" w:rsidRPr="0025625D" w:rsidRDefault="00FF198B" w:rsidP="00D5576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53B5BF10" w14:textId="77777777" w:rsidR="005D62A1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10"/>
          <w:szCs w:val="10"/>
          <w:vertAlign w:val="superscript"/>
        </w:rPr>
      </w:pPr>
    </w:p>
    <w:p w14:paraId="7E6F9BAE" w14:textId="17B807B4" w:rsidR="002E5E39" w:rsidRDefault="00FF198B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FF198B">
        <w:rPr>
          <w:rFonts w:ascii="Angsana New" w:hAnsi="Angsana New"/>
          <w:sz w:val="36"/>
          <w:szCs w:val="36"/>
          <w:vertAlign w:val="superscript"/>
        </w:rPr>
        <w:t>1</w:t>
      </w:r>
      <w:r w:rsidR="002E5E39" w:rsidRPr="000E0185">
        <w:rPr>
          <w:rFonts w:ascii="Angsana New" w:hAnsi="Angsana New"/>
          <w:sz w:val="36"/>
          <w:szCs w:val="36"/>
          <w:vertAlign w:val="superscript"/>
        </w:rPr>
        <w:tab/>
      </w:r>
      <w:r w:rsidR="002E5E39" w:rsidRPr="000E0185">
        <w:rPr>
          <w:rFonts w:ascii="Angsana New" w:hAnsi="Angsana New"/>
          <w:sz w:val="30"/>
          <w:szCs w:val="30"/>
          <w:cs/>
        </w:rPr>
        <w:t>ส่วนใหญ่ประกอบด้วยการ</w:t>
      </w:r>
      <w:r w:rsidR="002E5E39" w:rsidRPr="00EE0671">
        <w:rPr>
          <w:rFonts w:ascii="Angsana New" w:hAnsi="Angsana New"/>
          <w:sz w:val="30"/>
          <w:szCs w:val="30"/>
          <w:cs/>
        </w:rPr>
        <w:t>ซื้อน้ำมันพืชที่บริษัทย่อยแห่งหนึ่งซื้อจากกิจการอื่นที่เกี่ยวข้องกันแห่งหนึ่ง</w:t>
      </w:r>
      <w:r w:rsidR="002E5E39" w:rsidRPr="00EE0671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2E5E39" w:rsidRPr="00E6003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Pr="00FF198B">
        <w:rPr>
          <w:rFonts w:ascii="Angsana New" w:hAnsi="Angsana New"/>
          <w:sz w:val="30"/>
          <w:szCs w:val="30"/>
        </w:rPr>
        <w:t>31</w:t>
      </w:r>
      <w:r w:rsidR="002E5E39" w:rsidRPr="00E60032">
        <w:rPr>
          <w:rFonts w:ascii="Angsana New" w:hAnsi="Angsana New"/>
          <w:sz w:val="30"/>
          <w:szCs w:val="30"/>
        </w:rPr>
        <w:t xml:space="preserve"> </w:t>
      </w:r>
      <w:r w:rsidR="002A0E18">
        <w:rPr>
          <w:rFonts w:ascii="Angsana New" w:hAnsi="Angsana New" w:hint="cs"/>
          <w:sz w:val="30"/>
          <w:szCs w:val="30"/>
          <w:cs/>
        </w:rPr>
        <w:t>มีนาคม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 </w:t>
      </w:r>
      <w:r w:rsidRPr="00FF198B">
        <w:rPr>
          <w:rFonts w:ascii="Angsana New" w:hAnsi="Angsana New"/>
          <w:sz w:val="30"/>
          <w:szCs w:val="30"/>
        </w:rPr>
        <w:t>25</w:t>
      </w:r>
      <w:r w:rsidRPr="00FF198B">
        <w:rPr>
          <w:rFonts w:ascii="Angsana New" w:hAnsi="Angsana New" w:hint="cs"/>
          <w:sz w:val="30"/>
          <w:szCs w:val="30"/>
        </w:rPr>
        <w:t>6</w:t>
      </w:r>
      <w:r w:rsidRPr="00FF198B">
        <w:rPr>
          <w:rFonts w:ascii="Angsana New" w:hAnsi="Angsana New"/>
          <w:sz w:val="30"/>
          <w:szCs w:val="30"/>
        </w:rPr>
        <w:t>3</w:t>
      </w:r>
      <w:r w:rsidR="002E5E39" w:rsidRPr="00E60032">
        <w:rPr>
          <w:rFonts w:ascii="Angsana New" w:hAnsi="Angsana New"/>
          <w:sz w:val="30"/>
          <w:szCs w:val="30"/>
        </w:rPr>
        <w:t xml:space="preserve"> 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และ </w:t>
      </w:r>
      <w:r w:rsidRPr="00FF198B">
        <w:rPr>
          <w:rFonts w:ascii="Angsana New" w:hAnsi="Angsana New"/>
          <w:sz w:val="30"/>
          <w:szCs w:val="30"/>
        </w:rPr>
        <w:t>2562</w:t>
      </w:r>
      <w:r w:rsidR="002E5E39" w:rsidRPr="00E60032">
        <w:rPr>
          <w:rFonts w:ascii="Angsana New" w:hAnsi="Angsana New" w:hint="cs"/>
          <w:sz w:val="30"/>
          <w:szCs w:val="30"/>
          <w:cs/>
        </w:rPr>
        <w:t xml:space="preserve"> 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จำนวน </w:t>
      </w:r>
      <w:r w:rsidRPr="00FF198B">
        <w:rPr>
          <w:rFonts w:ascii="Angsana New" w:hAnsi="Angsana New"/>
          <w:sz w:val="30"/>
          <w:szCs w:val="30"/>
        </w:rPr>
        <w:t>484</w:t>
      </w:r>
      <w:r w:rsidR="002E5E39" w:rsidRPr="00E60032">
        <w:rPr>
          <w:rFonts w:ascii="Angsana New" w:hAnsi="Angsana New"/>
          <w:sz w:val="30"/>
          <w:szCs w:val="30"/>
        </w:rPr>
        <w:t xml:space="preserve"> </w:t>
      </w:r>
      <w:r w:rsidR="002E5E39"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E5E39" w:rsidRPr="00E60032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FF198B">
        <w:rPr>
          <w:rFonts w:ascii="Angsana New" w:hAnsi="Angsana New"/>
          <w:spacing w:val="-2"/>
          <w:sz w:val="30"/>
          <w:szCs w:val="30"/>
        </w:rPr>
        <w:t>289</w:t>
      </w:r>
      <w:r w:rsidR="00E60032"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="002E5E39"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E5E39" w:rsidRPr="00E60032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E5E39" w:rsidRPr="00E60032">
        <w:rPr>
          <w:rFonts w:ascii="Angsana New" w:hAnsi="Angsana New"/>
          <w:sz w:val="30"/>
          <w:szCs w:val="30"/>
        </w:rPr>
        <w:t xml:space="preserve"> </w:t>
      </w:r>
      <w:r w:rsidR="002E5E39" w:rsidRPr="00E60032">
        <w:rPr>
          <w:rFonts w:ascii="Angsana New" w:hAnsi="Angsana New" w:hint="cs"/>
          <w:sz w:val="30"/>
          <w:szCs w:val="30"/>
          <w:cs/>
        </w:rPr>
        <w:t>โดย</w:t>
      </w:r>
      <w:r w:rsidR="002E5E39" w:rsidRPr="000E0185">
        <w:rPr>
          <w:rFonts w:ascii="Angsana New" w:hAnsi="Angsana New"/>
          <w:sz w:val="30"/>
          <w:szCs w:val="30"/>
          <w:cs/>
        </w:rPr>
        <w:t>ใช้นโยบายการกำหนดราคาตามราคาซื้อที่ตกลงกันสำหรับตัวแทนจำหน่าย ซึ่งรับภาระค่าใช้จ่ายในการกระจายสินค้าจากส่วนกลาง</w:t>
      </w:r>
    </w:p>
    <w:p w14:paraId="1AB45E5F" w14:textId="77777777" w:rsidR="00B75693" w:rsidRPr="00810ED1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18D9A6B9" w14:textId="77777777" w:rsidR="009F7C4F" w:rsidRDefault="009F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95153E" w14:textId="1D115194" w:rsidR="004F6633" w:rsidRPr="002A0E18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</w:rPr>
        <w:t>31</w:t>
      </w:r>
      <w:r w:rsidR="00BD2975"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43A8" w:rsidRPr="002A0E1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</w:rPr>
        <w:t>2563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198B" w:rsidRPr="00FF198B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198B" w:rsidRPr="00FF198B">
        <w:rPr>
          <w:rFonts w:asciiTheme="majorBidi" w:hAnsiTheme="majorBidi" w:cstheme="majorBidi"/>
          <w:sz w:val="30"/>
          <w:szCs w:val="30"/>
        </w:rPr>
        <w:t>2562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D8527E" w:rsidRDefault="00B543A8" w:rsidP="00B543A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2A0E18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3917BE8F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F8B4ABF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27BA4B16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01F3162C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26CFC6CC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3651B192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43A8" w:rsidRPr="002A0E18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B543A8" w:rsidRPr="002A0E18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332DBCEA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DC6B68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4D79465A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2674F64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724899DB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6BE984D0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3EC506E3" w:rsidR="00B543A8" w:rsidRPr="002A0E18" w:rsidRDefault="00FF198B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B543A8" w:rsidRPr="002A0E18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B543A8" w:rsidRPr="002A0E18" w:rsidRDefault="00B543A8" w:rsidP="00B543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2A0E18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77777777" w:rsidR="00B543A8" w:rsidRPr="002A0E18" w:rsidRDefault="008C354E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B543A8" w:rsidRPr="002A0E18" w:rsidRDefault="00B543A8" w:rsidP="00B543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10BF9D39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6DDC0F91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B543A8" w:rsidRPr="002A0E18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0B5DBFFF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36" w:type="dxa"/>
          </w:tcPr>
          <w:p w14:paraId="6823CCC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1D1A83B9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3" w:type="dxa"/>
          </w:tcPr>
          <w:p w14:paraId="2D00EC09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681C98B5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2" w:type="dxa"/>
          </w:tcPr>
          <w:p w14:paraId="2156A724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60F34118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B543A8" w:rsidRPr="002A0E18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15A398B3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1CF98E8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04F8964C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3" w:type="dxa"/>
          </w:tcPr>
          <w:p w14:paraId="41AEAA82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29D995F5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D3A228D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2EB9D2CF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43A8" w:rsidRPr="002A0E18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72CB27B7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0FA3CD53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3A8D3B11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3" w:type="dxa"/>
          </w:tcPr>
          <w:p w14:paraId="59114B47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2B902FE9" w:rsidR="00B543A8" w:rsidRPr="002A0E18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2" w:type="dxa"/>
          </w:tcPr>
          <w:p w14:paraId="18EED05A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4AA1536F" w:rsidR="00B543A8" w:rsidRPr="002A0E18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B543A8" w:rsidRPr="00EB7902" w14:paraId="2E16ACA8" w14:textId="77777777" w:rsidTr="00E001CD">
        <w:trPr>
          <w:cantSplit/>
        </w:trPr>
        <w:tc>
          <w:tcPr>
            <w:tcW w:w="4050" w:type="dxa"/>
            <w:gridSpan w:val="2"/>
          </w:tcPr>
          <w:p w14:paraId="1367BA86" w14:textId="77777777" w:rsidR="001B037C" w:rsidRPr="00EB7902" w:rsidRDefault="00B543A8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B037C"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0D6B5477" w14:textId="7FF58DB1" w:rsidR="00B543A8" w:rsidRPr="00EB7902" w:rsidRDefault="001B037C" w:rsidP="001B037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940C08" w14:textId="77777777" w:rsidR="00B543A8" w:rsidRDefault="00B543A8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E6E96" w14:textId="48C35AF1" w:rsidR="001B037C" w:rsidRPr="00EB7902" w:rsidRDefault="008C354E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77F114F" w14:textId="77777777" w:rsidR="001B037C" w:rsidRPr="00EB7902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7EF26" w14:textId="3EE22FD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7E99488" w14:textId="77777777" w:rsidR="00B543A8" w:rsidRPr="00EB7902" w:rsidRDefault="00B543A8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FEF2" w14:textId="57012801" w:rsidR="001B037C" w:rsidRPr="00EB7902" w:rsidRDefault="008C354E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C0D0C7" w14:textId="77777777" w:rsidR="001B037C" w:rsidRPr="00EB7902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62F05" w14:textId="5F9440AE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43A8" w:rsidRPr="00EB7902" w14:paraId="76EC62B4" w14:textId="77777777" w:rsidTr="00E001CD">
        <w:trPr>
          <w:cantSplit/>
        </w:trPr>
        <w:tc>
          <w:tcPr>
            <w:tcW w:w="4050" w:type="dxa"/>
            <w:gridSpan w:val="2"/>
          </w:tcPr>
          <w:p w14:paraId="36EA7AB4" w14:textId="77777777" w:rsidR="00B543A8" w:rsidRPr="00EB7902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24C7" w14:textId="2E0DBAC5" w:rsidR="00B543A8" w:rsidRPr="00EB7902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21F9DAE2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94EDBDC" w14:textId="589CF048" w:rsidR="00B543A8" w:rsidRPr="00EB790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3" w:type="dxa"/>
          </w:tcPr>
          <w:p w14:paraId="31552C8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B9A64A7" w14:textId="180CCD57" w:rsidR="00B543A8" w:rsidRPr="00EB7902" w:rsidRDefault="00FF198B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2" w:type="dxa"/>
          </w:tcPr>
          <w:p w14:paraId="5D142F30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A631A14" w14:textId="5065FFFD" w:rsidR="00B543A8" w:rsidRPr="00EB790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</w:tbl>
    <w:p w14:paraId="659393BE" w14:textId="77777777" w:rsidR="001B037C" w:rsidRPr="000C4BB0" w:rsidRDefault="001B037C" w:rsidP="009F7C4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61630315" w14:textId="77777777" w:rsidTr="00E001CD">
        <w:trPr>
          <w:cantSplit/>
        </w:trPr>
        <w:tc>
          <w:tcPr>
            <w:tcW w:w="4050" w:type="dxa"/>
            <w:gridSpan w:val="2"/>
          </w:tcPr>
          <w:p w14:paraId="603F4889" w14:textId="77777777" w:rsidR="00B543A8" w:rsidRPr="002A0E18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6CE91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AF70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23AFA91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2A0E18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128481A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0C4BB0" w14:paraId="17753FFA" w14:textId="77777777" w:rsidTr="00E001CD">
        <w:trPr>
          <w:cantSplit/>
        </w:trPr>
        <w:tc>
          <w:tcPr>
            <w:tcW w:w="4050" w:type="dxa"/>
            <w:gridSpan w:val="2"/>
          </w:tcPr>
          <w:p w14:paraId="2E7A1D36" w14:textId="77777777" w:rsidR="00B543A8" w:rsidRPr="000C4BB0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BF7FA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6DD99E3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</w:tcPr>
          <w:p w14:paraId="3E6667C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0C4BB0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1CAC4239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2A0E18" w14:paraId="58C4C4E6" w14:textId="77777777" w:rsidTr="00E001CD">
        <w:trPr>
          <w:tblHeader/>
        </w:trPr>
        <w:tc>
          <w:tcPr>
            <w:tcW w:w="2963" w:type="dxa"/>
          </w:tcPr>
          <w:p w14:paraId="0824274D" w14:textId="2EBFCB13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046167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3919A19B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32A0AACA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A0E18" w14:paraId="404721F8" w14:textId="77777777" w:rsidTr="00E001CD">
        <w:trPr>
          <w:tblHeader/>
        </w:trPr>
        <w:tc>
          <w:tcPr>
            <w:tcW w:w="2963" w:type="dxa"/>
          </w:tcPr>
          <w:p w14:paraId="0FC28A44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3F1CF5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6BD11" w14:textId="3FCDB84A" w:rsidR="00081213" w:rsidRPr="002A0E18" w:rsidRDefault="00FF198B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21D01BC1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7C58824" w14:textId="4096415D" w:rsidR="00081213" w:rsidRPr="002A0E18" w:rsidRDefault="00FF198B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BF1E926" w14:textId="10C89882" w:rsidR="00081213" w:rsidRPr="002A0E18" w:rsidRDefault="00FF198B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2" w:type="dxa"/>
          </w:tcPr>
          <w:p w14:paraId="1A8A31B2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2A147AA" w14:textId="69E55EC0" w:rsidR="00081213" w:rsidRPr="002A0E18" w:rsidRDefault="00FF198B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2A0E18" w14:paraId="7FA74458" w14:textId="77777777" w:rsidTr="00E001CD">
        <w:trPr>
          <w:tblHeader/>
        </w:trPr>
        <w:tc>
          <w:tcPr>
            <w:tcW w:w="2963" w:type="dxa"/>
          </w:tcPr>
          <w:p w14:paraId="03EEFF70" w14:textId="72EB1278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87" w:type="dxa"/>
          </w:tcPr>
          <w:p w14:paraId="02CA251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FD75B7" w14:textId="0E75EE73" w:rsidR="00FA7999" w:rsidRPr="002A0E18" w:rsidRDefault="00FF198B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999B437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8A37E70" w14:textId="65704CC1" w:rsidR="00FA7999" w:rsidRPr="002A0E18" w:rsidRDefault="00FF198B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33369470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FE94901" w14:textId="724D4C7C" w:rsidR="00FA7999" w:rsidRPr="002A0E18" w:rsidRDefault="00FF198B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3A28DAB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E21BEF3" w14:textId="2829E534" w:rsidR="00FA7999" w:rsidRPr="002A0E18" w:rsidRDefault="00FF198B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A7999" w:rsidRPr="002A0E18" w14:paraId="0721DE73" w14:textId="77777777" w:rsidTr="00E001CD">
        <w:trPr>
          <w:tblHeader/>
        </w:trPr>
        <w:tc>
          <w:tcPr>
            <w:tcW w:w="4050" w:type="dxa"/>
            <w:gridSpan w:val="2"/>
          </w:tcPr>
          <w:p w14:paraId="4EF5DC87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1A0AEC" w14:textId="77777777" w:rsidR="00FA7999" w:rsidRPr="002A0E18" w:rsidRDefault="00FA7999" w:rsidP="00FA79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2A0E18" w14:paraId="2034C45B" w14:textId="77777777" w:rsidTr="00E001CD">
        <w:trPr>
          <w:cantSplit/>
        </w:trPr>
        <w:tc>
          <w:tcPr>
            <w:tcW w:w="4050" w:type="dxa"/>
            <w:gridSpan w:val="2"/>
          </w:tcPr>
          <w:p w14:paraId="395F85AB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97CB30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AB0A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437C3B3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6A5B5303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8C81A4" w14:textId="35DE8EA9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45564B77" w14:textId="77777777" w:rsidR="00FA7999" w:rsidRPr="002A0E18" w:rsidRDefault="00FA7999" w:rsidP="00FA79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99FABC" w14:textId="75D6AA22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A7999" w:rsidRPr="002A0E18" w14:paraId="7C56D3C1" w14:textId="77777777" w:rsidTr="00E001CD">
        <w:trPr>
          <w:cantSplit/>
        </w:trPr>
        <w:tc>
          <w:tcPr>
            <w:tcW w:w="4050" w:type="dxa"/>
            <w:gridSpan w:val="2"/>
          </w:tcPr>
          <w:p w14:paraId="235DAA88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5B63E438" w14:textId="2FB420C8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223716C1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670BEDC" w14:textId="51A8F780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3" w:type="dxa"/>
          </w:tcPr>
          <w:p w14:paraId="1E56C21C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616AE4" w14:textId="20A8B4B2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2" w:type="dxa"/>
          </w:tcPr>
          <w:p w14:paraId="114E6195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7023FD0" w14:textId="5C844BAE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FA7999" w:rsidRPr="002A0E18" w14:paraId="10C4ED75" w14:textId="77777777" w:rsidTr="00E001CD">
        <w:trPr>
          <w:cantSplit/>
        </w:trPr>
        <w:tc>
          <w:tcPr>
            <w:tcW w:w="4050" w:type="dxa"/>
            <w:gridSpan w:val="2"/>
          </w:tcPr>
          <w:p w14:paraId="2A069CB9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71BFA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B93D8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7B5478" w14:textId="0716D10B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46437F1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3C2E2C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683D2E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A3EA822" w14:textId="6A1E31FA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7999" w:rsidRPr="002A0E18" w14:paraId="4BD38DF0" w14:textId="77777777" w:rsidTr="00E001CD">
        <w:trPr>
          <w:cantSplit/>
        </w:trPr>
        <w:tc>
          <w:tcPr>
            <w:tcW w:w="4050" w:type="dxa"/>
            <w:gridSpan w:val="2"/>
          </w:tcPr>
          <w:p w14:paraId="6DD65175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FD8EF" w14:textId="5163436F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5F322429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1A222D8" w14:textId="758C1FC3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3" w:type="dxa"/>
          </w:tcPr>
          <w:p w14:paraId="641F8C29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950FCFA" w14:textId="667C6A53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2" w:type="dxa"/>
          </w:tcPr>
          <w:p w14:paraId="2305D4D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1C41E84" w14:textId="2C390A67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FA7999" w:rsidRPr="002A0E18" w14:paraId="18AF13AD" w14:textId="77777777" w:rsidTr="009F7C4F">
        <w:trPr>
          <w:cantSplit/>
        </w:trPr>
        <w:tc>
          <w:tcPr>
            <w:tcW w:w="4050" w:type="dxa"/>
            <w:gridSpan w:val="2"/>
          </w:tcPr>
          <w:p w14:paraId="0542DE6F" w14:textId="77777777" w:rsidR="00FA7999" w:rsidRPr="00EB790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DF8FDD1" w14:textId="53805DE8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2DF54C" w14:textId="1D945A3B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A0DD4B0" w14:textId="4F6E7F9F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EECC7BD" w14:textId="6E9DFFD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0FDEE63" w14:textId="1B3F1A68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A7999" w:rsidRPr="002A0E18" w14:paraId="22D765B3" w14:textId="77777777" w:rsidTr="00E001CD">
        <w:trPr>
          <w:cantSplit/>
        </w:trPr>
        <w:tc>
          <w:tcPr>
            <w:tcW w:w="4050" w:type="dxa"/>
            <w:gridSpan w:val="2"/>
          </w:tcPr>
          <w:p w14:paraId="0F9280CF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7AA5C145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C8178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07BA071C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669E145C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4685A7F0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B9B3E38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007FF35F" w:rsidR="00FA7999" w:rsidRPr="002A0E18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412F49F0" w14:textId="00933C77" w:rsidR="00BD2975" w:rsidRDefault="00BD2975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2B836066" w14:textId="6A15E140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646F426E" w14:textId="1B5466F5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0FFE7530" w14:textId="2FE25E0C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1A3EC143" w14:textId="7488E514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p w14:paraId="42C923E1" w14:textId="77777777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1060"/>
        <w:gridCol w:w="1080"/>
        <w:gridCol w:w="236"/>
        <w:gridCol w:w="1120"/>
        <w:gridCol w:w="273"/>
        <w:gridCol w:w="1044"/>
        <w:gridCol w:w="272"/>
        <w:gridCol w:w="1105"/>
      </w:tblGrid>
      <w:tr w:rsidR="000C4BB0" w:rsidRPr="00E216F2" w14:paraId="3CB1629B" w14:textId="77777777" w:rsidTr="000C4BB0">
        <w:trPr>
          <w:cantSplit/>
          <w:tblHeader/>
        </w:trPr>
        <w:tc>
          <w:tcPr>
            <w:tcW w:w="2990" w:type="dxa"/>
          </w:tcPr>
          <w:p w14:paraId="703FFF33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2E37B1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21B7E5C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3CB48F8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8BB18BF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BB0" w:rsidRPr="000425CB" w14:paraId="6E8E7732" w14:textId="77777777" w:rsidTr="000C4BB0">
        <w:trPr>
          <w:cantSplit/>
        </w:trPr>
        <w:tc>
          <w:tcPr>
            <w:tcW w:w="4050" w:type="dxa"/>
            <w:gridSpan w:val="2"/>
          </w:tcPr>
          <w:p w14:paraId="7C209AAA" w14:textId="77777777" w:rsidR="000C4BB0" w:rsidRPr="00E216F2" w:rsidRDefault="000C4BB0" w:rsidP="000C4B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A5B1B" w14:textId="61554FD5" w:rsidR="000C4BB0" w:rsidRPr="000425CB" w:rsidRDefault="00FF198B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8E5CB4A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2B49D5D" w14:textId="78520919" w:rsidR="000C4BB0" w:rsidRPr="000425CB" w:rsidRDefault="00FF198B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14:paraId="2605DD91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A11C2EA" w14:textId="2C0B3C7A" w:rsidR="000C4BB0" w:rsidRPr="000425CB" w:rsidRDefault="00FF198B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</w:tcPr>
          <w:p w14:paraId="266F708A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C3D1655" w14:textId="34AF990E" w:rsidR="000C4BB0" w:rsidRPr="000425CB" w:rsidRDefault="00FF198B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0C4BB0" w14:paraId="035A734F" w14:textId="77777777" w:rsidTr="000C4BB0">
        <w:trPr>
          <w:cantSplit/>
        </w:trPr>
        <w:tc>
          <w:tcPr>
            <w:tcW w:w="4050" w:type="dxa"/>
            <w:gridSpan w:val="2"/>
          </w:tcPr>
          <w:p w14:paraId="6A7F9B78" w14:textId="77777777" w:rsidR="000C4BB0" w:rsidRPr="00E216F2" w:rsidRDefault="000C4BB0" w:rsidP="000C4B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7C306C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4BB0" w14:paraId="4B82373B" w14:textId="77777777" w:rsidTr="000C4BB0">
        <w:trPr>
          <w:cantSplit/>
        </w:trPr>
        <w:tc>
          <w:tcPr>
            <w:tcW w:w="4050" w:type="dxa"/>
            <w:gridSpan w:val="2"/>
          </w:tcPr>
          <w:p w14:paraId="40064988" w14:textId="500824A6" w:rsidR="000C4BB0" w:rsidRPr="00EB7902" w:rsidRDefault="000C4BB0" w:rsidP="000C4BB0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4C3FCA36" w14:textId="32B6662D" w:rsidR="000C4BB0" w:rsidRPr="007B7CB7" w:rsidRDefault="000C4BB0" w:rsidP="000C4BB0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B26EB0" w:rsidRPr="00C0003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080" w:type="dxa"/>
          </w:tcPr>
          <w:p w14:paraId="463D515C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704CC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2FDFCD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97F36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C81F5E4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C2D2F0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233A58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4BB0" w:rsidRPr="0024779D" w14:paraId="4DE90C8C" w14:textId="77777777" w:rsidTr="000C4BB0">
        <w:trPr>
          <w:cantSplit/>
        </w:trPr>
        <w:tc>
          <w:tcPr>
            <w:tcW w:w="4050" w:type="dxa"/>
            <w:gridSpan w:val="2"/>
          </w:tcPr>
          <w:p w14:paraId="5D8DB69C" w14:textId="6132FAF4" w:rsidR="000C4BB0" w:rsidRPr="00C0003D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00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C000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A37942" w14:textId="13AC800A" w:rsidR="000C4BB0" w:rsidRDefault="00FF198B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A6F92BF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55D84F2" w14:textId="59E6D1E2" w:rsidR="000C4BB0" w:rsidRDefault="00FF198B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FC236C4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68BBEAE5" w14:textId="59531248" w:rsidR="000C4BB0" w:rsidRDefault="00FF198B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0C2F5066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E2C208A" w14:textId="5902C6DE" w:rsidR="000C4BB0" w:rsidRDefault="00FF198B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76B33353" w14:textId="53C4DF74" w:rsidR="000C4BB0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E216F2" w14:paraId="776DC1AE" w14:textId="77777777" w:rsidTr="00EA1582">
        <w:trPr>
          <w:cantSplit/>
        </w:trPr>
        <w:tc>
          <w:tcPr>
            <w:tcW w:w="4050" w:type="dxa"/>
          </w:tcPr>
          <w:p w14:paraId="4E3461A4" w14:textId="1CD9849B" w:rsidR="00081213" w:rsidRPr="00E216F2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92A82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4A606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1F12A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E216F2" w14:paraId="77E3AFDB" w14:textId="77777777" w:rsidTr="00EA1582">
        <w:trPr>
          <w:cantSplit/>
        </w:trPr>
        <w:tc>
          <w:tcPr>
            <w:tcW w:w="4050" w:type="dxa"/>
          </w:tcPr>
          <w:p w14:paraId="48AC1FEE" w14:textId="77777777" w:rsidR="00081213" w:rsidRPr="00E216F2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51C0B6" w14:textId="4B196FD9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15AB206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6C7AF4" w14:textId="44DFEC66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FB5B656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20D6F6" w14:textId="1A85889B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3BE36D6A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E95161" w14:textId="31181E7B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E216F2" w14:paraId="2138D444" w14:textId="77777777" w:rsidTr="00EA1582">
        <w:trPr>
          <w:cantSplit/>
        </w:trPr>
        <w:tc>
          <w:tcPr>
            <w:tcW w:w="4050" w:type="dxa"/>
          </w:tcPr>
          <w:p w14:paraId="74DE588B" w14:textId="036A566D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</w:tcPr>
          <w:p w14:paraId="10F7D398" w14:textId="4791A525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7D34E1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625A3A" w14:textId="0129003A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2C4FA3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AF8280F" w14:textId="4B523328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D25AD6E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7B109B" w14:textId="1BCEB153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FA7999" w:rsidRPr="00E216F2" w14:paraId="06A6F55C" w14:textId="77777777" w:rsidTr="00EA1582">
        <w:trPr>
          <w:cantSplit/>
        </w:trPr>
        <w:tc>
          <w:tcPr>
            <w:tcW w:w="4050" w:type="dxa"/>
          </w:tcPr>
          <w:p w14:paraId="1C33F2E5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FFA0BE4" w14:textId="77777777" w:rsidR="00FA7999" w:rsidRPr="00E216F2" w:rsidRDefault="00FA7999" w:rsidP="00FA79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E216F2" w14:paraId="5274185E" w14:textId="77777777" w:rsidTr="00EA1582">
        <w:trPr>
          <w:cantSplit/>
        </w:trPr>
        <w:tc>
          <w:tcPr>
            <w:tcW w:w="4050" w:type="dxa"/>
          </w:tcPr>
          <w:p w14:paraId="4E1F817E" w14:textId="77777777" w:rsidR="00FA7999" w:rsidRPr="00816232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B7AC05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F0F37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076AD4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9A0330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78F671" w14:textId="002DE0DE" w:rsidR="00FA7999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7933B1F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4FE795" w14:textId="6D8F911A" w:rsidR="00FA7999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4AD7B4CD" w14:textId="77777777" w:rsidR="001B1180" w:rsidRPr="000C4BB0" w:rsidRDefault="001B1180">
      <w:pPr>
        <w:rPr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224839" w14:paraId="7E0A7170" w14:textId="77777777" w:rsidTr="00EA1582">
        <w:trPr>
          <w:cantSplit/>
        </w:trPr>
        <w:tc>
          <w:tcPr>
            <w:tcW w:w="4050" w:type="dxa"/>
          </w:tcPr>
          <w:p w14:paraId="1406B98D" w14:textId="27727D76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10902CE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55437A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24839" w14:paraId="0BA5AC8C" w14:textId="77777777" w:rsidTr="00EA1582">
        <w:trPr>
          <w:cantSplit/>
        </w:trPr>
        <w:tc>
          <w:tcPr>
            <w:tcW w:w="4050" w:type="dxa"/>
          </w:tcPr>
          <w:p w14:paraId="71AED8E2" w14:textId="77777777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35867" w14:textId="7CBDC6E7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70233C75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D35AEE" w14:textId="5431054D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30C4A8" w14:textId="16A8CF98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09F51FC0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CFBD81" w14:textId="1705DD07" w:rsidR="00081213" w:rsidRDefault="00FF198B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224839" w14:paraId="427035E2" w14:textId="77777777" w:rsidTr="00EA1582">
        <w:trPr>
          <w:cantSplit/>
        </w:trPr>
        <w:tc>
          <w:tcPr>
            <w:tcW w:w="4050" w:type="dxa"/>
          </w:tcPr>
          <w:p w14:paraId="6DD9308D" w14:textId="5DF3D10B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40288C2E" w14:textId="2E098428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E969D65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11FFB" w14:textId="6551E5C9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8D4B66D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675010" w14:textId="3AE6185A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D772ED5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4C83FB" w14:textId="6008CFC5" w:rsidR="00FA7999" w:rsidRPr="00E216F2" w:rsidRDefault="00FF198B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FA7999" w:rsidRPr="00224839" w14:paraId="4D21477B" w14:textId="77777777" w:rsidTr="00EA1582">
        <w:trPr>
          <w:cantSplit/>
        </w:trPr>
        <w:tc>
          <w:tcPr>
            <w:tcW w:w="4050" w:type="dxa"/>
          </w:tcPr>
          <w:p w14:paraId="65D00920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8FAEB49" w14:textId="77777777" w:rsidR="00FA7999" w:rsidRPr="00224839" w:rsidRDefault="00FA7999" w:rsidP="00FA79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224839" w14:paraId="37562F03" w14:textId="77777777" w:rsidTr="00EA1582">
        <w:trPr>
          <w:cantSplit/>
        </w:trPr>
        <w:tc>
          <w:tcPr>
            <w:tcW w:w="4050" w:type="dxa"/>
          </w:tcPr>
          <w:p w14:paraId="10C00C2F" w14:textId="77777777" w:rsidR="00FA7999" w:rsidRPr="000736F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A01A07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FA7999" w:rsidRPr="00224839" w:rsidRDefault="00FA7999" w:rsidP="00FA799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699958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FA7999" w:rsidRPr="00224839" w:rsidRDefault="00FA7999" w:rsidP="00FA799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72D33B" w14:textId="53CFE04A" w:rsidR="00FA7999" w:rsidRPr="00C3350A" w:rsidRDefault="00FF198B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2D1E4132" w14:textId="77777777" w:rsidR="00FA7999" w:rsidRPr="00C3350A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B7EEEF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05662C8" w14:textId="77777777" w:rsidR="00724D10" w:rsidRDefault="00724D10" w:rsidP="00724D10">
      <w:pPr>
        <w:spacing w:line="240" w:lineRule="auto"/>
        <w:rPr>
          <w:sz w:val="2"/>
          <w:szCs w:val="2"/>
        </w:rPr>
      </w:pPr>
    </w:p>
    <w:p w14:paraId="0D183A39" w14:textId="77777777" w:rsidR="009863EF" w:rsidRPr="000C4BB0" w:rsidRDefault="009863EF" w:rsidP="00724D10">
      <w:pPr>
        <w:spacing w:line="240" w:lineRule="auto"/>
        <w:rPr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80"/>
        <w:gridCol w:w="236"/>
        <w:gridCol w:w="950"/>
        <w:gridCol w:w="236"/>
        <w:gridCol w:w="968"/>
        <w:gridCol w:w="236"/>
        <w:gridCol w:w="804"/>
        <w:gridCol w:w="236"/>
        <w:gridCol w:w="790"/>
        <w:gridCol w:w="236"/>
        <w:gridCol w:w="988"/>
      </w:tblGrid>
      <w:tr w:rsidR="00456044" w:rsidRPr="00EA1582" w14:paraId="43E2AFDB" w14:textId="77777777" w:rsidTr="004C161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1F35557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6" w:type="dxa"/>
            <w:gridSpan w:val="3"/>
            <w:vAlign w:val="bottom"/>
          </w:tcPr>
          <w:p w14:paraId="6F1D9743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40C912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  <w:vAlign w:val="bottom"/>
          </w:tcPr>
          <w:p w14:paraId="196E9F51" w14:textId="77777777" w:rsidR="00456044" w:rsidRPr="00EA1582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1614" w:rsidRPr="00EA1582" w14:paraId="4CCD1370" w14:textId="77777777" w:rsidTr="004C161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A813EB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7B4F2035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938086" w14:textId="20DC6222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6B6647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3E39875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00916F3" w14:textId="38FC5014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54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7C251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4AB50D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48ECAC" w14:textId="7E088FED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7AC4E8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184DC59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A3352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23B3BE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76479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5A44B0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AE05FEE" w14:textId="27874C1E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543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C1614" w:rsidRPr="00EA1582" w14:paraId="7A73586C" w14:textId="77777777" w:rsidTr="004C161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26F91B1" w14:textId="77777777" w:rsidR="00B543A8" w:rsidRPr="00EA1582" w:rsidRDefault="00E001CD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5434465"/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1"/>
          </w:p>
        </w:tc>
        <w:tc>
          <w:tcPr>
            <w:tcW w:w="980" w:type="dxa"/>
            <w:vAlign w:val="bottom"/>
          </w:tcPr>
          <w:p w14:paraId="3D35239E" w14:textId="21323996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3AA449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4B926935" w14:textId="5E83AF3A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ADB040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4F3637FD" w14:textId="22F3C6DF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E0ECEA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491A020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5CBC29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74F52013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ADC777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6DF9566" w14:textId="7986D675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B543A8" w:rsidRPr="00EA1582" w14:paraId="31F4C005" w14:textId="77777777" w:rsidTr="004C1614">
        <w:trPr>
          <w:tblHeader/>
        </w:trPr>
        <w:tc>
          <w:tcPr>
            <w:tcW w:w="2520" w:type="dxa"/>
          </w:tcPr>
          <w:p w14:paraId="3614168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6" w:type="dxa"/>
            <w:gridSpan w:val="3"/>
          </w:tcPr>
          <w:p w14:paraId="3BB022A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2E986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</w:tcPr>
          <w:p w14:paraId="69991CD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1614" w:rsidRPr="00EA1582" w14:paraId="28CDE507" w14:textId="77777777" w:rsidTr="004C1614">
        <w:tc>
          <w:tcPr>
            <w:tcW w:w="2520" w:type="dxa"/>
          </w:tcPr>
          <w:p w14:paraId="15775E1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1F60EC13" w14:textId="21F35FBF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64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646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4D615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79BB7D9" w14:textId="5649BAC5" w:rsidR="00B543A8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E8BB9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A72C104" w14:textId="7062C03D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F6392D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A051A85" w14:textId="066BD708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30D7470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DCD4C09" w14:textId="77777777" w:rsidR="00B543A8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EAC35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</w:tcPr>
          <w:p w14:paraId="6454EB25" w14:textId="0B431E9F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4C1614" w:rsidRPr="00EA1582" w14:paraId="21350C0C" w14:textId="77777777" w:rsidTr="004C1614">
        <w:tc>
          <w:tcPr>
            <w:tcW w:w="2520" w:type="dxa"/>
          </w:tcPr>
          <w:p w14:paraId="7DD7F74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613793A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2739C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</w:tcPr>
          <w:p w14:paraId="77DFE97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958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1D25741" w14:textId="1DC15866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D6A3D5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3FBF2B1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3C81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7480454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E27E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67DBFD5" w14:textId="29D8F35C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</w:tr>
      <w:tr w:rsidR="004C1614" w:rsidRPr="00EA1582" w14:paraId="5C69CA78" w14:textId="77777777" w:rsidTr="004C1614">
        <w:tc>
          <w:tcPr>
            <w:tcW w:w="2520" w:type="dxa"/>
          </w:tcPr>
          <w:p w14:paraId="0B1BEEA5" w14:textId="77777777" w:rsidR="00C95FF7" w:rsidRDefault="00B543A8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95FF7"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</w:t>
            </w:r>
          </w:p>
          <w:p w14:paraId="499EF1F4" w14:textId="120A34BA" w:rsidR="00C95FF7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71B4F873" w14:textId="77777777" w:rsidR="00B543A8" w:rsidRPr="00EA1582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80" w:type="dxa"/>
          </w:tcPr>
          <w:p w14:paraId="46AC59AD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90C1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9521B8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630C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8BB1BDD" w14:textId="77777777" w:rsidR="00B543A8" w:rsidRDefault="00B543A8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8BCA3" w14:textId="77777777" w:rsidR="00C95FF7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7A68" w14:textId="3A410EB2" w:rsidR="00C95FF7" w:rsidRPr="00EA1582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399C4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652E42D6" w14:textId="77777777" w:rsidR="00B543A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F82A" w14:textId="77777777" w:rsidR="00C95FF7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B36B9" w14:textId="77777777" w:rsidR="00C95FF7" w:rsidRPr="00EA1582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F64B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728D1DF" w14:textId="77777777" w:rsidR="00B543A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0833BA" w14:textId="77777777" w:rsidR="00C95FF7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526A2" w14:textId="77777777" w:rsidR="00C95FF7" w:rsidRPr="00EA1582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7FA4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26A59ED" w14:textId="77777777" w:rsidR="00B543A8" w:rsidRDefault="00B543A8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8BFE5" w14:textId="77777777" w:rsidR="00C95FF7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6BC7C" w14:textId="547E3974" w:rsidR="00C95FF7" w:rsidRPr="00EA1582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614" w:rsidRPr="00EA1582" w14:paraId="305DDBFA" w14:textId="77777777" w:rsidTr="004C1614">
        <w:tc>
          <w:tcPr>
            <w:tcW w:w="2520" w:type="dxa"/>
          </w:tcPr>
          <w:p w14:paraId="61894D4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6B67C93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FCE1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</w:tcPr>
          <w:p w14:paraId="18B2840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0C0F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D768556" w14:textId="5310FF72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6E61F63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554F0F6D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FA91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54D748D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2971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E3AC9D5" w14:textId="005BFC25" w:rsidR="00B543A8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1BCCD95E" w14:textId="77777777" w:rsidR="00D471FC" w:rsidRPr="00C95FF7" w:rsidRDefault="00D471F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3"/>
        <w:gridCol w:w="236"/>
        <w:gridCol w:w="931"/>
        <w:gridCol w:w="236"/>
        <w:gridCol w:w="990"/>
        <w:gridCol w:w="236"/>
        <w:gridCol w:w="668"/>
        <w:gridCol w:w="236"/>
        <w:gridCol w:w="664"/>
        <w:gridCol w:w="236"/>
        <w:gridCol w:w="664"/>
        <w:gridCol w:w="236"/>
        <w:gridCol w:w="874"/>
      </w:tblGrid>
      <w:tr w:rsidR="00875863" w:rsidRPr="00EA1582" w14:paraId="3A972C52" w14:textId="77777777" w:rsidTr="00875863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CBBB2E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7CC2EB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F2A50D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04" w:type="dxa"/>
            <w:gridSpan w:val="9"/>
          </w:tcPr>
          <w:p w14:paraId="356D3BAD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863" w:rsidRPr="00EA1582" w14:paraId="1174F2F6" w14:textId="77777777" w:rsidTr="00875863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48C22C6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1F1EEFB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DF9EB2" w14:textId="283CCAEC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D7CA43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A773DA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847EA1" w14:textId="5065E854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8758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34FAB1A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07DC18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68042" w14:textId="2D157A50" w:rsidR="00875863" w:rsidRPr="00EA1582" w:rsidRDefault="00FF198B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423358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45C83AF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D8A791C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3454F22D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DB7B5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418A8E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3908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569BC41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BE594F" w14:textId="65B4E7F5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8758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875863" w:rsidRPr="00EA1582" w14:paraId="461F4473" w14:textId="77777777" w:rsidTr="00875863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E9970E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  <w:vAlign w:val="bottom"/>
          </w:tcPr>
          <w:p w14:paraId="6F8C3357" w14:textId="59BF9CC3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09A7502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087B6D9" w14:textId="0A2EC596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17E9D0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5B6C5E" w14:textId="2E6CBD50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B58FC8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1FDDCC7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AF90AC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5F204F0F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585E49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C9E5AA8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520899B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2EFD4A7C" w14:textId="6021FB41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75863" w:rsidRPr="00EA1582" w14:paraId="72BB28AF" w14:textId="77777777" w:rsidTr="00875863">
        <w:trPr>
          <w:tblHeader/>
        </w:trPr>
        <w:tc>
          <w:tcPr>
            <w:tcW w:w="2430" w:type="dxa"/>
          </w:tcPr>
          <w:p w14:paraId="3891BB9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49D6FC4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98266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04" w:type="dxa"/>
            <w:gridSpan w:val="9"/>
          </w:tcPr>
          <w:p w14:paraId="030505C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863" w:rsidRPr="00EA1582" w14:paraId="4180C632" w14:textId="77777777" w:rsidTr="00875863">
        <w:tc>
          <w:tcPr>
            <w:tcW w:w="2430" w:type="dxa"/>
          </w:tcPr>
          <w:p w14:paraId="1114C4C7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64CDD2CB" w14:textId="6A986DC8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1CA10B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05B0108" w14:textId="6398E671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43682C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B0038C6" w14:textId="5FE6E6A7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028EE724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3F45F013" w14:textId="3301C067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917D1E2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1DBB8CC" w14:textId="13C409E0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4D40F5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7FC1981E" w14:textId="53199A09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F5C20A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</w:tcPr>
          <w:p w14:paraId="2F21DF50" w14:textId="0BE6D3C2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875863" w:rsidRPr="00EA1582" w14:paraId="3102A570" w14:textId="77777777" w:rsidTr="00875863">
        <w:tc>
          <w:tcPr>
            <w:tcW w:w="2430" w:type="dxa"/>
          </w:tcPr>
          <w:p w14:paraId="0440469B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3" w:type="dxa"/>
          </w:tcPr>
          <w:p w14:paraId="30E16500" w14:textId="23CB3587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EC8FC9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B54E33D" w14:textId="09997F22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29E9778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9259742" w14:textId="256B2B03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52288F73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791422C3" w14:textId="002B8CF2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8699F0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0ACC52D9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30D52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372EF5C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57DD4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</w:tcPr>
          <w:p w14:paraId="79C90CF2" w14:textId="78B8CE9A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875863" w:rsidRPr="00EA1582" w14:paraId="0FABA437" w14:textId="77777777" w:rsidTr="00875863">
        <w:tc>
          <w:tcPr>
            <w:tcW w:w="2430" w:type="dxa"/>
          </w:tcPr>
          <w:p w14:paraId="4D91878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63098868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DE5C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71D974C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275E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0DC07" w14:textId="77380C01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5315E79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0A6246A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E24E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261990E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89435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38BA882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5096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74726E3" w14:textId="44D0FC7B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875863" w:rsidRPr="00EA1582" w14:paraId="23D76000" w14:textId="77777777" w:rsidTr="00875863">
        <w:tc>
          <w:tcPr>
            <w:tcW w:w="2430" w:type="dxa"/>
          </w:tcPr>
          <w:p w14:paraId="46C78BFA" w14:textId="77777777" w:rsidR="00875863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</w:t>
            </w:r>
          </w:p>
          <w:p w14:paraId="7051BFEC" w14:textId="703EAB20" w:rsidR="00875863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0B3CB33A" w14:textId="77777777" w:rsidR="00875863" w:rsidRPr="00EA1582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93" w:type="dxa"/>
          </w:tcPr>
          <w:p w14:paraId="32B48087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38752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F5B2B2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946E1D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50FF51" w14:textId="77777777" w:rsidR="00875863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F836B" w14:textId="77777777" w:rsidR="00875863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742A" w14:textId="55A08D78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12565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0987DED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D9D3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A0584D9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65D5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54F68FC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72E6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2BBC137" w14:textId="77777777" w:rsidR="00875863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043BC" w14:textId="77777777" w:rsidR="00875863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3343A" w14:textId="7DB4F9E6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5863" w:rsidRPr="00EA1582" w14:paraId="1810F4D4" w14:textId="77777777" w:rsidTr="00875863">
        <w:tc>
          <w:tcPr>
            <w:tcW w:w="2430" w:type="dxa"/>
          </w:tcPr>
          <w:p w14:paraId="188AAC0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</w:tcPr>
          <w:p w14:paraId="1AF7569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115C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136E2F7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0BC55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5CE43" w14:textId="4C55D194" w:rsidR="00875863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3226C1D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13E67B32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0E1D8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7EB4C32D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09FE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4DF2C21F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066F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3619D519" w14:textId="1E26B2FB" w:rsidR="00875863" w:rsidRPr="00EA1582" w:rsidRDefault="00FF198B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FF198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2F2305F9" w14:textId="77777777" w:rsidR="00C95FF7" w:rsidRDefault="00C95F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20"/>
        <w:gridCol w:w="273"/>
        <w:gridCol w:w="1044"/>
        <w:gridCol w:w="272"/>
        <w:gridCol w:w="1105"/>
      </w:tblGrid>
      <w:tr w:rsidR="00D8527E" w:rsidRPr="00E216F2" w14:paraId="3147AD63" w14:textId="77777777" w:rsidTr="00B26EB0">
        <w:trPr>
          <w:cantSplit/>
          <w:tblHeader/>
        </w:trPr>
        <w:tc>
          <w:tcPr>
            <w:tcW w:w="4140" w:type="dxa"/>
          </w:tcPr>
          <w:p w14:paraId="12FB0AD2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3"/>
          </w:tcPr>
          <w:p w14:paraId="43DACCA4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BE98BD1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A59B68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27E" w:rsidRPr="000425CB" w14:paraId="3593D235" w14:textId="77777777" w:rsidTr="00B26EB0">
        <w:trPr>
          <w:cantSplit/>
        </w:trPr>
        <w:tc>
          <w:tcPr>
            <w:tcW w:w="4140" w:type="dxa"/>
          </w:tcPr>
          <w:p w14:paraId="25D3892E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4277DD" w14:textId="0D1C3114" w:rsidR="00D8527E" w:rsidRPr="000425CB" w:rsidRDefault="00FF198B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3FD1E11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507768A3" w14:textId="70B1F582" w:rsidR="00D8527E" w:rsidRPr="000425CB" w:rsidRDefault="00FF198B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0FF615CD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6EAF121E" w14:textId="7033C03A" w:rsidR="00D8527E" w:rsidRPr="000425CB" w:rsidRDefault="00FF198B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D56EF06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B1CA933" w14:textId="34927F5B" w:rsidR="00D8527E" w:rsidRPr="000425CB" w:rsidRDefault="00FF198B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D8527E" w14:paraId="46E85E01" w14:textId="77777777" w:rsidTr="00B26EB0">
        <w:trPr>
          <w:cantSplit/>
        </w:trPr>
        <w:tc>
          <w:tcPr>
            <w:tcW w:w="4140" w:type="dxa"/>
          </w:tcPr>
          <w:p w14:paraId="02F41C71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F3BEB7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27E" w14:paraId="0EE5D972" w14:textId="77777777" w:rsidTr="00B26EB0">
        <w:trPr>
          <w:cantSplit/>
        </w:trPr>
        <w:tc>
          <w:tcPr>
            <w:tcW w:w="4140" w:type="dxa"/>
          </w:tcPr>
          <w:p w14:paraId="5B6B2FF1" w14:textId="0E7B54B5" w:rsidR="00D8527E" w:rsidRPr="00EB7902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3A1B19C0" w14:textId="3CC07BDE" w:rsidR="00D8527E" w:rsidRPr="007B7CB7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5FF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B26EB0" w:rsidRPr="00C0003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080" w:type="dxa"/>
          </w:tcPr>
          <w:p w14:paraId="3CB7B57D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A54F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AC91E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E27D0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71E4775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C3756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97D16F0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30F6" w:rsidRPr="0024779D" w14:paraId="266747EA" w14:textId="77777777" w:rsidTr="00B26EB0">
        <w:trPr>
          <w:cantSplit/>
        </w:trPr>
        <w:tc>
          <w:tcPr>
            <w:tcW w:w="4140" w:type="dxa"/>
          </w:tcPr>
          <w:p w14:paraId="22D39F3E" w14:textId="533EE152" w:rsidR="006A30F6" w:rsidRPr="00C0003D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00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C000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90C32C" w14:textId="6F8754F9" w:rsidR="006A30F6" w:rsidRDefault="00FF198B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B9C4AEB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5F314B3" w14:textId="6BD421CF" w:rsidR="006A30F6" w:rsidRDefault="00FF198B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396E16A2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4F670524" w14:textId="19C052A9" w:rsidR="006A30F6" w:rsidRDefault="00FF198B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E3D0A13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6B84621" w14:textId="6616AE82" w:rsidR="006A30F6" w:rsidRDefault="00FF198B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33EB35F" w14:textId="77777777" w:rsidR="00D8527E" w:rsidRDefault="00D8527E">
      <w:pPr>
        <w:rPr>
          <w:rFonts w:asciiTheme="majorBidi" w:hAnsiTheme="majorBidi" w:cstheme="majorBidi"/>
          <w:sz w:val="28"/>
          <w:szCs w:val="28"/>
          <w:cs/>
        </w:rPr>
      </w:pPr>
    </w:p>
    <w:p w14:paraId="77743BC5" w14:textId="77777777" w:rsidR="009C5211" w:rsidRDefault="009C5211" w:rsidP="009C5211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4C1614" w:rsidRDefault="009C5211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974"/>
        <w:gridCol w:w="233"/>
        <w:gridCol w:w="918"/>
        <w:gridCol w:w="235"/>
        <w:gridCol w:w="1019"/>
        <w:gridCol w:w="234"/>
        <w:gridCol w:w="713"/>
        <w:gridCol w:w="234"/>
        <w:gridCol w:w="712"/>
        <w:gridCol w:w="235"/>
        <w:gridCol w:w="693"/>
        <w:gridCol w:w="234"/>
        <w:gridCol w:w="970"/>
      </w:tblGrid>
      <w:tr w:rsidR="009F4A35" w:rsidRPr="00723710" w14:paraId="58ADC4BE" w14:textId="77777777" w:rsidTr="00582581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57CFA25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69550AF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9450AFD" w14:textId="77777777" w:rsidR="009F4A35" w:rsidRPr="00DA395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58C35557" w14:textId="77777777" w:rsidR="009F4A35" w:rsidRPr="00D471F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A35" w:rsidRPr="00723710" w14:paraId="7DA9BA41" w14:textId="77777777" w:rsidTr="00582581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1D619A92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44739BF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548A2274" w:rsidR="009F4A35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1FEEB40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2B93962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2E80ED33" w:rsidR="009F4A35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9F4A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670F437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4F9B8F9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7CD937D7" w:rsidR="009F4A35" w:rsidRPr="00EA1582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062A5DE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43821961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1146F0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vAlign w:val="bottom"/>
          </w:tcPr>
          <w:p w14:paraId="37F39896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318BE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2D02B5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71B014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120C800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1E2B2D61" w:rsidR="009F4A35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9F4A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F4A35" w:rsidRPr="00723710" w14:paraId="72D55F31" w14:textId="77777777" w:rsidTr="00582581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35B4B9E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9" w:type="dxa"/>
            <w:vAlign w:val="bottom"/>
          </w:tcPr>
          <w:p w14:paraId="1070DDEB" w14:textId="7D3EDB7E" w:rsidR="009F4A35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54FE3B0A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382BD117" w14:textId="55B1677F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4012CC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C1EDA4E" w14:textId="4B766502" w:rsidR="009F4A35" w:rsidRPr="00EA1582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6A9B549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379C67E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4B77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vAlign w:val="bottom"/>
          </w:tcPr>
          <w:p w14:paraId="182B3DD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DEFA47D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7D862B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5" w:type="dxa"/>
            <w:vAlign w:val="bottom"/>
          </w:tcPr>
          <w:p w14:paraId="1F36EA6F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18CC5B40" w14:textId="687ACBAB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9F4A35" w:rsidRPr="00723710" w14:paraId="27EC6C77" w14:textId="77777777" w:rsidTr="00582581">
        <w:trPr>
          <w:tblHeader/>
        </w:trPr>
        <w:tc>
          <w:tcPr>
            <w:tcW w:w="2070" w:type="dxa"/>
          </w:tcPr>
          <w:p w14:paraId="7EB1DCCC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8708403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F850AFB" w14:textId="77777777" w:rsidR="009F4A35" w:rsidRPr="00DC2C5E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0E031940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A284650" w14:textId="77777777" w:rsidTr="00582581">
        <w:tc>
          <w:tcPr>
            <w:tcW w:w="2070" w:type="dxa"/>
          </w:tcPr>
          <w:p w14:paraId="3409DE42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14:paraId="79A05953" w14:textId="796335C0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4A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178FACB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7DE1506D" w14:textId="40ECFB11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4A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D75A0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BA5EF9A" w14:textId="29455012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5" w:type="dxa"/>
          </w:tcPr>
          <w:p w14:paraId="17E5A2B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</w:tcPr>
          <w:p w14:paraId="5FA1048D" w14:textId="021EE5C0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3F387189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73686637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636D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0123DC1" w14:textId="6AFBE536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36D7EDA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</w:tcPr>
          <w:p w14:paraId="14C5FA84" w14:textId="5D030E46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461E32EB" w14:textId="77777777" w:rsidR="009863EF" w:rsidRDefault="009863EF">
      <w:pPr>
        <w:rPr>
          <w:rFonts w:asciiTheme="majorBidi" w:hAnsiTheme="majorBidi" w:cstheme="majorBidi"/>
          <w:sz w:val="28"/>
          <w:szCs w:val="28"/>
        </w:rPr>
      </w:pPr>
    </w:p>
    <w:p w14:paraId="0F9442A2" w14:textId="3C450952" w:rsidR="009C5211" w:rsidRPr="009C5211" w:rsidRDefault="009C5211" w:rsidP="00322D7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="00FF198B" w:rsidRPr="00FF198B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บริษัทได้ทำสัญญาเงินให้กู้ยืมระยะยาวกับบริษัทย่อยแห่งหนึ่ง จำนวนเงิน </w:t>
      </w:r>
      <w:r w:rsidR="00FF198B" w:rsidRPr="00FF198B">
        <w:rPr>
          <w:rFonts w:ascii="Angsana New" w:hAnsi="Angsana New"/>
          <w:sz w:val="30"/>
          <w:szCs w:val="30"/>
        </w:rPr>
        <w:t>36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22D7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มีระยะเวลา </w:t>
      </w:r>
      <w:r w:rsidR="00FF198B" w:rsidRPr="00FF198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198B" w:rsidRPr="00FF198B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โดยมีกำหนดชำระ</w:t>
      </w:r>
      <w:r w:rsidR="005715FD">
        <w:rPr>
          <w:rFonts w:ascii="Angsana New" w:hAnsi="Angsana New" w:hint="cs"/>
          <w:sz w:val="30"/>
          <w:szCs w:val="30"/>
          <w:cs/>
        </w:rPr>
        <w:t xml:space="preserve">ดอกเบี้ยทุก </w:t>
      </w:r>
      <w:r w:rsidR="00FF198B" w:rsidRPr="00FF198B">
        <w:rPr>
          <w:rFonts w:ascii="Angsana New" w:hAnsi="Angsana New"/>
          <w:sz w:val="30"/>
          <w:szCs w:val="30"/>
        </w:rPr>
        <w:t>6</w:t>
      </w:r>
      <w:r w:rsidR="005715FD">
        <w:rPr>
          <w:rFonts w:ascii="Angsana New" w:hAnsi="Angsana New"/>
          <w:sz w:val="30"/>
          <w:szCs w:val="30"/>
        </w:rPr>
        <w:t xml:space="preserve"> </w:t>
      </w:r>
      <w:r w:rsidR="005715FD">
        <w:rPr>
          <w:rFonts w:ascii="Angsana New" w:hAnsi="Angsana New" w:hint="cs"/>
          <w:sz w:val="30"/>
          <w:szCs w:val="30"/>
          <w:cs/>
        </w:rPr>
        <w:t>เดือน และกำหนดชำระคืนเงินต้นเป็นรายปี</w:t>
      </w:r>
    </w:p>
    <w:tbl>
      <w:tblPr>
        <w:tblW w:w="920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14:paraId="057CFFD0" w14:textId="77777777" w:rsidTr="004C1614">
        <w:trPr>
          <w:cantSplit/>
        </w:trPr>
        <w:tc>
          <w:tcPr>
            <w:tcW w:w="4068" w:type="dxa"/>
          </w:tcPr>
          <w:p w14:paraId="6172DB72" w14:textId="77777777"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721EE10B" w14:textId="77777777" w:rsidTr="004C1614">
        <w:trPr>
          <w:cantSplit/>
        </w:trPr>
        <w:tc>
          <w:tcPr>
            <w:tcW w:w="4068" w:type="dxa"/>
          </w:tcPr>
          <w:p w14:paraId="276E9239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5E558BF6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479611C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4FB4CBC6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4C3E75F9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FF9FC96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326B7A9F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43A8" w:rsidRPr="00335262" w14:paraId="10720890" w14:textId="77777777" w:rsidTr="004C1614">
        <w:trPr>
          <w:cantSplit/>
        </w:trPr>
        <w:tc>
          <w:tcPr>
            <w:tcW w:w="4068" w:type="dxa"/>
          </w:tcPr>
          <w:p w14:paraId="25AC4A40" w14:textId="77777777" w:rsidR="00B543A8" w:rsidRDefault="004C1614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082" w:type="dxa"/>
          </w:tcPr>
          <w:p w14:paraId="5DA9386A" w14:textId="3450936C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E61911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007A3D8E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B4ADD" w14:textId="77777777" w:rsidR="00B543A8" w:rsidRPr="00B612BF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20900F50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FBAAF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3AAD33B4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543A8" w:rsidRPr="00E216F2" w14:paraId="0C9BB0FF" w14:textId="77777777" w:rsidTr="004C1614">
        <w:trPr>
          <w:cantSplit/>
        </w:trPr>
        <w:tc>
          <w:tcPr>
            <w:tcW w:w="4068" w:type="dxa"/>
          </w:tcPr>
          <w:p w14:paraId="01BF2E12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E216F2" w14:paraId="01E60914" w14:textId="77777777" w:rsidTr="004C1614">
        <w:trPr>
          <w:cantSplit/>
        </w:trPr>
        <w:tc>
          <w:tcPr>
            <w:tcW w:w="4068" w:type="dxa"/>
          </w:tcPr>
          <w:p w14:paraId="4BE1DCE2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77777777" w:rsidR="00B543A8" w:rsidRPr="00802B69" w:rsidRDefault="008C354E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D82C0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2BEDA138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D29AADE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571A9568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B543A8" w14:paraId="6FD43BB6" w14:textId="77777777" w:rsidTr="004C1614">
        <w:trPr>
          <w:cantSplit/>
        </w:trPr>
        <w:tc>
          <w:tcPr>
            <w:tcW w:w="4068" w:type="dxa"/>
          </w:tcPr>
          <w:p w14:paraId="70F6EAA0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14:paraId="4B93FC54" w14:textId="5C1F4229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7440B32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6B807984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14DFC5A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582AE3F4" w:rsidR="00B543A8" w:rsidRPr="005913EA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AA4850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15A1345D" w:rsidR="00B543A8" w:rsidRPr="005913EA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B543A8" w:rsidRPr="00695A40" w14:paraId="0565D2C6" w14:textId="77777777" w:rsidTr="004C1614">
        <w:trPr>
          <w:cantSplit/>
          <w:trHeight w:val="389"/>
        </w:trPr>
        <w:tc>
          <w:tcPr>
            <w:tcW w:w="4068" w:type="dxa"/>
          </w:tcPr>
          <w:p w14:paraId="3C03B4A5" w14:textId="77777777" w:rsidR="00B543A8" w:rsidRPr="00A45DD6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62B29A32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33557AF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629C586C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6B86227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77777777" w:rsidR="00B543A8" w:rsidRPr="00802B69" w:rsidRDefault="008C354E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C81E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43A8" w:rsidRPr="00E216F2" w14:paraId="52F7CDDD" w14:textId="77777777" w:rsidTr="004C1614">
        <w:trPr>
          <w:cantSplit/>
          <w:trHeight w:val="389"/>
        </w:trPr>
        <w:tc>
          <w:tcPr>
            <w:tcW w:w="4068" w:type="dxa"/>
          </w:tcPr>
          <w:p w14:paraId="2E53A85C" w14:textId="77777777" w:rsidR="00B543A8" w:rsidRPr="00E216F2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207A00DF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5E548D0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2644A8CA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FFEAD7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280ED583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38B711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285F76C4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</w:p>
        </w:tc>
      </w:tr>
    </w:tbl>
    <w:p w14:paraId="07A1752D" w14:textId="77777777" w:rsidR="00D35021" w:rsidRPr="00FA7999" w:rsidRDefault="00D35021">
      <w:pPr>
        <w:rPr>
          <w:rFonts w:ascii="Angsana New" w:hAnsi="Angsana New"/>
          <w:sz w:val="24"/>
          <w:szCs w:val="24"/>
        </w:rPr>
      </w:pPr>
    </w:p>
    <w:p w14:paraId="577BE42C" w14:textId="77777777"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1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2"/>
        <w:gridCol w:w="270"/>
        <w:gridCol w:w="1081"/>
        <w:gridCol w:w="270"/>
        <w:gridCol w:w="1083"/>
        <w:gridCol w:w="270"/>
        <w:gridCol w:w="1080"/>
      </w:tblGrid>
      <w:tr w:rsidR="008A4FCA" w:rsidRPr="00E216F2" w14:paraId="1FFBDA0D" w14:textId="77777777" w:rsidTr="00FA7999">
        <w:trPr>
          <w:cantSplit/>
          <w:tblHeader/>
        </w:trPr>
        <w:tc>
          <w:tcPr>
            <w:tcW w:w="6510" w:type="dxa"/>
            <w:gridSpan w:val="4"/>
          </w:tcPr>
          <w:p w14:paraId="46ED4945" w14:textId="77777777"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14:paraId="44D825EA" w14:textId="77777777" w:rsidTr="004C1614">
        <w:trPr>
          <w:cantSplit/>
          <w:tblHeader/>
        </w:trPr>
        <w:tc>
          <w:tcPr>
            <w:tcW w:w="4077" w:type="dxa"/>
          </w:tcPr>
          <w:p w14:paraId="1BE8E7F0" w14:textId="77777777"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14:paraId="5116930A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3D0F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14:paraId="1544172E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14:paraId="7C3E729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BE35AB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61D808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14:paraId="5618F813" w14:textId="77777777" w:rsidTr="004C1614">
        <w:trPr>
          <w:cantSplit/>
          <w:tblHeader/>
        </w:trPr>
        <w:tc>
          <w:tcPr>
            <w:tcW w:w="4077" w:type="dxa"/>
          </w:tcPr>
          <w:p w14:paraId="33336A4F" w14:textId="77777777"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6822C8B" w14:textId="77777777"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38DED058" w14:textId="77777777" w:rsidTr="004C1614">
        <w:trPr>
          <w:cantSplit/>
          <w:tblHeader/>
        </w:trPr>
        <w:tc>
          <w:tcPr>
            <w:tcW w:w="4077" w:type="dxa"/>
          </w:tcPr>
          <w:p w14:paraId="16F1C9D8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4D92E3F" w14:textId="740D2A18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AD00B5E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50DEE2" w14:textId="0EC6F375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3DC4A3BD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E732F2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5F40D829" w:rsidR="00B543A8" w:rsidRPr="00335262" w:rsidRDefault="00FF198B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43A8" w:rsidRPr="00335262" w14:paraId="237A898C" w14:textId="77777777" w:rsidTr="004C1614">
        <w:trPr>
          <w:cantSplit/>
          <w:tblHeader/>
        </w:trPr>
        <w:tc>
          <w:tcPr>
            <w:tcW w:w="4077" w:type="dxa"/>
          </w:tcPr>
          <w:p w14:paraId="56EB8DBE" w14:textId="77777777" w:rsidR="00B543A8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5A9A0B2" w14:textId="328D16C8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868B00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F8F83FF" w14:textId="1862CF5F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C7B75C" w14:textId="77777777" w:rsidR="00B543A8" w:rsidRPr="00B612BF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005B0D5E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94AE5A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1E62019B" w:rsidR="00B543A8" w:rsidRPr="00B612BF" w:rsidRDefault="00FF198B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543A8" w:rsidRPr="00E216F2" w14:paraId="1BE3ED1A" w14:textId="77777777" w:rsidTr="004C1614">
        <w:trPr>
          <w:cantSplit/>
          <w:tblHeader/>
        </w:trPr>
        <w:tc>
          <w:tcPr>
            <w:tcW w:w="4077" w:type="dxa"/>
          </w:tcPr>
          <w:p w14:paraId="2EFB8C36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033ED0FB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232A5D" w14:paraId="251D5582" w14:textId="77777777" w:rsidTr="004C1614">
        <w:trPr>
          <w:cantSplit/>
        </w:trPr>
        <w:tc>
          <w:tcPr>
            <w:tcW w:w="4077" w:type="dxa"/>
          </w:tcPr>
          <w:p w14:paraId="120BAF9B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655C776B" w14:textId="77777777" w:rsidR="00B543A8" w:rsidRPr="00802B69" w:rsidRDefault="008C354E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1F5B5B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660D0859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421FC8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43B9544D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543A8" w:rsidRPr="00232A5D" w14:paraId="5609ED3D" w14:textId="77777777" w:rsidTr="004C1614">
        <w:trPr>
          <w:cantSplit/>
          <w:trHeight w:val="389"/>
        </w:trPr>
        <w:tc>
          <w:tcPr>
            <w:tcW w:w="4077" w:type="dxa"/>
          </w:tcPr>
          <w:p w14:paraId="7166261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6D0B764" w14:textId="248E2E4C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8729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0B6B1" w14:textId="057923A8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77777777" w:rsidR="00B543A8" w:rsidRPr="00802B69" w:rsidRDefault="008C354E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A6695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43A8" w:rsidRPr="00E216F2" w14:paraId="5E84B0AC" w14:textId="77777777" w:rsidTr="004C1614">
        <w:trPr>
          <w:cantSplit/>
          <w:trHeight w:val="389"/>
        </w:trPr>
        <w:tc>
          <w:tcPr>
            <w:tcW w:w="4077" w:type="dxa"/>
          </w:tcPr>
          <w:p w14:paraId="55DF1EC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703B5AB4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93A08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7DD8B5E5" w:rsidR="00B543A8" w:rsidRPr="00802B69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0E447CE0" w:rsidR="00B543A8" w:rsidRPr="005913EA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4D116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3BC8592D" w:rsidR="00B543A8" w:rsidRPr="005913EA" w:rsidRDefault="00FF198B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75760842" w14:textId="5E0483AA" w:rsidR="00463773" w:rsidRPr="00FA7999" w:rsidRDefault="0046377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3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985"/>
        <w:gridCol w:w="240"/>
        <w:gridCol w:w="954"/>
        <w:gridCol w:w="236"/>
        <w:gridCol w:w="967"/>
        <w:gridCol w:w="236"/>
        <w:gridCol w:w="811"/>
        <w:gridCol w:w="236"/>
        <w:gridCol w:w="844"/>
        <w:gridCol w:w="236"/>
        <w:gridCol w:w="970"/>
      </w:tblGrid>
      <w:tr w:rsidR="00FA7999" w:rsidRPr="00723710" w14:paraId="03EE9DC7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6C3B2C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3"/>
            <w:vAlign w:val="bottom"/>
          </w:tcPr>
          <w:p w14:paraId="4CAD7319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5256FF5" w14:textId="77777777" w:rsidR="00FA7999" w:rsidRPr="00DA395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  <w:vAlign w:val="bottom"/>
          </w:tcPr>
          <w:p w14:paraId="7844D6BA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999" w:rsidRPr="00723710" w14:paraId="2B55047F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42786A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2B667B35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459B654F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6AFD74B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2E3187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5995F3C0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A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7089A78A" w14:textId="77777777" w:rsidR="00FA7999" w:rsidRPr="00E73BC9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6BED40C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01B0E17E" w:rsidR="00FA7999" w:rsidRPr="00D471FC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9196334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DFFB18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4AA0F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0E3FE1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B5894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B5F7FD1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6FDBE537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A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A7999" w:rsidRPr="00723710" w14:paraId="5CCD6FFE" w14:textId="77777777" w:rsidTr="005555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79A494F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5" w:type="dxa"/>
            <w:vAlign w:val="bottom"/>
          </w:tcPr>
          <w:p w14:paraId="74FB5F58" w14:textId="1B1E381A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14:paraId="6A85B8B7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70C272A" w14:textId="4CA213D3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8473234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7E5DB45A" w14:textId="1328C46A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BDCDB20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2CF5356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6BCD5B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5EE42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462B75B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A20F113" w14:textId="15CCBEAB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FA7999" w:rsidRPr="00723710" w14:paraId="3B34A705" w14:textId="77777777" w:rsidTr="0055559D">
        <w:trPr>
          <w:tblHeader/>
        </w:trPr>
        <w:tc>
          <w:tcPr>
            <w:tcW w:w="2718" w:type="dxa"/>
          </w:tcPr>
          <w:p w14:paraId="504E5A7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9" w:type="dxa"/>
            <w:gridSpan w:val="3"/>
          </w:tcPr>
          <w:p w14:paraId="68F22082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D616C9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</w:tcPr>
          <w:p w14:paraId="4F34E4A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723710" w14:paraId="34AB7724" w14:textId="77777777" w:rsidTr="0055559D">
        <w:trPr>
          <w:trHeight w:val="74"/>
        </w:trPr>
        <w:tc>
          <w:tcPr>
            <w:tcW w:w="2718" w:type="dxa"/>
          </w:tcPr>
          <w:p w14:paraId="6DF8482D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5" w:type="dxa"/>
          </w:tcPr>
          <w:p w14:paraId="68F5CC9F" w14:textId="40A52050" w:rsidR="00FA7999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</w:t>
            </w:r>
            <w:r w:rsidR="00FA799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A7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38B7EDB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3276C49" w14:textId="2A0372D6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A71E817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1EE17D59" w14:textId="43BCB389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B92724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C3721C7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79F2A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742003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0F6F3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D294E3D" w14:textId="797AFD80" w:rsidR="00FA7999" w:rsidRPr="002D05C0" w:rsidRDefault="00FF198B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E3BEFC4" w14:textId="69D2BAFE" w:rsidR="00FA7999" w:rsidRDefault="00FA7999">
      <w:pPr>
        <w:rPr>
          <w:rFonts w:asciiTheme="majorBidi" w:hAnsiTheme="majorBidi" w:cstheme="majorBidi"/>
          <w:sz w:val="24"/>
          <w:szCs w:val="24"/>
        </w:rPr>
      </w:pPr>
    </w:p>
    <w:p w14:paraId="563C66F3" w14:textId="77777777" w:rsidR="000C4BB0" w:rsidRDefault="000C4BB0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เงินกู้ยืมระยะสั้นจากบุคคลหรือกิจการที่เกี่ยวข้องกันดังกล่าวมีกำหนดชำระคืนเมื่อทวงถาม</w:t>
      </w:r>
    </w:p>
    <w:p w14:paraId="545C8481" w14:textId="7C5427B8" w:rsidR="000C4BB0" w:rsidRDefault="000C4BB0">
      <w:pPr>
        <w:rPr>
          <w:rFonts w:asciiTheme="majorBidi" w:hAnsiTheme="majorBidi" w:cstheme="majorBidi"/>
          <w:sz w:val="24"/>
          <w:szCs w:val="24"/>
        </w:rPr>
      </w:pPr>
    </w:p>
    <w:p w14:paraId="4384BC66" w14:textId="77777777" w:rsidR="000C4BB0" w:rsidRPr="00FA7999" w:rsidRDefault="000C4BB0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7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989"/>
        <w:gridCol w:w="234"/>
        <w:gridCol w:w="937"/>
        <w:gridCol w:w="236"/>
        <w:gridCol w:w="1036"/>
        <w:gridCol w:w="235"/>
        <w:gridCol w:w="835"/>
        <w:gridCol w:w="236"/>
        <w:gridCol w:w="842"/>
        <w:gridCol w:w="235"/>
        <w:gridCol w:w="938"/>
      </w:tblGrid>
      <w:tr w:rsidR="00FD1BDD" w:rsidRPr="00723710" w14:paraId="17744582" w14:textId="77777777" w:rsidTr="00FD1BD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4C27CEA7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E2FAE1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377961" w14:textId="77777777" w:rsidR="00FD1BDD" w:rsidRPr="00DA395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57" w:type="dxa"/>
            <w:gridSpan w:val="7"/>
            <w:vAlign w:val="bottom"/>
          </w:tcPr>
          <w:p w14:paraId="49387F3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1BDD" w:rsidRPr="00723710" w14:paraId="02961318" w14:textId="77777777" w:rsidTr="00FD1BD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629B435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7487B9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1C6D6D2A" w:rsidR="00FD1BDD" w:rsidRPr="002D05C0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FF17434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0D03B57A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331B0278" w:rsidR="00FD1BDD" w:rsidRPr="002D05C0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D1B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0ED3E8CD" w14:textId="77777777" w:rsidR="00FD1BDD" w:rsidRPr="00E73BC9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14:paraId="7296BB2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1392958E" w:rsidR="00FD1BDD" w:rsidRPr="00D471FC" w:rsidRDefault="00FF198B" w:rsidP="00FD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CB6F35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1A16A8E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819470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4E287822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1959C5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39AEC2D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468CF7C6" w:rsidR="00FD1BDD" w:rsidRPr="002D05C0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D1B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D1BDD" w:rsidRPr="00723710" w14:paraId="0A302DF0" w14:textId="77777777" w:rsidTr="00FD1BD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52673B3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9" w:type="dxa"/>
            <w:vAlign w:val="bottom"/>
          </w:tcPr>
          <w:p w14:paraId="5D576900" w14:textId="300028FA" w:rsidR="00FD1BDD" w:rsidRPr="002D05C0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D64026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00BE4993" w14:textId="168DA441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F193996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14:paraId="25C2F747" w14:textId="6D5D9176" w:rsidR="00FD1BDD" w:rsidRPr="002D05C0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F198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3951E38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AB52E1C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B6CF93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3746075B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494F67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1BF125C" w14:textId="218574D0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98B" w:rsidRPr="00FF198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FD1BDD" w:rsidRPr="00723710" w14:paraId="5BE23DF8" w14:textId="77777777" w:rsidTr="00FD1BDD">
        <w:trPr>
          <w:tblHeader/>
        </w:trPr>
        <w:tc>
          <w:tcPr>
            <w:tcW w:w="2718" w:type="dxa"/>
          </w:tcPr>
          <w:p w14:paraId="755F13D8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B89467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6247E2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57" w:type="dxa"/>
            <w:gridSpan w:val="7"/>
          </w:tcPr>
          <w:p w14:paraId="216C897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95C273A" w14:textId="77777777" w:rsidTr="00FD1BDD">
        <w:tc>
          <w:tcPr>
            <w:tcW w:w="2718" w:type="dxa"/>
          </w:tcPr>
          <w:p w14:paraId="11704596" w14:textId="77777777" w:rsidR="009F4A35" w:rsidRPr="008B6585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14:paraId="1B2A53F3" w14:textId="222DDFF1" w:rsidR="009F4A35" w:rsidRPr="00F36B16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41E35D8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4A88E6FA" w14:textId="53E08F64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11EF3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28130E7D" w14:textId="706F0665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5" w:type="dxa"/>
          </w:tcPr>
          <w:p w14:paraId="7E1F8E66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A6E537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43E7A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59CDC3C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5DDAED8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64897BB8" w14:textId="59D3B586" w:rsidR="009F4A35" w:rsidRPr="002D05C0" w:rsidRDefault="00FF198B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BBFBD3E" w14:textId="35D9D744" w:rsidR="005715FD" w:rsidRDefault="005715FD" w:rsidP="009C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bookmarkStart w:id="2" w:name="_Hlk36808494"/>
    </w:p>
    <w:p w14:paraId="7A51111E" w14:textId="15C26B4C" w:rsidR="00040155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FF198B" w:rsidRPr="00FF198B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F198B" w:rsidRPr="00FF198B">
        <w:rPr>
          <w:rFonts w:ascii="Angsana New" w:hAnsi="Angsana New"/>
          <w:sz w:val="30"/>
          <w:szCs w:val="30"/>
        </w:rPr>
        <w:t>2569</w:t>
      </w:r>
    </w:p>
    <w:p w14:paraId="1F0D16EE" w14:textId="77777777" w:rsidR="000C4BB0" w:rsidRPr="00B33B9E" w:rsidRDefault="000C4BB0" w:rsidP="00BC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6C59AE" w14:textId="77777777" w:rsidR="00FD1BDD" w:rsidRPr="0079609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bookmarkEnd w:id="2"/>
    </w:p>
    <w:p w14:paraId="4CB963FE" w14:textId="12BB55F6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5FC131EF" w14:textId="2BFF2606" w:rsidR="00D04D79" w:rsidRPr="003444FC" w:rsidRDefault="00D04D79" w:rsidP="00D0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4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สัญญาเช่าเงินทุน</w:t>
      </w:r>
    </w:p>
    <w:p w14:paraId="6417A10C" w14:textId="7EAEFD39" w:rsidR="00D04D79" w:rsidRPr="00FA7999" w:rsidRDefault="00D04D79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04A614A3" w14:textId="3A1CBDC8" w:rsidR="00D04D79" w:rsidRDefault="00771F26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4FC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กลุ่มบริษัทและบริษัทมีสัญญาเช่าเงินทุน</w:t>
      </w:r>
      <w:r w:rsidR="006D57DE" w:rsidRPr="003444FC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</w:t>
      </w:r>
      <w:r w:rsidR="0039215A" w:rsidRPr="003444FC">
        <w:rPr>
          <w:rFonts w:ascii="Angsana New" w:hAnsi="Angsana New" w:hint="cs"/>
          <w:sz w:val="30"/>
          <w:szCs w:val="30"/>
          <w:cs/>
        </w:rPr>
        <w:t>เพื่อให้ได้สิทธิการใช้รถยนต์และอาคารหลายฉบับ</w:t>
      </w:r>
      <w:r w:rsidRPr="003444F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3444F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Pr="003444FC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กลุ่มบริษัทและบริษัทมีหนี้สินสัญญาเช่ากับบุคคลหรือกิจการที่เกี่ยวข้องกันจำนวน </w:t>
      </w:r>
      <w:r w:rsidR="00FF198B" w:rsidRPr="00FF198B">
        <w:rPr>
          <w:rFonts w:ascii="Angsana New" w:hAnsi="Angsana New"/>
          <w:sz w:val="30"/>
          <w:szCs w:val="30"/>
        </w:rPr>
        <w:t>35</w:t>
      </w:r>
      <w:r w:rsidR="006D57DE" w:rsidRPr="003444FC">
        <w:rPr>
          <w:rFonts w:ascii="Angsana New" w:hAnsi="Angsana New"/>
          <w:sz w:val="30"/>
          <w:szCs w:val="30"/>
        </w:rPr>
        <w:t xml:space="preserve"> </w:t>
      </w:r>
      <w:r w:rsidR="006D57DE" w:rsidRPr="003444F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F198B" w:rsidRPr="00FF198B">
        <w:rPr>
          <w:rFonts w:ascii="Angsana New" w:hAnsi="Angsana New"/>
          <w:sz w:val="30"/>
          <w:szCs w:val="30"/>
        </w:rPr>
        <w:t>308</w:t>
      </w:r>
      <w:r w:rsidR="006D57DE" w:rsidRPr="003444FC">
        <w:rPr>
          <w:rFonts w:ascii="Angsana New" w:hAnsi="Angsana New"/>
          <w:sz w:val="30"/>
          <w:szCs w:val="30"/>
        </w:rPr>
        <w:t xml:space="preserve"> </w:t>
      </w:r>
      <w:r w:rsidR="006D57DE" w:rsidRPr="003444F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4C7FC57A" w14:textId="77777777" w:rsidR="00FA7999" w:rsidRPr="00FA7999" w:rsidRDefault="00FA7999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3DE3CE" w14:textId="77777777" w:rsidR="00FD1BDD" w:rsidRPr="005715F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36808509"/>
      <w:r w:rsidRPr="00571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  <w:bookmarkEnd w:id="3"/>
    </w:p>
    <w:p w14:paraId="0459628E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742699DB" w14:textId="5C3BA822" w:rsidR="00FD1BDD" w:rsidRPr="00435F2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4" w:name="_Hlk36808534"/>
      <w:r w:rsidRPr="005715FD">
        <w:rPr>
          <w:rFonts w:ascii="Angsana New" w:hAnsi="Angsana New" w:hint="cs"/>
          <w:sz w:val="30"/>
          <w:szCs w:val="30"/>
          <w:cs/>
        </w:rPr>
        <w:t>ในเดือนธันวาคม</w:t>
      </w:r>
      <w:r w:rsidRPr="005715FD">
        <w:rPr>
          <w:rFonts w:ascii="Angsana New" w:hAnsi="Angsana New" w:hint="eastAsia"/>
          <w:sz w:val="30"/>
          <w:szCs w:val="30"/>
        </w:rPr>
        <w:t> 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บริษัทได้ทำสัญญาให้เช่าที่ดินกับบริษัทย่อยแห่งหนึ่ง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ปี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ธันวาคม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2564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ภายใต้สัญญานี้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บริษัทย่อยมีภาระผูกพันที่จะต้องจ่ายชำระค่าเช่าตามเงื่อนไขที่ระบุในสัญญา</w:t>
      </w:r>
      <w:bookmarkEnd w:id="4"/>
    </w:p>
    <w:p w14:paraId="07E95036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1CB6DF97" w14:textId="77777777" w:rsidR="00FD1BDD" w:rsidRPr="00014E0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4E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2EAC71A2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28901C29" w14:textId="104367CF" w:rsidR="00FD1BDD" w:rsidRPr="00690C5E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="00D00810" w:rsidRPr="00690C5E">
        <w:rPr>
          <w:rFonts w:ascii="Angsana New" w:hAnsi="Angsana New" w:hint="cs"/>
          <w:sz w:val="30"/>
          <w:szCs w:val="30"/>
          <w:cs/>
        </w:rPr>
        <w:t>มีนา</w:t>
      </w:r>
      <w:r w:rsidRPr="00690C5E">
        <w:rPr>
          <w:rFonts w:ascii="Angsana New" w:hAnsi="Angsana New" w:hint="cs"/>
          <w:sz w:val="30"/>
          <w:szCs w:val="30"/>
          <w:cs/>
        </w:rPr>
        <w:t xml:space="preserve">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FF198B" w:rsidRPr="00FF198B">
        <w:rPr>
          <w:rFonts w:ascii="Angsana New" w:hAnsi="Angsana New"/>
          <w:sz w:val="30"/>
          <w:szCs w:val="30"/>
        </w:rPr>
        <w:t>375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375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B950F3C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0764F6E" w14:textId="4BB06733" w:rsidR="00FD1BDD" w:rsidRPr="004425C5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="00D00810" w:rsidRPr="00690C5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D00810"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FF198B" w:rsidRPr="00FF198B">
        <w:rPr>
          <w:rFonts w:ascii="Angsana New" w:hAnsi="Angsana New"/>
          <w:sz w:val="30"/>
          <w:szCs w:val="30"/>
        </w:rPr>
        <w:t>90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90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5D2189C" w14:textId="472E9888" w:rsidR="00FD1BDD" w:rsidRDefault="00FD1BDD">
      <w:pPr>
        <w:rPr>
          <w:rFonts w:asciiTheme="majorBidi" w:hAnsiTheme="majorBidi" w:cstheme="majorBidi"/>
          <w:sz w:val="24"/>
          <w:szCs w:val="24"/>
        </w:rPr>
      </w:pPr>
    </w:p>
    <w:p w14:paraId="619E7544" w14:textId="77777777" w:rsidR="00040155" w:rsidRDefault="00040155">
      <w:pPr>
        <w:rPr>
          <w:rFonts w:asciiTheme="majorBidi" w:hAnsiTheme="majorBidi" w:cstheme="majorBidi"/>
          <w:sz w:val="24"/>
          <w:szCs w:val="24"/>
        </w:rPr>
      </w:pPr>
    </w:p>
    <w:p w14:paraId="4D9C8641" w14:textId="08D75B8F" w:rsidR="000C4BB0" w:rsidRDefault="000C4BB0">
      <w:pPr>
        <w:rPr>
          <w:rFonts w:asciiTheme="majorBidi" w:hAnsiTheme="majorBidi" w:cstheme="majorBidi"/>
          <w:sz w:val="24"/>
          <w:szCs w:val="24"/>
        </w:rPr>
      </w:pPr>
    </w:p>
    <w:p w14:paraId="48E03EA9" w14:textId="3E5AFE2E" w:rsidR="000C4BB0" w:rsidRDefault="000C4BB0">
      <w:pPr>
        <w:rPr>
          <w:rFonts w:asciiTheme="majorBidi" w:hAnsiTheme="majorBidi" w:cstheme="majorBidi"/>
          <w:sz w:val="24"/>
          <w:szCs w:val="24"/>
        </w:rPr>
      </w:pPr>
    </w:p>
    <w:p w14:paraId="43D606A6" w14:textId="04C9E347" w:rsidR="00D10D92" w:rsidRDefault="00D10D92">
      <w:pPr>
        <w:rPr>
          <w:rFonts w:asciiTheme="majorBidi" w:hAnsiTheme="majorBidi" w:cstheme="majorBidi"/>
          <w:sz w:val="24"/>
          <w:szCs w:val="24"/>
        </w:rPr>
      </w:pPr>
    </w:p>
    <w:p w14:paraId="5020CD85" w14:textId="77777777" w:rsidR="00D10D92" w:rsidRPr="00FA7999" w:rsidRDefault="00D10D9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6FBCF048" w:rsidR="005408A0" w:rsidRPr="00866D4F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lastRenderedPageBreak/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866D4F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309" w:rsidRPr="00866D4F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55A76E80" w:rsidR="00203309" w:rsidRPr="00866D4F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330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26083C3C" w:rsidR="00203309" w:rsidRPr="00866D4F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63996335" w:rsidR="00203309" w:rsidRPr="00866D4F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330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569380E6" w:rsidR="00203309" w:rsidRPr="00866D4F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3309" w:rsidRPr="00866D4F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69405BAF" w:rsidR="00203309" w:rsidRPr="00866D4F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54B101D2" w:rsidR="00203309" w:rsidRPr="00866D4F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7AE02D37" w:rsidR="00203309" w:rsidRPr="00866D4F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28134E33" w:rsidR="00203309" w:rsidRPr="00866D4F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03309" w:rsidRPr="00866D4F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309" w:rsidRPr="00866D4F" w14:paraId="582E1332" w14:textId="77777777" w:rsidTr="00D8527E">
        <w:tc>
          <w:tcPr>
            <w:tcW w:w="4021" w:type="dxa"/>
            <w:gridSpan w:val="2"/>
            <w:shd w:val="clear" w:color="auto" w:fill="auto"/>
          </w:tcPr>
          <w:p w14:paraId="2DBA802B" w14:textId="07F8EB4E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668112A8" w:rsidR="00203309" w:rsidRPr="00525D10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203309" w:rsidRPr="00525D10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5152835F" w:rsidR="00203309" w:rsidRPr="00525D10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49440E80" w:rsidR="00203309" w:rsidRPr="005913EA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7D2BBF92" w:rsidR="00203309" w:rsidRPr="005913EA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D8527E" w:rsidRPr="00866D4F" w14:paraId="53F163F3" w14:textId="77777777" w:rsidTr="00D8527E">
        <w:tc>
          <w:tcPr>
            <w:tcW w:w="4021" w:type="dxa"/>
            <w:gridSpan w:val="2"/>
            <w:shd w:val="clear" w:color="auto" w:fill="auto"/>
          </w:tcPr>
          <w:p w14:paraId="7AA34C30" w14:textId="44B1AD48" w:rsidR="00D8527E" w:rsidRPr="00866D4F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="00D8527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F198B">
              <w:rPr>
                <w:rFonts w:ascii="Angsana New" w:hAnsi="Angsana New"/>
                <w:sz w:val="30"/>
                <w:szCs w:val="30"/>
              </w:rPr>
              <w:t>5</w:t>
            </w:r>
            <w:r w:rsidR="00D852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527E"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5AEC446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CAC8E90" w14:textId="77777777" w:rsidR="00D8527E" w:rsidRPr="00525D10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2E6220D" w14:textId="655C7F13" w:rsidR="00D8527E" w:rsidRPr="00525D10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51B50A63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95C649D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CB40C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8E42879" w14:textId="22A2A66B" w:rsidR="00D8527E" w:rsidRPr="005913EA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D8527E" w:rsidRPr="000D2CEB" w14:paraId="782A593C" w14:textId="77777777" w:rsidTr="00D8527E">
        <w:tc>
          <w:tcPr>
            <w:tcW w:w="4021" w:type="dxa"/>
            <w:gridSpan w:val="2"/>
            <w:shd w:val="clear" w:color="auto" w:fill="auto"/>
          </w:tcPr>
          <w:p w14:paraId="6E9451BE" w14:textId="77777777" w:rsidR="00D8527E" w:rsidRPr="00866D4F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D883" w14:textId="7C2AE204" w:rsidR="00D8527E" w:rsidRPr="00525D10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604F0868" w14:textId="77777777" w:rsidR="00D8527E" w:rsidRPr="00173396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2706C" w14:textId="58E2C7EF" w:rsidR="00D8527E" w:rsidRPr="00525D10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F9FB5A1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7A586" w14:textId="6F5B2E22" w:rsidR="00D8527E" w:rsidRPr="005913EA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65DCD2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547A6" w14:textId="29933A9F" w:rsidR="00D8527E" w:rsidRPr="005913EA" w:rsidRDefault="00FF198B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</w:p>
        </w:tc>
      </w:tr>
    </w:tbl>
    <w:p w14:paraId="2C30A2AF" w14:textId="77777777" w:rsidR="000C4BB0" w:rsidRPr="000C4BB0" w:rsidRDefault="000C4BB0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bookmarkStart w:id="5" w:name="_Hlk36808777"/>
    </w:p>
    <w:p w14:paraId="35F003FF" w14:textId="00F866DE" w:rsidR="00FD1BDD" w:rsidRPr="0044360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27E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ที่บอกเลิกไม่ได้ส่วนใหญ่เกิดจากสัญญาเช่ารถ</w:t>
      </w:r>
      <w:r w:rsidR="00DA0EFE">
        <w:rPr>
          <w:rFonts w:ascii="Angsana New" w:hAnsi="Angsana New" w:hint="cs"/>
          <w:sz w:val="30"/>
          <w:szCs w:val="30"/>
          <w:cs/>
        </w:rPr>
        <w:t>ยนต์</w:t>
      </w:r>
      <w:r w:rsidRPr="00D8527E">
        <w:rPr>
          <w:rFonts w:ascii="Angsana New" w:hAnsi="Angsana New" w:hint="cs"/>
          <w:sz w:val="30"/>
          <w:szCs w:val="30"/>
          <w:cs/>
        </w:rPr>
        <w:t>หลายฉบับกับกิจการที่เกี่ยวข้องกันแห่ง</w:t>
      </w:r>
      <w:r w:rsidRPr="00D977DB">
        <w:rPr>
          <w:rFonts w:ascii="Angsana New" w:hAnsi="Angsana New" w:hint="cs"/>
          <w:sz w:val="30"/>
          <w:szCs w:val="30"/>
          <w:cs/>
        </w:rPr>
        <w:t>หนึ่ง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สัญญาเช่ามีอายุ</w:t>
      </w:r>
      <w:r w:rsidR="00FA7999" w:rsidRPr="00D977DB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FF198B" w:rsidRPr="00FF198B">
        <w:rPr>
          <w:rFonts w:ascii="Angsana New" w:hAnsi="Angsana New"/>
          <w:sz w:val="30"/>
          <w:szCs w:val="30"/>
        </w:rPr>
        <w:t>12</w:t>
      </w:r>
      <w:r w:rsidR="00FA7999" w:rsidRPr="00D977DB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FA7999" w:rsidRPr="00D977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31</w:t>
      </w:r>
      <w:r w:rsidR="00FA799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FA7999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2562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: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1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 ถึง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5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)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โดยมีระยะเวลาสิ้นสุดภายในเดือน</w:t>
      </w:r>
      <w:r w:rsidR="00D8527E" w:rsidRPr="00D977DB">
        <w:rPr>
          <w:rFonts w:ascii="Angsana New" w:hAnsi="Angsana New" w:hint="cs"/>
          <w:sz w:val="30"/>
          <w:szCs w:val="30"/>
          <w:cs/>
        </w:rPr>
        <w:t>กันยายน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bookmarkEnd w:id="5"/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5</w:t>
      </w:r>
      <w:r w:rsidR="00B744AB">
        <w:rPr>
          <w:rFonts w:ascii="Angsana New" w:hAnsi="Angsana New"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31</w:t>
      </w:r>
      <w:r w:rsidR="00B744AB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2562</w:t>
      </w:r>
      <w:r w:rsidR="00B744AB" w:rsidRPr="00D977DB">
        <w:rPr>
          <w:rFonts w:ascii="Angsana New" w:hAnsi="Angsana New"/>
          <w:i/>
          <w:iCs/>
          <w:sz w:val="30"/>
          <w:szCs w:val="30"/>
        </w:rPr>
        <w:t>:</w:t>
      </w:r>
      <w:r w:rsidR="00B744A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>
        <w:rPr>
          <w:rFonts w:ascii="Angsana New" w:hAnsi="Angsana New" w:hint="cs"/>
          <w:i/>
          <w:iCs/>
          <w:sz w:val="30"/>
          <w:szCs w:val="30"/>
          <w:cs/>
        </w:rPr>
        <w:t xml:space="preserve">พฤษภาคม </w:t>
      </w:r>
      <w:r w:rsidR="00FF198B" w:rsidRPr="00FF198B">
        <w:rPr>
          <w:rFonts w:ascii="Angsana New" w:hAnsi="Angsana New"/>
          <w:i/>
          <w:iCs/>
          <w:sz w:val="30"/>
          <w:szCs w:val="30"/>
        </w:rPr>
        <w:t>2567</w:t>
      </w:r>
      <w:r w:rsidR="00B744AB" w:rsidRPr="00B744A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3D62680" w14:textId="3E713DC7" w:rsidR="00FD1BDD" w:rsidRPr="00FA7999" w:rsidRDefault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00913D17" w14:textId="77777777" w:rsidR="00BF7843" w:rsidRPr="00BC06E7" w:rsidRDefault="00BC06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BC06E7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ตามสัญญาปรับโครงสร้างหนี้</w:t>
      </w:r>
    </w:p>
    <w:p w14:paraId="5EE13E58" w14:textId="77777777" w:rsidR="00BC06E7" w:rsidRPr="00FA7999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21AF82" w14:textId="3602CD09"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ด้เข้าทำสัญญาประนีประนอมยอมความ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294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6156BEA1" w14:textId="71FC8578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</w:p>
    <w:p w14:paraId="57DC0D5E" w14:textId="77042397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129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6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2566</w:t>
      </w:r>
    </w:p>
    <w:p w14:paraId="2FF9A8B0" w14:textId="5E6B8D16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2566</w:t>
      </w:r>
    </w:p>
    <w:p w14:paraId="17C9441A" w14:textId="77777777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146E9EE6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2562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968EFBA" w14:textId="142F44C7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2563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9C1B2C5" w14:textId="45B634B3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6F4279B" w14:textId="6B164959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200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FA0187C" w14:textId="2C52AFDE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2566</w:t>
      </w:r>
    </w:p>
    <w:p w14:paraId="2BD82936" w14:textId="77777777" w:rsidR="00BF7843" w:rsidRPr="00FA7999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EB1C021" w14:textId="5E956244" w:rsidR="00582581" w:rsidRDefault="00EB4882" w:rsidP="00522F48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 xml:space="preserve">ณ วันที่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31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ล็อกซเล่ย์ ไวร์เลส ได้รับคืนหนังสือจากลูกหนี้การค้า สกสค. </w:t>
      </w:r>
      <w:r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แล้วทั้งจำนวน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58258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อย่างไรก็ตาม ลูกหนี้การค้า สกสค. </w:t>
      </w:r>
      <w:r w:rsidR="00582581" w:rsidRPr="00F93B06">
        <w:rPr>
          <w:rFonts w:ascii="Angsana New" w:hAnsi="Angsana New" w:hint="cs"/>
          <w:sz w:val="30"/>
          <w:szCs w:val="30"/>
          <w:cs/>
        </w:rPr>
        <w:t>ผิดนัดชำระ</w:t>
      </w:r>
      <w:r w:rsidR="00582581">
        <w:rPr>
          <w:rFonts w:ascii="Angsana New" w:hAnsi="Angsana New" w:hint="cs"/>
          <w:sz w:val="30"/>
          <w:szCs w:val="30"/>
          <w:cs/>
        </w:rPr>
        <w:t xml:space="preserve">งวดเดือนมีนาคม </w:t>
      </w:r>
      <w:r w:rsidR="00FF198B" w:rsidRPr="00FF198B">
        <w:rPr>
          <w:rFonts w:ascii="Angsana New" w:hAnsi="Angsana New" w:hint="cs"/>
          <w:sz w:val="30"/>
          <w:szCs w:val="30"/>
        </w:rPr>
        <w:t>2563</w:t>
      </w:r>
      <w:r w:rsidR="00DA0EFE">
        <w:rPr>
          <w:rFonts w:ascii="Angsana New" w:hAnsi="Angsana New"/>
          <w:sz w:val="30"/>
          <w:szCs w:val="30"/>
        </w:rPr>
        <w:t xml:space="preserve"> </w:t>
      </w:r>
      <w:r w:rsidR="00DA0EF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F198B" w:rsidRPr="00FF198B">
        <w:rPr>
          <w:rFonts w:ascii="Angsana New" w:hAnsi="Angsana New"/>
          <w:sz w:val="30"/>
          <w:szCs w:val="30"/>
        </w:rPr>
        <w:t>5</w:t>
      </w:r>
      <w:r w:rsidR="00DA0EFE">
        <w:rPr>
          <w:rFonts w:ascii="Angsana New" w:hAnsi="Angsana New"/>
          <w:sz w:val="30"/>
          <w:szCs w:val="30"/>
        </w:rPr>
        <w:t xml:space="preserve"> </w:t>
      </w:r>
      <w:r w:rsidR="00DA0EFE">
        <w:rPr>
          <w:rFonts w:ascii="Angsana New" w:hAnsi="Angsana New" w:hint="cs"/>
          <w:sz w:val="30"/>
          <w:szCs w:val="30"/>
          <w:cs/>
        </w:rPr>
        <w:t>ล้านบาท</w:t>
      </w:r>
      <w:r w:rsidR="00582581">
        <w:rPr>
          <w:rFonts w:ascii="Angsana New" w:hAnsi="Angsana New" w:hint="cs"/>
          <w:sz w:val="30"/>
          <w:szCs w:val="30"/>
          <w:cs/>
        </w:rPr>
        <w:t xml:space="preserve"> </w:t>
      </w:r>
      <w:r w:rsidR="00B33B9E">
        <w:rPr>
          <w:rFonts w:ascii="Angsana New" w:hAnsi="Angsana New" w:hint="cs"/>
          <w:sz w:val="30"/>
          <w:szCs w:val="30"/>
          <w:cs/>
        </w:rPr>
        <w:t xml:space="preserve"> </w:t>
      </w:r>
      <w:r w:rsidR="00B744AB">
        <w:rPr>
          <w:rFonts w:ascii="Angsana New" w:hAnsi="Angsana New" w:hint="cs"/>
          <w:sz w:val="30"/>
          <w:szCs w:val="30"/>
          <w:cs/>
        </w:rPr>
        <w:t>ต่อมา</w:t>
      </w:r>
      <w:r w:rsidR="00582581" w:rsidRPr="00F93B06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582581" w:rsidRPr="00F93B06">
        <w:rPr>
          <w:rFonts w:ascii="Angsana New" w:hAnsi="Angsana New" w:hint="cs"/>
          <w:sz w:val="30"/>
          <w:szCs w:val="30"/>
          <w:cs/>
        </w:rPr>
        <w:t xml:space="preserve"> ลูกหนี้</w:t>
      </w:r>
      <w:r w:rsidR="00DA0EFE">
        <w:rPr>
          <w:rFonts w:ascii="Angsana New" w:hAnsi="Angsana New" w:hint="cs"/>
          <w:sz w:val="30"/>
          <w:szCs w:val="30"/>
          <w:cs/>
        </w:rPr>
        <w:t xml:space="preserve">การค้า สกสค. </w:t>
      </w:r>
      <w:r w:rsidR="00582581" w:rsidRPr="00F93B06">
        <w:rPr>
          <w:rFonts w:ascii="Angsana New" w:hAnsi="Angsana New" w:hint="cs"/>
          <w:sz w:val="30"/>
          <w:szCs w:val="30"/>
          <w:cs/>
        </w:rPr>
        <w:t xml:space="preserve">ได้ขอความอนุเคราะห์ชะลอการจ่ายเงินของเดือนมีนาคม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582581" w:rsidRPr="00F93B06">
        <w:rPr>
          <w:rFonts w:ascii="Angsana New" w:hAnsi="Angsana New" w:hint="cs"/>
          <w:sz w:val="30"/>
          <w:szCs w:val="30"/>
          <w:cs/>
        </w:rPr>
        <w:t xml:space="preserve"> เนื่องด้วยผลกระทบจากการแพร่ระบาดของโรคโควิด</w:t>
      </w:r>
      <w:r w:rsidR="00582581" w:rsidRPr="00F93B06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19</w:t>
      </w:r>
      <w:r w:rsidR="00582581"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="00582581">
        <w:rPr>
          <w:rFonts w:ascii="Angsana New" w:hAnsi="Angsana New" w:hint="cs"/>
          <w:sz w:val="30"/>
          <w:szCs w:val="30"/>
          <w:cs/>
        </w:rPr>
        <w:t>จนกว่าสถานการณ์จะปกติ</w:t>
      </w:r>
      <w:r w:rsidR="00D977DB">
        <w:rPr>
          <w:rFonts w:ascii="Angsana New" w:hAnsi="Angsana New"/>
          <w:sz w:val="30"/>
          <w:szCs w:val="30"/>
        </w:rPr>
        <w:t xml:space="preserve"> </w:t>
      </w:r>
      <w:r w:rsidR="00DA0EFE">
        <w:rPr>
          <w:rFonts w:ascii="Angsana New" w:hAnsi="Angsana New" w:hint="cs"/>
          <w:sz w:val="30"/>
          <w:szCs w:val="30"/>
          <w:cs/>
        </w:rPr>
        <w:t>และ</w:t>
      </w:r>
      <w:r w:rsidR="00D977DB">
        <w:rPr>
          <w:rFonts w:ascii="Angsana New" w:hAnsi="Angsana New" w:hint="cs"/>
          <w:sz w:val="30"/>
          <w:szCs w:val="30"/>
          <w:cs/>
        </w:rPr>
        <w:t>ล็อกซเล่ย์ ไวร์เลส ได้รับชำระเงินเพิ่มเติม</w:t>
      </w:r>
      <w:r w:rsidR="003B11F0">
        <w:rPr>
          <w:rFonts w:ascii="Angsana New" w:hAnsi="Angsana New" w:hint="cs"/>
          <w:sz w:val="30"/>
          <w:szCs w:val="30"/>
          <w:cs/>
        </w:rPr>
        <w:t>ในเดือน</w:t>
      </w:r>
      <w:r w:rsidR="00D977D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D977DB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="00D977DB">
        <w:rPr>
          <w:rFonts w:ascii="Angsana New" w:hAnsi="Angsana New"/>
          <w:sz w:val="30"/>
          <w:szCs w:val="30"/>
        </w:rPr>
        <w:t xml:space="preserve"> </w:t>
      </w:r>
      <w:r w:rsidR="00D977DB">
        <w:rPr>
          <w:rFonts w:ascii="Angsana New" w:hAnsi="Angsana New" w:hint="cs"/>
          <w:sz w:val="30"/>
          <w:szCs w:val="30"/>
          <w:cs/>
        </w:rPr>
        <w:t>ล้านบาท</w:t>
      </w:r>
    </w:p>
    <w:p w14:paraId="24247EB8" w14:textId="4B747E23" w:rsidR="00582581" w:rsidRDefault="00582581" w:rsidP="00522F4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E0C52" w14:textId="3743D31B" w:rsidR="00BF7843" w:rsidRPr="0002344F" w:rsidRDefault="00BF7843" w:rsidP="00676C3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198B" w:rsidRPr="00FF198B">
        <w:rPr>
          <w:rFonts w:ascii="Angsana New" w:hAnsi="Angsana New" w:hint="cs"/>
          <w:sz w:val="30"/>
          <w:szCs w:val="30"/>
        </w:rPr>
        <w:t>31</w:t>
      </w:r>
      <w:r w:rsidR="00B23A99">
        <w:rPr>
          <w:rFonts w:ascii="Angsana New" w:hAnsi="Angsana New" w:hint="cs"/>
          <w:sz w:val="30"/>
          <w:szCs w:val="30"/>
          <w:cs/>
        </w:rPr>
        <w:t xml:space="preserve"> </w:t>
      </w:r>
      <w:r w:rsidR="00203309">
        <w:rPr>
          <w:rFonts w:ascii="Angsana New" w:hAnsi="Angsana New" w:hint="cs"/>
          <w:sz w:val="30"/>
          <w:szCs w:val="30"/>
          <w:cs/>
        </w:rPr>
        <w:t>มีนาคม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2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FA7999" w:rsidRDefault="00BF7843" w:rsidP="00BF7843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14:paraId="18D7B3FF" w14:textId="77777777" w:rsidTr="00676C37">
        <w:tc>
          <w:tcPr>
            <w:tcW w:w="2772" w:type="dxa"/>
          </w:tcPr>
          <w:p w14:paraId="06B2C343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12F989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0A115BA6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56F594EB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265EDC41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0347E22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14:paraId="7B915478" w14:textId="77777777" w:rsidTr="00676C37">
        <w:tc>
          <w:tcPr>
            <w:tcW w:w="2772" w:type="dxa"/>
          </w:tcPr>
          <w:p w14:paraId="262108B7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F76CC88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03309" w:rsidRPr="00D75055" w14:paraId="4A15ACED" w14:textId="77777777" w:rsidTr="00676C37">
        <w:tc>
          <w:tcPr>
            <w:tcW w:w="2772" w:type="dxa"/>
          </w:tcPr>
          <w:p w14:paraId="1162825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78B5396A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F157033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54019059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670F5DD0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C6B0B52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2BDB5133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42748706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31</w:t>
            </w:r>
            <w:r w:rsidR="0020330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96C6215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FBA5D5" w14:textId="663141F2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203309" w:rsidRPr="00D75055" w14:paraId="3F944E17" w14:textId="77777777" w:rsidTr="00676C37">
        <w:tc>
          <w:tcPr>
            <w:tcW w:w="2772" w:type="dxa"/>
          </w:tcPr>
          <w:p w14:paraId="3C97E40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538E4DA9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6B18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40F8E92A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256</w:t>
            </w:r>
            <w:r w:rsidRPr="00FF198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65CE5E8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67AC0A9B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7A20F6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32E072DD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256</w:t>
            </w:r>
            <w:r w:rsidRPr="00FF198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D7B5A7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011AE142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F198B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8732E41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5C271CA" w14:textId="6373069D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198B">
              <w:rPr>
                <w:rFonts w:ascii="Angsana New" w:hAnsi="Angsana New"/>
                <w:sz w:val="24"/>
                <w:szCs w:val="24"/>
              </w:rPr>
              <w:t>256</w:t>
            </w:r>
            <w:r w:rsidRPr="00FF198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tr w:rsidR="00203309" w:rsidRPr="00D75055" w14:paraId="369DA641" w14:textId="77777777" w:rsidTr="00676C37">
        <w:tc>
          <w:tcPr>
            <w:tcW w:w="2772" w:type="dxa"/>
          </w:tcPr>
          <w:p w14:paraId="37849E0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5AE3113" w14:textId="77777777" w:rsidR="00203309" w:rsidRPr="002D086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203309" w:rsidRPr="00D75055" w14:paraId="02EB5E86" w14:textId="77777777" w:rsidTr="00676C37">
        <w:tc>
          <w:tcPr>
            <w:tcW w:w="2772" w:type="dxa"/>
          </w:tcPr>
          <w:p w14:paraId="58FFEB4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2C55F274" w:rsidR="00203309" w:rsidRPr="00D75055" w:rsidRDefault="00FF198B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270" w:type="dxa"/>
          </w:tcPr>
          <w:p w14:paraId="32269C6D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40A7FBCA" w:rsidR="00203309" w:rsidRPr="00D75055" w:rsidRDefault="00FF198B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243" w:type="dxa"/>
          </w:tcPr>
          <w:p w14:paraId="0C14CD0F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0A552684" w:rsidR="00203309" w:rsidRPr="00D75055" w:rsidRDefault="00FF198B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sz w:val="24"/>
                <w:szCs w:val="24"/>
                <w:lang w:val="en-US"/>
              </w:rPr>
              <w:t>697</w:t>
            </w:r>
          </w:p>
        </w:tc>
        <w:tc>
          <w:tcPr>
            <w:tcW w:w="270" w:type="dxa"/>
          </w:tcPr>
          <w:p w14:paraId="70218CD2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79143C70" w:rsidR="00203309" w:rsidRPr="00D75055" w:rsidRDefault="00FF198B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 w:hint="cs"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569C3997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7F549F10" w:rsidR="00203309" w:rsidRPr="00D75055" w:rsidRDefault="00FF198B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sz w:val="24"/>
                <w:szCs w:val="24"/>
                <w:lang w:val="en-US"/>
              </w:rPr>
              <w:t>882</w:t>
            </w:r>
          </w:p>
        </w:tc>
        <w:tc>
          <w:tcPr>
            <w:tcW w:w="236" w:type="dxa"/>
          </w:tcPr>
          <w:p w14:paraId="1840B8B6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5FAD5DE" w14:textId="1A20A923" w:rsidR="00203309" w:rsidRPr="00D75055" w:rsidRDefault="00FF198B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</w:tr>
      <w:tr w:rsidR="00203309" w:rsidRPr="00D75055" w14:paraId="07CE5A88" w14:textId="77777777" w:rsidTr="00676C37">
        <w:tc>
          <w:tcPr>
            <w:tcW w:w="2772" w:type="dxa"/>
          </w:tcPr>
          <w:p w14:paraId="1A95E8F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7EF22" w14:textId="2261C8B9" w:rsidR="00203309" w:rsidRPr="00D75055" w:rsidRDefault="00EB4882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F198B" w:rsidRPr="00FF198B">
              <w:rPr>
                <w:rFonts w:ascii="Angsana New" w:hAnsi="Angsana New"/>
                <w:sz w:val="24"/>
                <w:szCs w:val="24"/>
              </w:rPr>
              <w:t>37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3D9ED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02FCB0" w14:textId="736FCA2B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198B" w:rsidRPr="00FF198B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35A4C55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D32F5BF" w14:textId="3E3464EA" w:rsidR="00203309" w:rsidRPr="00D75055" w:rsidRDefault="00EB4882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45C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23AF45" w14:textId="32241745" w:rsidR="00203309" w:rsidRPr="00D75055" w:rsidRDefault="00203309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FF198B" w:rsidRPr="00FF198B">
              <w:rPr>
                <w:rFonts w:ascii="Angsana New" w:hAnsi="Angsana New" w:hint="cs"/>
                <w:sz w:val="24"/>
                <w:szCs w:val="24"/>
                <w:lang w:val="en-US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407CB1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A07608A" w14:textId="21CC72A2" w:rsidR="00203309" w:rsidRPr="00D75055" w:rsidRDefault="00EB4882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80F5B8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0376299" w14:textId="004D4E69" w:rsidR="00203309" w:rsidRPr="00D75055" w:rsidRDefault="00203309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203309" w:rsidRPr="00D75055" w14:paraId="5FB81740" w14:textId="77777777" w:rsidTr="00676C37">
        <w:trPr>
          <w:trHeight w:val="352"/>
        </w:trPr>
        <w:tc>
          <w:tcPr>
            <w:tcW w:w="2772" w:type="dxa"/>
          </w:tcPr>
          <w:p w14:paraId="1273C9CF" w14:textId="77777777" w:rsidR="00203309" w:rsidRPr="00D75055" w:rsidRDefault="00203309" w:rsidP="00203309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2E01B906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270" w:type="dxa"/>
          </w:tcPr>
          <w:p w14:paraId="65E8B00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0D4CD4A4" w:rsidR="00203309" w:rsidRPr="00D75055" w:rsidRDefault="00FF198B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43" w:type="dxa"/>
          </w:tcPr>
          <w:p w14:paraId="459F6A9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47564031" w:rsidR="00203309" w:rsidRPr="00D75055" w:rsidRDefault="00FF198B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654</w:t>
            </w:r>
          </w:p>
        </w:tc>
        <w:tc>
          <w:tcPr>
            <w:tcW w:w="270" w:type="dxa"/>
          </w:tcPr>
          <w:p w14:paraId="364C5A57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0A9DB101" w:rsidR="00203309" w:rsidRPr="00D75055" w:rsidRDefault="00FF198B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660</w:t>
            </w:r>
          </w:p>
        </w:tc>
        <w:tc>
          <w:tcPr>
            <w:tcW w:w="236" w:type="dxa"/>
          </w:tcPr>
          <w:p w14:paraId="71628AAB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62ACF2D1" w:rsidR="00203309" w:rsidRPr="00D75055" w:rsidRDefault="00FF198B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236" w:type="dxa"/>
          </w:tcPr>
          <w:p w14:paraId="70EAF2D8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43E59A02" w:rsidR="00203309" w:rsidRPr="00D75055" w:rsidRDefault="00FF198B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805</w:t>
            </w:r>
          </w:p>
        </w:tc>
      </w:tr>
    </w:tbl>
    <w:p w14:paraId="3460D741" w14:textId="00B9D33D" w:rsidR="00BF7843" w:rsidRDefault="00BF7843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4"/>
          <w:szCs w:val="24"/>
        </w:rPr>
      </w:pPr>
    </w:p>
    <w:p w14:paraId="555E33DA" w14:textId="77777777" w:rsidR="00BB3DB7" w:rsidRDefault="00BB3DB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และการร่วมค้า</w:t>
      </w:r>
    </w:p>
    <w:p w14:paraId="19F8278A" w14:textId="77777777" w:rsidR="00203309" w:rsidRPr="003444FC" w:rsidRDefault="00203309" w:rsidP="00203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18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203309" w:rsidRPr="007F126F" w14:paraId="456FE65B" w14:textId="77777777" w:rsidTr="00FA7999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60118E7B" w14:textId="77777777" w:rsidR="00203309" w:rsidRPr="007F126F" w:rsidRDefault="00203309" w:rsidP="0020330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C93EB1D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AF769F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366AFB7" w14:textId="77777777" w:rsidR="00203309" w:rsidRPr="007F126F" w:rsidRDefault="00203309" w:rsidP="00203309">
            <w:pPr>
              <w:jc w:val="center"/>
              <w:rPr>
                <w:b/>
                <w:bCs/>
                <w:sz w:val="30"/>
                <w:szCs w:val="30"/>
              </w:rPr>
            </w:pPr>
            <w:r w:rsidRPr="007F126F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F126F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03309" w:rsidRPr="007F126F" w14:paraId="0C8C023D" w14:textId="77777777" w:rsidTr="00FA7999">
        <w:trPr>
          <w:tblHeader/>
        </w:trPr>
        <w:tc>
          <w:tcPr>
            <w:tcW w:w="4077" w:type="dxa"/>
            <w:shd w:val="clear" w:color="auto" w:fill="auto"/>
          </w:tcPr>
          <w:p w14:paraId="70E51A08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24911B" w14:textId="29EC3C5D" w:rsidR="00203309" w:rsidRPr="00C62B88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5DF7760" w14:textId="77777777" w:rsidR="00203309" w:rsidRPr="00C62B88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F36B0D" w14:textId="7FF960C8" w:rsidR="00203309" w:rsidRPr="00C62B88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5EAF03" w14:textId="77777777" w:rsidR="00203309" w:rsidRPr="008748B9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6CBF0A" w14:textId="1243364B" w:rsidR="00203309" w:rsidRPr="00C62B88" w:rsidRDefault="00FF198B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AE997E8" w14:textId="77777777" w:rsidR="00203309" w:rsidRPr="00C62B88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E757EBD" w14:textId="3E7D53A2" w:rsidR="00203309" w:rsidRPr="00C62B88" w:rsidRDefault="00FF198B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03309" w:rsidRPr="007F126F" w14:paraId="7E76C2C1" w14:textId="77777777" w:rsidTr="00FA7999">
        <w:trPr>
          <w:gridAfter w:val="1"/>
          <w:wAfter w:w="8" w:type="dxa"/>
          <w:tblHeader/>
        </w:trPr>
        <w:tc>
          <w:tcPr>
            <w:tcW w:w="4077" w:type="dxa"/>
            <w:shd w:val="clear" w:color="auto" w:fill="auto"/>
          </w:tcPr>
          <w:p w14:paraId="723E8F03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65015069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03309" w:rsidRPr="007F126F" w14:paraId="7D68F84B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2D1A548F" w14:textId="77777777" w:rsidR="00203309" w:rsidRPr="00E14C3F" w:rsidRDefault="00203309" w:rsidP="00203309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62AC1E5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5D6721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4A16E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5DABC9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93E7E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4775D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CD408F8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03309" w:rsidRPr="007F126F" w14:paraId="6BAEE7D0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F0A4C28" w14:textId="25448CB3" w:rsidR="00203309" w:rsidRPr="00E14C3F" w:rsidRDefault="00203309" w:rsidP="00203309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9187E90" w14:textId="6293D4FE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838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0BBC2099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3B4F98" w14:textId="41ECF42E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033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3D695508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EFF371" w14:textId="181E2007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6C5B003A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A24AA87" w14:textId="06B0F30B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203309" w:rsidRPr="007F126F" w14:paraId="54C08731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000109F" w14:textId="77777777" w:rsidR="00203309" w:rsidRPr="009F63F1" w:rsidRDefault="00203309" w:rsidP="00203309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14C3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D8A798F" w14:textId="51A03E0C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466159B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786B2" w14:textId="55D71777" w:rsidR="00203309" w:rsidRPr="00E14C3F" w:rsidRDefault="00FF198B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57D714A8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140617F" w14:textId="77777777" w:rsidR="00203309" w:rsidRPr="00E14C3F" w:rsidRDefault="00ED792A" w:rsidP="002033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E937A0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707E3F3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309" w:rsidRPr="007F126F" w14:paraId="7C1FDCCF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90F3931" w14:textId="77777777" w:rsidR="00203309" w:rsidRPr="00E14C3F" w:rsidRDefault="00203309" w:rsidP="00203309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4C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5811F733" w14:textId="77777777" w:rsidR="00203309" w:rsidRPr="00E14C3F" w:rsidRDefault="00583869" w:rsidP="00ED792A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536AB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4F217A" w14:textId="441A0142" w:rsidR="00203309" w:rsidRPr="00E14C3F" w:rsidRDefault="00203309" w:rsidP="0020330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C4199E" w14:textId="77777777" w:rsidR="00203309" w:rsidRPr="00E14C3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178322" w14:textId="77777777" w:rsidR="00203309" w:rsidRPr="00E14C3F" w:rsidRDefault="00ED792A" w:rsidP="002033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0EAD27" w14:textId="77777777" w:rsidR="00203309" w:rsidRPr="007F126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515B079" w14:textId="77777777" w:rsidR="00203309" w:rsidRPr="00E14C3F" w:rsidRDefault="00203309" w:rsidP="002033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2631EBE8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28BDBC2" w14:textId="086D6D6D" w:rsidR="003444FC" w:rsidRPr="00E14C3F" w:rsidRDefault="003444FC" w:rsidP="003444FC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A7A8C07" w14:textId="0E900CFE" w:rsidR="003444FC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A5AA742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CF6A17" w14:textId="6DA0D3EF" w:rsidR="003444FC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3B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5C967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6AC2E1E" w14:textId="6728DDA0" w:rsidR="003444FC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1671E322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A23459A" w14:textId="4A0C4D56" w:rsidR="003444FC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35424268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D66DCA5" w14:textId="3CE7DCDB" w:rsidR="003444FC" w:rsidRPr="00E14C3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14C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B9211" w14:textId="618BFDDC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44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88F4DDA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A5618" w14:textId="5AA662C1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44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2DB5D5E0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AAF4B" w14:textId="51087DBD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67839D92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D543" w14:textId="3D3C996A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3444FC" w:rsidRPr="00FA7999" w14:paraId="7342DE8B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49FA6C2B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4860A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66EDFF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52A99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01D0E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676407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750E06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0A7DFD5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0F296002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052E5067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F243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ACE637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08811B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E4DBA5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76F21A5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E90559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467EF27C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36D0939E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834621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A3676A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C338A8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615521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0BB37F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63F1E72D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3E9398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45B11DC9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7AD7EF32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185F2489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096CD8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A1627A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4BAB27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F1BFEC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355CA8E3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C7D260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12DE7269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781504C1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30047D40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45DE83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760E67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132B7B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77F20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88C3F3F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632BC8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52934D9B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1FA7FC2C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2F32A7C0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5A31DD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37BF3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AF1883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4C45A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E18553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89A7AD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39F24E06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7F31BD95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5141D42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B35F52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5C877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C575F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4B2BC5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7BDAF06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4525A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0CC1BB0E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BB0" w:rsidRPr="00FA7999" w14:paraId="0DD42B39" w14:textId="77777777" w:rsidTr="000C4BB0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016F2393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B466A4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D269CF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321370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207AC3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1E128B32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72B669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73CCAB4A" w14:textId="77777777" w:rsidR="000C4BB0" w:rsidRPr="00FA7999" w:rsidRDefault="000C4BB0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44FC" w:rsidRPr="007F126F" w14:paraId="7A4BF069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760778D" w14:textId="77777777" w:rsidR="003444FC" w:rsidRPr="007F126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AD73C34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2D8AE2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5BA79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3F7A8A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A4CDE04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EE3026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9B9DC79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444FC" w:rsidRPr="007F126F" w14:paraId="18602AE2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4E52DFE8" w14:textId="4BAF6427" w:rsidR="003444FC" w:rsidRPr="007F126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7F1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5C64B98C" w14:textId="2E5AF344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F2F09C7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96C991" w14:textId="68E5D064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5BFBB4F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781944D" w14:textId="1EAEAD07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61231634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A17A6A1" w14:textId="3EB5AA58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3444FC" w:rsidRPr="007F126F" w14:paraId="42429F01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3C59E303" w14:textId="77777777" w:rsidR="003444FC" w:rsidRPr="007F126F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F66CBCB" w14:textId="77777777" w:rsidR="003444FC" w:rsidRPr="00E14C3F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5258F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E8743" w14:textId="7E8FE577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BB7E489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C75BBF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79184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A365AB4" w14:textId="7DBE704B" w:rsidR="003444FC" w:rsidRPr="002C0738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3444FC" w:rsidRPr="007F126F" w14:paraId="7FD82E06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10DACD9F" w14:textId="77777777" w:rsidR="003444FC" w:rsidRPr="007F126F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F126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50F0196" w14:textId="77777777" w:rsidR="003444FC" w:rsidRPr="00E14C3F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CB382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F37CD" w14:textId="5D0A0784" w:rsidR="003444FC" w:rsidRPr="002C0738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4C8871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1B3024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2ADCB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DA220FB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026541ED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236A8B4D" w14:textId="77777777" w:rsidR="003444FC" w:rsidRPr="00F93B06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496ECAD6" w14:textId="77777777" w:rsidR="003444FC" w:rsidRPr="00F93B06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A68409F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C83D52C" w14:textId="6F1EE74C" w:rsidR="003444FC" w:rsidRPr="00F93B0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95E8C6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FF46F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1210D95" w14:textId="77777777" w:rsidR="003444FC" w:rsidRPr="00F93B06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3B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12DD01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AB53AF7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5A3FA22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BFD37A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020C317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63E9260A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68A72F9D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3B0C0974" w14:textId="7893A40D" w:rsidR="003444FC" w:rsidRPr="00F93B06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7D38C11" w14:textId="51DC78C7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B15BB7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858C4" w14:textId="0D2676A9" w:rsidR="003444FC" w:rsidRPr="00F93B06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23683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6C21B3A" w14:textId="79773F84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9B5F88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6ACA79E" w14:textId="683AB75C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3A0D1B00" w14:textId="77777777" w:rsidTr="00203309">
        <w:trPr>
          <w:gridAfter w:val="1"/>
          <w:wAfter w:w="8" w:type="dxa"/>
          <w:trHeight w:val="307"/>
        </w:trPr>
        <w:tc>
          <w:tcPr>
            <w:tcW w:w="4077" w:type="dxa"/>
            <w:shd w:val="clear" w:color="auto" w:fill="auto"/>
          </w:tcPr>
          <w:p w14:paraId="019ED0FB" w14:textId="01F6378E" w:rsidR="003444FC" w:rsidRPr="007F126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3E349" w14:textId="620EBB0C" w:rsidR="003444FC" w:rsidRPr="00B214D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9F3378A" w14:textId="77777777" w:rsidR="003444FC" w:rsidRPr="00B214D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66F90" w14:textId="7EE44C26" w:rsidR="003444FC" w:rsidRPr="00B214D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612DD9F" w14:textId="77777777" w:rsidR="003444FC" w:rsidRPr="00B214D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D15C5" w14:textId="2F7BBA28" w:rsidR="003444FC" w:rsidRPr="00B214D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72C90DE4" w14:textId="77777777" w:rsidR="003444FC" w:rsidRPr="00B214D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D02D" w14:textId="19F80027" w:rsidR="003444FC" w:rsidRPr="00B214D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3444FC" w:rsidRPr="00FA7999" w14:paraId="2BA14A55" w14:textId="77777777" w:rsidTr="00FA7999">
        <w:trPr>
          <w:gridAfter w:val="1"/>
          <w:wAfter w:w="8" w:type="dxa"/>
          <w:trHeight w:val="70"/>
        </w:trPr>
        <w:tc>
          <w:tcPr>
            <w:tcW w:w="4077" w:type="dxa"/>
            <w:shd w:val="clear" w:color="auto" w:fill="auto"/>
          </w:tcPr>
          <w:p w14:paraId="23D1A1DF" w14:textId="77777777" w:rsidR="003444FC" w:rsidRPr="00FA7999" w:rsidRDefault="003444FC" w:rsidP="003444F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3BBDCE" w14:textId="77777777" w:rsidR="003444FC" w:rsidRPr="00FA7999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ED60D9" w14:textId="77777777" w:rsidR="003444FC" w:rsidRPr="00FA7999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A95CF1" w14:textId="77777777" w:rsidR="003444FC" w:rsidRPr="00FA7999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5F69E8" w14:textId="77777777" w:rsidR="003444FC" w:rsidRPr="00FA7999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A6ED9C1" w14:textId="77777777" w:rsidR="003444FC" w:rsidRPr="00FA7999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466F3" w14:textId="77777777" w:rsidR="003444FC" w:rsidRPr="00FA7999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30E6E11" w14:textId="77777777" w:rsidR="003444FC" w:rsidRPr="00FA7999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444FC" w:rsidRPr="007F126F" w14:paraId="1DAEC2D7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65AD75A5" w14:textId="77777777" w:rsidR="003444FC" w:rsidRPr="007F126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A8721D1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2937D3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4F7EE1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C366CA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04B2056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244BA0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75FE6F" w14:textId="77777777" w:rsidR="003444FC" w:rsidRPr="007F126F" w:rsidRDefault="003444FC" w:rsidP="003444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44FC" w:rsidRPr="00E14C3F" w14:paraId="03C44377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47575C4" w14:textId="10B8ADB0" w:rsidR="003444FC" w:rsidRPr="00E14C3F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E14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4C3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933BADE" w14:textId="31667AA2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44FC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1094A840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74B4F" w14:textId="72B2190C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444FC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CE0E80B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32DFBD" w14:textId="65E40A8D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29BE2529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EA46504" w14:textId="5689B8C8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</w:tr>
      <w:tr w:rsidR="003444FC" w:rsidRPr="00E14C3F" w14:paraId="5272C0DD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1B5CED32" w14:textId="77777777" w:rsidR="003444FC" w:rsidRPr="00E14C3F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57045D25" w14:textId="77777777" w:rsidR="003444FC" w:rsidRPr="00E14C3F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76474E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9A66A3" w14:textId="3DEB828D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76032E3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8D06BB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80CB9" w14:textId="77777777" w:rsidR="003444FC" w:rsidRPr="00CC7443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shd w:val="clear" w:color="auto" w:fill="auto"/>
          </w:tcPr>
          <w:p w14:paraId="601CF869" w14:textId="7AEE8B1B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3444FC" w:rsidRPr="00E14C3F" w14:paraId="4E1EC159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175DCDA2" w14:textId="77777777" w:rsidR="003444FC" w:rsidRPr="00E14C3F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14C3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14C3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4A6702F" w14:textId="1C50C184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002A74A0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C8BE6B" w14:textId="3BE4DB08" w:rsidR="003444FC" w:rsidRPr="00E14C3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6B3DF3B9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BBFB2A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F56F2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D74FD7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E14C3F" w14:paraId="7364AF63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0CEC4FCC" w14:textId="77777777" w:rsidR="003444FC" w:rsidRPr="00E14C3F" w:rsidRDefault="003444FC" w:rsidP="003444FC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4C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0BDFE21" w14:textId="77777777" w:rsidR="003444FC" w:rsidRPr="00E14C3F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B1A97" w14:textId="77777777" w:rsidR="003444FC" w:rsidRPr="002C0738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C8148E" w14:textId="236F0A59" w:rsidR="003444FC" w:rsidRPr="00E14C3F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C9759D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B1BC55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9300D7" w14:textId="77777777" w:rsidR="003444FC" w:rsidRPr="00E14C3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D940A87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E14C3F" w14:paraId="43883ADA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78A95AB4" w14:textId="77777777" w:rsidR="003444FC" w:rsidRPr="00F93B06" w:rsidRDefault="003444FC" w:rsidP="003444FC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1409A168" w14:textId="77777777" w:rsidR="003444FC" w:rsidRPr="00F93B06" w:rsidRDefault="003444FC" w:rsidP="003444FC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3B0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081C98E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1E1DF6" w14:textId="4BD1A7CA" w:rsidR="003444FC" w:rsidRPr="00F93B06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7023E3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1D73CF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4DF0BCD1" w14:textId="77777777" w:rsidR="003444FC" w:rsidRPr="00F93B06" w:rsidRDefault="003444FC" w:rsidP="003444FC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3B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877FE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9700B7D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1A758770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9A30A" w14:textId="77777777" w:rsidR="003444FC" w:rsidRPr="00F93B06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D5077D3" w14:textId="77777777" w:rsidR="003444FC" w:rsidRPr="00F93B06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33118E2E" w14:textId="77777777" w:rsidR="003444FC" w:rsidRPr="00E14C3F" w:rsidRDefault="003444FC" w:rsidP="003444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F93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4FC" w:rsidRPr="007F126F" w14:paraId="7F335E74" w14:textId="77777777" w:rsidTr="00203309">
        <w:trPr>
          <w:gridAfter w:val="1"/>
          <w:wAfter w:w="8" w:type="dxa"/>
        </w:trPr>
        <w:tc>
          <w:tcPr>
            <w:tcW w:w="4077" w:type="dxa"/>
            <w:shd w:val="clear" w:color="auto" w:fill="auto"/>
          </w:tcPr>
          <w:p w14:paraId="5C468340" w14:textId="57269AD9" w:rsidR="003444FC" w:rsidRPr="007F126F" w:rsidRDefault="003444FC" w:rsidP="003444FC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12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2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2816" w14:textId="6B40A204" w:rsidR="003444FC" w:rsidRPr="007F126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44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0ADC94CF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5813F" w14:textId="358D3809" w:rsidR="003444FC" w:rsidRPr="007F126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44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447C22A1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96509" w14:textId="4E49316E" w:rsidR="003444FC" w:rsidRPr="007F126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3FB5EF59" w14:textId="77777777" w:rsidR="003444FC" w:rsidRPr="007F126F" w:rsidRDefault="003444FC" w:rsidP="0034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C0472" w14:textId="357A3AF3" w:rsidR="003444FC" w:rsidRPr="007F126F" w:rsidRDefault="00FF198B" w:rsidP="003444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70BB8E8F" w14:textId="77777777" w:rsidR="00203309" w:rsidRPr="00FA7999" w:rsidRDefault="00203309" w:rsidP="00344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3DA6B5" w14:textId="4CC16418" w:rsidR="00887DC6" w:rsidRPr="002D218D" w:rsidRDefault="002578D9" w:rsidP="00C97E73">
      <w:pPr>
        <w:ind w:left="540"/>
        <w:jc w:val="thaiDistribute"/>
        <w:rPr>
          <w:rFonts w:ascii="Angsana New" w:hAnsi="Angsana New"/>
          <w:sz w:val="30"/>
          <w:szCs w:val="30"/>
        </w:rPr>
        <w:sectPr w:rsidR="00887DC6" w:rsidRPr="002D218D" w:rsidSect="007B364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4"/>
          <w:cols w:space="720"/>
          <w:docGrid w:linePitch="245"/>
        </w:sectPr>
      </w:pP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ใน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บริษัท แทรเวล แอดส์ เน็ทเวิร์ค (ประเทศไทย) จำกัด ซึ่งเป็นการร่วมค้าของบริษัท 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ได้เพิ่มทุนจดทะเบียน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จากจำนวน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27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เป็นจำนวน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39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51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เป็นร้อยละ </w:t>
      </w:r>
      <w:r w:rsidR="00FF198B" w:rsidRPr="00FF198B">
        <w:rPr>
          <w:rFonts w:ascii="Angsana New" w:hAnsi="Angsana New"/>
          <w:color w:val="000000"/>
          <w:spacing w:val="-2"/>
          <w:sz w:val="30"/>
          <w:szCs w:val="30"/>
        </w:rPr>
        <w:t>36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335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C97E73" w:rsidRPr="00C22172">
        <w:rPr>
          <w:rFonts w:ascii="Angsana New" w:hAnsi="Angsana New"/>
          <w:sz w:val="30"/>
          <w:szCs w:val="30"/>
          <w:cs/>
        </w:rPr>
        <w:t>ทำให้บริษัทดังกล่าวกลายเป็นบริษัทร่วมของบริษัท</w:t>
      </w:r>
      <w:r w:rsidR="003B11F0">
        <w:rPr>
          <w:rFonts w:ascii="Angsana New" w:hAnsi="Angsana New" w:hint="cs"/>
          <w:sz w:val="30"/>
          <w:szCs w:val="30"/>
          <w:cs/>
        </w:rPr>
        <w:t xml:space="preserve">  กลุ่มบริษัทมีกำไรจากการเปลี่ยนสัดส่วนการถือหุ้นดังกล่าวจำนวน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="003B11F0">
        <w:rPr>
          <w:rFonts w:ascii="Angsana New" w:hAnsi="Angsana New"/>
          <w:sz w:val="30"/>
          <w:szCs w:val="30"/>
        </w:rPr>
        <w:t>.</w:t>
      </w:r>
      <w:r w:rsidR="00FF198B" w:rsidRPr="00FF198B">
        <w:rPr>
          <w:rFonts w:ascii="Angsana New" w:hAnsi="Angsana New"/>
          <w:sz w:val="30"/>
          <w:szCs w:val="30"/>
        </w:rPr>
        <w:t>5</w:t>
      </w:r>
      <w:r w:rsidR="003B11F0">
        <w:rPr>
          <w:rFonts w:ascii="Angsana New" w:hAnsi="Angsana New"/>
          <w:sz w:val="30"/>
          <w:szCs w:val="30"/>
        </w:rPr>
        <w:t xml:space="preserve"> </w:t>
      </w:r>
      <w:r w:rsidR="003B11F0">
        <w:rPr>
          <w:rFonts w:ascii="Angsana New" w:hAnsi="Angsana New" w:hint="cs"/>
          <w:sz w:val="30"/>
          <w:szCs w:val="30"/>
          <w:cs/>
        </w:rPr>
        <w:t xml:space="preserve">ล้านบาท ซึ่งบันทึกอยู่ในงบกำไรขาดทุนรวมสำหรับงวดสามเดือนสิ้นสุดวันที่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3B11F0">
        <w:rPr>
          <w:rFonts w:ascii="Angsana New" w:hAnsi="Angsana New"/>
          <w:sz w:val="30"/>
          <w:szCs w:val="30"/>
        </w:rPr>
        <w:t xml:space="preserve"> </w:t>
      </w:r>
      <w:r w:rsidR="003B11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</w:p>
    <w:p w14:paraId="7B3159CC" w14:textId="64F819DC" w:rsidR="00BB3DB7" w:rsidRPr="00CC3BB8" w:rsidRDefault="00BB3DB7" w:rsidP="00CC3BB8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53677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FF198B" w:rsidRPr="00FF198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5B197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F198B" w:rsidRPr="00FF198B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53677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สาม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ดือนสิ้นสุดวันที่ 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53677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FF198B" w:rsidRPr="00FF198B">
        <w:rPr>
          <w:rFonts w:ascii="Angsana New" w:hAnsi="Angsana New" w:cs="Angsana New" w:hint="cs"/>
          <w:b w:val="0"/>
          <w:bCs w:val="0"/>
          <w:sz w:val="30"/>
          <w:szCs w:val="30"/>
        </w:rPr>
        <w:t>2562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2F4EE49E" w14:textId="77777777" w:rsidR="00CC3BB8" w:rsidRDefault="00CC3BB8" w:rsidP="00CC3BB8">
      <w:pPr>
        <w:spacing w:line="240" w:lineRule="auto"/>
        <w:rPr>
          <w:sz w:val="16"/>
          <w:szCs w:val="16"/>
        </w:rPr>
      </w:pPr>
    </w:p>
    <w:tbl>
      <w:tblPr>
        <w:tblW w:w="15493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12"/>
        <w:gridCol w:w="8"/>
      </w:tblGrid>
      <w:tr w:rsidR="00536771" w:rsidRPr="00E216F2" w14:paraId="5E5A367E" w14:textId="77777777" w:rsidTr="00536771">
        <w:trPr>
          <w:gridAfter w:val="1"/>
          <w:wAfter w:w="8" w:type="dxa"/>
          <w:cantSplit/>
        </w:trPr>
        <w:tc>
          <w:tcPr>
            <w:tcW w:w="15485" w:type="dxa"/>
            <w:gridSpan w:val="29"/>
            <w:shd w:val="clear" w:color="auto" w:fill="auto"/>
          </w:tcPr>
          <w:p w14:paraId="00A53E78" w14:textId="77777777" w:rsidR="00536771" w:rsidRPr="00E216F2" w:rsidRDefault="00536771" w:rsidP="005367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977DB" w:rsidRPr="00E216F2" w14:paraId="27BB9E59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5E962C1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257E696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D9E1504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9925A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24734F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C8B144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45522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6D4A7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FCF1FE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806FAB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ECD219D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E8F436D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191A79B4" w14:textId="57DF41E1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346783E3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3B67966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6A5C1951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6A441B67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51DC3C99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0D8EE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6830EFAA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867373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6ABEB08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087A3B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5EA1119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42D248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32DF11E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32BDBF7A" w14:textId="63E96F48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D977DB" w:rsidRPr="00E216F2" w14:paraId="2EB2AF42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023B69C5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C5556ED" w14:textId="70A7A9F9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30F489F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05D4DE7" w14:textId="45E40FA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825EDA" w14:textId="0E24A4C1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27D930E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67F7354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781EED" w14:textId="2C1F293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654759E4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5059F7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984647" w14:textId="6995AF19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2CCDADA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7F4947F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F18190" w14:textId="60E28A02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68044F56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8648597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65A230" w14:textId="2C3C1E1B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D0BC4FC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790BE3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DDB5BE" w14:textId="6ED7910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12922699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BDF76A1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D6B710" w14:textId="7BF633A1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639999C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AC6C360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41FB37" w14:textId="1CEEFEC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C4F2F71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4DBE050" w14:textId="77777777" w:rsidR="00D977DB" w:rsidRPr="00C03FAC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23923DE" w14:textId="7AC16E76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521EE70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1C5230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2DD32AE" w14:textId="41A3FEF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2AEE426F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17774AB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EC37D84" w14:textId="1C465376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CB3100A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1C7B165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132CF61" w14:textId="04CE93E4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649F7C3" w14:textId="454AB83F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D977DB" w:rsidRPr="00E216F2" w14:paraId="3044828D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17FA5264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3790E1" w14:textId="6223A0D8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3BDFDAC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AB9AC18" w14:textId="6DD46A83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0BCAD2" w14:textId="71009F8F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F709350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D0204F" w14:textId="5FCEB942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742BA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BC4F6F" w14:textId="36157769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9402906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727A88" w14:textId="4B4886A4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BD3ABD1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7346DE" w14:textId="27BF9E2A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B729999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7B729B" w14:textId="54EFEE88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8E846A0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EA494F" w14:textId="4D32EAD4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40B25B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B33C18" w14:textId="6655E36A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915314B" w14:textId="77777777" w:rsidR="00D977DB" w:rsidRPr="00C03FAC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D10FC82" w14:textId="5AB489C2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B40781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890B880" w14:textId="6A8AFEBC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030221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575A11B" w14:textId="57A41F74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CB2389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C32B488" w14:textId="0F1F244E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977DB" w:rsidRPr="00E216F2" w14:paraId="411C1DD9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F511717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74EFAC3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AE922C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2A73E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AC6D08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DDFB421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20"/>
            <w:shd w:val="clear" w:color="auto" w:fill="auto"/>
          </w:tcPr>
          <w:p w14:paraId="6A0E493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977DB" w:rsidRPr="00A545B4" w14:paraId="5B29967B" w14:textId="77777777" w:rsidTr="00536771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EB1D742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379BFF7B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A4D8F0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2D23656D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1F6D25A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F092AC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37B15F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F9C37AB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1070C4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C2DA4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3CD626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AF0290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3A8D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52421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BD2B7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63A45C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93EEA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379D8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A3904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E3934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967C5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82DC6A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F2A46A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73E5AD5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D38BF2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50AD48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B87F4D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09C8C5F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65FFAE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D977DB" w:rsidRPr="00A545B4" w14:paraId="08BDA13B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57EE4CB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14:paraId="501C201A" w14:textId="76D45148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20875E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9A05E22" w14:textId="75D13B07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18482D2C" w14:textId="00026CD4" w:rsidR="00D977DB" w:rsidRPr="00A545B4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23F9BD5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EE1699A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89D1F38" w14:textId="761B7C07" w:rsidR="00D977DB" w:rsidRPr="00A545B4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6EC3A53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2A65B8A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12A343" w14:textId="1E63F81C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1D0E0AE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C5C172" w14:textId="29F88023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439B17B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E9B780" w14:textId="49719C2E" w:rsidR="00D977DB" w:rsidRPr="00C1577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3431722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F62FE4" w14:textId="4ED00A29" w:rsidR="00D977DB" w:rsidRPr="00A545B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A982E3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3205DD" w14:textId="31E7792F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17E23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4E9720" w14:textId="3F68D6C6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08682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B91D0C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0440E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239F3F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515113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A039E4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3D9C08F" w14:textId="77777777" w:rsidR="00D977DB" w:rsidRPr="007D4F28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3BD1AE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0F1CEF41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DDF0655" w14:textId="2409A5A1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2002EA09" w14:textId="0CBF4512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AD9183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581B6C3" w14:textId="6E0CAD6C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C4D4210" w14:textId="42FB6F11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7AEC36E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3023220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649CE1E" w14:textId="43433352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8751C3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FC8DA47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6A9D46" w14:textId="1D538569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0206B3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BDB5DB" w14:textId="184CDEB6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6F67816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69C28C" w14:textId="4C1FE875" w:rsidR="00D977DB" w:rsidRPr="00A545B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C597DE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3FE94C" w14:textId="1C66F967" w:rsidR="00D977DB" w:rsidRPr="00A545B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0EE5F56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0466B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E5E68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C8C32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F34C0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B80CAC" w14:textId="62584B66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43CAE67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9F77396" w14:textId="3FDF074A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051A28F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7A28603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0FC0BB7" w14:textId="77777777" w:rsidR="00D977DB" w:rsidRPr="007D4F28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05A312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11BB6C8E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4133FAB" w14:textId="76812FCB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517E5FA8" w14:textId="602F813F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828966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81E0C16" w14:textId="1CB7A357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43C283C8" w14:textId="29EAFCC1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184656B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D787F45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B75208" w14:textId="138A0D73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7DD2E02F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DEF5ED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162A03" w14:textId="5C87761F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45668A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F9343A" w14:textId="3BDF1EB2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55349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CFFAF3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DB21A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A6FAB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EDA37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A4C34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54E3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F68DB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A86BD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F3F062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CE71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899D87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12EE4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E4CF755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9B95F48" w14:textId="77777777" w:rsidR="00D977DB" w:rsidRPr="007D4F28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7891A1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4CCFA376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5E4048E5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33953B4" w14:textId="7FA942E4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294D0A6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B955F2D" w14:textId="6AC9FA4E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7C70EC94" w14:textId="19975780" w:rsidR="00D977DB" w:rsidRPr="00A545B4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1330E28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5700D91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6C5656B" w14:textId="6F045FED" w:rsidR="00D977DB" w:rsidRPr="00A545B4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1DD0895F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432D0A2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7ACFDD" w14:textId="745ACCB8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E85122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17075D" w14:textId="16BACEBA" w:rsidR="00D977DB" w:rsidRPr="00A545B4" w:rsidRDefault="00D977DB" w:rsidP="00D977D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38824B6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93BFB3" w14:textId="3AEB04AF" w:rsidR="00D977DB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42E3DF3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0B59EF" w14:textId="02C65FC6" w:rsidR="00D977DB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860AA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547B92" w14:textId="46D4BD93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15590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4EB81" w14:textId="55D2C603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CBBA3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BB3775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5462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2902273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86740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71E6A70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4E63D7A" w14:textId="77777777" w:rsidR="00D977DB" w:rsidRPr="007D4F28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FD155A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57D2D60F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54BEBDE8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4885788" w14:textId="097D0BD5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6D92C59C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2B3DD45" w14:textId="14939BAE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393C739D" w14:textId="015382D6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5F2C15D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94DCD37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68C19" w14:textId="4E7560C7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3F9821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6013CB8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8342E0" w14:textId="2065F4BB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EA951A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AE8268" w14:textId="483D57E8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1CDAA9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1668C0" w14:textId="79050E1D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8BD7E4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A2D658" w14:textId="32BABE1A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A05B26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9906D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A8F4A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BF40A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201C2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E53466" w14:textId="6060FF38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A180F4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80F4262" w14:textId="224AFB2C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C725B6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2A5CC8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364BF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C0DC88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7FBB17B1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E6AD052" w14:textId="77777777" w:rsidR="00D977DB" w:rsidRPr="00ED792A" w:rsidRDefault="00D977DB" w:rsidP="00D977DB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2C6AF94" w14:textId="315CECCD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B4AC025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DBA1D31" w14:textId="605FF507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37FE9ACC" w14:textId="4BCAEA51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88</w:t>
            </w:r>
          </w:p>
        </w:tc>
        <w:tc>
          <w:tcPr>
            <w:tcW w:w="630" w:type="dxa"/>
            <w:shd w:val="clear" w:color="auto" w:fill="auto"/>
          </w:tcPr>
          <w:p w14:paraId="3D854E3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E16601C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B71DAA0" w14:textId="2714785F" w:rsidR="00D977DB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88</w:t>
            </w:r>
          </w:p>
        </w:tc>
        <w:tc>
          <w:tcPr>
            <w:tcW w:w="630" w:type="dxa"/>
            <w:shd w:val="clear" w:color="auto" w:fill="auto"/>
          </w:tcPr>
          <w:p w14:paraId="59DD1EC4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F21BC0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1F405B" w14:textId="7528CE77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62F4D85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1BA5F7" w14:textId="57877913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DBAEF5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7BB033" w14:textId="39C7449C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F2349B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D03D10" w14:textId="4932933D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5AC3563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CF802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441E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10ACF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C8FB4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5C30A0" w14:textId="11A946B9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AC24A8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B32106" w14:textId="31ACFD2B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1506AB5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E7D902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87D089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FBFE4D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18E0285D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788F0CA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6B8A493A" w14:textId="5086C99D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32819BA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46FBE87" w14:textId="120346DC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6DECFF3B" w14:textId="59B441AD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808717F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6F6E0BE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8189711" w14:textId="3B7884DC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26829F0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1DAFF6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F426B1" w14:textId="0B832DA9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37D223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96E150" w14:textId="13A66DD7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14E968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F17211" w14:textId="46DEBB8F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156</w:t>
            </w:r>
          </w:p>
        </w:tc>
        <w:tc>
          <w:tcPr>
            <w:tcW w:w="180" w:type="dxa"/>
            <w:shd w:val="clear" w:color="auto" w:fill="auto"/>
          </w:tcPr>
          <w:p w14:paraId="2FB1B26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168E35" w14:textId="4C8F07FD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2F5A713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B5AB9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46F3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AB3CA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431BA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87A91B" w14:textId="27B9ADD0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156</w:t>
            </w:r>
          </w:p>
        </w:tc>
        <w:tc>
          <w:tcPr>
            <w:tcW w:w="180" w:type="dxa"/>
            <w:shd w:val="clear" w:color="auto" w:fill="auto"/>
          </w:tcPr>
          <w:p w14:paraId="2A6F64C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7AC6D8" w14:textId="72FE2DAD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172B130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86B79B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3EA60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7732F07" w14:textId="52E4BA83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D977DB" w:rsidRPr="00A56B20" w14:paraId="7523DEFB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A794555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4965CE02" w14:textId="456C8EF0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19CED6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C4D7278" w14:textId="53B34B48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222D59CF" w14:textId="0959BA9D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40DB2979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2D2E78A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097824" w14:textId="34CCE233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6652E334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E331D6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FBA074" w14:textId="5C6AE749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247677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584A12" w14:textId="53E7118B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E1E5D3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EB0E87" w14:textId="52C436A3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972</w:t>
            </w:r>
          </w:p>
        </w:tc>
        <w:tc>
          <w:tcPr>
            <w:tcW w:w="180" w:type="dxa"/>
            <w:shd w:val="clear" w:color="auto" w:fill="auto"/>
          </w:tcPr>
          <w:p w14:paraId="7D991B1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B06D0F" w14:textId="44562505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shd w:val="clear" w:color="auto" w:fill="auto"/>
          </w:tcPr>
          <w:p w14:paraId="0C54CB7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0E672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99061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8C351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DC9F4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D80371" w14:textId="2423E3D6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972</w:t>
            </w:r>
          </w:p>
        </w:tc>
        <w:tc>
          <w:tcPr>
            <w:tcW w:w="180" w:type="dxa"/>
            <w:shd w:val="clear" w:color="auto" w:fill="auto"/>
          </w:tcPr>
          <w:p w14:paraId="1D09084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8F59F1" w14:textId="4FBDC0D5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shd w:val="clear" w:color="auto" w:fill="auto"/>
          </w:tcPr>
          <w:p w14:paraId="5C7A5DB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D696C46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6BA7E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D140C2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67E5BB10" w14:textId="77777777" w:rsidTr="002578D9">
        <w:trPr>
          <w:cantSplit/>
        </w:trPr>
        <w:tc>
          <w:tcPr>
            <w:tcW w:w="3150" w:type="dxa"/>
            <w:shd w:val="clear" w:color="auto" w:fill="auto"/>
          </w:tcPr>
          <w:p w14:paraId="7674B4AC" w14:textId="77777777" w:rsidR="00D977DB" w:rsidRPr="003A5EF3" w:rsidRDefault="00D977DB" w:rsidP="00D977DB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76443313" w14:textId="5530D5AB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31686533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CFF34C4" w14:textId="6CCA815A" w:rsidR="00D977DB" w:rsidRPr="000E795B" w:rsidRDefault="00D977DB" w:rsidP="000E795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597F183" w14:textId="46D98119" w:rsidR="00D977DB" w:rsidRPr="00A545B4" w:rsidRDefault="00FF198B" w:rsidP="00322D7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2118EBC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41B2709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B55F02" w14:textId="35C77AD6" w:rsidR="00D977DB" w:rsidRPr="000E795B" w:rsidRDefault="00D977DB" w:rsidP="000E795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90AA84B" w14:textId="7AE488F0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E7138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E5B496" w14:textId="5B96C739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E4D7FF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33C7CE" w14:textId="7CC10C8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4FAD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97A4C7" w14:textId="0C99BFEF" w:rsidR="00D977DB" w:rsidRPr="00A545B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799599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0F7E0E" w14:textId="281EBA8C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63A46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A6913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1D61E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4228A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F2015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1E980E" w14:textId="19D8E651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8BBFD1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EE866EA" w14:textId="714A3E54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C114DF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4A7E3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AD8B73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6FA359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7DDD7333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C2E2BB5" w14:textId="77777777" w:rsidR="00D977DB" w:rsidRPr="00ED792A" w:rsidRDefault="00D977DB" w:rsidP="00D977D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จีเท็ค เทคโนโลยี</w:t>
            </w:r>
            <w:r w:rsidRPr="00ED79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24FA795" w14:textId="01C91E7D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4DCB71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2692E38" w14:textId="65412B86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481F0903" w14:textId="17919A3B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9A99CDE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AF3D641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6F3AC7" w14:textId="0B184198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312EC2DB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9F607E0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98FEAF" w14:textId="0DEA1B3F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E6F3F0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D236B4" w14:textId="24D9F5D6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78969B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AA430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DAA62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24357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245BF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E8F9F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CAF79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881FF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3DFEC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62C6F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703E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DE435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A027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CDB9B1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2599E0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311685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28DFA971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33996D61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2005F3D6" w14:textId="5A7EFEB2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F682B2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A4CBC9A" w14:textId="26CC4BD9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6CEC51AF" w14:textId="64E8B114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1069C96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5B203A1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4208DD" w14:textId="438B3C4E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55AC3CD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6166E2F" w14:textId="77777777" w:rsidR="00D977DB" w:rsidRPr="00A56B20" w:rsidRDefault="00D977DB" w:rsidP="00D977DB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8DCB54" w14:textId="4695C19D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BBE2F9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342758" w14:textId="5A1830A1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5DD627F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C930FC" w14:textId="73C37385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70691B1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416920" w14:textId="5420279B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76A986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F65DF4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34105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63E08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A603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3AB490" w14:textId="526C333E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A2DDF5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CDDDD13" w14:textId="35D8FED9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677254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DCF221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E41825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232908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3C667F15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27742D71" w14:textId="77777777" w:rsidR="00D977DB" w:rsidRPr="00ED792A" w:rsidRDefault="00D977DB" w:rsidP="00D977D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2F001647" w14:textId="603B8A6A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1636D8C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E6E5FD6" w14:textId="33921CCE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7B5F759F" w14:textId="1DD0437F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8304FA6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6C4296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4433F93" w14:textId="56DE0F5D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EA9E07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DBD5227" w14:textId="77777777" w:rsidR="00D977DB" w:rsidRPr="00A56B20" w:rsidRDefault="00D977DB" w:rsidP="00D977DB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057351" w14:textId="5E53DBB4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325B96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466920" w14:textId="3F2BC5B1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D3BE01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11C388" w14:textId="3637FAB3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D86E9B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C0B286" w14:textId="317B832D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8D9C7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B9512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A6A8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84B8F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B7ECD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05AE2C" w14:textId="4496FF7F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3F7C56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35D8863" w14:textId="21140EDF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6463B1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55EEBF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B4E5D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CE305E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2417DCF7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3260E63" w14:textId="77777777" w:rsidR="00D977DB" w:rsidRPr="00ED792A" w:rsidRDefault="00D977DB" w:rsidP="00D977D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2602C9ED" w14:textId="08B86C3B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54095A65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5DDB19B" w14:textId="3891CF9F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24F343C7" w14:textId="12DF60AF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237BF32D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52CBC91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B01DD" w14:textId="190DEFA2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58932013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F4259DD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7E36CC" w14:textId="482EEEC9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808FCD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D87795" w14:textId="3CDE59FA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A7060C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3E71DC" w14:textId="02EEB396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AA2F98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4AE257" w14:textId="4669668D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8DA1606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18BA5A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5F6184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672D015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9907C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CD08DB" w14:textId="5D68439A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DD99B0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1DB48A" w14:textId="1CBC0209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EA3C6C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0EC146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D197E9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61AFAE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15512E1E" w14:textId="77777777" w:rsidTr="00536771">
        <w:trPr>
          <w:cantSplit/>
          <w:trHeight w:val="290"/>
        </w:trPr>
        <w:tc>
          <w:tcPr>
            <w:tcW w:w="3150" w:type="dxa"/>
            <w:shd w:val="clear" w:color="auto" w:fill="auto"/>
          </w:tcPr>
          <w:p w14:paraId="4284A4EE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75B816F3" w14:textId="2AD7464C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325555F9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ED0084D" w14:textId="580E781E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5DDB3974" w14:textId="285BB600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E37FBEB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C84BFA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31774FD" w14:textId="02EFCD00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5EFC61C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A8FDC7D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0A89B7" w14:textId="3604C64F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B52175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5505C5" w14:textId="43D6EBF5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3CB28C3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E7A4A5" w14:textId="5646E05C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8A425A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4678F3" w14:textId="3BCE3844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269ADBF8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DF57CD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C2B2A5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614C57C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D0669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DFCFEB4" w14:textId="1AF8BC20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DC43AA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0AC481" w14:textId="57CE7C3B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6421466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95D5F2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E3D958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9E5C8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02BDA069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66304C5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7FBAEB87" w14:textId="4D065C88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0EAA4C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4C18254" w14:textId="36E5D5C3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0EB17DED" w14:textId="5CD7EBAD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4A38A36C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9E23428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5F7DF22" w14:textId="5D8218C7" w:rsidR="00D977DB" w:rsidRPr="00A56B20" w:rsidRDefault="00FF198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41381E40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ED63AE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15C94D" w14:textId="6D185D23" w:rsidR="00D977DB" w:rsidRPr="00A56B20" w:rsidRDefault="00D977DB" w:rsidP="00D977D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4D8669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E3891D" w14:textId="2C532531" w:rsidR="00D977DB" w:rsidRPr="00A56B20" w:rsidRDefault="00D977DB" w:rsidP="00D977D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FF198B" w:rsidRPr="00FF198B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00FFF7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C861A8" w14:textId="3225B00A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257336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5B3023" w14:textId="19F4985A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3527A0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1FDA5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85B9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AE0F1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8696E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585EA8" w14:textId="103299BD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4534301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25D31E" w14:textId="37754991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0C21344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DECCAC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5ED6A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75C809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005F7D1F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3FBF8C2D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32715E63" w14:textId="77777777" w:rsidR="00D977DB" w:rsidRPr="00A56B20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23EC3B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CE850AC" w14:textId="77777777" w:rsidR="00D977DB" w:rsidRPr="00A56B20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6BD1F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62D7C1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BFE07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E4D103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73ADE6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E338EE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0BDD5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B3785D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1628C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2813F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1EBB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0D1CF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1D9DE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4077A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3ADA0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CACCE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249B8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6E83E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C7C95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83782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A450F3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C22E4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67635E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FFDE71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A97E60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D977DB" w:rsidRPr="00A56B20" w14:paraId="640E6E2D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A4FD00C" w14:textId="77777777" w:rsidR="00D977DB" w:rsidRPr="00ED792A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12ED48A3" w14:textId="45D0F146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40842C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BF66A31" w14:textId="4A312B5A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77549F7B" w14:textId="32B44773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4772F0B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B546820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02B7722" w14:textId="4B2CF5D5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3E860F38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02B634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14C114" w14:textId="7F8E11E7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46401473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5D671B" w14:textId="4454BCBC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51493CC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AE0441" w14:textId="2128EB00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0BE5D030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70791D" w14:textId="6976EFBE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17E3166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E060C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EE0EB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804C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B64B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46D9F" w14:textId="0C9579E7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759E20D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5E94CC" w14:textId="07283E28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1D7F350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22C628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518BA3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0AD5123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</w:tbl>
    <w:p w14:paraId="18A5929C" w14:textId="77777777" w:rsidR="00536771" w:rsidRDefault="00536771">
      <w:r>
        <w:br w:type="page"/>
      </w:r>
    </w:p>
    <w:tbl>
      <w:tblPr>
        <w:tblW w:w="15493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12"/>
        <w:gridCol w:w="8"/>
      </w:tblGrid>
      <w:tr w:rsidR="00536771" w:rsidRPr="00E216F2" w14:paraId="59D5081C" w14:textId="77777777" w:rsidTr="00536771">
        <w:trPr>
          <w:gridAfter w:val="1"/>
          <w:wAfter w:w="8" w:type="dxa"/>
          <w:cantSplit/>
        </w:trPr>
        <w:tc>
          <w:tcPr>
            <w:tcW w:w="15485" w:type="dxa"/>
            <w:gridSpan w:val="29"/>
            <w:shd w:val="clear" w:color="auto" w:fill="auto"/>
          </w:tcPr>
          <w:p w14:paraId="22F6317B" w14:textId="77777777" w:rsidR="00536771" w:rsidRPr="00E216F2" w:rsidRDefault="00536771" w:rsidP="005367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22D77" w:rsidRPr="00E216F2" w14:paraId="4CC6627C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5CA4FE80" w14:textId="77777777" w:rsidR="00322D77" w:rsidRPr="00E216F2" w:rsidRDefault="00322D77" w:rsidP="00322D77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40C456A8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473D42EC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3D340D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B0281CF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3AA6AE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19622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D7AFF6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4864DE0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667E98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A133621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E107091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7BB700C" w14:textId="441BB28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B9BB161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1BD1EFD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7F5AB7FB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65123EC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1DC0BC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1BD5CA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0897B6A8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F47028E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39CBE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50B10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18A4AF1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0DDD2C3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58EB284E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0760B48" w14:textId="14373AAB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D977DB" w:rsidRPr="00E216F2" w14:paraId="5474EDF3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EF0C979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66E3518" w14:textId="2FD7C352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7CF7C99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8FD60AD" w14:textId="021ABABD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7296F4" w14:textId="3A02B32E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615DAC5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F76800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1A3276" w14:textId="769C65D5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080E890D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0AC6355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6B9127" w14:textId="15658C77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9AC7B98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90E401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BDDCAC" w14:textId="38AB4CBA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8C760F1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3DEC8B5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341D60" w14:textId="2AF051B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1F5E41E" w14:textId="0B57AB0B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13D253F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4A37B" w14:textId="214E57E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765D935" w14:textId="151087FE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94A6F16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949EF8" w14:textId="6F36927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BA37339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888377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C476F7" w14:textId="185134D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1814DE6A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3A54592" w14:textId="77777777" w:rsidR="00D977DB" w:rsidRPr="00C03FAC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66AF3AB" w14:textId="1A35227A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012A3E3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6262138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D52E98" w14:textId="3E34DA1B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0696179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CD3A26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D3C7974" w14:textId="7211AB7F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240C3314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03105B3D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61579FC" w14:textId="633F7210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FE80E2F" w14:textId="50F57AB6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D977DB" w:rsidRPr="00E216F2" w14:paraId="6AFAA26F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24D96B0E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ECC184" w14:textId="4D1E3C59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CC8BF17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C57C2E6" w14:textId="79587A4F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DCE0F8" w14:textId="40AE413C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DAF8E3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EED0A1" w14:textId="1E7BBB00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C6A0BB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1103AB" w14:textId="2106D706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8C699E0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0A0FA7" w14:textId="5D38E567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073502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9888A" w14:textId="355782FE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D47BE8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64CA7C" w14:textId="06B335EF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9B8CC8A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8BADA4" w14:textId="4BD264E2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691287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C97C46" w14:textId="65770A45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1B16D15" w14:textId="77777777" w:rsidR="00D977DB" w:rsidRPr="00C03FAC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EB2AECC" w14:textId="674CD7AD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7E89ECD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220FE61" w14:textId="7957A71B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6CBBC43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0214D4" w14:textId="0BBF4FE0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7E5F59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C0B5CF9" w14:textId="436DB768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977DB" w:rsidRPr="00E216F2" w14:paraId="03A8D579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2C365E55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3CCDACD5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6C4BEF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A9E087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174035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070EB1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20"/>
            <w:shd w:val="clear" w:color="auto" w:fill="auto"/>
          </w:tcPr>
          <w:p w14:paraId="46CB632F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977DB" w:rsidRPr="00A56B20" w14:paraId="08B9A1C0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F123CCC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9B36700" w14:textId="29D56967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28365C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5E584F3" w14:textId="657E4930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12A3485" w14:textId="5AF60C3D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</w:t>
            </w:r>
            <w:r w:rsidR="00D977DB" w:rsidRPr="00A56B20">
              <w:rPr>
                <w:rFonts w:ascii="Angsana New" w:hAnsi="Angsana New"/>
                <w:szCs w:val="22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0B2DAEC8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96E7AD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242BA75" w14:textId="3B060C77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</w:t>
            </w:r>
            <w:r w:rsidR="00D977DB" w:rsidRPr="00A56B20">
              <w:rPr>
                <w:rFonts w:ascii="Angsana New" w:hAnsi="Angsana New"/>
                <w:szCs w:val="22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4F7CF7A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1DF6544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CDBE9" w14:textId="275805C1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3CD5D4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811CC6" w14:textId="45101B57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C39D4EA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9C796" w14:textId="12A4A430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382</w:t>
            </w:r>
          </w:p>
        </w:tc>
        <w:tc>
          <w:tcPr>
            <w:tcW w:w="180" w:type="dxa"/>
            <w:shd w:val="clear" w:color="auto" w:fill="auto"/>
          </w:tcPr>
          <w:p w14:paraId="095A904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D8B8B" w14:textId="7429DD31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09BF439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90C78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427CE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BF5A8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FC881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BBB4D5" w14:textId="73A2D679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382</w:t>
            </w:r>
          </w:p>
        </w:tc>
        <w:tc>
          <w:tcPr>
            <w:tcW w:w="180" w:type="dxa"/>
            <w:shd w:val="clear" w:color="auto" w:fill="auto"/>
          </w:tcPr>
          <w:p w14:paraId="55154384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CC0DC6" w14:textId="409CBE32" w:rsidR="00D977DB" w:rsidRPr="00A56B20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4E39313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2194A6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A50685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9BFA8C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6B20" w14:paraId="30857345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547EE79D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238859F6" w14:textId="77777777" w:rsidR="00D977DB" w:rsidRPr="00A56B20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F009BC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3B24331" w14:textId="77777777" w:rsidR="00D977DB" w:rsidRPr="00A56B20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89D1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3F89F2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9BD5DD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686E0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51EE5E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324E3D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03594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5444A2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DE9143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77AD4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3F5308" w14:textId="77777777" w:rsidR="00D977DB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615CB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2F5178" w14:textId="77777777" w:rsidR="00D977DB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532C7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89A90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635E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EDC564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BA6033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095A52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AD4C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522B495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987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3C4BD83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A73D15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DF1715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977DB" w:rsidRPr="00A56B20" w14:paraId="3E558533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0AA3F476" w14:textId="105533DD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EE616E7" w14:textId="075634DD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C09730F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18FE9CE" w14:textId="7949DE22" w:rsidR="00D977DB" w:rsidRPr="00A56B20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9095848" w14:textId="0CB795A8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068C90D6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99D0A94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ABA960" w14:textId="46A0F166" w:rsidR="00D977DB" w:rsidRPr="00A56B20" w:rsidRDefault="00FF198B" w:rsidP="00D977D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C8DD15E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A5E8FB" w14:textId="77777777" w:rsidR="00D977DB" w:rsidRPr="00A56B20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E792F7" w14:textId="66F54DD6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18FDE6E6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8FBEE0" w14:textId="0B107F8D" w:rsidR="00D977DB" w:rsidRPr="00A56B2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289A6F7E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B3FFA0" w14:textId="5C049A62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F628892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E3502" w14:textId="1980A4A9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BE4841D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AD2613" w14:textId="79364053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9A8311" w14:textId="77777777" w:rsidR="00D977DB" w:rsidRPr="00A56B20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A2E6B1" w14:textId="33322069" w:rsidR="00D977DB" w:rsidRPr="00A545B4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78BAAB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9DE59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7DF04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76C70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4B18" w14:textId="77777777" w:rsidR="00D977DB" w:rsidRPr="00A56B20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F68BCB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75DCDC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4AD104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4A10CE" w14:paraId="2C056B5E" w14:textId="77777777" w:rsidTr="00536771">
        <w:trPr>
          <w:cantSplit/>
          <w:trHeight w:val="137"/>
        </w:trPr>
        <w:tc>
          <w:tcPr>
            <w:tcW w:w="3150" w:type="dxa"/>
            <w:shd w:val="clear" w:color="auto" w:fill="auto"/>
          </w:tcPr>
          <w:p w14:paraId="71E3CB78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01A18B" w14:textId="77777777" w:rsidR="00D977DB" w:rsidRPr="004A10CE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9F4184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0A12DA3" w14:textId="77777777" w:rsidR="00D977DB" w:rsidRPr="004A10CE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2608109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43004D" w14:textId="77777777" w:rsidR="00D977DB" w:rsidRPr="004A10CE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6F4F22" w14:textId="77777777" w:rsidR="00D977DB" w:rsidRPr="004A10CE" w:rsidRDefault="00D977DB" w:rsidP="00D977D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3B97EF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40515D" w14:textId="77777777" w:rsidR="00D977DB" w:rsidRPr="004A10CE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7E36B3" w14:textId="77777777" w:rsidR="00D977DB" w:rsidRPr="004A10CE" w:rsidRDefault="00D977DB" w:rsidP="00D977D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49AB" w14:textId="1575423A" w:rsidR="00D977DB" w:rsidRPr="004A10CE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/>
              </w:rPr>
              <w:t>3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EE7FA64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D9CEE" w14:textId="2E7DD088" w:rsidR="00D977DB" w:rsidRPr="004A10CE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31FA1EB1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84A09" w14:textId="43E7D62A" w:rsidR="00D977DB" w:rsidRPr="004A10CE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D977DB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18BD1E07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5B575" w14:textId="64E44AEC" w:rsidR="00D977DB" w:rsidRPr="004A10CE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D977DB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697F04D8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9CD47" w14:textId="07DD815F" w:rsidR="00D977DB" w:rsidRPr="00E4595B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74EB78" w14:textId="77777777" w:rsidR="00D977DB" w:rsidRPr="004A10CE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A29CB" w14:textId="66D3A0A2" w:rsidR="00D977DB" w:rsidRPr="00E4595B" w:rsidRDefault="00D977DB" w:rsidP="00D977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A22A5C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93FEE8E" w14:textId="69C7C770" w:rsidR="00D977DB" w:rsidRPr="004A10CE" w:rsidRDefault="00FF198B" w:rsidP="00D977D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D977DB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14AF7CFA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B5A4FEC" w14:textId="20233ADD" w:rsidR="00D977DB" w:rsidRPr="004A10CE" w:rsidRDefault="00FF198B" w:rsidP="00D977D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D977DB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752</w:t>
            </w:r>
          </w:p>
        </w:tc>
        <w:tc>
          <w:tcPr>
            <w:tcW w:w="180" w:type="dxa"/>
          </w:tcPr>
          <w:p w14:paraId="42B8E70D" w14:textId="77777777" w:rsidR="00D977DB" w:rsidRPr="004A10CE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84C127" w14:textId="77777777" w:rsidR="00D977DB" w:rsidRPr="00C1577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15774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C15774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F2D06E" w14:textId="77777777" w:rsidR="00D977DB" w:rsidRPr="00C1577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2EEF1" w14:textId="0EFB3BC8" w:rsidR="00D977DB" w:rsidRPr="004A10CE" w:rsidRDefault="00FF198B" w:rsidP="00D977D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</w:p>
        </w:tc>
      </w:tr>
      <w:tr w:rsidR="00D977DB" w:rsidRPr="00A545B4" w14:paraId="36AEF356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66F4CA7D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58091957" w14:textId="77777777" w:rsidR="00D977DB" w:rsidRPr="009C2866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1E0913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B4F2260" w14:textId="77777777" w:rsidR="00D977DB" w:rsidRPr="009C2866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E69C1C" w14:textId="77777777" w:rsidR="00D977DB" w:rsidRPr="009C2866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FFB2D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7CC5AF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B8B3D9" w14:textId="77777777" w:rsidR="00D977DB" w:rsidRPr="009C2866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D86D9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CF1FB7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483554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32CD7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00B163" w14:textId="77777777" w:rsidR="00D977DB" w:rsidRPr="009C2866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A1D91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111A3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26D2C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70AAE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5949D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739D5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80EA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0847F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E6469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1F167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AEAD7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41E2A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A12FDA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B5C2D1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0AFFB94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F728041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977DB" w:rsidRPr="00A545B4" w14:paraId="7665B8FE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0BA0D25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2C973BA7" w14:textId="1091C88C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40D84F35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563806A" w14:textId="5095BAEE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15424C62" w14:textId="48EBAEB5" w:rsidR="00D977DB" w:rsidRPr="00055D4F" w:rsidRDefault="00FF198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2B79185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A7285A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C3FCBB" w14:textId="7BFDD66B" w:rsidR="00D977DB" w:rsidRPr="00055D4F" w:rsidRDefault="00FF198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BC36B53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F91D6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E8DDFE" w14:textId="3022EB4E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599254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36E922" w14:textId="7CF37114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89A91E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AEDA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DC111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89392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2B98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735B0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77511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6DBE0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203657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D15DA1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01C1E8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F78A1A4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DE11E7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1B88A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2F1560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F7D5655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52771092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3776D85E" w14:textId="77777777" w:rsidR="00D977DB" w:rsidRPr="005A0C93" w:rsidRDefault="00D977DB" w:rsidP="00D977DB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5575DCC" w14:textId="712C88E8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6382B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095BA63" w14:textId="7610F57A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6B1C4FF7" w14:textId="6765CF31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8349511" w14:textId="47CA7B7E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477B06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478AD1" w14:textId="0BE45D4F" w:rsidR="00D977DB" w:rsidRPr="00A545B4" w:rsidRDefault="00FF198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14:paraId="34A5548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A7DE3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0589EC" w14:textId="34EB6CF9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8912A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9E5EEC" w14:textId="4AC00D8B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2AC691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494E3B" w14:textId="0C70710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B1F53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FD9096" w14:textId="1ACD291F" w:rsidR="00D977DB" w:rsidRPr="00A545B4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CA0B7B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B5A10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F0765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F9DDA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B8F98D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4A84AB" w14:textId="26BC5632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063EC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696195F" w14:textId="1C987091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75813AC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F7963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D4B531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DBF644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0EDAE325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3CC398E4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36CD333A" w14:textId="25284339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9330E16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6B04FEA" w14:textId="01686052" w:rsidR="00D977DB" w:rsidRPr="00A545B4" w:rsidRDefault="00FF198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4F68978" w14:textId="752658C0" w:rsidR="00D977DB" w:rsidRPr="00A545B4" w:rsidRDefault="00FF198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10482A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162EFE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15A1AF" w14:textId="1D983802" w:rsidR="00D977DB" w:rsidRPr="00A545B4" w:rsidRDefault="00FF198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BE8A77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76E5C6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C785F" w14:textId="7255ADD5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802A5E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A2B2FA" w14:textId="3A78F643" w:rsidR="00D977DB" w:rsidRPr="00A545B4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B925E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EF8C73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BCB7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E9EDE6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85D9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AEC7A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1EEBD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4BA4E7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01F20F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AFEF82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421B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80D90D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7A6697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BE8A92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D6C31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B07A1E7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73AAF5A4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7E48AA90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14:paraId="44C44DA3" w14:textId="77777777" w:rsidR="00D977DB" w:rsidRPr="006767B7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E33710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CC43A47" w14:textId="77777777" w:rsidR="00D977DB" w:rsidRPr="006767B7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EFC8AF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96CD38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FC47DA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5D2D30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49B9714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FFB1D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57055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757C5A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30720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3F8AC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7AEE1" w14:textId="4719017B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7BCEA1E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E6ED1" w14:textId="1F033495" w:rsidR="00D977DB" w:rsidRPr="00A56B20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89E33A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12EF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E39FA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6FE4E4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ACCCE7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3D9E19" w14:textId="2E565965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1E6F961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4F9BEFA" w14:textId="20A28935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C205442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4D6735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77D2037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649AE28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977DB" w:rsidRPr="00A545B4" w14:paraId="37BAA2AA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009E8EDE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5DDB788B" w14:textId="77777777" w:rsidR="00D977DB" w:rsidRPr="006767B7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AC588B" w14:textId="77777777" w:rsidR="00D977DB" w:rsidRPr="00A545B4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9CDAEF4" w14:textId="77777777" w:rsidR="00D977DB" w:rsidRPr="006767B7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2BD940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E535D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4EB299" w14:textId="77777777" w:rsidR="00D977DB" w:rsidRPr="00A545B4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267459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14A28DD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E786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2E0A9E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A2B42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3A7758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0121E5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7E0723" w14:textId="10B933E2" w:rsidR="00D977DB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BE4A55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84D27" w14:textId="506117E2" w:rsidR="00D977DB" w:rsidRDefault="00FF198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CA4BABF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9CE23D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A0287B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3DED4B" w14:textId="77777777" w:rsidR="00D977DB" w:rsidRPr="00A545B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C544C4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BE9F8" w14:textId="5C41C7F7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7BB5F9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400D3FE" w14:textId="5CF72B31" w:rsidR="00D977DB" w:rsidRPr="00A545B4" w:rsidRDefault="00FF198B" w:rsidP="00D977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ED19C80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6DC3A0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F6A4E5" w14:textId="77777777" w:rsidR="00D977DB" w:rsidRPr="00A545B4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420C1E1" w14:textId="77777777" w:rsidR="00D977DB" w:rsidRPr="00864AF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825316" w:rsidRPr="00A545B4" w14:paraId="58A8569C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0DFF2A01" w14:textId="77777777" w:rsidR="00825316" w:rsidRPr="005A0C93" w:rsidRDefault="00825316" w:rsidP="0082531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10FB1E77" w14:textId="77777777" w:rsidR="00825316" w:rsidRPr="006767B7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CC7441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A949DDC" w14:textId="77777777" w:rsidR="00825316" w:rsidRPr="006767B7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5278B5E5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E6FC23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63C4C5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980B5B8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9C85338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2D8373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18D97F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CCDC1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4E3F40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D67CD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E3C604" w14:textId="2DC4539D" w:rsidR="00825316" w:rsidRPr="00C15774" w:rsidRDefault="00FF198B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230572D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8D3D61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87885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B46EB1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75731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8B2F0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E58D9C" w14:textId="77777777" w:rsidR="00825316" w:rsidRPr="00A545B4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766D38" w14:textId="2731BAAB" w:rsidR="00825316" w:rsidRPr="00A545B4" w:rsidRDefault="00FF198B" w:rsidP="008253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48C521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0BF36EA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AA8421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29BA6A7" w14:textId="16D1CB45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552524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57EB311" w14:textId="096FC2CD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825316" w:rsidRPr="00A545B4" w14:paraId="6B4362DE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4D0F8ACB" w14:textId="77777777" w:rsidR="00825316" w:rsidRPr="005A0C93" w:rsidRDefault="00825316" w:rsidP="0082531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684C6BB4" w14:textId="18B411CF" w:rsidR="00825316" w:rsidRPr="00A545B4" w:rsidRDefault="00FF198B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6CCD00D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A565FA3" w14:textId="7D410444" w:rsidR="00825316" w:rsidRPr="00A545B4" w:rsidRDefault="00FF198B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E9FACAF" w14:textId="7F20AEC8" w:rsidR="00825316" w:rsidRPr="00A545B4" w:rsidRDefault="00FF198B" w:rsidP="0082531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3EB07F74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1662BB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9D64E64" w14:textId="1B851905" w:rsidR="00825316" w:rsidRPr="00A545B4" w:rsidRDefault="00FF198B" w:rsidP="0082531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6D8A1D7B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699D8A4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18E737" w14:textId="6B06CD05" w:rsidR="00825316" w:rsidRPr="00A545B4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16B0870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2F9A44" w14:textId="763A14CE" w:rsidR="00825316" w:rsidRPr="00A545B4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3DD38E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E9D8E9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3332D2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316367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BF3A56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2DDFDE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F20D67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F92CBD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64679" w14:textId="77777777" w:rsidR="00825316" w:rsidRPr="00A545B4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3A5484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C92D82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E3C119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73B2FF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A6D573" w14:textId="77777777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577D82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A76D12C" w14:textId="77777777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825316" w:rsidRPr="00A545B4" w14:paraId="288184B1" w14:textId="77777777" w:rsidTr="00536771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3264008C" w14:textId="77777777" w:rsidR="00825316" w:rsidRPr="005A0C93" w:rsidRDefault="00825316" w:rsidP="0082531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4175C0D8" w14:textId="77777777" w:rsidR="00825316" w:rsidRPr="006767B7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EAF8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30A1764" w14:textId="77777777" w:rsidR="00825316" w:rsidRPr="006767B7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530355C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57C090D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7410AA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B0148A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310B040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650FA" w14:textId="77777777" w:rsidR="00825316" w:rsidRPr="008B14A5" w:rsidRDefault="00825316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E9D7CD6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D484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479D53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6B5D07" w14:textId="77777777" w:rsidR="00825316" w:rsidRPr="008B14A5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DCDA9D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BBA9A6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845BB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47FDA9" w14:textId="77777777" w:rsidR="00825316" w:rsidRPr="008B14A5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DB175C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BEB88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278258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C03DD1" w14:textId="77777777" w:rsidR="00825316" w:rsidRPr="00A545B4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103837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498626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BAC3680" w14:textId="77777777" w:rsidR="00825316" w:rsidRPr="00A545B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B3860C" w14:textId="77777777" w:rsidR="00825316" w:rsidRPr="00A545B4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2A4104" w14:textId="77777777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20D1B4F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BDD6BE8" w14:textId="77777777" w:rsidR="00825316" w:rsidRPr="00864AFD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825316" w:rsidRPr="00A545B4" w14:paraId="50D886D1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0BCC32E0" w14:textId="77777777" w:rsidR="00825316" w:rsidRPr="005A0C93" w:rsidRDefault="00825316" w:rsidP="00825316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3C8742C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1D89B0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0437E647" w14:textId="77777777" w:rsidR="00825316" w:rsidRPr="00A545B4" w:rsidRDefault="00825316" w:rsidP="0082531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F89F440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6C3FE0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DB3B55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680063F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7C549B" w14:textId="77777777" w:rsidR="00825316" w:rsidRPr="00A545B4" w:rsidRDefault="00825316" w:rsidP="0082531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4C6C794" w14:textId="77777777" w:rsidR="00825316" w:rsidRPr="00A545B4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E3499C" w14:textId="25140E54" w:rsidR="00825316" w:rsidRPr="007523BB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728BE57F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BF034B1" w14:textId="4DE4A3C4" w:rsidR="00825316" w:rsidRPr="007523BB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4922585F" w14:textId="77777777" w:rsidR="00825316" w:rsidRPr="007523BB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A507E8" w14:textId="37FFA761" w:rsidR="00825316" w:rsidRPr="007523BB" w:rsidRDefault="00FF198B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72D2F7D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B83B0F1" w14:textId="6B6100A5" w:rsidR="00825316" w:rsidRPr="007523BB" w:rsidRDefault="00FF198B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627E1EC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312E272" w14:textId="77777777" w:rsidR="00825316" w:rsidRPr="003A5EF3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5DC5F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6401C0" w14:textId="77777777" w:rsidR="00825316" w:rsidRPr="003A5EF3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A40966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309886A" w14:textId="537AA9C8" w:rsidR="00825316" w:rsidRPr="00E16AB9" w:rsidRDefault="00FF198B" w:rsidP="008253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FC315BD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A25B539" w14:textId="7A1F36B4" w:rsidR="00825316" w:rsidRPr="00E16AB9" w:rsidRDefault="00FF198B" w:rsidP="008253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3A62313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79C61CD" w14:textId="77777777" w:rsidR="00825316" w:rsidRPr="007523BB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60BD68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6B4F00A4" w14:textId="77777777" w:rsidR="00825316" w:rsidRPr="007523BB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825316" w:rsidRPr="00E216F2" w14:paraId="1CFF1084" w14:textId="77777777" w:rsidTr="00536771">
        <w:trPr>
          <w:cantSplit/>
        </w:trPr>
        <w:tc>
          <w:tcPr>
            <w:tcW w:w="3150" w:type="dxa"/>
            <w:shd w:val="clear" w:color="auto" w:fill="auto"/>
          </w:tcPr>
          <w:p w14:paraId="1DB8E7DB" w14:textId="77777777" w:rsidR="00825316" w:rsidRPr="005A0C93" w:rsidRDefault="00825316" w:rsidP="00825316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9A36D8F" w14:textId="77777777" w:rsidR="00825316" w:rsidRPr="00E216F2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AEFF35" w14:textId="77777777" w:rsidR="00825316" w:rsidRPr="00E216F2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D81828C" w14:textId="77777777" w:rsidR="00825316" w:rsidRPr="00E216F2" w:rsidRDefault="00825316" w:rsidP="00825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7A1D16" w14:textId="77777777" w:rsidR="00825316" w:rsidRPr="00E216F2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3BAA1F2" w14:textId="77777777" w:rsidR="00825316" w:rsidRPr="00E216F2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3894B" w14:textId="77777777" w:rsidR="00825316" w:rsidRPr="00E216F2" w:rsidRDefault="00825316" w:rsidP="00825316">
            <w:pPr>
              <w:pStyle w:val="acctfourfigures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916EDEB" w14:textId="77777777" w:rsidR="00825316" w:rsidRPr="00E216F2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FB22AF5" w14:textId="77777777" w:rsidR="00825316" w:rsidRPr="00E216F2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26E9FF" w14:textId="77777777" w:rsidR="00825316" w:rsidRPr="00E216F2" w:rsidRDefault="00825316" w:rsidP="0082531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BB22D" w14:textId="51542C0C" w:rsidR="00825316" w:rsidRPr="007523BB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82531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291F60AF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CE8A0" w14:textId="713E1D72" w:rsidR="00825316" w:rsidRPr="007523BB" w:rsidRDefault="00FF198B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82531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57050DCD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F5CD8" w14:textId="617A7169" w:rsidR="00825316" w:rsidRPr="007523BB" w:rsidRDefault="00FF198B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825316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924</w:t>
            </w:r>
          </w:p>
        </w:tc>
        <w:tc>
          <w:tcPr>
            <w:tcW w:w="180" w:type="dxa"/>
            <w:shd w:val="clear" w:color="auto" w:fill="auto"/>
          </w:tcPr>
          <w:p w14:paraId="34C9AF79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D891A" w14:textId="1FA80C6A" w:rsidR="00825316" w:rsidRPr="007523BB" w:rsidRDefault="00FF198B" w:rsidP="008253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825316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7761839B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D75A" w14:textId="3BE87E14" w:rsidR="00825316" w:rsidRPr="00E4595B" w:rsidRDefault="00825316" w:rsidP="0082531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0C9640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CE726" w14:textId="783B1BC4" w:rsidR="00825316" w:rsidRPr="00E4595B" w:rsidRDefault="00825316" w:rsidP="0082531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6C64BD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616885" w14:textId="69D2074B" w:rsidR="00825316" w:rsidRPr="00E16AB9" w:rsidRDefault="00FF198B" w:rsidP="008253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82531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899</w:t>
            </w:r>
          </w:p>
        </w:tc>
        <w:tc>
          <w:tcPr>
            <w:tcW w:w="180" w:type="dxa"/>
          </w:tcPr>
          <w:p w14:paraId="2BF3A98F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BC945D" w14:textId="25172B4F" w:rsidR="00825316" w:rsidRPr="00E16AB9" w:rsidRDefault="00FF198B" w:rsidP="008253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82531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06947D38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94811F" w14:textId="77777777" w:rsidR="00825316" w:rsidRPr="00C15774" w:rsidRDefault="00825316" w:rsidP="0082531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15774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C15774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12A4972" w14:textId="77777777" w:rsidR="00825316" w:rsidRPr="007523BB" w:rsidRDefault="00825316" w:rsidP="008253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06351" w14:textId="6FF5547E" w:rsidR="00825316" w:rsidRPr="007523BB" w:rsidRDefault="00FF198B" w:rsidP="0082531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</w:p>
        </w:tc>
      </w:tr>
    </w:tbl>
    <w:p w14:paraId="002955A0" w14:textId="77777777" w:rsidR="00536771" w:rsidRDefault="00536771" w:rsidP="00536771"/>
    <w:p w14:paraId="4CC67B0B" w14:textId="4D19A4BD" w:rsidR="00536771" w:rsidRDefault="00536771" w:rsidP="00536771">
      <w:pPr>
        <w:jc w:val="thaiDistribute"/>
        <w:rPr>
          <w:rFonts w:ascii="Angsana New" w:hAnsi="Angsana New"/>
          <w:sz w:val="30"/>
          <w:szCs w:val="30"/>
        </w:rPr>
      </w:pPr>
      <w:r w:rsidRPr="00E617D0">
        <w:rPr>
          <w:rFonts w:ascii="Angsana New" w:hAnsi="Angsana New"/>
          <w:sz w:val="30"/>
          <w:szCs w:val="30"/>
        </w:rPr>
        <w:t xml:space="preserve">* </w:t>
      </w:r>
      <w:r w:rsidRPr="00E617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E617D0">
        <w:rPr>
          <w:rFonts w:ascii="Angsana New" w:hAnsi="Angsana New"/>
          <w:sz w:val="30"/>
          <w:szCs w:val="30"/>
        </w:rPr>
        <w:t xml:space="preserve"> </w:t>
      </w:r>
      <w:r w:rsidR="00C15774">
        <w:rPr>
          <w:rFonts w:ascii="Angsana New" w:hAnsi="Angsana New" w:hint="cs"/>
          <w:sz w:val="30"/>
          <w:szCs w:val="30"/>
          <w:cs/>
        </w:rPr>
        <w:t>มีนาคม</w:t>
      </w:r>
      <w:r w:rsidRPr="00E617D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15774"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C15774">
        <w:rPr>
          <w:rFonts w:ascii="Angsana New" w:hAnsi="Angsana New"/>
          <w:sz w:val="30"/>
          <w:szCs w:val="30"/>
        </w:rPr>
        <w:t xml:space="preserve"> </w:t>
      </w:r>
      <w:r w:rsidR="00C1577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2</w:t>
      </w:r>
      <w:r w:rsidRPr="00E617D0">
        <w:rPr>
          <w:rFonts w:ascii="Angsana New" w:hAnsi="Angsana New"/>
          <w:sz w:val="30"/>
          <w:szCs w:val="30"/>
        </w:rPr>
        <w:t xml:space="preserve"> </w:t>
      </w:r>
      <w:r w:rsidRPr="00E617D0">
        <w:rPr>
          <w:rFonts w:ascii="Angsana New" w:hAnsi="Angsana New"/>
          <w:sz w:val="30"/>
          <w:szCs w:val="30"/>
          <w:cs/>
        </w:rPr>
        <w:t>กลุ่มบริษัทได้บันทึกส่วนแบ่งขาดทุน</w:t>
      </w:r>
      <w:r w:rsidRPr="00E617D0">
        <w:rPr>
          <w:rFonts w:ascii="Angsana New" w:hAnsi="Angsana New" w:hint="cs"/>
          <w:sz w:val="30"/>
          <w:szCs w:val="30"/>
          <w:cs/>
        </w:rPr>
        <w:t>จากการร่วมค้าดังกล่าวโดย</w:t>
      </w:r>
      <w:r w:rsidRPr="00E617D0">
        <w:rPr>
          <w:rFonts w:ascii="Angsana New" w:hAnsi="Angsana New"/>
          <w:sz w:val="30"/>
          <w:szCs w:val="30"/>
          <w:cs/>
        </w:rPr>
        <w:t>รับรู้ค่าเผื่อหนี้สงสัยจะสูญสำหรับ</w:t>
      </w:r>
      <w:r w:rsidRPr="00E617D0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E617D0">
        <w:rPr>
          <w:rFonts w:ascii="Angsana New" w:hAnsi="Angsana New"/>
          <w:sz w:val="30"/>
          <w:szCs w:val="30"/>
          <w:cs/>
        </w:rPr>
        <w:t>เงินให้กู้ยืมระยะสั้นในงบการเงินรวม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p w14:paraId="22B34218" w14:textId="51FB4DB0" w:rsidR="00D977DB" w:rsidRPr="00D977DB" w:rsidRDefault="00D977DB" w:rsidP="00536771">
      <w:pPr>
        <w:jc w:val="thaiDistribute"/>
        <w:rPr>
          <w:rFonts w:ascii="Angsana New" w:hAnsi="Angsana New"/>
          <w:sz w:val="26"/>
          <w:szCs w:val="26"/>
        </w:rPr>
      </w:pPr>
    </w:p>
    <w:p w14:paraId="30E030E8" w14:textId="77777777" w:rsidR="00D977DB" w:rsidRPr="00E617D0" w:rsidRDefault="00D977DB" w:rsidP="00536771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436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10"/>
      </w:tblGrid>
      <w:tr w:rsidR="00536771" w:rsidRPr="00E216F2" w14:paraId="2E1E4EB6" w14:textId="77777777" w:rsidTr="00536771">
        <w:tc>
          <w:tcPr>
            <w:tcW w:w="15436" w:type="dxa"/>
            <w:gridSpan w:val="27"/>
            <w:shd w:val="clear" w:color="auto" w:fill="auto"/>
          </w:tcPr>
          <w:p w14:paraId="756B3D5F" w14:textId="77777777" w:rsidR="00536771" w:rsidRPr="002F2EF7" w:rsidRDefault="00536771" w:rsidP="0053677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16707D9C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5BBE76DB" w14:textId="77777777" w:rsidR="00322D77" w:rsidRPr="00E216F2" w:rsidRDefault="00322D77" w:rsidP="00322D77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34E28820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718D01EC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98FB3D1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24726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1A037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859F0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33290A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E450F4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30264E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5B79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0C165F1" w14:textId="32949F01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4C4E0D75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748F7FD8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40287353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6ADCFDF5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3B0792CB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C975A14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676D0F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2BCFB05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9ACD5E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69769D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09C361C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278AC385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17B8FF3" w14:textId="79FABD85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D977DB" w:rsidRPr="00E216F2" w14:paraId="4376E988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69671379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262FE39" w14:textId="628FDE1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1ABF8E7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1C89F07" w14:textId="1D531294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889B3CC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5C3744C" w14:textId="7142A64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65163A0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B67A6B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72F5FF" w14:textId="0DE9E6E5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6F5410B9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712884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0334C1" w14:textId="2DDE7DE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2F0BC0F5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0F63FC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F8DDA1" w14:textId="280A0FC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35B2F8C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3BE154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403AB1" w14:textId="5F88B0B3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2B1876B6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48EF8DC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EDFA78" w14:textId="1B0B03AC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3AEB2AC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0094B98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A601A1" w14:textId="4B08FBFE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E993743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6E9BA8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A6189F" w14:textId="5AF3275A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20B7975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D3F5459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93A1D1" w14:textId="6683A464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7B38D58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E422834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E71B7F" w14:textId="21C809C0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AF9FD4A" w14:textId="5116AAAE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D977DB" w:rsidRPr="00E216F2" w14:paraId="744F3AD6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43E9E497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EF35B0E" w14:textId="68AA81FB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F91EFF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82700AA" w14:textId="4AFD9B43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516668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CD265CB" w14:textId="1957428F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97F78F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01087B" w14:textId="184F6322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AF474D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4F2F0A" w14:textId="24B54ABE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CC52D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9931BDC" w14:textId="75DB1311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A0964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B1C815" w14:textId="2E2E090B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55A080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FB244B" w14:textId="09DBF106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AC2A4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1E16" w14:textId="62E53BA1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35125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F0DD0CD" w14:textId="60D497A5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10149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F32EC5" w14:textId="31FF9E30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560AE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ED9A8F" w14:textId="44385B09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977DB" w:rsidRPr="00E216F2" w14:paraId="7B2D7DFC" w14:textId="77777777" w:rsidTr="00536771">
        <w:trPr>
          <w:gridAfter w:val="1"/>
          <w:wAfter w:w="10" w:type="dxa"/>
          <w:trHeight w:val="128"/>
        </w:trPr>
        <w:tc>
          <w:tcPr>
            <w:tcW w:w="3240" w:type="dxa"/>
            <w:shd w:val="clear" w:color="auto" w:fill="auto"/>
          </w:tcPr>
          <w:p w14:paraId="1E910A3F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3D42D8F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898F62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04E89C7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400875B4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1F984F23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120B5E7" w14:textId="77777777" w:rsidR="00D977DB" w:rsidRPr="00E216F2" w:rsidRDefault="00D977DB" w:rsidP="00D977D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EEF1DA2" w14:textId="77777777" w:rsidR="00D977DB" w:rsidRPr="00E216F2" w:rsidRDefault="00D977DB" w:rsidP="00D977D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50AAF7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1FBB9AC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977DB" w:rsidRPr="00B70E02" w14:paraId="11CFAEA8" w14:textId="77777777" w:rsidTr="00536771">
        <w:trPr>
          <w:gridAfter w:val="1"/>
          <w:wAfter w:w="10" w:type="dxa"/>
          <w:trHeight w:val="74"/>
        </w:trPr>
        <w:tc>
          <w:tcPr>
            <w:tcW w:w="3240" w:type="dxa"/>
            <w:shd w:val="clear" w:color="auto" w:fill="auto"/>
          </w:tcPr>
          <w:p w14:paraId="1B472782" w14:textId="77777777" w:rsidR="00D977DB" w:rsidRPr="005A0C93" w:rsidRDefault="00D977DB" w:rsidP="00D977D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13C35C8D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C25B26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32F970C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C283D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47EEAC" w14:textId="77777777" w:rsidR="00D977DB" w:rsidRPr="00B70E02" w:rsidRDefault="00D977DB" w:rsidP="00D977D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C1F1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190B2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8C041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F42AF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205BA1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6827E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CF786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4BA73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5ADCF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BDBF6D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8E99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46707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575E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99BFC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5EA4A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DDFB4C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27C20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4AC71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C429E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87478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977DB" w:rsidRPr="00B70E02" w14:paraId="59CDC8D3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676C27BD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3D6D27" w14:textId="7F0A54C8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E9155CC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8954AC6" w14:textId="6643CF7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2627BB3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305FD6" w14:textId="4993FF85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D97E77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58062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AB11D6" w14:textId="1E7D7F8F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7F73D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134B75A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6AC985" w14:textId="2DB906F1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1C1B449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2DF423" w14:textId="3A34DFA6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0FBD596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3D9110" w14:textId="2BCE858A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30E2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727AAE" w14:textId="0948B40E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D94BF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43112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5CC4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AA81B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FB6C7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53D3F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6DB1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3F8B4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7E7E6AC2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469E37CB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ECF4B3A" w14:textId="1D846377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3185B9CD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235BD1E" w14:textId="44E54F83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2A52B53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BD9B4" w14:textId="1C0009D8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5BC454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7A09B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294F32" w14:textId="65970A04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D018C9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53DF50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AAE97D" w14:textId="2A3F2D55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4CC29C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6B1760" w14:textId="21A541DD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26C892F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D7723F" w14:textId="35EA99F9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4687C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D379D7" w14:textId="1D9219D6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F60ED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A3160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0196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B2B539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33AE1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AA6C1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18FF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FDAA6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32F0F9E4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52D289AA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F81BE4" w14:textId="74090B61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652F190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70A0557" w14:textId="07540CBC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67BC74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97CAA0" w14:textId="4DCB7785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536F1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974B9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DFA764" w14:textId="6B072784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5541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516AE25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23B476" w14:textId="7F03542E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ECEBF7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937B8A" w14:textId="3E9259F6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0F74907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B980F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953B0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6575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11EE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1BB1FB" w14:textId="7075443A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A879BC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70514D" w14:textId="42070852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EBC44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D682D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5FC7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927DC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39AA3C04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61AF6031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00A12C4" w14:textId="0E250EDC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D7EB050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3EAF00" w14:textId="2CCABD7A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FCC66D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925020" w14:textId="01A3D050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18A56E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8F4395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205DB5" w14:textId="099B2676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B7B387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86F4CE2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E56A46" w14:textId="6B714BC0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C2AAFAF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A2A584" w14:textId="21EED664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6B483BC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2E816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7893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C8B8D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6BA55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07469D" w14:textId="33B53E21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D2CD91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C902776" w14:textId="3C2CE278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1469C08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DCA14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4918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F03191" w14:textId="3B2E4D36" w:rsidR="00D977DB" w:rsidRPr="00B70E02" w:rsidRDefault="00FF198B" w:rsidP="000E795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D977DB" w:rsidRPr="00E216F2" w14:paraId="69706629" w14:textId="77777777" w:rsidTr="002578D9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10F3238A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A73169" w14:textId="5C5995A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B1F5F89" w14:textId="77777777" w:rsidR="00D977DB" w:rsidRPr="00C07C5D" w:rsidRDefault="00D977DB" w:rsidP="00D977D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DA0F52B" w14:textId="23FA9B52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A49C4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1CA131" w14:textId="0676E47C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60CF75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3B99D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F4641F" w14:textId="14F69B55" w:rsidR="00D977DB" w:rsidRPr="00C07C5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1D9EC" w14:textId="53B1BAA2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1F25A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BB2256" w14:textId="129E328A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F212D8F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DDAB93" w14:textId="2F3AEB36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C246F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DE7DE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00C7D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3BD28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86AF1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FBA0F4" w14:textId="25058C1A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75A7ECB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5BEF688" w14:textId="77BA24BE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48F80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02286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39C8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29B77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4FDEC4BC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52CD275A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6B8B34" w14:textId="10BEF6D5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FC805C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791C255" w14:textId="44251D9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DD93595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E974E2" w14:textId="67556703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36078C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C7307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65C656" w14:textId="03092BD3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68F35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260C66A" w14:textId="77777777" w:rsidR="00D977DB" w:rsidRPr="00B70E02" w:rsidRDefault="00D977DB" w:rsidP="00D977D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A8820A" w14:textId="23DC1CE6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C916F95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727894" w14:textId="0907D476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C888A3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2C93D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080B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C7A02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7318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E133D6A" w14:textId="00E92033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327E8A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D14D351" w14:textId="28A9E15E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FB87F1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9B074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25F9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CA244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476F8D43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302E2D66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90785E" w14:textId="676C2961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F66B7F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2AB73E3" w14:textId="2BBD63BB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689B56A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017734" w14:textId="646AB9FE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46DB9C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C63C1B7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0B85B6" w14:textId="3680F821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15774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8CADD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F4DD0E" w14:textId="29211C99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4D1296B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2EC4B6" w14:textId="66FF5B97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83D67F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CA2D4C" w14:textId="65F2BB7C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3889C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0AC14D" w14:textId="6806F74D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6ACA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3A1194" w14:textId="2E1C4F0F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C13A3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AE3866D" w14:textId="35B228C4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5A90F1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B5ADC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8170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F9990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5CE4045F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1D8B0B46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3C3E4A" w14:textId="31BCE77D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42E901F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95BDD30" w14:textId="7EDB135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44151E2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EEFD9B" w14:textId="0EB2267D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3E71E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280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7C1DA" w14:textId="0A8DDA1F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34C1BA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F8EE63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226E" w14:textId="7BFB85E7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DBC755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7AB48A" w14:textId="516A2AD7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06CCF8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613DC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BB61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D4D0A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48AEE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628939" w14:textId="4CF7CDA8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375BD3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ECA7AE8" w14:textId="71C8544D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D9D42D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D772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C1AEF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63489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09B04C7D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3288899A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13B1A9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937CA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211D55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76F0EA2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914500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0FD6C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6EBC7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201F70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62E5FA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D7CF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4EEA38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87C1075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900F21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A13F6D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0B1BA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0B47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87975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C6A0BB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10E69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B4C0E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D51921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DA656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C31D5E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4A56C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EEAEAF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977DB" w:rsidRPr="00B70E02" w14:paraId="4E654BAB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4B7313E0" w14:textId="77777777" w:rsidR="00D977DB" w:rsidRPr="005A0C93" w:rsidRDefault="00D977DB" w:rsidP="00D977D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18CE689F" w14:textId="60FCBECC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9052FC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58CC625D" w14:textId="6D56A00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3E67B4D" w14:textId="77777777" w:rsidR="00D977DB" w:rsidRPr="00B70E02" w:rsidRDefault="00D977DB" w:rsidP="00D977D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1519EE" w14:textId="5087FA6B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09AF3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52DCE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ADCED" w14:textId="621760D5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CA469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01F3AE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E2D3B" w14:textId="29FFEB7D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B4A142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F46008" w14:textId="632AC34B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114E567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B179B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7E88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C15F7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7FD7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43C900" w14:textId="750ECDC5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C82C7C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036579C" w14:textId="0F89BD64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FCBD85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A380F5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19F9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43A6D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57B8FE1E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1F14C1BB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58D7E8" w14:textId="75CBD50D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D5FC93B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B7B048" w14:textId="086E83F5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7F27774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DD4094" w14:textId="07FEDEDF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D977DB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36ABE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2FA55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EA335F" w14:textId="64965541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D977DB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FF198B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C1889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A21B30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9F6E5" w14:textId="06D6BB40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381B61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325BDB" w14:textId="2E1EB826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FAA47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83729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102F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6CC42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F06D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0A6D9DA" w14:textId="5958B234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C002F06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E18E72C" w14:textId="75108AF1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C6975B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D53163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48965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7A6D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B70E02" w14:paraId="3D8AE383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6EF9A794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9EBB11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7B875E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C04F54B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43176A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5F6D5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3AFB2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11235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E44056" w14:textId="77777777" w:rsidR="00D977DB" w:rsidRPr="00B70E02" w:rsidRDefault="00D977D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850F3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8115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55BCC7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7CFF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324757" w14:textId="77777777" w:rsidR="00D977DB" w:rsidRDefault="00D977D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E7C42E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35DB7A8" w14:textId="77777777" w:rsidR="00D977D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5B828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AC0F86" w14:textId="77777777" w:rsidR="00D977D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DC594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159CB38" w14:textId="77777777" w:rsidR="00D977D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D5CF5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17F94E4" w14:textId="77777777" w:rsidR="00D977D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FE4B1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752980" w14:textId="77777777" w:rsidR="00D977DB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5ED1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2654AB" w14:textId="77777777" w:rsidR="00D977DB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977DB" w:rsidRPr="00B70E02" w14:paraId="7B0DE582" w14:textId="77777777" w:rsidTr="00536771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1446E5B2" w14:textId="5D52D3AB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E68D9D" w14:textId="449D82C3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DD3C9D3" w14:textId="77777777" w:rsidR="00D977DB" w:rsidRPr="00B70E0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0F2A55A" w14:textId="60FF6704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BE57B8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380895" w14:textId="0829A0F2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AE14B2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CBEF6" w14:textId="77777777" w:rsidR="00D977DB" w:rsidRPr="00B70E0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16DC73" w14:textId="45F93682" w:rsidR="00D977DB" w:rsidRPr="00B70E02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1415FF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9CB8E5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6DFA30" w14:textId="0D49A53F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4823EAD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F5070F" w14:textId="27743C2E" w:rsidR="00D977DB" w:rsidRPr="00B70E02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71C92D4" w14:textId="77777777" w:rsidR="00D977DB" w:rsidRPr="00B70E0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E39BAB0" w14:textId="696B0A6F" w:rsidR="00D977DB" w:rsidRPr="0051524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BBCC74" w14:textId="77777777" w:rsidR="00D977DB" w:rsidRPr="0051524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9F41CE" w14:textId="19446469" w:rsidR="00D977DB" w:rsidRPr="0051524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C3022" w14:textId="77777777" w:rsidR="00D977DB" w:rsidRPr="0051524B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ABF804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A4F7C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3B81A6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96011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647620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8E8C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E562D1F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C07C5D" w14:paraId="20A14FA6" w14:textId="77777777" w:rsidTr="007E5AE9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5F2AB81E" w14:textId="77777777" w:rsidR="00D977DB" w:rsidRPr="005A0C93" w:rsidRDefault="00D977DB" w:rsidP="00D977D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4E63589" w14:textId="1C237017" w:rsidR="00D977DB" w:rsidRPr="00C07C5D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EA08C0F" w14:textId="77777777" w:rsidR="00D977DB" w:rsidRPr="00C07C5D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29D345" w14:textId="2A46F8CE" w:rsidR="00D977DB" w:rsidRPr="00C07C5D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F9AE445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33FB9E" w14:textId="0C81C44E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4899FE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86496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7BAFD" w14:textId="6D76368D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DD565A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467762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5EEFC0" w14:textId="16AD7EBC" w:rsidR="00D977DB" w:rsidRPr="00C07C5D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0206A0C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912B46" w14:textId="3402FA71" w:rsidR="00D977DB" w:rsidRPr="00C07C5D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A35D8E7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ECEB96F" w14:textId="6E9683A3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ACB4E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A52376" w14:textId="2E8A1CB2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4E5762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7B2B8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2E86F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6DBE24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4DD05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01FBBC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33BD3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BCADD87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C07C5D" w14:paraId="0D018A4B" w14:textId="77777777" w:rsidTr="007E5AE9">
        <w:trPr>
          <w:gridAfter w:val="1"/>
          <w:wAfter w:w="10" w:type="dxa"/>
          <w:trHeight w:val="145"/>
        </w:trPr>
        <w:tc>
          <w:tcPr>
            <w:tcW w:w="3240" w:type="dxa"/>
            <w:shd w:val="clear" w:color="auto" w:fill="auto"/>
          </w:tcPr>
          <w:p w14:paraId="67795158" w14:textId="77777777" w:rsidR="00D977DB" w:rsidRPr="00A545B4" w:rsidRDefault="00D977DB" w:rsidP="00D977DB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4328618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4F1A7E" w14:textId="77777777" w:rsidR="00D977DB" w:rsidRPr="00C07C5D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22B80A19" w14:textId="77777777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682F03" w14:textId="77777777" w:rsidR="00D977DB" w:rsidRPr="00C07C5D" w:rsidRDefault="00D977DB" w:rsidP="00D977D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E035F7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3478E" w14:textId="77777777" w:rsidR="00D977DB" w:rsidRPr="00C07C5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F220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C15972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911725" w14:textId="77777777" w:rsidR="00D977DB" w:rsidRPr="00C07C5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31D125" w14:textId="77777777" w:rsidR="00D977DB" w:rsidRPr="00C07C5D" w:rsidRDefault="00D977DB" w:rsidP="00D977D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1EBA" w14:textId="21229247" w:rsidR="00D977DB" w:rsidRPr="00C07C5D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974BEC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BAC8" w14:textId="094A5A02" w:rsidR="00D977DB" w:rsidRPr="00C07C5D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5B24B3F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D7963" w14:textId="613C67CE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26D26F" w14:textId="77777777" w:rsidR="00D977DB" w:rsidRPr="00C07C5D" w:rsidRDefault="00D977DB" w:rsidP="00D977D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3D5C0" w14:textId="44E106B4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0BF00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2F1C" w14:textId="16740B29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Pr="00FF19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F901499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2F9BC" w14:textId="405E9C40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56E39E6D" w14:textId="77777777" w:rsidR="00D977DB" w:rsidRPr="00C07C5D" w:rsidRDefault="00D977DB" w:rsidP="00D977D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1A29F" w14:textId="77777777" w:rsidR="00D977DB" w:rsidRPr="004C09F3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C09F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8A49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5EB8" w14:textId="21B4F72E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</w:tbl>
    <w:p w14:paraId="0F2323BC" w14:textId="77777777" w:rsidR="008C616C" w:rsidRDefault="008C616C">
      <w:r>
        <w:br w:type="page"/>
      </w:r>
    </w:p>
    <w:tbl>
      <w:tblPr>
        <w:tblW w:w="15436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10"/>
      </w:tblGrid>
      <w:tr w:rsidR="008C616C" w:rsidRPr="00E216F2" w14:paraId="7AA7BA4E" w14:textId="77777777" w:rsidTr="008C616C">
        <w:tc>
          <w:tcPr>
            <w:tcW w:w="15436" w:type="dxa"/>
            <w:gridSpan w:val="27"/>
            <w:shd w:val="clear" w:color="auto" w:fill="auto"/>
          </w:tcPr>
          <w:p w14:paraId="521E9785" w14:textId="77777777" w:rsidR="008C616C" w:rsidRPr="002F2EF7" w:rsidRDefault="008C616C" w:rsidP="004F65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77DB" w:rsidRPr="00E216F2" w14:paraId="5A100227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0FA33F3F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04BDFF9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080259E9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D3FF94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4A7353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5373E40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5BE3E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743202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34A4EC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2FA7D338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5ECAE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39A1B23" w14:textId="07091E1F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A6E211E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332F7659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3EDC088D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1A40E95C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745239F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42746341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6107BF3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416FC9C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89BDEF4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EC541C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0797B5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0F7D586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6B43550" w14:textId="10927AEA" w:rsidR="00D977DB" w:rsidRPr="00E216F2" w:rsidRDefault="00D977DB" w:rsidP="005A0C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งวดสามเดือนสิ้นสุดวันที่</w:t>
            </w:r>
          </w:p>
        </w:tc>
      </w:tr>
      <w:tr w:rsidR="00D977DB" w:rsidRPr="00E216F2" w14:paraId="07F1A141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4DF95AAF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218BCCB" w14:textId="31139869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A0FB40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077B3DC1" w14:textId="19391AA3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DFCBF3A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440CAB2" w14:textId="58260E0E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4ACD219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504F534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3FA9DA" w14:textId="6A50A048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763E17F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DCE7BAF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6BCB68" w14:textId="5742FE75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3671EBD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612F6D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11B13E8" w14:textId="76D9DB15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977F1B9" w14:textId="46D78605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80FD48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C1EBE7" w14:textId="5E560E63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633A508" w14:textId="6C83CFA3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64EDDC1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9DF149" w14:textId="2084EEAF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83E2B87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418A1C0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021613" w14:textId="01E52851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6B1589C7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4537DF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2138ED9" w14:textId="23E112F3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35BDDD1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659839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1A9246" w14:textId="0FE7E862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D6A4D6A" w14:textId="77777777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228A804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38E4EE" w14:textId="52E64F59" w:rsidR="00D977DB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D977D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31F0437" w14:textId="1CB35CA6" w:rsidR="00D977DB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D977DB" w:rsidRPr="00E216F2" w14:paraId="0F97742F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5BC3E40C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5108B5C" w14:textId="12C86066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BF0A9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A05DEE1" w14:textId="69320739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443507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B33ED5" w14:textId="638A0D7B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7E63C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C74AAC" w14:textId="628F87CE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887FED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6A07FF6" w14:textId="0A52AE69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59EA8B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8798BC" w14:textId="24C97122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FB2DA8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1332D7" w14:textId="01B78806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922D69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E4DDAE" w14:textId="438DC45F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190917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C7EAFFE" w14:textId="67FBFE97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267A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07831" w14:textId="7127890D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CFE4EA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8DBB40" w14:textId="652D22B0" w:rsidR="00D977DB" w:rsidRPr="00B322D0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5562B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8BF81" w14:textId="71212923" w:rsidR="00D977DB" w:rsidRPr="00E216F2" w:rsidRDefault="00FF198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D977DB" w:rsidRPr="00E216F2" w14:paraId="09FFED7D" w14:textId="77777777" w:rsidTr="008C616C">
        <w:trPr>
          <w:gridAfter w:val="1"/>
          <w:wAfter w:w="10" w:type="dxa"/>
          <w:trHeight w:val="128"/>
        </w:trPr>
        <w:tc>
          <w:tcPr>
            <w:tcW w:w="3240" w:type="dxa"/>
            <w:shd w:val="clear" w:color="auto" w:fill="auto"/>
          </w:tcPr>
          <w:p w14:paraId="4050EB04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7B54DE4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E0443B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13A6376B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AA8CF40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6923B0C0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940A22D" w14:textId="77777777" w:rsidR="00D977DB" w:rsidRPr="00E216F2" w:rsidRDefault="00D977DB" w:rsidP="00D977D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F9A4574" w14:textId="77777777" w:rsidR="00D977DB" w:rsidRPr="00E216F2" w:rsidRDefault="00D977DB" w:rsidP="00D977D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75A51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6400B3D5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D977DB" w:rsidRPr="00C07C5D" w14:paraId="531273A8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3A469898" w14:textId="77777777" w:rsidR="00D977DB" w:rsidRPr="005A0C93" w:rsidRDefault="00D977DB" w:rsidP="00D977D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4158E44C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3B12BA" w14:textId="77777777" w:rsidR="00D977DB" w:rsidRPr="00C07C5D" w:rsidRDefault="00D977DB" w:rsidP="00D977D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174A1841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0912F50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D0BE4B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211FDB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001E2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E4EF1B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B59489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100850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1BB5EA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1E851C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E5585D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D5C7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C52601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4FF829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F02A3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905A6C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E99DE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85C6BE1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CA38E54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97DC1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E36BAB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A66F24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0280C2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977DB" w:rsidRPr="00C07C5D" w14:paraId="6F64A0A4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05EBE46D" w14:textId="77777777" w:rsidR="00D977DB" w:rsidRPr="005A0C93" w:rsidRDefault="00D977DB" w:rsidP="00D977D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A6EEC2" w14:textId="4DD1260F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022550E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025C5FD" w14:textId="08586187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42954D3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7FB4B" w14:textId="031679E4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604184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E338F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CC96D1" w14:textId="3CF5D306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C2ADAA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8D2627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FD8660" w14:textId="423606E4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8F36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3EB127" w14:textId="4EF3788F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EECE0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7220B3" w14:textId="53A7A602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5D25E8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383F593" w14:textId="32B0D9D9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0B608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04428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7EA11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85B3F2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3999B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78BD9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EA52B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E355F0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E216F2" w14:paraId="2E2CA7AF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0273A639" w14:textId="77777777" w:rsidR="00D977DB" w:rsidRPr="003A5EF3" w:rsidRDefault="00D977DB" w:rsidP="00D977DB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BC88E3" w14:textId="394B859E" w:rsidR="00D977DB" w:rsidRPr="00B70E02" w:rsidRDefault="00D977D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C3E70" w14:textId="77777777" w:rsidR="00D977DB" w:rsidRPr="00C07C5D" w:rsidRDefault="00D977DB" w:rsidP="00D977D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C543497" w14:textId="769A4DB6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5725FE5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5A245" w14:textId="3A2DC884" w:rsidR="00D977DB" w:rsidRPr="00C07C5D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BEEEE2" w14:textId="0972429A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DF2853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1AB1ED" w14:textId="0FE1BC7A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28864D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B4EA19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85BD2A" w14:textId="62607BEE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1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6C64D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E27435" w14:textId="56A236EA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C90CF06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62F4BE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3F583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FE904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2175C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771245" w14:textId="70A1716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49FA1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6CD708" w14:textId="2A0758F2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8204D4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200185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203CA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483BD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E216F2" w14:paraId="3AFFD891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0229B2BB" w14:textId="77777777" w:rsidR="00D977DB" w:rsidRPr="00C07C5D" w:rsidRDefault="00D977DB" w:rsidP="00D977DB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C07C5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4BA4E5C" w14:textId="6E29D509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A5CC929" w14:textId="77777777" w:rsidR="00D977DB" w:rsidRPr="00C07C5D" w:rsidRDefault="00D977DB" w:rsidP="00D977D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49DFB0A" w14:textId="5BD86ECF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B4A3F9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034C2A" w14:textId="4B325ED8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8DD6C1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46861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D528E9" w14:textId="0CD06DFD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8F13B0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4F324BF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ED59D1D" w14:textId="78C62990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F92053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759F23B" w14:textId="5060E4AB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AEB8B8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F14B46" w14:textId="6CE7DACA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E1B3D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5BE13A8" w14:textId="37948401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04DCD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99D30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20EC8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3DFAED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041F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2809CB2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80FF7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592C29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E216F2" w14:paraId="25FB03AB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04240AF2" w14:textId="77777777" w:rsidR="00D977DB" w:rsidRPr="00A545B4" w:rsidRDefault="00D977DB" w:rsidP="00D977DB">
            <w:pPr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C49856" w14:textId="2189E451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21524D0" w14:textId="77777777" w:rsidR="00D977DB" w:rsidRPr="00C07C5D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03205EB" w14:textId="62298ABC" w:rsidR="00D977DB" w:rsidRPr="00B70E02" w:rsidRDefault="00FF198B" w:rsidP="00D977D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F198B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19F7B7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40FE2C" w14:textId="73119C75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63BDE4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8C0DA" w14:textId="77777777" w:rsidR="00D977DB" w:rsidRPr="00C07C5D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8B29C3" w14:textId="37DF72FD" w:rsidR="00D977DB" w:rsidRPr="00C07C5D" w:rsidRDefault="00FF198B" w:rsidP="00D977DB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CDEB03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8BDD5BD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BD930B" w14:textId="7D8150C5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44BEEF9A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FAC248" w14:textId="7E0EDFFF" w:rsidR="00D977DB" w:rsidRPr="00C07C5D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DFC2E1C" w14:textId="77777777" w:rsidR="00D977DB" w:rsidRPr="00C07C5D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E8195A8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570B52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25A38F4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7E5B2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43BD92" w14:textId="6BF6609B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8CC7710" w14:textId="77777777" w:rsidR="00D977DB" w:rsidRPr="00C07C5D" w:rsidRDefault="00D977DB" w:rsidP="00D977D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7005F61" w14:textId="1FC41619" w:rsidR="00D977DB" w:rsidRPr="00B70E02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457D96A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3C94CB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50F0E" w14:textId="77777777" w:rsidR="00D977DB" w:rsidRPr="00C07C5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BF67BA" w14:textId="77777777" w:rsidR="00D977DB" w:rsidRPr="00B70E0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977DB" w:rsidRPr="00E216F2" w14:paraId="3ABFAD05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29C87A55" w14:textId="77777777" w:rsidR="00D977DB" w:rsidRPr="004A70CA" w:rsidRDefault="00D977DB" w:rsidP="00D977D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B09E619" w14:textId="77777777" w:rsidR="00D977DB" w:rsidRPr="00E216F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CD110B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713A32B" w14:textId="77777777" w:rsidR="00D977DB" w:rsidRPr="00E216F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679019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0FE313" w14:textId="77777777" w:rsidR="00D977DB" w:rsidRPr="00E216F2" w:rsidRDefault="00D977DB" w:rsidP="00D977D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7417E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E866B2" w14:textId="77777777" w:rsidR="00D977DB" w:rsidRPr="00E216F2" w:rsidRDefault="00D977DB" w:rsidP="00D977D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B8B864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86CCBE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694487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C76CF06" w14:textId="566AE88E" w:rsidR="00D977DB" w:rsidRPr="002A71F7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FF198B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4F10D2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E930B5A" w14:textId="12907F62" w:rsidR="00D977DB" w:rsidRPr="002A71F7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FF198B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4A2768B7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4E91955" w14:textId="4BB1AC17" w:rsidR="00D977DB" w:rsidRPr="002A71F7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DBE73" w14:textId="77777777" w:rsidR="00D977DB" w:rsidRPr="005359DD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00232F" w14:textId="4A66607E" w:rsidR="00D977DB" w:rsidRPr="002A71F7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52A10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8F7A8E3" w14:textId="49B1B316" w:rsidR="00D977DB" w:rsidRPr="002A71F7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 w:rsidRPr="00FF198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016DA5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57C224B3" w14:textId="093BA44D" w:rsidR="00D977DB" w:rsidRPr="002A71F7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4E06C79C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5248AAE" w14:textId="77777777" w:rsidR="00D977DB" w:rsidRPr="00CA0D4F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91B57" w14:textId="77777777" w:rsidR="00D977DB" w:rsidRPr="00777DB3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ACAA243" w14:textId="77777777" w:rsidR="00D977DB" w:rsidRPr="00CA0D4F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D977DB" w:rsidRPr="00E216F2" w14:paraId="3A8C2F71" w14:textId="77777777" w:rsidTr="008C616C">
        <w:trPr>
          <w:gridAfter w:val="1"/>
          <w:wAfter w:w="10" w:type="dxa"/>
        </w:trPr>
        <w:tc>
          <w:tcPr>
            <w:tcW w:w="3240" w:type="dxa"/>
            <w:shd w:val="clear" w:color="auto" w:fill="auto"/>
          </w:tcPr>
          <w:p w14:paraId="665D79FF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B1E1C08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262411" w14:textId="77777777" w:rsidR="00D977DB" w:rsidRPr="00E216F2" w:rsidRDefault="00D977DB" w:rsidP="00D977D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B426CC0" w14:textId="77777777" w:rsidR="00D977DB" w:rsidRPr="00E216F2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2F404" w14:textId="77777777" w:rsidR="00D977DB" w:rsidRPr="00E216F2" w:rsidRDefault="00D977DB" w:rsidP="00D977D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681772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5829A9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3098A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D1E879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D02ED1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A0DEFF" w14:textId="77777777" w:rsidR="00D977DB" w:rsidRPr="00E216F2" w:rsidRDefault="00D977DB" w:rsidP="00D977D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792A8" w14:textId="7415DF00" w:rsidR="00D977DB" w:rsidRPr="00A545B4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1E235D1" w14:textId="77777777" w:rsidR="00D977DB" w:rsidRPr="00A545B4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74401" w14:textId="07F03B67" w:rsidR="00D977DB" w:rsidRPr="00A545B4" w:rsidRDefault="00FF198B" w:rsidP="00D977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D977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FF198B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938B33C" w14:textId="77777777" w:rsidR="00D977DB" w:rsidRPr="00A545B4" w:rsidRDefault="00D977DB" w:rsidP="00D9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0B93F" w14:textId="72BE5BD2" w:rsidR="00D977DB" w:rsidRPr="002A71F7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0F856B" w14:textId="77777777" w:rsidR="00D977DB" w:rsidRPr="00A545B4" w:rsidRDefault="00D977DB" w:rsidP="00D977D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E4A69" w14:textId="181251AA" w:rsidR="00D977DB" w:rsidRPr="002A71F7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9979B" w14:textId="77777777" w:rsidR="00D977DB" w:rsidRPr="00A545B4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D9A6" w14:textId="1EC5DE3C" w:rsidR="00D977DB" w:rsidRPr="00A545B4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65F5B98" w14:textId="77777777" w:rsidR="00D977DB" w:rsidRPr="00A545B4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9A917" w14:textId="50AB18C3" w:rsidR="00D977DB" w:rsidRPr="00A545B4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BE8BB89" w14:textId="77777777" w:rsidR="00D977DB" w:rsidRPr="00A545B4" w:rsidRDefault="00D977DB" w:rsidP="00D977D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F4AFD" w14:textId="77777777" w:rsidR="00D977DB" w:rsidRPr="00CA0D4F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CAC0B" w14:textId="77777777" w:rsidR="00D977DB" w:rsidRPr="00777DB3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0FD8F" w14:textId="2A148AC6" w:rsidR="00D977DB" w:rsidRPr="00A545B4" w:rsidRDefault="00FF198B" w:rsidP="00D977D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</w:tbl>
    <w:p w14:paraId="2F04C962" w14:textId="77777777" w:rsidR="00BB3DB7" w:rsidRPr="00BD354D" w:rsidRDefault="00BB3DB7" w:rsidP="00BD354D">
      <w:pPr>
        <w:rPr>
          <w:cs/>
          <w:lang w:eastAsia="th-TH"/>
        </w:rPr>
        <w:sectPr w:rsidR="00BB3DB7" w:rsidRPr="00BD354D" w:rsidSect="006D41BE">
          <w:headerReference w:type="even" r:id="rId12"/>
          <w:headerReference w:type="first" r:id="rId13"/>
          <w:footerReference w:type="first" r:id="rId14"/>
          <w:pgSz w:w="16834" w:h="11909" w:orient="landscape" w:code="9"/>
          <w:pgMar w:top="1152" w:right="691" w:bottom="810" w:left="1080" w:header="720" w:footer="428" w:gutter="0"/>
          <w:cols w:space="720"/>
        </w:sectPr>
      </w:pPr>
    </w:p>
    <w:p w14:paraId="65AE8B71" w14:textId="77777777" w:rsidR="00624221" w:rsidRPr="00624221" w:rsidRDefault="00624221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260A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บริษัทร่วมและการร่วมค้าดังกล่าวข้างต้นจดทะเบียนในประเทศไทย ยกเว้น </w:t>
      </w:r>
      <w:r w:rsidRPr="00EB260A">
        <w:rPr>
          <w:rFonts w:ascii="Angsana New" w:hAnsi="Angsana New"/>
          <w:sz w:val="30"/>
          <w:szCs w:val="30"/>
        </w:rPr>
        <w:t xml:space="preserve">DM-Loxley Co., Ltd. </w:t>
      </w:r>
      <w:r w:rsidRPr="00EB260A">
        <w:rPr>
          <w:rFonts w:ascii="Angsana New" w:hAnsi="Angsana New" w:hint="cs"/>
          <w:sz w:val="30"/>
          <w:szCs w:val="30"/>
          <w:cs/>
        </w:rPr>
        <w:t>ซึ่งจดทะเบียนในประเทศ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สาธารณรัฐ</w:t>
      </w:r>
      <w:r w:rsidRPr="00EB260A">
        <w:rPr>
          <w:rFonts w:ascii="Angsana New" w:hAnsi="Angsana New" w:hint="cs"/>
          <w:sz w:val="30"/>
          <w:szCs w:val="30"/>
          <w:cs/>
        </w:rPr>
        <w:t>ประชาธิปไตยประชาชนลาว</w:t>
      </w:r>
    </w:p>
    <w:p w14:paraId="74285BE5" w14:textId="77777777" w:rsidR="00624221" w:rsidRDefault="00624221" w:rsidP="00BB3DB7">
      <w:pPr>
        <w:pStyle w:val="a2"/>
        <w:tabs>
          <w:tab w:val="clear" w:pos="1080"/>
        </w:tabs>
        <w:ind w:right="29" w:firstLine="450"/>
        <w:jc w:val="thaiDistribute"/>
        <w:rPr>
          <w:rFonts w:ascii="Angsana New" w:hAnsi="Angsana New"/>
          <w:spacing w:val="-2"/>
          <w:u w:val="single"/>
          <w:cs/>
          <w:lang w:val="en-US"/>
        </w:rPr>
      </w:pPr>
    </w:p>
    <w:p w14:paraId="4B5A44F8" w14:textId="7E355CF0" w:rsidR="00BB3DB7" w:rsidRPr="008E4EC2" w:rsidRDefault="00BB3DB7" w:rsidP="007E5AE9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FF198B" w:rsidRPr="00FF198B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="00FF198B" w:rsidRPr="00FF198B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6114C3C5" w14:textId="77777777" w:rsidR="00BB3DB7" w:rsidRPr="009109EA" w:rsidRDefault="00BB3DB7" w:rsidP="00BB3DB7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14:paraId="74A7490F" w14:textId="7D30613C" w:rsidR="00BB3DB7" w:rsidRPr="00596024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FF198B" w:rsidRPr="00FF198B">
        <w:rPr>
          <w:rFonts w:ascii="Angsana New" w:hAnsi="Angsana New"/>
          <w:sz w:val="30"/>
          <w:szCs w:val="30"/>
        </w:rPr>
        <w:t>29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FF198B" w:rsidRPr="00FF198B">
        <w:rPr>
          <w:rFonts w:ascii="Angsana New" w:hAnsi="Angsana New"/>
          <w:sz w:val="30"/>
          <w:szCs w:val="30"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วันที่เริ่มจำหน่ายสลากจำเป็นต้องเลื่อนออกไปอีกระยะเวลาหนึ่ง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F198B" w:rsidRPr="00FF198B">
        <w:rPr>
          <w:rFonts w:ascii="Angsana New" w:hAnsi="Angsana New"/>
          <w:sz w:val="30"/>
          <w:szCs w:val="30"/>
        </w:rPr>
        <w:t>28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198B" w:rsidRPr="00FF198B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แจ้งให้บริษัทร่วมดำเนินการตามโครงการเพื่อให้สามารถเริ่มจำหน่ายสลากได้อย่างช้าภายในวันที่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F198B" w:rsidRPr="00FF198B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FF198B" w:rsidRPr="00FF198B">
        <w:rPr>
          <w:rFonts w:ascii="Angsana New" w:hAnsi="Angsana New"/>
          <w:sz w:val="30"/>
          <w:szCs w:val="30"/>
        </w:rPr>
        <w:t>18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F198B" w:rsidRPr="00FF198B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เพื่อรับทราบผลการตรวจการจ้างการติดตั้งระบบเกมสลากและเครื่องจำหน่ายสลาก และอนุมัติให้บริษัทร่วมติดตั้งเครื่องจำหน่ายสลากบางส่วนตามสัญญา (จำนวน </w:t>
      </w:r>
      <w:r w:rsidR="00FF198B" w:rsidRPr="00FF198B">
        <w:rPr>
          <w:rFonts w:ascii="Angsana New" w:hAnsi="Angsana New"/>
          <w:sz w:val="30"/>
          <w:szCs w:val="30"/>
        </w:rPr>
        <w:t>6</w:t>
      </w:r>
      <w:r w:rsidRPr="00F5387E">
        <w:rPr>
          <w:rFonts w:ascii="Angsana New" w:hAnsi="Angsana New"/>
          <w:sz w:val="30"/>
          <w:szCs w:val="30"/>
          <w:cs/>
        </w:rPr>
        <w:t>,</w:t>
      </w:r>
      <w:r w:rsidR="00FF198B" w:rsidRPr="00FF198B">
        <w:rPr>
          <w:rFonts w:ascii="Angsana New" w:hAnsi="Angsana New"/>
          <w:sz w:val="30"/>
          <w:szCs w:val="30"/>
        </w:rPr>
        <w:t>761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เครื่อง) </w:t>
      </w:r>
      <w:r w:rsidRPr="00F5387E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FF198B" w:rsidRPr="00FF198B">
        <w:rPr>
          <w:rFonts w:ascii="Angsana New" w:hAnsi="Angsana New"/>
          <w:sz w:val="30"/>
          <w:szCs w:val="30"/>
        </w:rPr>
        <w:t>7</w:t>
      </w:r>
      <w:r w:rsidRPr="00F5387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FF198B" w:rsidRPr="00FF198B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บริษัทร่วมได้มีหนังสือถึงสำนักงานสลากกินแบ่งรัฐบาล ขอให้สำนักงานสลากกินแบ่งรัฐบาลปฏิบัติตามสัญญาดำเนินการให้มีการจำหน่ายสลาก และชำระค่าเสียหายให้แก่บริษัทร่วมซึ่งได้</w:t>
      </w:r>
      <w:r>
        <w:rPr>
          <w:rFonts w:ascii="Angsana New" w:hAnsi="Angsana New"/>
          <w:sz w:val="30"/>
          <w:szCs w:val="30"/>
          <w:cs/>
        </w:rPr>
        <w:t>ลงทุนไปแล้วกว่า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FF198B" w:rsidRPr="00FF198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พัน</w:t>
      </w:r>
      <w:r w:rsidRPr="00F5387E">
        <w:rPr>
          <w:rFonts w:ascii="Angsana New" w:hAnsi="Angsana New"/>
          <w:sz w:val="30"/>
          <w:szCs w:val="30"/>
          <w:cs/>
        </w:rPr>
        <w:t xml:space="preserve">ล้านบาท ภายใน </w:t>
      </w:r>
      <w:r w:rsidR="00FF198B" w:rsidRPr="00FF198B">
        <w:rPr>
          <w:rFonts w:ascii="Angsana New" w:hAnsi="Angsana New"/>
          <w:sz w:val="30"/>
          <w:szCs w:val="30"/>
        </w:rPr>
        <w:t>30</w:t>
      </w:r>
      <w:r w:rsidRPr="00F5387E">
        <w:rPr>
          <w:rFonts w:ascii="Angsana New" w:hAnsi="Angsana New"/>
          <w:sz w:val="30"/>
          <w:szCs w:val="30"/>
          <w:cs/>
        </w:rPr>
        <w:t xml:space="preserve"> วัน หากสำนักงานสลากกินแบ่งรัฐบาลยังไม่ดำเนินการดังกล่าว บริษัทร่วมอาจดำเนินการตามกฎหมายตามที่เห็นสมควร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FF198B" w:rsidRPr="00FF198B">
        <w:rPr>
          <w:rFonts w:ascii="Angsana New" w:hAnsi="Angsana New"/>
          <w:sz w:val="30"/>
          <w:szCs w:val="30"/>
        </w:rPr>
        <w:t>24</w:t>
      </w:r>
      <w:r w:rsidRPr="00F5387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F198B" w:rsidRPr="00FF198B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ำนักงานสลากกินแบ่งรัฐบาลได้ทำหนังสือชี้แจงผลการพิจารณาขอความเป็นธรรมให้ดำเนินการจำหน่ายสลากแบบเลขท้าย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ตัว และ </w:t>
      </w:r>
      <w:r w:rsidR="00FF198B" w:rsidRPr="00FF198B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ด้วยเครื่องจำหน่ายสลากว่าคณะกรรมการสลากกินแบ่งรัฐบาลมีมติเห็นด้วยกับโครงการดังกล่าว และได้นำเสนอไปยังกระทรวงการคลัง </w:t>
      </w:r>
      <w:r w:rsidR="00624221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บริษัท</w:t>
      </w:r>
      <w:r w:rsidRPr="00F5387E"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>ได้ทำหนังสือเร่งรัดให้สำนักงานสลากกินแบ่งรัฐบาลปฏิบัติตามสัญญาดังกล่าว</w:t>
      </w:r>
      <w:r w:rsidRPr="00F5387E">
        <w:rPr>
          <w:rFonts w:ascii="Angsana New" w:hAnsi="Angsana New" w:hint="cs"/>
          <w:sz w:val="30"/>
          <w:szCs w:val="30"/>
          <w:cs/>
        </w:rPr>
        <w:t>แล้ว อย่างไรก็ตาม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คณะกรรมการสลากกินแบ่งรัฐบาลได้มีมติให้สำนักงานสลากกินแบ่งรัฐบาลศึกษาเพิ่มเติมเกี่ยวกับข้อกฎหมายและผลกระทบทางสังคม ซึ่งผลสำรวจความเห็นของประชาชนกลุ่มตัวอย่างให้การสนับสนุนการจำหน่ายสลากด้วยเครื่องมากกว่าร้อยละ </w:t>
      </w:r>
      <w:r w:rsidR="00FF198B" w:rsidRPr="00FF198B">
        <w:rPr>
          <w:rFonts w:ascii="Angsana New" w:hAnsi="Angsana New"/>
          <w:sz w:val="30"/>
          <w:szCs w:val="30"/>
        </w:rPr>
        <w:t>50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และในเดือนสิงหาคม </w:t>
      </w:r>
      <w:r w:rsidR="00FF198B" w:rsidRPr="00FF198B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กฤษฎีกาได้ตอบข้อหารือของสำนักงานสลากกินแบ่งรัฐบาลในประเด็นกรณีการจำหน่ายสลากกินแบ่งรัฐบาลแบบ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ตัวและ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FF198B" w:rsidRPr="00FF198B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ตัวด้วยเครื่องจำหน่ายสลากว่า สำนักงานสลากกินแบ่งรัฐบาลสามารถกระทำได้ตามพระราชบัญญัติสำนักงานสลากกินแบ่งรัฐบาล พ.ศ. </w:t>
      </w:r>
      <w:r w:rsidR="00FF198B" w:rsidRPr="00FF198B">
        <w:rPr>
          <w:rFonts w:ascii="Angsana New" w:hAnsi="Angsana New"/>
          <w:sz w:val="30"/>
          <w:szCs w:val="30"/>
        </w:rPr>
        <w:t>2517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387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 xml:space="preserve">ได้รับหนังสือจากสำนักงานสลากกินแบ่งรัฐบาลลงวันที่ </w:t>
      </w:r>
      <w:r w:rsidR="00FF198B" w:rsidRPr="00FF198B">
        <w:rPr>
          <w:rFonts w:ascii="Angsana New" w:hAnsi="Angsana New"/>
          <w:sz w:val="30"/>
          <w:szCs w:val="30"/>
        </w:rPr>
        <w:t>14</w:t>
      </w:r>
      <w:r w:rsidRPr="00F538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F198B" w:rsidRPr="00FF198B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แจ้งว่า เมื่อวันที่ </w:t>
      </w:r>
      <w:r w:rsidR="00FF198B" w:rsidRPr="00FF198B">
        <w:rPr>
          <w:rFonts w:ascii="Angsana New" w:hAnsi="Angsana New"/>
          <w:sz w:val="30"/>
          <w:szCs w:val="30"/>
        </w:rPr>
        <w:t>4</w:t>
      </w:r>
      <w:r w:rsidRPr="00F538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F198B" w:rsidRPr="00FF198B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คณะกรรมการสลากกินแบ่งรัฐบาลได้มีมติเห็นชอบในหลักการให้สำนักงานสลากกินแบ่งรัฐบาล ออกสลาก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  <w:cs/>
        </w:rPr>
        <w:t xml:space="preserve"> ตัว และ </w:t>
      </w:r>
      <w:r w:rsidR="00FF198B" w:rsidRPr="00FF198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ตัว 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5387E">
        <w:rPr>
          <w:rFonts w:ascii="Angsana New" w:hAnsi="Angsana New"/>
          <w:sz w:val="30"/>
          <w:szCs w:val="30"/>
          <w:cs/>
        </w:rPr>
        <w:t xml:space="preserve">วยเครื่องจำหน่ายและให้ไปกำหนดแนวทางวิธีการดำเนินการให้แล้วเสร็จภายใน </w:t>
      </w:r>
      <w:r w:rsidR="00FF198B" w:rsidRPr="00FF198B">
        <w:rPr>
          <w:rFonts w:ascii="Angsana New" w:hAnsi="Angsana New"/>
          <w:sz w:val="30"/>
          <w:szCs w:val="30"/>
        </w:rPr>
        <w:t>90</w:t>
      </w:r>
      <w:r w:rsidRPr="00F5387E">
        <w:rPr>
          <w:rFonts w:ascii="Angsana New" w:hAnsi="Angsana New"/>
          <w:sz w:val="30"/>
          <w:szCs w:val="30"/>
          <w:cs/>
        </w:rPr>
        <w:t xml:space="preserve"> วัน แล้วเสนอให้คณะกรรมการสลากกินแบ่งรัฐบาลทราบเพื่อรายงานคณะรัฐมนตรีทราบต่อไป</w:t>
      </w:r>
      <w:r w:rsidR="00624221">
        <w:rPr>
          <w:rFonts w:ascii="Angsana New" w:hAnsi="Angsana New"/>
          <w:sz w:val="30"/>
          <w:szCs w:val="30"/>
        </w:rPr>
        <w:t xml:space="preserve"> </w:t>
      </w:r>
      <w:r w:rsidR="00624221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  <w:cs/>
        </w:rPr>
        <w:t>ใน</w:t>
      </w:r>
      <w:r w:rsidRPr="00E7024D">
        <w:rPr>
          <w:rFonts w:ascii="Angsana New" w:hAnsi="Angsana New" w:hint="cs"/>
          <w:sz w:val="30"/>
          <w:szCs w:val="30"/>
          <w:cs/>
        </w:rPr>
        <w:t>เดือน</w:t>
      </w:r>
      <w:r w:rsidRPr="00E7024D">
        <w:rPr>
          <w:rFonts w:ascii="Angsana New" w:hAnsi="Angsana New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2553</w:t>
      </w:r>
      <w:r w:rsidRPr="00E7024D">
        <w:rPr>
          <w:rFonts w:ascii="Angsana New" w:hAnsi="Angsana New"/>
          <w:sz w:val="30"/>
          <w:szCs w:val="30"/>
          <w:cs/>
        </w:rPr>
        <w:t xml:space="preserve"> นายกรัฐมนตรีได้แต่งตั้งคณะกรรมการตรวจสอบและพิจารณา</w:t>
      </w:r>
      <w:r w:rsidRPr="00E7024D">
        <w:rPr>
          <w:rFonts w:ascii="Angsana New" w:hAnsi="Angsana New" w:hint="cs"/>
          <w:sz w:val="30"/>
          <w:szCs w:val="30"/>
          <w:cs/>
        </w:rPr>
        <w:t>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และกฎหมายที่เกี่ยวข้องกรณีโครงการจำหน่ายรางวัลเลขท้าย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ตัว </w:t>
      </w:r>
      <w:r w:rsidR="00FF198B" w:rsidRPr="00FF198B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ด้วยเครื่องจำหน่ายอัตโนมัติหรือหวยออนไลน์ เพื่อตรวจสอบและพิจารณาข้อเท็จจริง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ทางเลือก และกฎหมายที่เกี่ยวข้องกรณีโครงการจำหน่ายรางวัลเลขท้าย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ตัว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FF198B" w:rsidRPr="00FF198B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ตัว</w:t>
      </w:r>
      <w:r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ด้วยเครื่องจำหน่ายอัตโนมัติหรือหวยออนไลน์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ภายใน </w:t>
      </w:r>
      <w:r w:rsidR="00FF198B" w:rsidRPr="00FF198B">
        <w:rPr>
          <w:rFonts w:ascii="Angsana New" w:hAnsi="Angsana New"/>
          <w:spacing w:val="-2"/>
          <w:sz w:val="30"/>
          <w:szCs w:val="30"/>
        </w:rPr>
        <w:t>30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วัน 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C215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>ยังได้รับหนังสือจากสำนักงาน</w:t>
      </w:r>
      <w:r w:rsidRPr="00AC215E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สลากกินแบ่งรัฐบาลลงวันที่ </w:t>
      </w:r>
      <w:r w:rsidR="00FF198B" w:rsidRPr="00FF198B">
        <w:rPr>
          <w:rFonts w:ascii="Angsana New" w:hAnsi="Angsana New"/>
          <w:spacing w:val="-2"/>
          <w:sz w:val="30"/>
          <w:szCs w:val="30"/>
        </w:rPr>
        <w:t>15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แจ้งว่า เมื่อวันที่ </w:t>
      </w:r>
      <w:r w:rsidR="00FF198B" w:rsidRPr="00FF198B">
        <w:rPr>
          <w:rFonts w:ascii="Angsana New" w:hAnsi="Angsana New"/>
          <w:spacing w:val="-2"/>
          <w:sz w:val="30"/>
          <w:szCs w:val="30"/>
        </w:rPr>
        <w:t>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 xml:space="preserve">ฐบาล เมื่อวันที่ </w:t>
      </w:r>
      <w:r w:rsidR="00FF198B" w:rsidRPr="00FF198B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F198B" w:rsidRPr="00FF198B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z w:val="30"/>
          <w:szCs w:val="30"/>
        </w:rPr>
        <w:t>2553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="00FF198B" w:rsidRPr="00FF198B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และต่อมาบริษัทร่วมได้รับหนังสือจากสำนักงานสลากกินแบ่งรัฐบาลลงวันที่ </w:t>
      </w:r>
      <w:r w:rsidR="00FF198B" w:rsidRPr="00FF198B">
        <w:rPr>
          <w:rFonts w:ascii="Angsana New" w:hAnsi="Angsana New"/>
          <w:sz w:val="30"/>
          <w:szCs w:val="30"/>
        </w:rPr>
        <w:t>9</w:t>
      </w:r>
      <w:r w:rsidRPr="003812D6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F198B" w:rsidRPr="00FF198B">
        <w:rPr>
          <w:rFonts w:ascii="Angsana New" w:hAnsi="Angsana New"/>
          <w:sz w:val="30"/>
          <w:szCs w:val="30"/>
        </w:rPr>
        <w:t>2553</w:t>
      </w:r>
      <w:r w:rsidRPr="003812D6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แจ้งว่า สำนักงานสลากกินแบ่งรัฐบาลเป็นหน่วยงานของรัฐบาล การดำเนินกิจการต้องอยู่ภายใต้พระราชบัญญัติสำนักงานสลากกินแบ่งรัฐบาล พ</w:t>
      </w:r>
      <w:r w:rsidRPr="003812D6">
        <w:rPr>
          <w:rFonts w:ascii="Angsana New" w:hAnsi="Angsana New"/>
          <w:sz w:val="30"/>
          <w:szCs w:val="30"/>
        </w:rPr>
        <w:t>.</w:t>
      </w:r>
      <w:r w:rsidRPr="003812D6">
        <w:rPr>
          <w:rFonts w:ascii="Angsana New" w:hAnsi="Angsana New" w:hint="cs"/>
          <w:sz w:val="30"/>
          <w:szCs w:val="30"/>
          <w:cs/>
        </w:rPr>
        <w:t>ศ</w:t>
      </w:r>
      <w:r w:rsidRPr="003812D6">
        <w:rPr>
          <w:rFonts w:ascii="Angsana New" w:hAnsi="Angsana New"/>
          <w:sz w:val="30"/>
          <w:szCs w:val="30"/>
        </w:rPr>
        <w:t xml:space="preserve">. </w:t>
      </w:r>
      <w:r w:rsidR="00FF198B" w:rsidRPr="00FF198B">
        <w:rPr>
          <w:rFonts w:ascii="Angsana New" w:hAnsi="Angsana New"/>
          <w:sz w:val="30"/>
          <w:szCs w:val="30"/>
        </w:rPr>
        <w:t>2517</w:t>
      </w:r>
      <w:r w:rsidRPr="003812D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จึงต้องปฏิ</w:t>
      </w:r>
      <w:r w:rsidRPr="003812D6">
        <w:rPr>
          <w:rFonts w:ascii="Angsana New" w:hAnsi="Angsana New" w:hint="cs"/>
          <w:sz w:val="30"/>
          <w:szCs w:val="30"/>
          <w:cs/>
        </w:rPr>
        <w:t>บัติตามมติคณะรัฐมนตรีและคำสั่งของรัฐมนตรีโดยเคร่งครัด สำนักงานสลากกินแบ่งรัฐบาลมีความเห็นใจต่อผลกระทบที่เกิดขึ้นกับบริษัทร่วม อย่างไรก็ตาม สำนักงานสลากกินแบ่งรัฐบาลได้นำเสนอข้อเท็จจริงทั้งหมดให้ผู้มีอำนาจตามพระราชบัญญัติสำนักงานสลากกินแบ่งรัฐบาลวินิจฉัยสั่งการแล้ว หากมีข้อยุติที่ชัดเจนแน่นอนจะได้แจ้งให้ทราบต่อไป และหวังเป็นอย่างยิ่งว่า</w:t>
      </w:r>
      <w:r w:rsidR="00EE04DC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ข้อขัดแย้งหรือการดำเนินการใด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3812D6">
        <w:rPr>
          <w:rFonts w:ascii="Angsana New" w:hAnsi="Angsana New" w:hint="cs"/>
          <w:sz w:val="30"/>
          <w:szCs w:val="30"/>
          <w:cs/>
        </w:rPr>
        <w:t xml:space="preserve"> ที่ยังไม่ได้ข้อยุติคงจะได้รับการคลี่คลายในอนาคตอันใกล้นี้</w:t>
      </w:r>
      <w:r w:rsidRPr="003812D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01B0">
        <w:rPr>
          <w:rFonts w:ascii="Angsana New" w:hAnsi="Angsana New"/>
          <w:sz w:val="30"/>
          <w:szCs w:val="30"/>
          <w:cs/>
        </w:rPr>
        <w:t>ตามความเห็นของที่ปรึกษาทางกฎหมายบริษัทร่วมสามารถ</w:t>
      </w:r>
      <w:r>
        <w:rPr>
          <w:rFonts w:ascii="Angsana New" w:hAnsi="Angsana New"/>
          <w:sz w:val="30"/>
          <w:szCs w:val="30"/>
          <w:cs/>
        </w:rPr>
        <w:t>เรียกค่าชดเชยทั้งหมดที่เกิดขึ้น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ในกรณีที่บริษัทร่วมดำเนินคดีตามกฎหมายกับสำนักงานสลากกินแบ่งรัฐบาลเพื่อให้สำนักงานสลากกินแบ่งรัฐบาลปฏิบัติตามสัญญาและชดเชยค่าใช้จ่ายทั้งหมดที่เกิดขึ้นรวมทั้ง</w:t>
      </w:r>
      <w:r w:rsidRPr="005E1406">
        <w:rPr>
          <w:rFonts w:ascii="Angsana New" w:hAnsi="Angsana New"/>
          <w:sz w:val="30"/>
          <w:szCs w:val="30"/>
          <w:cs/>
        </w:rPr>
        <w:t>ค่าเสียหายจาก</w:t>
      </w:r>
      <w:r w:rsidRPr="00B739A6">
        <w:rPr>
          <w:rFonts w:ascii="Angsana New" w:hAnsi="Angsana New"/>
          <w:sz w:val="30"/>
          <w:szCs w:val="30"/>
          <w:cs/>
        </w:rPr>
        <w:t>การปฏิบัติตาม</w:t>
      </w:r>
      <w:r w:rsidR="00B45C8F">
        <w:rPr>
          <w:rFonts w:ascii="Angsana New" w:hAnsi="Angsana New" w:hint="cs"/>
          <w:sz w:val="30"/>
          <w:szCs w:val="30"/>
          <w:cs/>
        </w:rPr>
        <w:t>สัญญา  เมื่อวันที่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7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F198B" w:rsidRPr="00FF198B">
        <w:rPr>
          <w:rFonts w:ascii="Angsana New" w:hAnsi="Angsana New"/>
          <w:sz w:val="30"/>
          <w:szCs w:val="30"/>
        </w:rPr>
        <w:t>2554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</w:t>
      </w:r>
      <w:r w:rsidR="00596024">
        <w:rPr>
          <w:rFonts w:ascii="Angsana New" w:hAnsi="Angsana New" w:hint="cs"/>
          <w:sz w:val="30"/>
          <w:szCs w:val="30"/>
          <w:cs/>
        </w:rPr>
        <w:t xml:space="preserve">นี้ต่อไป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F198B" w:rsidRPr="00FF198B">
        <w:rPr>
          <w:rFonts w:ascii="Angsana New" w:hAnsi="Angsana New"/>
          <w:sz w:val="30"/>
          <w:szCs w:val="30"/>
        </w:rPr>
        <w:t>22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sz w:val="30"/>
          <w:szCs w:val="30"/>
        </w:rPr>
        <w:t>2560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มีหมายแจ้งถึงบริษัท</w:t>
      </w:r>
      <w:r w:rsidR="00CF1AD5">
        <w:rPr>
          <w:rFonts w:ascii="Angsana New" w:hAnsi="Angsana New" w:hint="cs"/>
          <w:sz w:val="30"/>
          <w:szCs w:val="30"/>
          <w:cs/>
        </w:rPr>
        <w:t>ร่วม</w:t>
      </w:r>
      <w:r w:rsidR="00B45C8F">
        <w:rPr>
          <w:rFonts w:ascii="Angsana New" w:hAnsi="Angsana New" w:hint="cs"/>
          <w:sz w:val="30"/>
          <w:szCs w:val="30"/>
          <w:cs/>
        </w:rPr>
        <w:t xml:space="preserve">โดยมีคำสั่งกำหนดให้วันที่ </w:t>
      </w:r>
      <w:r w:rsidR="00FF198B" w:rsidRPr="00FF198B">
        <w:rPr>
          <w:rFonts w:ascii="Angsana New" w:hAnsi="Angsana New"/>
          <w:sz w:val="30"/>
          <w:szCs w:val="30"/>
        </w:rPr>
        <w:t>16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FF198B" w:rsidRPr="00FF198B">
        <w:rPr>
          <w:rFonts w:ascii="Angsana New" w:hAnsi="Angsana New"/>
          <w:sz w:val="30"/>
          <w:szCs w:val="30"/>
        </w:rPr>
        <w:t>19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FF198B" w:rsidRPr="00FF198B">
        <w:rPr>
          <w:rFonts w:ascii="Angsana New" w:hAnsi="Angsana New"/>
          <w:sz w:val="30"/>
          <w:szCs w:val="30"/>
        </w:rPr>
        <w:t>24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5B2129">
        <w:rPr>
          <w:rFonts w:ascii="Angsana New" w:hAnsi="Angsana New"/>
          <w:sz w:val="30"/>
          <w:szCs w:val="30"/>
        </w:rPr>
        <w:t xml:space="preserve"> 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945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FF198B" w:rsidRPr="00FF198B">
        <w:rPr>
          <w:rFonts w:ascii="Angsana New" w:hAnsi="Angsana New"/>
          <w:sz w:val="30"/>
          <w:szCs w:val="30"/>
        </w:rPr>
        <w:t>6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7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FF198B" w:rsidRPr="00FF198B">
        <w:rPr>
          <w:rFonts w:ascii="Angsana New" w:hAnsi="Angsana New"/>
          <w:sz w:val="30"/>
          <w:szCs w:val="30"/>
        </w:rPr>
        <w:t>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7E5AE9">
        <w:rPr>
          <w:rFonts w:asciiTheme="majorBidi" w:hAnsiTheme="majorBidi" w:cstheme="majorBidi"/>
          <w:sz w:val="30"/>
          <w:szCs w:val="30"/>
        </w:rPr>
        <w:t>Restart</w:t>
      </w:r>
      <w:r w:rsidR="005B2129" w:rsidRPr="005B2129">
        <w:rPr>
          <w:rFonts w:ascii="Angsana New" w:hAnsi="Angsana New"/>
          <w:sz w:val="30"/>
          <w:szCs w:val="30"/>
        </w:rPr>
        <w:t xml:space="preserve">-Up Cost)  </w:t>
      </w:r>
      <w:r w:rsidR="005B2129"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ณ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</w:t>
      </w:r>
      <w:r w:rsidR="00FF198B" w:rsidRPr="00FF198B">
        <w:rPr>
          <w:rFonts w:ascii="Angsana New" w:hAnsi="Angsana New" w:hint="cs"/>
          <w:sz w:val="30"/>
          <w:szCs w:val="30"/>
        </w:rPr>
        <w:t>1</w:t>
      </w:r>
      <w:r w:rsidR="00831E9F">
        <w:rPr>
          <w:rFonts w:ascii="Angsana New" w:hAnsi="Angsana New"/>
          <w:sz w:val="30"/>
          <w:szCs w:val="30"/>
        </w:rPr>
        <w:t xml:space="preserve"> </w:t>
      </w:r>
      <w:r w:rsidR="008F7971">
        <w:rPr>
          <w:rFonts w:ascii="Angsana New" w:hAnsi="Angsana New" w:hint="cs"/>
          <w:sz w:val="30"/>
          <w:szCs w:val="30"/>
          <w:cs/>
        </w:rPr>
        <w:t>มีนาคม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 w:rsidR="005B2129" w:rsidRPr="005B2129">
        <w:rPr>
          <w:rFonts w:ascii="Angsana New" w:hAnsi="Angsana New"/>
          <w:sz w:val="30"/>
          <w:szCs w:val="30"/>
        </w:rPr>
        <w:t xml:space="preserve"> </w:t>
      </w:r>
      <w:r w:rsidR="00831E9F">
        <w:rPr>
          <w:rFonts w:ascii="Angsana New" w:hAnsi="Angsana New"/>
          <w:sz w:val="30"/>
          <w:szCs w:val="30"/>
          <w:cs/>
        </w:rPr>
        <w:br/>
      </w:r>
      <w:r w:rsidR="005B2129"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14:paraId="50AAC540" w14:textId="77777777" w:rsidR="005B2129" w:rsidRDefault="005B2129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552AAE">
        <w:rPr>
          <w:rFonts w:ascii="Angsana New" w:hAnsi="Angsana New" w:hint="cs"/>
          <w:sz w:val="30"/>
          <w:szCs w:val="30"/>
          <w:cs/>
        </w:rPr>
        <w:t>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>ินลงทุนในบริษัทร่วมดังกล่าวได้</w:t>
      </w:r>
    </w:p>
    <w:p w14:paraId="425E0B61" w14:textId="77777777" w:rsidR="005B2129" w:rsidRP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2CE76DFE" w14:textId="56672A17" w:rsidR="00BB3DB7" w:rsidRPr="00F105A0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จากเหตุการณ์ดังกล่าวข้างต้น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บริษัทได้รับรู้ขาดทุนจากการด้อยค่าของ</w:t>
      </w:r>
      <w:r w:rsidR="009E4BB9">
        <w:rPr>
          <w:rFonts w:ascii="Angsana New" w:hAnsi="Angsana New" w:hint="cs"/>
          <w:color w:val="000000"/>
          <w:sz w:val="30"/>
          <w:szCs w:val="30"/>
          <w:cs/>
        </w:rPr>
        <w:t>ยอดคงเหลือที่เกี่ยวกับ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โครงการดังกล่าวข้างต้น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เพิ่มเติมจนเต็มจำนวน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FF198B" w:rsidRPr="00FF198B">
        <w:rPr>
          <w:rFonts w:ascii="Angsana New" w:hAnsi="Angsana New" w:hint="cs"/>
          <w:color w:val="000000"/>
          <w:sz w:val="30"/>
          <w:szCs w:val="30"/>
        </w:rPr>
        <w:t>31</w:t>
      </w:r>
      <w:r w:rsidR="00875D3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80668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</w:t>
      </w:r>
      <w:r w:rsidR="00FF198B" w:rsidRPr="00FF198B">
        <w:rPr>
          <w:rFonts w:ascii="Angsana New" w:hAnsi="Angsana New" w:hint="cs"/>
          <w:color w:val="000000"/>
          <w:sz w:val="30"/>
          <w:szCs w:val="30"/>
        </w:rPr>
        <w:t>3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31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256</w:t>
      </w:r>
      <w:r w:rsidR="00FF198B" w:rsidRPr="00FF198B">
        <w:rPr>
          <w:rFonts w:ascii="Angsana New" w:hAnsi="Angsana New" w:hint="cs"/>
          <w:color w:val="000000"/>
          <w:sz w:val="30"/>
          <w:szCs w:val="30"/>
        </w:rPr>
        <w:t>2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ตามมาตรฐานการบัญชีฉบับที่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color w:val="000000"/>
          <w:sz w:val="30"/>
          <w:szCs w:val="30"/>
        </w:rPr>
        <w:t>36</w:t>
      </w:r>
      <w:r w:rsidRPr="00F105A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การด้อยค่าของสินทรัพย์ ที่ระบุว่าเมื่อมูลค่าที่คาดว่าจะได้รับคืนของเงินลงทุนน้อยกว่า</w:t>
      </w:r>
      <w:r w:rsidRPr="007E5AE9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ตามบัญชีของเงินลงทุนนั้น</w:t>
      </w:r>
      <w:r w:rsidR="00DD0CEE">
        <w:rPr>
          <w:rFonts w:ascii="Angsana New" w:hAnsi="Angsana New"/>
          <w:color w:val="000000"/>
          <w:sz w:val="30"/>
          <w:szCs w:val="30"/>
          <w:cs/>
        </w:rPr>
        <w:t xml:space="preserve"> ๆ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บริษัทจะต้องบันทึกผลขาดทุนจากการด้อยค่าของเงินลงทุนโดยตรงในกำไร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ขาดทุนโดยปรับลดมูลค่าเงินลงทุนตามราคาทุนให้เท่ากับมูลค่าที่คาดว่าจะได้รับ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โดยมีรายละเอียดดังต่อไปนี้</w:t>
      </w:r>
    </w:p>
    <w:p w14:paraId="45737660" w14:textId="77777777" w:rsidR="00BB3DB7" w:rsidRP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BB3DB7" w:rsidRPr="003C49D6" w14:paraId="592FF35D" w14:textId="77777777" w:rsidTr="00E34240">
        <w:tc>
          <w:tcPr>
            <w:tcW w:w="3195" w:type="dxa"/>
            <w:tcBorders>
              <w:top w:val="nil"/>
            </w:tcBorders>
          </w:tcPr>
          <w:p w14:paraId="79911730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E33963B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1730C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B6DF8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2A99EA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0786F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381C0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397E43B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451B5AF0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57C892C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5A72A9C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1A8368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3DB7" w:rsidRPr="003C49D6" w14:paraId="65EF9200" w14:textId="77777777" w:rsidTr="00E34240">
        <w:tc>
          <w:tcPr>
            <w:tcW w:w="3195" w:type="dxa"/>
          </w:tcPr>
          <w:p w14:paraId="1F9814AC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5DD4D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BA109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1B79AD" w14:textId="58215F49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17AF3F" w14:textId="77777777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AF613" w14:textId="35084671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AF303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9647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3DB7" w:rsidRPr="003C49D6" w14:paraId="454498FA" w14:textId="77777777" w:rsidTr="00E34240">
        <w:tc>
          <w:tcPr>
            <w:tcW w:w="3195" w:type="dxa"/>
          </w:tcPr>
          <w:p w14:paraId="32C0FE5D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30EB12FF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DB7" w:rsidRPr="003C49D6" w14:paraId="12FCF8E5" w14:textId="77777777" w:rsidTr="00E34240">
        <w:tc>
          <w:tcPr>
            <w:tcW w:w="3195" w:type="dxa"/>
          </w:tcPr>
          <w:p w14:paraId="73AD8E93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6443A2D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CB4C0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F8EC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85BFB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188B4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3D453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152A1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5A7" w:rsidRPr="003C49D6" w14:paraId="306B41F7" w14:textId="77777777" w:rsidTr="00E34240">
        <w:tc>
          <w:tcPr>
            <w:tcW w:w="3195" w:type="dxa"/>
          </w:tcPr>
          <w:p w14:paraId="0DE52DAE" w14:textId="33E7D337" w:rsidR="001455A7" w:rsidRPr="003C49D6" w:rsidRDefault="001455A7" w:rsidP="0053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  <w:r w:rsidR="0053677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2C162070" w14:textId="5B60D379" w:rsidR="001455A7" w:rsidRPr="001455A7" w:rsidRDefault="00FF198B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7E7335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880F8" w14:textId="35749CA8" w:rsidR="001455A7" w:rsidRPr="001455A7" w:rsidRDefault="00FF198B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7A687C1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6C6714" w14:textId="157A1638" w:rsidR="001455A7" w:rsidRPr="001455A7" w:rsidRDefault="00FF198B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ABB2814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D81D8" w14:textId="7C5BCAD4" w:rsidR="001455A7" w:rsidRPr="001455A7" w:rsidRDefault="00FF198B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FF02E2" w:rsidRPr="003C49D6" w14:paraId="5455692C" w14:textId="77777777" w:rsidTr="00E34240">
        <w:tc>
          <w:tcPr>
            <w:tcW w:w="3195" w:type="dxa"/>
          </w:tcPr>
          <w:p w14:paraId="1DCE7C5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6019C" w14:textId="77777777" w:rsidR="00FF02E2" w:rsidRPr="00AD5E92" w:rsidRDefault="00074E97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880E2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53551" w14:textId="63BAC6A2" w:rsidR="00FF02E2" w:rsidRPr="00AD5E92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8B4EB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8EBEC" w14:textId="76DF46B0" w:rsidR="00FF02E2" w:rsidRPr="001455A7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85FA45C" w14:textId="77777777"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13F47" w14:textId="50E1F44C" w:rsidR="00FF02E2" w:rsidRPr="00AD5E92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02E2" w:rsidRPr="006669B4" w14:paraId="7B00C508" w14:textId="77777777" w:rsidTr="00E34240">
        <w:tc>
          <w:tcPr>
            <w:tcW w:w="3195" w:type="dxa"/>
          </w:tcPr>
          <w:p w14:paraId="6BB0A9C7" w14:textId="65482FC6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36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D9A" w14:textId="4368FBD5" w:rsidR="00FF02E2" w:rsidRPr="00A40B83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4D865F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CC28F7" w14:textId="3D1B090E" w:rsidR="00FF02E2" w:rsidRPr="00A40B83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1F4C781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763C4" w14:textId="4DDC771B" w:rsidR="00FF02E2" w:rsidRPr="00FF02E2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57AB4180" w14:textId="77777777"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FCA989" w14:textId="6F0FF8FF" w:rsidR="00FF02E2" w:rsidRPr="006669B4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  <w:tr w:rsidR="00E9309B" w:rsidRPr="003C49D6" w14:paraId="0BC9F2D8" w14:textId="77777777" w:rsidTr="00E34240">
        <w:tc>
          <w:tcPr>
            <w:tcW w:w="3195" w:type="dxa"/>
          </w:tcPr>
          <w:p w14:paraId="6793C30F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AEF9BB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AF4843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73F734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DF369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E419B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67BB57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8ABEE3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309B" w:rsidRPr="003C49D6" w14:paraId="4BC15C43" w14:textId="77777777" w:rsidTr="00E34240">
        <w:tc>
          <w:tcPr>
            <w:tcW w:w="3195" w:type="dxa"/>
          </w:tcPr>
          <w:p w14:paraId="36B6284D" w14:textId="32340514" w:rsidR="005A0C93" w:rsidRPr="005A0C93" w:rsidRDefault="00C76279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="005A0C93"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5D75FCEB" w14:textId="2D1BF3D3" w:rsidR="00E9309B" w:rsidRPr="005A0C93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762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shd w:val="clear" w:color="auto" w:fill="auto"/>
          </w:tcPr>
          <w:p w14:paraId="1274A2E8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A6876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A649F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04D10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951D4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5105A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11A78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09B" w:rsidRPr="003C49D6" w14:paraId="07C97AD9" w14:textId="77777777" w:rsidTr="00E34240">
        <w:tc>
          <w:tcPr>
            <w:tcW w:w="3195" w:type="dxa"/>
          </w:tcPr>
          <w:p w14:paraId="53FD5B1E" w14:textId="69EC8A6F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99D7380" w14:textId="3F965AE3" w:rsidR="00E9309B" w:rsidRPr="00E9309B" w:rsidRDefault="00FF198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864DB07" w14:textId="77777777"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337A1B" w14:textId="69561828" w:rsidR="00E9309B" w:rsidRPr="00E9309B" w:rsidRDefault="00FF198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1E01A20" w14:textId="77777777"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71FEF" w14:textId="1B39CD9E" w:rsidR="00E9309B" w:rsidRPr="00E9309B" w:rsidRDefault="00FF198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270E1AD" w14:textId="77777777"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8E7920" w14:textId="6026381A" w:rsidR="00E9309B" w:rsidRPr="00E9309B" w:rsidRDefault="00FF198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074E97" w:rsidRPr="003C49D6" w14:paraId="14F30F67" w14:textId="77777777" w:rsidTr="00E34240">
        <w:tc>
          <w:tcPr>
            <w:tcW w:w="3195" w:type="dxa"/>
          </w:tcPr>
          <w:p w14:paraId="577A8F7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F2173" w14:textId="77777777" w:rsidR="00074E97" w:rsidRPr="00AD5E9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3025B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4E4522" w14:textId="0DDE0DF2" w:rsidR="00074E97" w:rsidRPr="00AD5E9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BF0EB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4EC8E" w14:textId="61D1DCCD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13EE83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1D2DB" w14:textId="7D106C75" w:rsidR="00074E97" w:rsidRPr="00AD5E9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74E97" w:rsidRPr="006669B4" w14:paraId="16B758BF" w14:textId="77777777" w:rsidTr="00E34240">
        <w:tc>
          <w:tcPr>
            <w:tcW w:w="3195" w:type="dxa"/>
          </w:tcPr>
          <w:p w14:paraId="4BA28EDA" w14:textId="18C8778D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F1005" w14:textId="1CA52F4D" w:rsidR="00074E97" w:rsidRPr="00A40B83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2266CF5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2E9E03" w14:textId="6C7EDF0E" w:rsidR="00074E97" w:rsidRPr="00A40B83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0270BCF9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0E54CE" w14:textId="684DB76B" w:rsidR="00074E97" w:rsidRPr="00FF02E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52D82D17" w14:textId="77777777" w:rsidR="00074E97" w:rsidRPr="00FF02E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6BC6C" w14:textId="20A6AF38" w:rsidR="00074E97" w:rsidRPr="006669B4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  <w:tr w:rsidR="00074E97" w:rsidRPr="003C49D6" w14:paraId="76AF8D27" w14:textId="77777777" w:rsidTr="00E34240">
        <w:tc>
          <w:tcPr>
            <w:tcW w:w="3195" w:type="dxa"/>
          </w:tcPr>
          <w:p w14:paraId="12D4653E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3CA46E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7D16E9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4A15E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0F59E2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7F890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076E66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320D5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4E97" w:rsidRPr="003C49D6" w14:paraId="74F46755" w14:textId="77777777" w:rsidTr="00E34240">
        <w:tc>
          <w:tcPr>
            <w:tcW w:w="3195" w:type="dxa"/>
          </w:tcPr>
          <w:p w14:paraId="47C70216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38A7D5A4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BD1A4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64AFB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7672F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1E5469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90DEB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7DF0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4E97" w:rsidRPr="003C49D6" w14:paraId="3FD8D19E" w14:textId="77777777" w:rsidTr="00E34240">
        <w:tc>
          <w:tcPr>
            <w:tcW w:w="3195" w:type="dxa"/>
          </w:tcPr>
          <w:p w14:paraId="5F2D2CE0" w14:textId="3D3DB444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31F7719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8DF3C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8E2E1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4A2AA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110DD3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C4F17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2ED5D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74E97" w:rsidRPr="003C49D6" w14:paraId="20B72D58" w14:textId="77777777" w:rsidTr="00E34240">
        <w:tc>
          <w:tcPr>
            <w:tcW w:w="3195" w:type="dxa"/>
            <w:tcBorders>
              <w:bottom w:val="nil"/>
            </w:tcBorders>
          </w:tcPr>
          <w:p w14:paraId="7BEE6327" w14:textId="4AC339A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35EB753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AB8AD8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FA7A4D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32C327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0756737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057DB9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4B50CC2" w14:textId="77777777" w:rsidR="00074E97" w:rsidRPr="00E216F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534BA8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C8A38D5" w14:textId="77777777" w:rsidR="008C616C" w:rsidRDefault="008C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B3242F" w14:textId="6426F8E1" w:rsidR="005B2129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lastRenderedPageBreak/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="00FF198B" w:rsidRPr="00FF198B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เรื่อง</w:t>
      </w:r>
      <w:r w:rsidRPr="00F5387E">
        <w:rPr>
          <w:rFonts w:ascii="Angsana New" w:hAnsi="Angsana New"/>
          <w:sz w:val="30"/>
          <w:szCs w:val="30"/>
          <w:cs/>
        </w:rPr>
        <w:t xml:space="preserve">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</w:t>
      </w:r>
      <w:r w:rsidRPr="007E5AE9">
        <w:rPr>
          <w:rFonts w:asciiTheme="majorBidi" w:hAnsiTheme="majorBidi" w:cstheme="majorBidi"/>
          <w:sz w:val="30"/>
          <w:szCs w:val="30"/>
          <w:cs/>
        </w:rPr>
        <w:t>เสีย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14:paraId="0C8012FE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14:paraId="28654DC0" w14:textId="378CC59B" w:rsidR="00BB3DB7" w:rsidRPr="007E5AE9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5A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F198B" w:rsidRPr="00FF198B">
        <w:rPr>
          <w:rFonts w:asciiTheme="majorBidi" w:hAnsiTheme="majorBidi" w:cstheme="majorBidi"/>
          <w:sz w:val="30"/>
          <w:szCs w:val="30"/>
        </w:rPr>
        <w:t>31</w:t>
      </w:r>
      <w:r w:rsidR="00875D38" w:rsidRPr="007E5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4835" w:rsidRPr="007E5AE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</w:rPr>
        <w:t>2563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198B" w:rsidRPr="00FF198B">
        <w:rPr>
          <w:rFonts w:asciiTheme="majorBidi" w:hAnsiTheme="majorBidi" w:cstheme="majorBidi"/>
          <w:sz w:val="30"/>
          <w:szCs w:val="30"/>
        </w:rPr>
        <w:t>31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198B" w:rsidRPr="00FF198B">
        <w:rPr>
          <w:rFonts w:asciiTheme="majorBidi" w:hAnsiTheme="majorBidi" w:cstheme="majorBidi"/>
          <w:sz w:val="30"/>
          <w:szCs w:val="30"/>
        </w:rPr>
        <w:t>2562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กลุ่มบริษัทได้บันทึกส่วนแบ่งขาดทุนส่วนที่เกินกว่ามูลค่าเงินลงทุนในบริษัทร่วมเพิ่มเติมในงบการเงินรวมตามสัดส่วนความเป็นเจ้าของร้อยละ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</w:rPr>
        <w:t>35</w:t>
      </w:r>
      <w:r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Pr="007E5AE9">
        <w:rPr>
          <w:rFonts w:asciiTheme="majorBidi" w:hAnsiTheme="majorBidi" w:cstheme="majorBidi"/>
          <w:sz w:val="30"/>
          <w:szCs w:val="30"/>
          <w:cs/>
        </w:rPr>
        <w:t>และได้แสดงหักกับลูกหนี้การค้า</w:t>
      </w:r>
      <w:r w:rsidR="00927138"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="001903A1" w:rsidRPr="007E5AE9">
        <w:rPr>
          <w:rFonts w:asciiTheme="majorBidi" w:hAnsiTheme="majorBidi" w:cstheme="majorBidi"/>
          <w:sz w:val="30"/>
          <w:szCs w:val="30"/>
          <w:cs/>
        </w:rPr>
        <w:t xml:space="preserve">ลูกหนี้อื่น </w:t>
      </w:r>
      <w:r w:rsidRPr="007E5AE9">
        <w:rPr>
          <w:rFonts w:asciiTheme="majorBidi" w:hAnsiTheme="majorBidi" w:cstheme="majorBidi"/>
          <w:sz w:val="30"/>
          <w:szCs w:val="30"/>
          <w:cs/>
        </w:rPr>
        <w:t>และเงินให้กู้ยืมระยะสั้นแก่บริษัทร่วม นอกจากนี้ กลุ่มบริษัทได้รับรู้ค่าเผื่อหนี้สงสัยจะสูญสำหรับ</w:t>
      </w:r>
      <w:r w:rsidR="00927138" w:rsidRPr="007E5AE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927138" w:rsidRPr="007E5AE9">
        <w:rPr>
          <w:rFonts w:asciiTheme="majorBidi" w:hAnsiTheme="majorBidi" w:cstheme="majorBidi"/>
          <w:sz w:val="30"/>
          <w:szCs w:val="30"/>
        </w:rPr>
        <w:t xml:space="preserve"> </w:t>
      </w:r>
      <w:r w:rsidR="00927138" w:rsidRPr="007E5AE9">
        <w:rPr>
          <w:rFonts w:asciiTheme="majorBidi" w:hAnsiTheme="majorBidi" w:cstheme="majorBidi"/>
          <w:sz w:val="30"/>
          <w:szCs w:val="30"/>
          <w:cs/>
        </w:rPr>
        <w:t>ลูกหนี้อื่น และ</w:t>
      </w:r>
      <w:r w:rsidRPr="007E5AE9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เงินให้กู้ยืมระยะสั้นดังกล่าวเพิ่มเติมในงบการเงินรวม โดยมีรายละเอียดดังต่อไปนี้</w:t>
      </w:r>
    </w:p>
    <w:p w14:paraId="5164906C" w14:textId="77777777" w:rsidR="00BB3DB7" w:rsidRPr="0091448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22408E" w:rsidRPr="0061500A" w14:paraId="2DF252AC" w14:textId="77777777" w:rsidTr="007E5AE9">
        <w:trPr>
          <w:tblHeader/>
        </w:trPr>
        <w:tc>
          <w:tcPr>
            <w:tcW w:w="3240" w:type="dxa"/>
            <w:tcBorders>
              <w:top w:val="nil"/>
            </w:tcBorders>
          </w:tcPr>
          <w:p w14:paraId="1A0558A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A25C05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51087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0BDEFC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1A3A025" w14:textId="77777777" w:rsidR="0022408E" w:rsidRPr="003C49D6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0D438DE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3A77DF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7B97EB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0E3F1D5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54D5FE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FA226C6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B647EF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2408E" w:rsidRPr="0061500A" w14:paraId="5136B6AB" w14:textId="77777777" w:rsidTr="007E5AE9">
        <w:trPr>
          <w:tblHeader/>
        </w:trPr>
        <w:tc>
          <w:tcPr>
            <w:tcW w:w="3240" w:type="dxa"/>
          </w:tcPr>
          <w:p w14:paraId="445A68D3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74466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BE093B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74E32B" w14:textId="6D18A39A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3BAE15" w14:textId="77777777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21DB7" w14:textId="47986558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8AD7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7100C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08E" w:rsidRPr="0061500A" w14:paraId="1C7839E5" w14:textId="77777777" w:rsidTr="007E5AE9">
        <w:trPr>
          <w:tblHeader/>
        </w:trPr>
        <w:tc>
          <w:tcPr>
            <w:tcW w:w="3240" w:type="dxa"/>
          </w:tcPr>
          <w:p w14:paraId="3B0A8D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1EED9BA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408E" w:rsidRPr="0061500A" w14:paraId="6D67E2A5" w14:textId="77777777" w:rsidTr="007E5AE9">
        <w:tc>
          <w:tcPr>
            <w:tcW w:w="3240" w:type="dxa"/>
          </w:tcPr>
          <w:p w14:paraId="4B51C7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1B6BEE5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A3C07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1BAA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5FB10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7D1A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1F73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5B7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E97" w:rsidRPr="00E9309B" w14:paraId="04715593" w14:textId="77777777" w:rsidTr="007E5AE9">
        <w:tc>
          <w:tcPr>
            <w:tcW w:w="3240" w:type="dxa"/>
          </w:tcPr>
          <w:p w14:paraId="456ECB3A" w14:textId="54BC3B6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6775081" w14:textId="2357F505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A5835EF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1A0031" w14:textId="578BBEAC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618646FE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5E6D64" w14:textId="56CDA666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C977D7A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B59DBE" w14:textId="78981A6B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074E97" w:rsidRPr="0061500A" w14:paraId="77C42704" w14:textId="77777777" w:rsidTr="007E5AE9">
        <w:tc>
          <w:tcPr>
            <w:tcW w:w="3240" w:type="dxa"/>
          </w:tcPr>
          <w:p w14:paraId="0AEC89D3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701794" w14:textId="77777777" w:rsidR="00074E97" w:rsidRPr="00AD5E9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55DE2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8E21" w14:textId="33B12852" w:rsidR="00074E97" w:rsidRPr="00AD5E9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6C588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8D63BA" w14:textId="369EC2D7" w:rsidR="00074E97" w:rsidRPr="001455A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3795E2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DEB9A" w14:textId="1EEBF3B4" w:rsidR="00074E97" w:rsidRPr="00AD5E9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74E97" w:rsidRPr="0061500A" w14:paraId="5856F50F" w14:textId="77777777" w:rsidTr="007E5AE9">
        <w:tc>
          <w:tcPr>
            <w:tcW w:w="3240" w:type="dxa"/>
          </w:tcPr>
          <w:p w14:paraId="3B19CDDF" w14:textId="2D66D850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C2F2" w14:textId="2E53A5D5" w:rsidR="00074E97" w:rsidRPr="00A40B83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40729D13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AF9B" w14:textId="22C18E8C" w:rsidR="00074E97" w:rsidRPr="00A40B83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1D5D8EA6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3638C5" w14:textId="1BB2BDFB" w:rsidR="00074E97" w:rsidRPr="00FF02E2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202C9577" w14:textId="77777777" w:rsidR="00074E97" w:rsidRPr="00FF02E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6EBD09" w14:textId="6583C5F7" w:rsidR="00074E97" w:rsidRPr="006669B4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  <w:tr w:rsidR="00074E97" w:rsidRPr="005A0C93" w14:paraId="0CC66519" w14:textId="77777777" w:rsidTr="007E5AE9">
        <w:tc>
          <w:tcPr>
            <w:tcW w:w="3240" w:type="dxa"/>
          </w:tcPr>
          <w:p w14:paraId="1B0424C8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03C874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2DBBA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2856B70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7752C5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AF3A6B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60E61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683501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4E97" w:rsidRPr="0061500A" w14:paraId="0222A2F1" w14:textId="77777777" w:rsidTr="007E5AE9">
        <w:tc>
          <w:tcPr>
            <w:tcW w:w="3240" w:type="dxa"/>
          </w:tcPr>
          <w:p w14:paraId="32211B9E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14:paraId="3B2D4455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332BD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DE6FE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7B255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013050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720D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39F49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E97" w:rsidRPr="0061500A" w14:paraId="777F81D2" w14:textId="77777777" w:rsidTr="007E5AE9">
        <w:tc>
          <w:tcPr>
            <w:tcW w:w="3240" w:type="dxa"/>
          </w:tcPr>
          <w:p w14:paraId="05D1AEDA" w14:textId="59F51658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82D969F" w14:textId="1F4BFC06" w:rsidR="00074E97" w:rsidRPr="003731F1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67F82FC9" w14:textId="77777777" w:rsidR="00074E97" w:rsidRPr="003731F1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74E215D" w14:textId="745A9BD7" w:rsidR="00074E97" w:rsidRPr="003731F1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B62C37A" w14:textId="77777777" w:rsidR="00074E97" w:rsidRPr="003731F1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6F1FF3B" w14:textId="6450313B" w:rsidR="00074E97" w:rsidRPr="003731F1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CD94118" w14:textId="77777777" w:rsidR="00074E97" w:rsidRPr="003731F1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A2F436" w14:textId="488951D6" w:rsidR="00074E97" w:rsidRPr="003731F1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074E97" w:rsidRPr="0061500A" w14:paraId="21132246" w14:textId="77777777" w:rsidTr="007E5AE9">
        <w:tc>
          <w:tcPr>
            <w:tcW w:w="3240" w:type="dxa"/>
          </w:tcPr>
          <w:p w14:paraId="71A45D0E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92E762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C379D6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5DB6A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F2EB9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05867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9C6885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628EF5" w14:textId="77777777" w:rsidR="00074E97" w:rsidRPr="00A16FC5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E97" w:rsidRPr="00036AD0" w14:paraId="0D73B305" w14:textId="77777777" w:rsidTr="007E5AE9">
        <w:tc>
          <w:tcPr>
            <w:tcW w:w="3240" w:type="dxa"/>
          </w:tcPr>
          <w:p w14:paraId="7616A607" w14:textId="506F21AB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4923" w14:textId="6FB89257" w:rsidR="00074E97" w:rsidRPr="00074E9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4CBEA173" w14:textId="77777777" w:rsidR="00074E97" w:rsidRPr="00074E9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449B88" w14:textId="1399E858" w:rsidR="00074E97" w:rsidRPr="00074E9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0B0F99AF" w14:textId="77777777" w:rsidR="00074E97" w:rsidRPr="00074E9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8789EA" w14:textId="33FFAB76" w:rsidR="00074E97" w:rsidRPr="00074E9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1AC2D0D1" w14:textId="77777777" w:rsidR="00074E97" w:rsidRPr="00074E9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D1B0AD" w14:textId="13204F23" w:rsidR="00074E97" w:rsidRPr="00074E97" w:rsidRDefault="00FF198B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074E97" w:rsidRPr="005A0C93" w14:paraId="6CFB2839" w14:textId="77777777" w:rsidTr="007E5AE9">
        <w:tc>
          <w:tcPr>
            <w:tcW w:w="3240" w:type="dxa"/>
          </w:tcPr>
          <w:p w14:paraId="2AA775F3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4A86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DF31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3840B62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56766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94C81C2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AB0D0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5FE0463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2958" w:rsidRPr="0061500A" w14:paraId="04D73A0F" w14:textId="77777777" w:rsidTr="007E5AE9">
        <w:tc>
          <w:tcPr>
            <w:tcW w:w="3240" w:type="dxa"/>
          </w:tcPr>
          <w:p w14:paraId="4BC92AA5" w14:textId="77777777" w:rsidR="00132958" w:rsidRPr="005A0C93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7A42FFE0" w14:textId="01211D23" w:rsidR="00132958" w:rsidRPr="0061500A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75F273D" w14:textId="77777777" w:rsidR="00132958" w:rsidRPr="0061500A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713A89" w14:textId="77777777" w:rsidR="00132958" w:rsidRPr="0061500A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ADF587C" w14:textId="77777777" w:rsidR="00132958" w:rsidRPr="007B2B6F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5526828" w14:textId="77777777" w:rsidR="00132958" w:rsidRPr="007B2B6F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572C1EF" w14:textId="77777777" w:rsidR="00132958" w:rsidRPr="007B2B6F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86F452" w14:textId="77777777" w:rsidR="00132958" w:rsidRPr="007B2B6F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A57C96E" w14:textId="77777777" w:rsidR="00132958" w:rsidRPr="007B2B6F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C93" w:rsidRPr="0061500A" w14:paraId="65CC05C1" w14:textId="77777777" w:rsidTr="007E5AE9">
        <w:tc>
          <w:tcPr>
            <w:tcW w:w="3240" w:type="dxa"/>
          </w:tcPr>
          <w:p w14:paraId="4FDB14A9" w14:textId="11A34759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2B46E9D" w14:textId="77777777" w:rsidR="005A0C93" w:rsidRPr="00A16FC5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440FE" w14:textId="77777777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46CF" w14:textId="16FFD7F2" w:rsidR="005A0C93" w:rsidRPr="003731F1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D2F5AD4" w14:textId="77777777" w:rsidR="005A0C93" w:rsidRPr="003731F1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3283" w14:textId="1B976794" w:rsidR="005A0C93" w:rsidRPr="003731F1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2AEA879C" w14:textId="77777777" w:rsidR="005A0C93" w:rsidRPr="003731F1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1321C" w14:textId="1B7F2B6D" w:rsidR="005A0C93" w:rsidRPr="003731F1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5A0C93" w:rsidRPr="0061500A" w14:paraId="21A1058D" w14:textId="77777777" w:rsidTr="007E5AE9">
        <w:tc>
          <w:tcPr>
            <w:tcW w:w="3240" w:type="dxa"/>
          </w:tcPr>
          <w:p w14:paraId="5F05B60C" w14:textId="77777777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25E1A4" w14:textId="77777777" w:rsidR="005A0C93" w:rsidRPr="00A16FC5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E5760" w14:textId="77777777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7ACF07" w14:textId="568344CB" w:rsidR="005A0C93" w:rsidRPr="00AD5E92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64E827" w14:textId="77777777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B0B3E" w14:textId="096D4149" w:rsidR="005A0C93" w:rsidRPr="001455A7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5B1E1E" w14:textId="77777777" w:rsidR="005A0C93" w:rsidRPr="001455A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9F4183" w14:textId="25520018" w:rsidR="005A0C93" w:rsidRPr="00AD5E92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A0C93" w:rsidRPr="0061500A" w14:paraId="57BDEAFD" w14:textId="77777777" w:rsidTr="007E5AE9">
        <w:tc>
          <w:tcPr>
            <w:tcW w:w="3240" w:type="dxa"/>
            <w:tcBorders>
              <w:bottom w:val="nil"/>
            </w:tcBorders>
          </w:tcPr>
          <w:p w14:paraId="395EA639" w14:textId="37337E8F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BB4CA" w14:textId="77777777" w:rsidR="005A0C93" w:rsidRPr="00FF02E2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3B2A6" w14:textId="77777777" w:rsidR="005A0C93" w:rsidRPr="00FF02E2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198183" w14:textId="1C52ADEA" w:rsidR="005A0C93" w:rsidRPr="00FF02E2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118A7E6C" w14:textId="77777777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0A438" w14:textId="4809ECFA" w:rsidR="005A0C93" w:rsidRPr="0013684C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4448A78C" w14:textId="77777777" w:rsidR="005A0C93" w:rsidRPr="00FF02E2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509055" w14:textId="36C03CC3" w:rsidR="005A0C93" w:rsidRPr="00FF02E2" w:rsidRDefault="00FF198B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</w:tr>
      <w:tr w:rsidR="005A0C93" w:rsidRPr="00FD559E" w14:paraId="2EB0A37D" w14:textId="77777777" w:rsidTr="007E5AE9">
        <w:tc>
          <w:tcPr>
            <w:tcW w:w="3240" w:type="dxa"/>
            <w:tcBorders>
              <w:top w:val="nil"/>
              <w:bottom w:val="nil"/>
            </w:tcBorders>
          </w:tcPr>
          <w:p w14:paraId="2BECCB25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3A1F1C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58C0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01A6F4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6E9304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E0AD904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4631E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1CB48B2" w14:textId="77777777" w:rsidR="005A0C93" w:rsidRPr="00FD559E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A0C93" w:rsidRPr="0061500A" w14:paraId="6414B7C7" w14:textId="77777777" w:rsidTr="007E5AE9">
        <w:tc>
          <w:tcPr>
            <w:tcW w:w="3240" w:type="dxa"/>
            <w:tcBorders>
              <w:top w:val="nil"/>
            </w:tcBorders>
          </w:tcPr>
          <w:p w14:paraId="497CCF8C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432FF3B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765E50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0D01C6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09D330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F78C24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C8014C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E66746" w14:textId="77777777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C93" w:rsidRPr="0061500A" w14:paraId="33B5F637" w14:textId="77777777" w:rsidTr="007E5AE9">
        <w:tc>
          <w:tcPr>
            <w:tcW w:w="3240" w:type="dxa"/>
          </w:tcPr>
          <w:p w14:paraId="09DB34D9" w14:textId="77666C02" w:rsidR="005A0C93" w:rsidRPr="0061500A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9871D5C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F7E1290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29AE45E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37E3FC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A31FB82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A8A9693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BF51E7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A0C93" w:rsidRPr="0061500A" w14:paraId="053505E7" w14:textId="77777777" w:rsidTr="007E5AE9">
        <w:tc>
          <w:tcPr>
            <w:tcW w:w="3240" w:type="dxa"/>
            <w:tcBorders>
              <w:bottom w:val="nil"/>
            </w:tcBorders>
          </w:tcPr>
          <w:p w14:paraId="66B37A03" w14:textId="577FBAB6" w:rsidR="005A0C93" w:rsidRPr="003C49D6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198B"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5CC3B9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CD42A3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882240F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AE19CE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20E32D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B8328D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783925" w14:textId="77777777" w:rsidR="005A0C93" w:rsidRPr="00554CF7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303101" w14:textId="77777777" w:rsidR="00F92D93" w:rsidRDefault="00F92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D4D524" w14:textId="77777777" w:rsidR="00F212CE" w:rsidRPr="004F1FC6" w:rsidRDefault="00F212CE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14:paraId="7501C7DA" w14:textId="77777777" w:rsidR="00F212CE" w:rsidRDefault="00F212CE" w:rsidP="00F2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6390"/>
        <w:gridCol w:w="1276"/>
        <w:gridCol w:w="270"/>
        <w:gridCol w:w="1272"/>
      </w:tblGrid>
      <w:tr w:rsidR="005E4977" w:rsidRPr="00A97B80" w14:paraId="14BBCF23" w14:textId="77777777" w:rsidTr="005E4977">
        <w:tc>
          <w:tcPr>
            <w:tcW w:w="6390" w:type="dxa"/>
          </w:tcPr>
          <w:p w14:paraId="605CE71C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671B132F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E4977" w:rsidRPr="00A97B80" w14:paraId="2533B17D" w14:textId="77777777" w:rsidTr="005E4977">
        <w:tc>
          <w:tcPr>
            <w:tcW w:w="6390" w:type="dxa"/>
          </w:tcPr>
          <w:p w14:paraId="04063C1F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3D32E5" w14:textId="322DBEDC" w:rsidR="005E4977" w:rsidRPr="00A97B80" w:rsidRDefault="00FF198B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CD67FE5" w14:textId="77777777" w:rsidR="005E4977" w:rsidRPr="00A97B80" w:rsidRDefault="005E4977" w:rsidP="005E497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2" w:type="dxa"/>
          </w:tcPr>
          <w:p w14:paraId="1BF51BAE" w14:textId="32CEDEFD" w:rsidR="005E4977" w:rsidRPr="00A97B80" w:rsidRDefault="00FF198B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E4977" w:rsidRPr="00A97B80" w14:paraId="44C8E344" w14:textId="77777777" w:rsidTr="005E4977">
        <w:tc>
          <w:tcPr>
            <w:tcW w:w="6390" w:type="dxa"/>
          </w:tcPr>
          <w:p w14:paraId="4B2CC2A1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14:paraId="0F337980" w14:textId="77777777"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44835" w:rsidRPr="00A97B80" w14:paraId="02996F1C" w14:textId="77777777" w:rsidTr="005E4977">
        <w:tc>
          <w:tcPr>
            <w:tcW w:w="6390" w:type="dxa"/>
          </w:tcPr>
          <w:p w14:paraId="69C37148" w14:textId="4160D341" w:rsidR="00244835" w:rsidRPr="00D722E2" w:rsidRDefault="00244835" w:rsidP="00244835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22E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D722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22E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09DDBF3C" w14:textId="64AFD262" w:rsidR="00244835" w:rsidRPr="004E6D65" w:rsidRDefault="00FF198B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74E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1AFE1FBD" w14:textId="77777777" w:rsidR="00244835" w:rsidRPr="004E6D65" w:rsidRDefault="00244835" w:rsidP="002448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22145F51" w14:textId="782443BF" w:rsidR="00244835" w:rsidRPr="004E6D65" w:rsidRDefault="00FF198B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448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244835" w:rsidRPr="00A97B80" w14:paraId="6CD8C6D0" w14:textId="77777777" w:rsidTr="005E4977">
        <w:tc>
          <w:tcPr>
            <w:tcW w:w="6390" w:type="dxa"/>
          </w:tcPr>
          <w:p w14:paraId="53483FFD" w14:textId="77777777" w:rsidR="00244835" w:rsidRPr="00D722E2" w:rsidRDefault="00244835" w:rsidP="00244835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</w:t>
            </w:r>
          </w:p>
        </w:tc>
        <w:tc>
          <w:tcPr>
            <w:tcW w:w="1276" w:type="dxa"/>
            <w:shd w:val="clear" w:color="auto" w:fill="auto"/>
          </w:tcPr>
          <w:p w14:paraId="15CBBD4F" w14:textId="77777777" w:rsidR="00244835" w:rsidRPr="004E6D65" w:rsidRDefault="00074E97" w:rsidP="00074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A357F" w14:textId="77777777" w:rsidR="00244835" w:rsidRPr="00D722E2" w:rsidRDefault="00244835" w:rsidP="002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2533303" w14:textId="30B0C820" w:rsidR="00244835" w:rsidRPr="004E6D65" w:rsidRDefault="00FF198B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244835" w:rsidRPr="00A97B80" w14:paraId="5CE383FD" w14:textId="77777777" w:rsidTr="005E4977">
        <w:tc>
          <w:tcPr>
            <w:tcW w:w="6390" w:type="dxa"/>
          </w:tcPr>
          <w:p w14:paraId="535019C4" w14:textId="77777777" w:rsidR="00244835" w:rsidRDefault="00244835" w:rsidP="00244835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42F945F3" w14:textId="77777777" w:rsidR="00244835" w:rsidRDefault="00244835" w:rsidP="00074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D5BA2" w14:textId="77777777" w:rsidR="00244835" w:rsidRPr="00D722E2" w:rsidRDefault="00244835" w:rsidP="002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5B14651" w14:textId="77777777" w:rsidR="00244835" w:rsidRDefault="00244835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4835" w:rsidRPr="00A97B80" w14:paraId="5EB67215" w14:textId="77777777" w:rsidTr="005E4977">
        <w:tc>
          <w:tcPr>
            <w:tcW w:w="6390" w:type="dxa"/>
          </w:tcPr>
          <w:p w14:paraId="1F4B76B3" w14:textId="77777777" w:rsidR="00244835" w:rsidRDefault="00244835" w:rsidP="00244835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14:paraId="2D15792F" w14:textId="77777777" w:rsidR="00244835" w:rsidRDefault="00074E97" w:rsidP="00074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6D6D8" w14:textId="77777777" w:rsidR="00244835" w:rsidRPr="00D722E2" w:rsidRDefault="00244835" w:rsidP="002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BFCDCFB" w14:textId="15CC593E" w:rsidR="00244835" w:rsidRDefault="00244835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44835" w:rsidRPr="00A97B80" w14:paraId="294F71A0" w14:textId="77777777" w:rsidTr="005E4977">
        <w:tc>
          <w:tcPr>
            <w:tcW w:w="6390" w:type="dxa"/>
          </w:tcPr>
          <w:p w14:paraId="184374DC" w14:textId="77777777" w:rsidR="00244835" w:rsidRDefault="00244835" w:rsidP="00244835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กลับรายการขาดทุนจากการด้อยค่า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14:paraId="6EE6DE9B" w14:textId="77777777" w:rsidR="00244835" w:rsidRPr="004E6D65" w:rsidRDefault="00074E97" w:rsidP="00074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6D37A" w14:textId="77777777" w:rsidR="00244835" w:rsidRPr="00D722E2" w:rsidRDefault="00244835" w:rsidP="002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7D1BA9D6" w14:textId="17A5BB85" w:rsidR="00244835" w:rsidRPr="004E6D65" w:rsidRDefault="00FF198B" w:rsidP="002448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44835" w:rsidRPr="00A97B80" w14:paraId="2D663CB0" w14:textId="77777777" w:rsidTr="005E4977">
        <w:tc>
          <w:tcPr>
            <w:tcW w:w="6390" w:type="dxa"/>
          </w:tcPr>
          <w:p w14:paraId="67C6DCC4" w14:textId="5088E6AF" w:rsidR="00244835" w:rsidRPr="00D722E2" w:rsidRDefault="00244835" w:rsidP="00244835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22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722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3CA5" w14:textId="411FF624" w:rsidR="00244835" w:rsidRPr="00D722E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74E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30F35FEE" w14:textId="77777777" w:rsidR="00244835" w:rsidRPr="00D722E2" w:rsidRDefault="00244835" w:rsidP="002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0D13" w14:textId="68BB0C10" w:rsidR="00244835" w:rsidRPr="00D722E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448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</w:tbl>
    <w:p w14:paraId="4632FAE9" w14:textId="77777777" w:rsidR="008902C8" w:rsidRPr="005E4977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</w:p>
    <w:p w14:paraId="7DBB3EAB" w14:textId="5C14852B" w:rsidR="00945686" w:rsidRPr="00431EFE" w:rsidRDefault="00685347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  <w:r w:rsidRPr="00431EFE">
        <w:rPr>
          <w:rFonts w:ascii="Angsana New" w:hAnsi="Angsana New"/>
          <w:sz w:val="30"/>
          <w:szCs w:val="30"/>
        </w:rPr>
        <w:t xml:space="preserve"> </w:t>
      </w:r>
    </w:p>
    <w:p w14:paraId="13603324" w14:textId="77777777" w:rsidR="00685347" w:rsidRPr="00891B11" w:rsidRDefault="00685347" w:rsidP="00E97D32">
      <w:pPr>
        <w:tabs>
          <w:tab w:val="clear" w:pos="227"/>
          <w:tab w:val="clear" w:pos="454"/>
        </w:tabs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5"/>
          <w:headerReference w:type="default" r:id="rId16"/>
          <w:headerReference w:type="first" r:id="rId17"/>
          <w:pgSz w:w="11909" w:h="16834" w:code="9"/>
          <w:pgMar w:top="691" w:right="1152" w:bottom="1080" w:left="1152" w:header="475" w:footer="576" w:gutter="0"/>
          <w:cols w:space="720"/>
        </w:sectPr>
      </w:pPr>
    </w:p>
    <w:p w14:paraId="6C9699DB" w14:textId="20A5FD1C" w:rsidR="0092575F" w:rsidRPr="00875959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FF198B" w:rsidRPr="00FF198B">
        <w:rPr>
          <w:rFonts w:ascii="Angsana New" w:hAnsi="Angsana New" w:hint="cs"/>
          <w:sz w:val="30"/>
          <w:szCs w:val="30"/>
        </w:rPr>
        <w:t>31</w:t>
      </w:r>
      <w:r w:rsidR="00E919DD">
        <w:rPr>
          <w:rFonts w:ascii="Angsana New" w:hAnsi="Angsana New" w:hint="cs"/>
          <w:sz w:val="30"/>
          <w:szCs w:val="30"/>
          <w:cs/>
        </w:rPr>
        <w:t xml:space="preserve"> </w:t>
      </w:r>
      <w:r w:rsidR="00244835">
        <w:rPr>
          <w:rFonts w:ascii="Angsana New" w:hAnsi="Angsana New" w:hint="cs"/>
          <w:sz w:val="30"/>
          <w:szCs w:val="30"/>
          <w:cs/>
        </w:rPr>
        <w:t>มีนาคม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244835">
        <w:rPr>
          <w:rFonts w:ascii="Angsana New" w:hAnsi="Angsana New" w:hint="cs"/>
          <w:sz w:val="30"/>
          <w:szCs w:val="30"/>
          <w:cs/>
        </w:rPr>
        <w:t>สาม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F198B" w:rsidRPr="00FF198B">
        <w:rPr>
          <w:rFonts w:ascii="Angsana New" w:hAnsi="Angsana New" w:hint="cs"/>
          <w:sz w:val="30"/>
          <w:szCs w:val="30"/>
        </w:rPr>
        <w:t>31</w:t>
      </w:r>
      <w:r w:rsidR="0024483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3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FF198B" w:rsidRPr="00FF198B">
        <w:rPr>
          <w:rFonts w:ascii="Angsana New" w:hAnsi="Angsana New"/>
          <w:sz w:val="30"/>
          <w:szCs w:val="30"/>
        </w:rPr>
        <w:t>256</w:t>
      </w:r>
      <w:r w:rsidR="00FF198B" w:rsidRPr="00FF198B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14:paraId="68996616" w14:textId="77777777" w:rsidR="00244835" w:rsidRPr="00AB46E2" w:rsidRDefault="00244835" w:rsidP="0024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</w:pPr>
    </w:p>
    <w:tbl>
      <w:tblPr>
        <w:tblW w:w="1719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810"/>
        <w:gridCol w:w="810"/>
      </w:tblGrid>
      <w:tr w:rsidR="00244835" w:rsidRPr="00E216F2" w14:paraId="512D39B4" w14:textId="77777777" w:rsidTr="00244835">
        <w:trPr>
          <w:gridAfter w:val="2"/>
          <w:wAfter w:w="1620" w:type="dxa"/>
          <w:tblHeader/>
        </w:trPr>
        <w:tc>
          <w:tcPr>
            <w:tcW w:w="15570" w:type="dxa"/>
            <w:gridSpan w:val="26"/>
          </w:tcPr>
          <w:p w14:paraId="5FEE39D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53AE9135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F0B975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ABAB6FC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380AA01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0AAD45B7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4583467" w14:textId="77777777" w:rsidR="00322D77" w:rsidRPr="00E216F2" w:rsidRDefault="00322D77" w:rsidP="0032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6DF32B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A9E536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FCB01B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D8C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DB3985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3A674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1098DEF8" w14:textId="125F0B96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244835" w:rsidRPr="00E216F2" w14:paraId="47AD5D84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B05722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AF9EC9B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70F6E26D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4A5973E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4C0F62E" w14:textId="77777777" w:rsidR="00244835" w:rsidRPr="00E216F2" w:rsidRDefault="00244835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9B12D8F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7D2DA189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9AF5C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D3106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285194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วิธีราคาทุน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70" w:type="dxa"/>
            <w:shd w:val="clear" w:color="auto" w:fill="auto"/>
          </w:tcPr>
          <w:p w14:paraId="5ECE434D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F8C514" w14:textId="12E976EF" w:rsidR="00244835" w:rsidRPr="00E216F2" w:rsidRDefault="005A0C93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งวดสามเดือน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สิ้นสุดวันที่</w:t>
            </w:r>
          </w:p>
        </w:tc>
      </w:tr>
      <w:tr w:rsidR="005A0C93" w:rsidRPr="00E216F2" w14:paraId="1C32000D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0E97535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7424D70" w14:textId="09B85D0A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45A1C410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69EB75BF" w14:textId="2CF9070D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9111BB9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70613AEE" w14:textId="02AA6171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D1EBB8A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7F0D795E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2F5FBFE" w14:textId="1A03BEDA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1D10807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B2DDCB1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29785EB9" w14:textId="29B1E1D0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9D6B2C1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C945DE6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2E2F47B" w14:textId="6E23A32E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7C9E7CD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7CE8A80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9A420F9" w14:textId="477D60D4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6891CD71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C8351DA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E7DDF5" w14:textId="6CB6F740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E3AB79A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DA2603E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953076F" w14:textId="06135A11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1511028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DE5986A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14D1BB" w14:textId="66F28DBE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5BEC7C2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3020245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7F1DCBA8" w14:textId="3A7B0EAF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51AEDE3" w14:textId="77777777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6524DFA0" w14:textId="77777777" w:rsidR="005A0C93" w:rsidRPr="00E216F2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72870AA2" w14:textId="78C76AB1" w:rsidR="005A0C93" w:rsidRDefault="00FF198B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5A0C93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4B699AA" w14:textId="41AFECE0" w:rsidR="005A0C93" w:rsidRDefault="005A0C93" w:rsidP="005A0C9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244835" w:rsidRPr="00E216F2" w14:paraId="0B066C9A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538BEC6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2CFB99C8" w14:textId="635DC83C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B475E0E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BF0151B" w14:textId="2A735470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466745E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98AFF88" w14:textId="7F73A6DE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79E5E4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3751B5D" w14:textId="26EE0141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A7C02F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484BF97" w14:textId="50259CAB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3B6C8B6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3EEB8B" w14:textId="474D5814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DF363E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30E761" w14:textId="068CF810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293B93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DF26E2" w14:textId="6E9D63B5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E37395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D5FFE8" w14:textId="513A3E1A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C74CE3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DD5FA2" w14:textId="75DF697D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AA820D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254BE90B" w14:textId="7EF71D3B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3806F0" w14:textId="77777777" w:rsidR="00244835" w:rsidRPr="00E216F2" w:rsidRDefault="00244835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3C6F0B04" w14:textId="71FA4FB8" w:rsidR="00244835" w:rsidRPr="00E216F2" w:rsidRDefault="00FF198B" w:rsidP="00244835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F198B">
              <w:rPr>
                <w:rFonts w:ascii="Angsana New" w:hAnsi="Angsana New"/>
                <w:szCs w:val="22"/>
                <w:lang w:val="en-US"/>
              </w:rPr>
              <w:t>256</w:t>
            </w:r>
            <w:r w:rsidRPr="00FF198B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244835" w:rsidRPr="00E216F2" w14:paraId="731F1513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108102C0" w14:textId="77777777" w:rsidR="00244835" w:rsidRPr="00E216F2" w:rsidRDefault="00244835" w:rsidP="00244835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0533912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53C13FA7" w14:textId="77777777" w:rsidR="00244835" w:rsidRPr="00E216F2" w:rsidRDefault="00244835" w:rsidP="0024483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37B3DAE3" w14:textId="77777777" w:rsidR="00244835" w:rsidRPr="00E216F2" w:rsidRDefault="00244835" w:rsidP="0024483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09E0FB8D" w14:textId="77777777" w:rsidR="00244835" w:rsidRPr="00E216F2" w:rsidRDefault="00244835" w:rsidP="0024483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171F15D5" w14:textId="77777777" w:rsidR="00244835" w:rsidRPr="00E216F2" w:rsidRDefault="00244835" w:rsidP="0024483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1E955C68" w14:textId="77777777" w:rsidR="00244835" w:rsidRPr="00E216F2" w:rsidRDefault="00244835" w:rsidP="00244835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306B4F5" w14:textId="77777777" w:rsidR="00244835" w:rsidRPr="00E216F2" w:rsidRDefault="00244835" w:rsidP="00244835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58F72B" w14:textId="77777777" w:rsidR="00244835" w:rsidRPr="00E216F2" w:rsidRDefault="00244835" w:rsidP="00244835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920" w:type="dxa"/>
            <w:gridSpan w:val="15"/>
          </w:tcPr>
          <w:p w14:paraId="570EF021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244835" w:rsidRPr="00E216F2" w14:paraId="1A318FBF" w14:textId="77777777" w:rsidTr="00244835">
        <w:trPr>
          <w:gridAfter w:val="2"/>
          <w:wAfter w:w="1620" w:type="dxa"/>
          <w:trHeight w:val="74"/>
          <w:tblHeader/>
        </w:trPr>
        <w:tc>
          <w:tcPr>
            <w:tcW w:w="2700" w:type="dxa"/>
          </w:tcPr>
          <w:p w14:paraId="0A787A1C" w14:textId="77777777" w:rsidR="00244835" w:rsidRPr="00074E97" w:rsidRDefault="00244835" w:rsidP="00244835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4AF12F8E" w14:textId="77777777" w:rsidR="00244835" w:rsidRPr="00E216F2" w:rsidRDefault="00244835" w:rsidP="00244835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BA3AF2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0742006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FD2BF3" w14:textId="77777777" w:rsidR="00244835" w:rsidRPr="00E216F2" w:rsidRDefault="00244835" w:rsidP="0024483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688BAB5E" w14:textId="77777777" w:rsidR="00244835" w:rsidRPr="00E216F2" w:rsidRDefault="00244835" w:rsidP="0024483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513A334A" w14:textId="77777777" w:rsidR="00244835" w:rsidRPr="00E216F2" w:rsidRDefault="00244835" w:rsidP="0024483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40CE6BF5" w14:textId="77777777" w:rsidR="00244835" w:rsidRPr="00E216F2" w:rsidRDefault="00244835" w:rsidP="0024483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4A107A2F" w14:textId="77777777" w:rsidR="00244835" w:rsidRPr="00E216F2" w:rsidRDefault="00244835" w:rsidP="00244835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52C314A" w14:textId="77777777" w:rsidR="00244835" w:rsidRPr="00E216F2" w:rsidRDefault="00244835" w:rsidP="00244835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6BEA61" w14:textId="77777777" w:rsidR="00244835" w:rsidRPr="00E216F2" w:rsidRDefault="00244835" w:rsidP="00244835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360B66E0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767ED5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2EC9AF4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0159EE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E3F0C2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97E82A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B27B1C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29BD09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45D045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3C447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9DB023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AE81B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A275942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97FFC9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C3C8E72" w14:textId="77777777" w:rsidR="00244835" w:rsidRPr="00E216F2" w:rsidRDefault="00244835" w:rsidP="00244835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D052A" w:rsidRPr="004E36E0" w14:paraId="66833472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7A644E2D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75181299" w14:textId="339F4A5A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8E7A55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F7E75E" w14:textId="511B4C94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473EED9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9EAB50" w14:textId="28DE86DE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1EE38B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40C3047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A4D308" w14:textId="2A61A6F5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40BF6F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6FCE3E3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F37C7" w14:textId="3E95078D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08CBD5F7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DC2433" w14:textId="61D45CA2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2E65663C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30FDDFF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43D15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680003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5321A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F0066F" w14:textId="374E257D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D3394E2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E383A8" w14:textId="5E1A59C4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93EB0E6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1564E8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D1423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8A664B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4E36E0" w14:paraId="010D4E5F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527FD427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0CFAB4BD" w14:textId="7FE4CDC1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FF198B"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F45E9A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DDE64E" w14:textId="3AC9A3E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FF198B"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D90631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CF670F" w14:textId="0EA86314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67B17B72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D9ABD1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FA13DE1" w14:textId="730EC148" w:rsidR="000D052A" w:rsidRPr="004E36E0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07CFA91F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497CF92" w14:textId="77777777" w:rsidR="000D052A" w:rsidRPr="004E36E0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02EE8E" w14:textId="11E63E2A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7E86813E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9288E" w14:textId="53459951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5357AF9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BB5C74" w14:textId="4DCE3A7F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D6983F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9B7504" w14:textId="4ED3908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E4E2E9" w14:textId="77777777" w:rsidR="000D052A" w:rsidRPr="004E36E0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E1D0EC" w14:textId="3283208D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18C421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28EA06" w14:textId="59B920EC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4A6BF53" w14:textId="77777777" w:rsidR="000D052A" w:rsidRPr="004E36E0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069024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4AFBD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66A67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0C5D9F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68440E4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4ABA5561" w14:textId="39F6058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6A347D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6C9FD7" w14:textId="6A845464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43CBB52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EB05D1" w14:textId="174A384B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B4AF246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53D4EFC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0BCE39" w14:textId="5D3B3153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BF32EC9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5692D7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4BEFF7" w14:textId="2DE3F1A6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341908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515A0F" w14:textId="2E964727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F8F04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27A7AA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821F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BC84A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844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E2062F" w14:textId="355956A9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41EF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537DC" w14:textId="225644B7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6CC0F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4DAD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582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B316394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797A97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147B138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จ็อยท์ แอนด์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โฮลด์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46669F0A" w14:textId="4AEA1C73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F01979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0E24CD" w14:textId="4B1971B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8A6B14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EAC9DB" w14:textId="15867308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4E95B9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8D2B8C5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0719E3" w14:textId="75619EAB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678D569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9FDC9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DF20BD" w14:textId="4F1B87B2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0D052A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1F7EB3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07A727" w14:textId="7E48F7CD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0D052A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3A4348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80C43D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528C8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2A6B94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6DEE53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5CACA8" w14:textId="43516460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F58A65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11982" w14:textId="0B2C7F9D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A6C974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F33203" w14:textId="24ED1B81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6D28D08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7953FB" w14:textId="292DF9AF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</w:tr>
      <w:tr w:rsidR="000D052A" w:rsidRPr="00073055" w14:paraId="4674B1C0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04DEA10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781956DA" w14:textId="4C346978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F25F0E3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9732DE" w14:textId="27CAD2D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C8758F8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6D18B4" w14:textId="51FA50E5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7599FD6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55A48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962D21" w14:textId="589857A4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04E3384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1B1156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750DE5" w14:textId="7B3E4E8D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5A2FB8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99700B" w14:textId="7BCAEF46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16C40B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0FAB952" w14:textId="4482CE7E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A42B4B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1DD868" w14:textId="3B48196C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03C08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D13F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2E0CA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A66FE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119C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E623EF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D566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E95BD4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1FC7ACF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5D3F582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2F7E3F24" w14:textId="5F3E0994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949036D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151AAE" w14:textId="294DDA06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1AD53E3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77FAAA" w14:textId="13B32452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62D8255F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91E90A5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49FC955" w14:textId="409A90DB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0FB8EFB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A9098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DE56EE" w14:textId="05A9A1C9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4B9C3B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967331" w14:textId="21B88EE1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7CDD054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BE02D4" w14:textId="5DE379FA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F507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3EA9B7" w14:textId="63E2EE90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01AC1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32F92C" w14:textId="2FC37EEE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C8DBD2A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9EC63B" w14:textId="0552E378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A279454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7264FB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8E4C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E4A5D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6EB1B6D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A43A878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20A2DF88" w14:textId="41A86CFB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366396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3F0F7" w14:textId="2C078CD2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9300C72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35A4DA6" w14:textId="0FA1FDD7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</w:rPr>
              <w:t>.</w:t>
            </w:r>
            <w:r w:rsidRPr="00FF198B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61CA25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2494DC6A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DD8825B" w14:textId="46E4A313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</w:t>
            </w:r>
            <w:r w:rsidR="000D052A">
              <w:rPr>
                <w:rFonts w:ascii="Angsana New" w:hAnsi="Angsana New"/>
                <w:sz w:val="22"/>
                <w:szCs w:val="22"/>
              </w:rPr>
              <w:t>.</w:t>
            </w:r>
            <w:r w:rsidRPr="00FF198B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DD192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0B2DB944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29167B" w14:textId="5974150E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750500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1B6415" w14:textId="4160C615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8DB21F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9B1E9BF" w14:textId="4F59B8A1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61445D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8886EA" w14:textId="4852222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ACA4C4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3999F2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388D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69015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22A8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666006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E9DFE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8014FC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2CCBDB84" w14:textId="77777777" w:rsidTr="00244835">
        <w:tc>
          <w:tcPr>
            <w:tcW w:w="2700" w:type="dxa"/>
          </w:tcPr>
          <w:p w14:paraId="32BFAE18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7E86A8D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08C71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1FDD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923EF2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85A5B3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32B16C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14:paraId="6FCD5D90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8B5BB8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614A65C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30600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E01434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73E2E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D3E9B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9133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36F7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6EDB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8B1B2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9DFA3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95EA2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4948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0338B8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A3A25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98BA79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F36BB59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0" w:type="dxa"/>
          </w:tcPr>
          <w:p w14:paraId="71BE4E3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D052A" w:rsidRPr="00073055" w14:paraId="3A32AF5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3B125B4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5E00408F" w14:textId="08184F80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AB9837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F4698E" w14:textId="4C0B5830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0824ED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21686C9" w14:textId="4FF9D1DA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53DA537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F7DA70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783E203" w14:textId="64BC40F7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9827982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7C6A10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FDA8C6" w14:textId="3BBC5AEB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640A04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51904C" w14:textId="3A5FD50A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C19788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324A8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21BAB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CC6E4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F56B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9E5171" w14:textId="0EFC7D4C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8A7474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661F7F" w14:textId="797912DB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CD3278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A01818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9377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60EB60" w14:textId="7EF1D061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0D052A" w:rsidRPr="00073055" w14:paraId="66AA68D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57DAB58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30" w:type="dxa"/>
            <w:shd w:val="clear" w:color="auto" w:fill="auto"/>
          </w:tcPr>
          <w:p w14:paraId="012329C9" w14:textId="46D8CB4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D06BD31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94CAFB" w14:textId="79FD0962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3BDDBE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B6A4B3" w14:textId="6E50C53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DD96FB3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9EE57E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D6E6D8" w14:textId="77C386CC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262BEAB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39638F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D630E" w14:textId="4F839DF1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BDDE8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0F0E6E" w14:textId="7E69DB81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AA95193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CAB566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EC41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55D7A2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E58E9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E5D49D" w14:textId="0D132A8D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51A4913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724707" w14:textId="3EE02134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71BAB50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87F8C0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EABAE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ECE217" w14:textId="3ED79DDA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0D052A" w:rsidRPr="00073055" w14:paraId="2BEC972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283F950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30" w:type="dxa"/>
            <w:shd w:val="clear" w:color="auto" w:fill="auto"/>
          </w:tcPr>
          <w:p w14:paraId="0C002E4F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FD41AC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CD4D6E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206F2C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955A859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285579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3AF18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40DEAC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AB33BE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CCFE6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F07628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1C0F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8379F2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EA330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B5300B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010A4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F468C4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3DD4C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2DB25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202FB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D447F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D9B48F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0A618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20BFE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6E20C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D052A" w:rsidRPr="00073055" w14:paraId="257DDF7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E6EE492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6F437A1F" w14:textId="49AA1CC0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0E33D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0A44E5" w14:textId="0567D486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01E5B4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D5DC11" w14:textId="7702A38B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668626C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94B8CD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D827C11" w14:textId="7C894163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1DE9215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2971DC7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5E0F5D" w14:textId="337E15E2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806C3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C3FCC1" w14:textId="14A2B777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C4473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EDC1CE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0E31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84A886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1D4E1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08F0C" w14:textId="5B9F64AD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CCAFA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7C647A" w14:textId="71DFCC03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32773FD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9785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9993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687C85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810F37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68F2E0AC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48A21DC5" w14:textId="00BD587F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E5CEF01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49A413" w14:textId="378B1695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2834E9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82977A" w14:textId="74E99F25" w:rsidR="000D052A" w:rsidRPr="00FD7731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3F9EC14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5E27D0E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CE447FE" w14:textId="1402338E" w:rsidR="000D052A" w:rsidRPr="00FD7731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CAAC72B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A7AC0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7FD94C" w14:textId="681DE289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FEE0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1B964E" w14:textId="5DB1FF84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361E94E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402D4C" w14:textId="7A633719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6C640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C07904" w14:textId="4B872598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EF5A5C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6A2EFA" w14:textId="638ED7B3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E98DF1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B3975B" w14:textId="6A2BA5D4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C23D4C" w14:textId="77777777" w:rsidR="000D052A" w:rsidRPr="00073055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67223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5874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636B1C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62D8440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597526" w14:textId="77777777" w:rsidR="000D052A" w:rsidRPr="00074E97" w:rsidRDefault="000D052A" w:rsidP="000D052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0BF006E1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449193" w14:textId="77777777" w:rsidR="000D052A" w:rsidRPr="00FD7731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9171D7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C94336" w14:textId="77777777" w:rsidR="000D052A" w:rsidRPr="00FD7731" w:rsidRDefault="000D052A" w:rsidP="000D052A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5243D11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A4795D5" w14:textId="77777777" w:rsidR="000D052A" w:rsidRPr="00074E97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4BF25B" w14:textId="77777777" w:rsidR="000D052A" w:rsidRPr="00FD7731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9D6F11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BAA922" w14:textId="77777777" w:rsidR="000D052A" w:rsidRPr="00074E97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F73B8B" w14:textId="77777777" w:rsidR="000D052A" w:rsidRPr="00073055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B41432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778DB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839CBC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20C59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4A18D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A7ACCE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9D03E6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AB56B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2A5AE3" w14:textId="77777777" w:rsidR="000D052A" w:rsidRPr="00216DB7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ED76F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FA3DB9" w14:textId="77777777" w:rsidR="000D052A" w:rsidRPr="00216DB7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1EA113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16189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A25A8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4395D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0D052A" w:rsidRPr="00073055" w14:paraId="7136942D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B6A21A" w14:textId="77777777" w:rsidR="000D052A" w:rsidRPr="00074E97" w:rsidRDefault="000D052A" w:rsidP="000D052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27585F5" w14:textId="6699D7EC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1A0B88E" w14:textId="77777777" w:rsidR="000D052A" w:rsidRPr="00FD7731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DD51467" w14:textId="27BD168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27C84B7" w14:textId="77777777" w:rsidR="000D052A" w:rsidRPr="00FD7731" w:rsidRDefault="000D052A" w:rsidP="000D052A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DFC3D64" w14:textId="284BF7E7" w:rsidR="000D052A" w:rsidRPr="00FD7731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0CC082A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E61D6DA" w14:textId="77777777" w:rsidR="000D052A" w:rsidRPr="00FD7731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A7C2762" w14:textId="05B694D2" w:rsidR="000D052A" w:rsidRPr="00FD7731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7FFDD2B" w14:textId="77777777" w:rsidR="000D052A" w:rsidRPr="00074E97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DD46E8B" w14:textId="77777777" w:rsidR="000D052A" w:rsidRPr="00073055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A1C5FA" w14:textId="729255BE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E34EED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BBCB4E" w14:textId="096ED8A5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2734C53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C43CF9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7F999E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34FA00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77CEF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30B9BB" w14:textId="6E14EC81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652442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0C6FF1" w14:textId="328C3F2C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12F551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E0BD8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2EFC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49C8C" w14:textId="4D3F6FF3" w:rsidR="000D052A" w:rsidRPr="004E36E0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0D052A" w:rsidRPr="00073055" w14:paraId="116A23F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5DF8313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รักษาความปลอดภัย เอเอสเอ็ม</w:t>
            </w:r>
          </w:p>
        </w:tc>
        <w:tc>
          <w:tcPr>
            <w:tcW w:w="630" w:type="dxa"/>
            <w:shd w:val="clear" w:color="auto" w:fill="auto"/>
          </w:tcPr>
          <w:p w14:paraId="7AB44C23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1D9CB8E" w14:textId="77777777" w:rsidR="000D052A" w:rsidRPr="00FD7731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B62F5B4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78E29E" w14:textId="77777777" w:rsidR="000D052A" w:rsidRPr="00FD7731" w:rsidRDefault="000D052A" w:rsidP="000D052A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E9A9446" w14:textId="77777777" w:rsid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372935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349FC2" w14:textId="77777777" w:rsidR="000D052A" w:rsidRPr="00FD7731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3E1B695" w14:textId="77777777" w:rsid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265B8E" w14:textId="77777777" w:rsidR="000D052A" w:rsidRPr="00FD7731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931FDD" w14:textId="77777777" w:rsidR="000D052A" w:rsidRPr="00073055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63A53D9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AFA1B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DAF8C9" w14:textId="77777777" w:rsidR="000D052A" w:rsidRPr="00662034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87300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4A63DE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E62812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9C0E15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D529C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B06B5E" w14:textId="77777777" w:rsidR="000D052A" w:rsidRPr="00216DB7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13D83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5A21A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CABB1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778E7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20916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4342E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0D052A" w:rsidRPr="00073055" w14:paraId="030F8E0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FF33764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30" w:type="dxa"/>
            <w:shd w:val="clear" w:color="auto" w:fill="auto"/>
          </w:tcPr>
          <w:p w14:paraId="20A0BDB0" w14:textId="30223490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199D1E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516FB11" w14:textId="5E5BDD09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DAA74B9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4CA3DC" w14:textId="0AB8FCDC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3A373A24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BE3D6F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447BAAA" w14:textId="42D7FBCE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2ED108F7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451B337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50365" w14:textId="5742E243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01F4B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6D65C5" w14:textId="5EAD6D70" w:rsidR="000D052A" w:rsidRPr="00662034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0E63B91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87ED0A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D576C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2FB7D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BAC88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06D4EB" w14:textId="0D8BDC1B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E230A5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50BD0A" w14:textId="768BECA0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11820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B76842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75D5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353A6F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AB71608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6C7F331" w14:textId="77777777" w:rsidR="000D052A" w:rsidRPr="00074E97" w:rsidRDefault="000D052A" w:rsidP="000D052A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ออโตโมทีฟ จำกัด </w:t>
            </w:r>
          </w:p>
        </w:tc>
        <w:tc>
          <w:tcPr>
            <w:tcW w:w="630" w:type="dxa"/>
            <w:shd w:val="clear" w:color="auto" w:fill="auto"/>
          </w:tcPr>
          <w:p w14:paraId="3FC95A12" w14:textId="7DE39194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A914903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AAB289" w14:textId="3323FBB5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98FFF53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42C68D" w14:textId="2C7526EF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0C8004A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3BFF478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12746B" w14:textId="7332EDC6" w:rsidR="000D052A" w:rsidRPr="00073055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198B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D08D1AA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660215B" w14:textId="77777777" w:rsidR="000D052A" w:rsidRPr="00073055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EC552F" w14:textId="2BA856C7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8CBD99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3526209" w14:textId="02ED03C4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A87C9BD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5322A9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A6C8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BC0406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32AF5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3A522" w14:textId="3E1336BF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6A30907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9E3F2A" w14:textId="5546D24E" w:rsidR="000D052A" w:rsidRPr="00073055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F198B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CE9FE22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C729F4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15A0C" w14:textId="77777777" w:rsidR="000D052A" w:rsidRPr="00073055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08411E" w14:textId="77777777" w:rsidR="000D052A" w:rsidRPr="004E36E0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1FD1686F" w14:textId="77777777" w:rsidTr="00FF3317">
        <w:trPr>
          <w:gridAfter w:val="2"/>
          <w:wAfter w:w="1620" w:type="dxa"/>
        </w:trPr>
        <w:tc>
          <w:tcPr>
            <w:tcW w:w="2700" w:type="dxa"/>
          </w:tcPr>
          <w:p w14:paraId="3CD50D98" w14:textId="77777777" w:rsidR="000D052A" w:rsidRDefault="000D052A" w:rsidP="000D05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อีโวลูชั่น </w:t>
            </w:r>
          </w:p>
          <w:p w14:paraId="54774E25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 จำกัด</w:t>
            </w:r>
          </w:p>
        </w:tc>
        <w:tc>
          <w:tcPr>
            <w:tcW w:w="630" w:type="dxa"/>
            <w:shd w:val="clear" w:color="auto" w:fill="auto"/>
          </w:tcPr>
          <w:p w14:paraId="7FFDB7AE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7C9109" w14:textId="2A880836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4E5CE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80DA0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389E8D" w14:textId="58FA2E2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74B8F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8A7999" w14:textId="77777777" w:rsid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7DBD1" w14:textId="4CF16444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8B6DE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C499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E0627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DB6E2" w14:textId="18AB7F7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CDE58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B3553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697D5B" w14:textId="4434E3DC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ADB7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2EC34" w14:textId="3BA4ED06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C5DA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1DCE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4992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55EF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063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41EF6" w14:textId="6411C5D7" w:rsidR="000D052A" w:rsidRPr="000D052A" w:rsidRDefault="00FF198B" w:rsidP="00837A3C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2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2B1FE5" w14:textId="5912F1B6" w:rsidR="000D052A" w:rsidRPr="000D052A" w:rsidRDefault="00FF198B" w:rsidP="000D052A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39466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0B87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0810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E3737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4F6440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FA039C0" w14:textId="77777777" w:rsidR="000D052A" w:rsidRPr="000D052A" w:rsidRDefault="000D052A" w:rsidP="000D052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00D442E9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17950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5BDD43D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3F628" w14:textId="77777777" w:rsidR="000D052A" w:rsidRPr="000D052A" w:rsidRDefault="000D052A" w:rsidP="000D052A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2787601B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7EC427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37C591" w14:textId="77777777" w:rsidR="000D052A" w:rsidRPr="000D052A" w:rsidRDefault="000D052A" w:rsidP="000D052A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A30466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EC83CA" w14:textId="77777777" w:rsidR="000D052A" w:rsidRPr="000D052A" w:rsidRDefault="000D052A" w:rsidP="000D052A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88A1D7" w14:textId="77777777" w:rsidR="000D052A" w:rsidRPr="000D052A" w:rsidRDefault="000D052A" w:rsidP="000D052A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59D8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A325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1B1B9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FD2DD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D56D3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BF9C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3AFC0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E24D4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BAFC3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69ADD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3E898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F3FC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AED4E5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2A049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0020C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D052A" w:rsidRPr="00073055" w14:paraId="2CA1CE01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069D13FF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5314C160" w14:textId="4912E44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E4B725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6F489B" w14:textId="3CE2DBE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B412E96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A506E2" w14:textId="6EFC09E7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05F680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BCE63A3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16DEF" w14:textId="79ECB2EB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733E4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28ABB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51675F" w14:textId="6B01E5C7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CF78F2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3B1393" w14:textId="4D4BB110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56AAA6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18B7A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AEB1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28E41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3E67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CD9B7" w14:textId="64FA8C4C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BE918C6" w14:textId="77777777" w:rsidR="000D052A" w:rsidRPr="00837A3C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682EDC" w14:textId="46D95C65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FDA79F9" w14:textId="77777777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B862D4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5001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61951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1415E364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5668C1BF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0BDD9DDF" w14:textId="527B48A0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FFE338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0C8342" w14:textId="6F703209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9146F6B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0319AF" w14:textId="4B67E357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FD492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EC63A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B84C53" w14:textId="11D7FCA3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54BE47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14977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046D40" w14:textId="7D457663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FE01E1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EF6380" w14:textId="419BFE63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1C8E4B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FC0C3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C6BF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780F5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9608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87132" w14:textId="41E3DE1C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ADB5F28" w14:textId="77777777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DE731F" w14:textId="101DF70B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CF3542F" w14:textId="77777777" w:rsidR="000D052A" w:rsidRPr="000D052A" w:rsidRDefault="000D052A" w:rsidP="008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F18CE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66CA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7419F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0C0FEDF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6C13D0F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5E503819" w14:textId="0D27B0E9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684F425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96F9D8" w14:textId="7C5B7EE8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BFBBB7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53C8EE" w14:textId="1FA400A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050203E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CF18C7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A695EF" w14:textId="2E103BC5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6D2DED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BBE965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DF5BB3B" w14:textId="1A10F27F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371CA3B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C1A927" w14:textId="43049AE0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08318C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5B764B" w14:textId="42A973D5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604D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83CEF9" w14:textId="16CC1A6E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A7E265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A548E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9DA3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667C2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4BE4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F47DC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A799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A683D9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2B4F6C6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A285553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585E2705" w14:textId="43F7AE2C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F0BCAC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6FE818" w14:textId="5D88CB7D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A27E7D0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F50394" w14:textId="1751FE1B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D974FF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0E43CE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F015943" w14:textId="48369EA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1CA360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87BC47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4ED4CD" w14:textId="63BC8D9A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246814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D99113" w14:textId="0369F49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69F7D6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9AEC7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EDB2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DAA1B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BB47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C6124A" w14:textId="433B7558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3B8866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0948B5" w14:textId="47FEDBCA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437041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A408D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42C4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5433A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236FC21F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0FEB597" w14:textId="7815BC2C" w:rsidR="000D052A" w:rsidRPr="000D052A" w:rsidRDefault="000D052A" w:rsidP="000D052A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689133B" w14:textId="6F443950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3B3B32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FED78AD" w14:textId="67C98A31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43B4896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5C5DC3" w14:textId="5B544C69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85CF51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6F293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8D3E89" w14:textId="576BC8D0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A4C48B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F14D9DF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F6FD87" w14:textId="33EB322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6902C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9B705F" w14:textId="196EA8D9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32A04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3BFE1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E9B3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E6041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7E88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DF8A43" w14:textId="35242CD3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C7E74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0199AA" w14:textId="5697F055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70F23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07F6C6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2F3E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A2D27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E6AED8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176D1EB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165FCFC2" w14:textId="3637EF3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4B1FF7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A28F0F" w14:textId="6FFCF5D8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56572503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33D9F3" w14:textId="0A892348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283D34C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F1E15D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0390D15" w14:textId="59BA2FF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7B7C402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E7515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28AE42" w14:textId="2C41C734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B1D52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4BBF7F" w14:textId="48CD5EE9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4FE1BB1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7923C0" w14:textId="7B61B249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5D5D6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D544C2" w14:textId="4E3D811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BA87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3B66F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B4F8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57CB6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43AC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F02CB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0B12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C8763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1D11B4AE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727F318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30" w:type="dxa"/>
            <w:shd w:val="clear" w:color="auto" w:fill="auto"/>
          </w:tcPr>
          <w:p w14:paraId="62A5B463" w14:textId="74500C7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A061D8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846B2" w14:textId="025AD8EB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DACF566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4F48FB" w14:textId="7A26507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FAFB9FF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37F4C5F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A19F18" w14:textId="1593701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461399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0EBB9A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3D8340" w14:textId="2C1CC4FF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E0EA5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8AFF5F" w14:textId="2C7E0C2F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73AB5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80FB8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F2CF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AD947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4852C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15C5D2" w14:textId="541E44D2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2E52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2DD72A" w14:textId="30545A62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A469D4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7CE8B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8BAA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E64E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5565FB9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B4D4AFB" w14:textId="256464B3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เลโก 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F425BDE" w14:textId="672186BE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CB47EF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93986F" w14:textId="4F3DE8B7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D4B906B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F05E9E" w14:textId="76D97345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5E6AB61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ED7FF92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F7469DD" w14:textId="0E32B071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300E3DB8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D628E31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F5B92E" w14:textId="0B583161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5CDE936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788BBF" w14:textId="12FE9C0B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95CAA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8CE96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1C6E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97E97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3CBB3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0A7396" w14:textId="58159F53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701080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9CBEEB" w14:textId="77F0B746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550BD2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B357F2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1C4E4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B40E9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060788A5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470CA1C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3606653F" w14:textId="3D3FB01F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E66E9E5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27BF06" w14:textId="72658A93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8D811F0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34E5F9" w14:textId="683B145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0C676DBB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E96477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C018A5" w14:textId="4E132257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E7E760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834076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4CDF1D" w14:textId="16097395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21812C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4714C" w14:textId="3D96095A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9CB3BC4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C088C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CD59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AB201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B774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1B1BCE" w14:textId="338C8112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3069F3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1660E9" w14:textId="315128D6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590AE60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7E69A6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7D7CD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80EACC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0D052A" w:rsidRPr="00073055" w14:paraId="01EEAF38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6A11CB73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47B6ECBE" w14:textId="1D247482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FA5196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D53BA" w14:textId="13BEB744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11B3FA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325A82" w14:textId="2E0425A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D052A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F198B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37C6FB27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679DDD6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E43E19C" w14:textId="7AD0443C" w:rsidR="000D052A" w:rsidRPr="000D052A" w:rsidRDefault="00FF198B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D052A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F198B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7D32D6B0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226326E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0D86D9E" w14:textId="1DC2E66D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9F2305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B359A06" w14:textId="2355BC94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262D44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75E063" w14:textId="77A5573F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2E0BD6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88CA5C" w14:textId="2F5A9EF0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C81F6A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69DFE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E815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404AC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42B2E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593E6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AF1B3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D71288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D052A" w:rsidRPr="00073055" w14:paraId="7D3904C6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3CC4B995" w14:textId="77777777" w:rsidR="000D052A" w:rsidRPr="000D052A" w:rsidRDefault="000D052A" w:rsidP="000D052A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210527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39493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BAD1F1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14FA45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D1FC3D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C67B77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B4CC3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3CA816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092643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0DC31C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3033A" w14:textId="79A92D36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D052A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319FC427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DE37" w14:textId="0FE8B5A9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D052A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5C3DB9D9" w14:textId="77777777" w:rsidR="000D052A" w:rsidRPr="000D052A" w:rsidRDefault="000D052A" w:rsidP="000D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F99D1" w14:textId="748F984A" w:rsidR="000D052A" w:rsidRPr="00BA680C" w:rsidRDefault="000D052A" w:rsidP="00BA680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8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CB48D" w14:textId="77777777" w:rsidR="000D052A" w:rsidRPr="00BA680C" w:rsidRDefault="000D052A" w:rsidP="00BA680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65F4" w14:textId="77618307" w:rsidR="000D052A" w:rsidRPr="00BA680C" w:rsidRDefault="000D052A" w:rsidP="00BA680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F2E96" w14:textId="77777777" w:rsidR="000D052A" w:rsidRPr="00BA680C" w:rsidRDefault="000D052A" w:rsidP="00BA680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0E86" w14:textId="5A959930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D052A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52E9294F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294A3" w14:textId="247CA92E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0D052A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706D225B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BE18A" w14:textId="25EED3AC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199834F1" w14:textId="77777777" w:rsidR="000D052A" w:rsidRPr="000D052A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B1CD" w14:textId="0C39DC38" w:rsidR="000D052A" w:rsidRPr="000D052A" w:rsidRDefault="00FF198B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140</w:t>
            </w:r>
          </w:p>
        </w:tc>
      </w:tr>
      <w:tr w:rsidR="000D052A" w:rsidRPr="00073055" w14:paraId="49BB3D0A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0F791126" w14:textId="77777777" w:rsidR="000D052A" w:rsidRPr="00074E97" w:rsidRDefault="000D052A" w:rsidP="000D052A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93A3F7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06074E" w14:textId="77777777" w:rsidR="000D052A" w:rsidRPr="00FD7731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532D9A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0946DD" w14:textId="77777777" w:rsidR="000D052A" w:rsidRPr="00FD7731" w:rsidRDefault="000D052A" w:rsidP="000D052A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3F03E91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9CEF96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FF5BA" w14:textId="77777777" w:rsidR="000D052A" w:rsidRPr="00FD7731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8A2CF2A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F272FF" w14:textId="77777777" w:rsidR="000D052A" w:rsidRPr="00FD7731" w:rsidRDefault="000D052A" w:rsidP="000D052A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327A54" w14:textId="77777777" w:rsidR="000D052A" w:rsidRPr="00073055" w:rsidRDefault="000D052A" w:rsidP="000D052A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38BAC40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5BF4E3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CE4F93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FB391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287885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A48504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8FF0A6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0FF66E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6DC9E7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E78AFF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CC1793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1526D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B3C1FD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25EF0F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5115BA" w14:textId="77777777" w:rsidR="000D052A" w:rsidRPr="00D91F53" w:rsidRDefault="000D052A" w:rsidP="000D052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</w:tbl>
    <w:p w14:paraId="2F217283" w14:textId="77777777" w:rsidR="004D33BB" w:rsidRPr="00875959" w:rsidRDefault="004D33BB" w:rsidP="004D33BB">
      <w:pPr>
        <w:rPr>
          <w:rFonts w:ascii="Angsana New" w:hAnsi="Angsana New"/>
        </w:rPr>
        <w:sectPr w:rsidR="004D33BB" w:rsidRPr="00875959" w:rsidSect="00C946D3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152" w:right="691" w:bottom="1080" w:left="1080" w:header="475" w:footer="490" w:gutter="0"/>
          <w:cols w:space="720"/>
        </w:sectPr>
      </w:pPr>
    </w:p>
    <w:p w14:paraId="3132E92D" w14:textId="77777777" w:rsidR="00AC16A8" w:rsidRPr="004F1FC6" w:rsidRDefault="00AC16A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0928382C" w14:textId="77777777" w:rsidR="00AC16A8" w:rsidRPr="000F7FEB" w:rsidRDefault="00AC16A8" w:rsidP="00AC16A8">
      <w:pPr>
        <w:rPr>
          <w:rFonts w:ascii="Angsana New" w:hAnsi="Angsana New"/>
          <w:sz w:val="24"/>
          <w:szCs w:val="24"/>
        </w:rPr>
      </w:pPr>
    </w:p>
    <w:p w14:paraId="66FF94C6" w14:textId="77777777"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75FB50E2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55AEFF4" w14:textId="77777777"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CB4353D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86B3795" w14:textId="77777777"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14:paraId="0440217B" w14:textId="77777777"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B5110B3" w14:textId="77777777"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5FFA7286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608742B" w14:textId="77777777" w:rsidR="00100621" w:rsidRDefault="00100621" w:rsidP="00CC08A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14:paraId="2D5D6845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375DFF4" w14:textId="77777777" w:rsidR="00100621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ๆ</w:t>
      </w:r>
    </w:p>
    <w:p w14:paraId="0C1D7906" w14:textId="77777777" w:rsidR="000113CF" w:rsidRPr="00404018" w:rsidRDefault="000113CF" w:rsidP="0040401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1B88583" w14:textId="1A5AE869" w:rsidR="00A11F04" w:rsidRPr="00F93B06" w:rsidRDefault="000113CF" w:rsidP="0001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3B06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 </w:t>
      </w:r>
      <w:r w:rsidR="00FF198B" w:rsidRPr="00FF198B">
        <w:rPr>
          <w:rFonts w:ascii="Angsana New" w:hAnsi="Angsana New"/>
          <w:sz w:val="30"/>
          <w:szCs w:val="30"/>
        </w:rPr>
        <w:t>1</w:t>
      </w:r>
      <w:r w:rsidRPr="00F93B06">
        <w:rPr>
          <w:rFonts w:ascii="Angsana New" w:hAnsi="Angsana New"/>
          <w:sz w:val="30"/>
          <w:szCs w:val="30"/>
        </w:rPr>
        <w:t>,</w:t>
      </w:r>
      <w:r w:rsidR="00FF198B" w:rsidRPr="00FF198B">
        <w:rPr>
          <w:rFonts w:ascii="Angsana New" w:hAnsi="Angsana New"/>
          <w:sz w:val="30"/>
          <w:szCs w:val="30"/>
        </w:rPr>
        <w:t>023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>ล้านบาท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จากกำหนดชำระคืนเดิมภายในเดือนเมษายน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2561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2566</w:t>
      </w:r>
      <w:r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ตามสัญญาการปรับปรุงโครงสร้างหนี้เงินกู้ยืมกับสถาบันการเงิน </w:t>
      </w:r>
    </w:p>
    <w:p w14:paraId="7EE6E47A" w14:textId="77777777" w:rsidR="00A11F04" w:rsidRPr="00582581" w:rsidRDefault="00A11F04" w:rsidP="0058258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AD8201E" w14:textId="3FED3A8A" w:rsidR="00397CA7" w:rsidRDefault="00A11F04" w:rsidP="0001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93B06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404018" w:rsidRPr="00F93B06">
        <w:rPr>
          <w:rFonts w:ascii="Angsana New" w:hAnsi="Angsana New" w:hint="cs"/>
          <w:sz w:val="30"/>
          <w:szCs w:val="30"/>
          <w:cs/>
        </w:rPr>
        <w:t>มีนาคม</w:t>
      </w:r>
      <w:r w:rsidR="00397CA7" w:rsidRPr="00F93B06">
        <w:rPr>
          <w:rFonts w:ascii="Angsana New" w:hAnsi="Angsana New"/>
          <w:sz w:val="30"/>
          <w:szCs w:val="30"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397CA7" w:rsidRPr="00F93B06">
        <w:rPr>
          <w:rFonts w:ascii="Angsana New" w:hAnsi="Angsana New"/>
          <w:sz w:val="30"/>
          <w:szCs w:val="30"/>
        </w:rPr>
        <w:t xml:space="preserve"> </w:t>
      </w:r>
      <w:r w:rsidR="00397CA7" w:rsidRPr="00F93B06">
        <w:rPr>
          <w:rFonts w:ascii="Angsana New" w:hAnsi="Angsana New" w:hint="cs"/>
          <w:sz w:val="30"/>
          <w:szCs w:val="30"/>
          <w:cs/>
        </w:rPr>
        <w:t>ลูกหนี้ตามสัญญาปรับโครงสร้างหนี้</w:t>
      </w:r>
      <w:r w:rsidR="0055559D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FF198B" w:rsidRPr="00FF198B">
        <w:rPr>
          <w:rFonts w:ascii="Angsana New" w:hAnsi="Angsana New"/>
          <w:sz w:val="30"/>
          <w:szCs w:val="30"/>
        </w:rPr>
        <w:t>5</w:t>
      </w:r>
      <w:r w:rsidR="0055559D">
        <w:rPr>
          <w:rFonts w:ascii="Angsana New" w:hAnsi="Angsana New" w:hint="cs"/>
          <w:sz w:val="30"/>
          <w:szCs w:val="30"/>
          <w:cs/>
        </w:rPr>
        <w:t xml:space="preserve">) </w:t>
      </w:r>
      <w:r w:rsidR="00397CA7" w:rsidRPr="00F93B06">
        <w:rPr>
          <w:rFonts w:ascii="Angsana New" w:hAnsi="Angsana New" w:hint="cs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ซึ่งเป็นหลักประกันตามสัญญาการปรับปรุงโครงสร้างหนี้เงินกู้ยืมกับสถาบันการเงินผิดนัดชำระ</w:t>
      </w:r>
      <w:r w:rsidR="00582581">
        <w:rPr>
          <w:rFonts w:ascii="Angsana New" w:hAnsi="Angsana New" w:hint="cs"/>
          <w:sz w:val="30"/>
          <w:szCs w:val="30"/>
          <w:cs/>
        </w:rPr>
        <w:t xml:space="preserve">งวดเดือนมีนาคม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582581">
        <w:rPr>
          <w:rFonts w:ascii="Angsana New" w:hAnsi="Angsana New" w:hint="cs"/>
          <w:sz w:val="30"/>
          <w:szCs w:val="30"/>
          <w:cs/>
        </w:rPr>
        <w:t xml:space="preserve"> 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และในเดือนเมษายน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 ลูกหนี้ดังกล่าวได้ขอความอนุเคราะห์ชะลอการจ่ายเงินของเดือนมีนาคม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 เนื่องด้วยผลกระทบจากการแพร่ระบาดของโรคโควิด</w:t>
      </w:r>
      <w:r w:rsidR="00397CA7" w:rsidRPr="00F93B06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19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="00582581">
        <w:rPr>
          <w:rFonts w:ascii="Angsana New" w:hAnsi="Angsana New" w:hint="cs"/>
          <w:sz w:val="30"/>
          <w:szCs w:val="30"/>
          <w:cs/>
        </w:rPr>
        <w:t xml:space="preserve">จนกว่าสถานการณ์จะปกติ 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397CA7" w:rsidRPr="00F93B06">
        <w:rPr>
          <w:rFonts w:ascii="Angsana New" w:hAnsi="Angsana New"/>
          <w:sz w:val="30"/>
          <w:szCs w:val="30"/>
        </w:rPr>
        <w:t xml:space="preserve"> 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397CA7" w:rsidRPr="00F93B06">
        <w:rPr>
          <w:rFonts w:ascii="Angsana New" w:hAnsi="Angsana New" w:hint="cs"/>
          <w:sz w:val="30"/>
          <w:szCs w:val="30"/>
          <w:cs/>
        </w:rPr>
        <w:t xml:space="preserve"> สถาบันการเงินมีสิทธิให้</w:t>
      </w:r>
      <w:r w:rsidR="00397CA7">
        <w:rPr>
          <w:rFonts w:ascii="Angsana New" w:hAnsi="Angsana New" w:hint="cs"/>
          <w:sz w:val="30"/>
          <w:szCs w:val="30"/>
          <w:cs/>
        </w:rPr>
        <w:t xml:space="preserve">บริษัทย่อยชำระคืนเงินกู้ระยะยาวดังกล่าวทั้งหมดตามกำหนดชำระคืนเดิมภายในเดือนเมษายน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397CA7">
        <w:rPr>
          <w:rFonts w:ascii="Angsana New" w:hAnsi="Angsana New" w:hint="cs"/>
          <w:sz w:val="30"/>
          <w:szCs w:val="30"/>
          <w:cs/>
        </w:rPr>
        <w:t xml:space="preserve"> ดังนั้น</w:t>
      </w:r>
      <w:r w:rsidR="009473C2">
        <w:rPr>
          <w:rFonts w:ascii="Angsana New" w:hAnsi="Angsana New" w:hint="cs"/>
          <w:sz w:val="30"/>
          <w:szCs w:val="30"/>
          <w:cs/>
        </w:rPr>
        <w:t xml:space="preserve"> กลุ่มบริษัทจึงได้จัดประเภทเงินกู้ยืมระยะยาวของบริษัทย่อยดังกล่าวจำนวน </w:t>
      </w:r>
      <w:r w:rsidR="00FF198B" w:rsidRPr="00FF198B">
        <w:rPr>
          <w:rFonts w:ascii="Angsana New" w:hAnsi="Angsana New"/>
          <w:sz w:val="30"/>
          <w:szCs w:val="30"/>
        </w:rPr>
        <w:t>589</w:t>
      </w:r>
      <w:r w:rsidR="009473C2">
        <w:rPr>
          <w:rFonts w:ascii="Angsana New" w:hAnsi="Angsana New" w:hint="cs"/>
          <w:sz w:val="30"/>
          <w:szCs w:val="30"/>
          <w:cs/>
        </w:rPr>
        <w:t xml:space="preserve"> ล้านบาทเป็นส่วนหนึ่งของหนี้สินหมุนเวียน 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9473C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9473C2">
        <w:rPr>
          <w:rFonts w:ascii="Angsana New" w:hAnsi="Angsana New" w:hint="cs"/>
          <w:sz w:val="30"/>
          <w:szCs w:val="30"/>
          <w:cs/>
        </w:rPr>
        <w:t xml:space="preserve"> ในงบการเงินรวม</w:t>
      </w:r>
      <w:r w:rsidR="00551E38">
        <w:rPr>
          <w:rFonts w:ascii="Angsana New" w:hAnsi="Angsana New" w:hint="cs"/>
          <w:sz w:val="30"/>
          <w:szCs w:val="30"/>
          <w:cs/>
        </w:rPr>
        <w:t xml:space="preserve">  อย่างไรก็ตาม บริษัทย่อยอยู่ระหว่าง</w:t>
      </w:r>
      <w:r w:rsidR="00004C10">
        <w:rPr>
          <w:rFonts w:ascii="Angsana New" w:hAnsi="Angsana New" w:hint="cs"/>
          <w:sz w:val="30"/>
          <w:szCs w:val="30"/>
          <w:cs/>
        </w:rPr>
        <w:t>การขอผ่อนผันการผิดนัดชำระหนี้ดังกล่าวกับสถาบันการเงิน</w:t>
      </w:r>
    </w:p>
    <w:p w14:paraId="69C29AC8" w14:textId="77777777" w:rsidR="008C4E8E" w:rsidRPr="00BE1738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7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หุ้นกู้ระยะยาว</w:t>
      </w:r>
    </w:p>
    <w:p w14:paraId="69B8CDB6" w14:textId="77777777" w:rsidR="008C4E8E" w:rsidRPr="00404018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1B89DE6" w14:textId="77777777" w:rsidR="008C4E8E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D63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36D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 ๆ ที่ระบุไว้ เช่น การรักษาอัตราส่วนทางการเงิน เป็นต้น</w:t>
      </w:r>
    </w:p>
    <w:p w14:paraId="528E7824" w14:textId="77777777" w:rsidR="00CB10EE" w:rsidRDefault="00CB10E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CB10EE" w:rsidRPr="00554CF7" w14:paraId="31C3925E" w14:textId="77777777" w:rsidTr="00582581">
        <w:tc>
          <w:tcPr>
            <w:tcW w:w="4230" w:type="dxa"/>
            <w:shd w:val="clear" w:color="auto" w:fill="auto"/>
          </w:tcPr>
          <w:p w14:paraId="3EA3D30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DE34DC5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042B4813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0B78BBA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0EE" w:rsidRPr="00554CF7" w14:paraId="72DC8B83" w14:textId="77777777" w:rsidTr="00582581">
        <w:tc>
          <w:tcPr>
            <w:tcW w:w="4230" w:type="dxa"/>
            <w:shd w:val="clear" w:color="auto" w:fill="auto"/>
          </w:tcPr>
          <w:p w14:paraId="36D2E96E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451ED29" w14:textId="259D4867" w:rsidR="00CB10EE" w:rsidRPr="00AA6B6A" w:rsidRDefault="00FF198B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60433AE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3F88BB" w14:textId="011039BF" w:rsidR="00CB10EE" w:rsidRPr="00AA6B6A" w:rsidRDefault="00FF198B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026D44B4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4F16DE8" w14:textId="70BE8B82" w:rsidR="00CB10EE" w:rsidRPr="00AA6B6A" w:rsidRDefault="00FF198B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shd w:val="clear" w:color="auto" w:fill="auto"/>
          </w:tcPr>
          <w:p w14:paraId="2D121FD2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5B9129" w14:textId="2F9CBD54" w:rsidR="00CB10EE" w:rsidRPr="00AA6B6A" w:rsidRDefault="00FF198B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B10EE" w:rsidRPr="00554CF7" w14:paraId="4A0B9DC3" w14:textId="77777777" w:rsidTr="00582581">
        <w:tc>
          <w:tcPr>
            <w:tcW w:w="4230" w:type="dxa"/>
            <w:shd w:val="clear" w:color="auto" w:fill="auto"/>
          </w:tcPr>
          <w:p w14:paraId="11E1149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02DF5281" w14:textId="79D0436E" w:rsidR="00CB10EE" w:rsidRPr="00295112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6CBF1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EB6685" w14:textId="37AE49B2" w:rsidR="00CB10EE" w:rsidRPr="00295112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1BC8B74A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E2C437C" w14:textId="3083CC64" w:rsidR="00CB10EE" w:rsidRPr="00295112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0325E65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0020F23" w14:textId="2D36A260" w:rsidR="00CB10EE" w:rsidRPr="00295112" w:rsidRDefault="00FF198B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CB10EE" w:rsidRPr="00554CF7" w14:paraId="5B590314" w14:textId="77777777" w:rsidTr="00582581">
        <w:tc>
          <w:tcPr>
            <w:tcW w:w="4230" w:type="dxa"/>
          </w:tcPr>
          <w:p w14:paraId="3AB02FD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427F119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10EE" w:rsidRPr="00554CF7" w14:paraId="08FFD216" w14:textId="77777777" w:rsidTr="00582581">
        <w:trPr>
          <w:trHeight w:val="80"/>
        </w:trPr>
        <w:tc>
          <w:tcPr>
            <w:tcW w:w="4230" w:type="dxa"/>
          </w:tcPr>
          <w:p w14:paraId="00D7FC8C" w14:textId="77777777" w:rsidR="00CB10EE" w:rsidRDefault="00CB10EE" w:rsidP="00CB10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79003802" w14:textId="18534EDA" w:rsidR="00CB10EE" w:rsidRPr="008B5B23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871AAED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B71166" w14:textId="018E67EE" w:rsidR="00CB10EE" w:rsidRPr="008B5B23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67" w:type="dxa"/>
          </w:tcPr>
          <w:p w14:paraId="192364F4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E49185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AF93F3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CBBC34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0EE" w:rsidRPr="00554CF7" w14:paraId="0F8B7C87" w14:textId="77777777" w:rsidTr="00582581">
        <w:tc>
          <w:tcPr>
            <w:tcW w:w="4230" w:type="dxa"/>
          </w:tcPr>
          <w:p w14:paraId="592B5C80" w14:textId="77777777" w:rsidR="00CB10EE" w:rsidRPr="00554CF7" w:rsidRDefault="00CB10EE" w:rsidP="00CB10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F88716A" w14:textId="2F917D64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6073E452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0AFE85" w14:textId="19252111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67" w:type="dxa"/>
          </w:tcPr>
          <w:p w14:paraId="15D32144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AFE539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F9AC65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57A615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0EE" w:rsidRPr="00554CF7" w14:paraId="3446F78B" w14:textId="77777777" w:rsidTr="00582581">
        <w:trPr>
          <w:trHeight w:val="80"/>
        </w:trPr>
        <w:tc>
          <w:tcPr>
            <w:tcW w:w="4230" w:type="dxa"/>
          </w:tcPr>
          <w:p w14:paraId="7534F51F" w14:textId="77777777" w:rsidR="00CB10EE" w:rsidRPr="00554CF7" w:rsidRDefault="00CB10EE" w:rsidP="00CB10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0BAC9B4E" w14:textId="5C0EA082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</w:tcPr>
          <w:p w14:paraId="77CEA852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1C3957" w14:textId="359CE754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7" w:type="dxa"/>
          </w:tcPr>
          <w:p w14:paraId="2BD099A5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CA31D03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89D06A3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144925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0EE" w:rsidRPr="00554CF7" w14:paraId="69E9D9FA" w14:textId="77777777" w:rsidTr="00582581">
        <w:trPr>
          <w:trHeight w:val="80"/>
        </w:trPr>
        <w:tc>
          <w:tcPr>
            <w:tcW w:w="4230" w:type="dxa"/>
          </w:tcPr>
          <w:p w14:paraId="219366F1" w14:textId="77777777" w:rsidR="00CB10EE" w:rsidRPr="00554CF7" w:rsidRDefault="00CB10EE" w:rsidP="00CB10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EE0DE0E" w14:textId="0884F967" w:rsidR="00CB10EE" w:rsidRPr="008B5B23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3B382E6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B173CB" w14:textId="4E2F4560" w:rsidR="00CB10EE" w:rsidRPr="008B5B23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7" w:type="dxa"/>
          </w:tcPr>
          <w:p w14:paraId="6AB3FC19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DB449E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E42CB4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93BDEC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0EE" w:rsidRPr="00554CF7" w14:paraId="454BD1FC" w14:textId="77777777" w:rsidTr="00582581">
        <w:tc>
          <w:tcPr>
            <w:tcW w:w="4230" w:type="dxa"/>
          </w:tcPr>
          <w:p w14:paraId="4B5C4474" w14:textId="77777777" w:rsidR="00CB10EE" w:rsidRPr="00554CF7" w:rsidRDefault="00CB10EE" w:rsidP="00CB10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00EA" w14:textId="02F4EC8D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B1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7A1EE4A0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35C33E" w14:textId="7E09E991" w:rsidR="00CB10EE" w:rsidRPr="00554CF7" w:rsidRDefault="00FF198B" w:rsidP="00CB10EE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B1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7" w:type="dxa"/>
          </w:tcPr>
          <w:p w14:paraId="3F8FD167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6138E2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CFEF20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3155ADE" w14:textId="77777777" w:rsidR="00CB10EE" w:rsidRPr="00554CF7" w:rsidRDefault="00CB10EE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C39A80" w14:textId="77777777" w:rsidR="00997202" w:rsidRPr="000113CF" w:rsidRDefault="00997202" w:rsidP="001D5C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9030EF7" w14:textId="77777777" w:rsidR="00825316" w:rsidRPr="00CC08A2" w:rsidRDefault="00825316" w:rsidP="008253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0562191D" w14:textId="77777777" w:rsidR="00825316" w:rsidRPr="000113CF" w:rsidRDefault="00825316" w:rsidP="0082531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30ACDD5" w14:textId="1F6A18EC" w:rsidR="001D5CA6" w:rsidRPr="00CC08A2" w:rsidRDefault="0082531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1D5CA6" w:rsidRPr="00CC08A2">
        <w:rPr>
          <w:rFonts w:ascii="Angsana New" w:hAnsi="Angsana New"/>
          <w:sz w:val="30"/>
          <w:szCs w:val="30"/>
        </w:rPr>
        <w:t>*</w:t>
      </w:r>
      <w:r w:rsidR="001D5CA6" w:rsidRPr="00CC08A2">
        <w:rPr>
          <w:rFonts w:ascii="Angsana New" w:hAnsi="Angsana New"/>
          <w:sz w:val="30"/>
          <w:szCs w:val="30"/>
          <w:cs/>
        </w:rPr>
        <w:t xml:space="preserve"> </w:t>
      </w:r>
      <w:r w:rsidR="001D5CA6"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1D5CA6"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14:paraId="60873A18" w14:textId="77777777" w:rsidR="001D5CA6" w:rsidRPr="000113CF" w:rsidRDefault="001D5CA6" w:rsidP="001D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ECCA321" w14:textId="444ACFBB"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</w:t>
      </w:r>
      <w:r w:rsidR="00825316">
        <w:rPr>
          <w:rFonts w:ascii="Angsana New" w:hAnsi="Angsana New" w:hint="cs"/>
          <w:sz w:val="30"/>
          <w:szCs w:val="30"/>
          <w:cs/>
        </w:rPr>
        <w:t>*</w:t>
      </w: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="0094549C"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B9AFEDB" w14:textId="77777777" w:rsidR="000113CF" w:rsidRPr="000113CF" w:rsidRDefault="000113CF" w:rsidP="001D5C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0594F00" w14:textId="77777777"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94549C"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7D385337" w14:textId="77777777" w:rsidR="00AC16A8" w:rsidRPr="00F06E25" w:rsidRDefault="00AC16A8" w:rsidP="001D5CA6">
      <w:pPr>
        <w:ind w:left="540"/>
        <w:jc w:val="thaiDistribute"/>
        <w:rPr>
          <w:rFonts w:ascii="Angsana New" w:hAnsi="Angsana New"/>
          <w:color w:val="0000FF"/>
          <w:sz w:val="30"/>
          <w:szCs w:val="30"/>
          <w:highlight w:val="yellow"/>
        </w:rPr>
      </w:pPr>
    </w:p>
    <w:p w14:paraId="74DD693A" w14:textId="77777777" w:rsidR="000113CF" w:rsidRDefault="0001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6D1AD539" w14:textId="77777777" w:rsidR="00965508" w:rsidRPr="00632943" w:rsidRDefault="00837729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ประมาณการหนี้สิน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ผลขาดทุนของ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งาน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โครงการ</w:t>
      </w:r>
    </w:p>
    <w:p w14:paraId="3972CEFD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65508" w:rsidRPr="00EA3831" w14:paraId="4FCD6D3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47B8D51" w14:textId="77777777" w:rsidR="00965508" w:rsidRPr="00EA3831" w:rsidRDefault="00965508" w:rsidP="00693B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E901E5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FA5AC7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793AB2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97202" w:rsidRPr="00A97B80" w14:paraId="6915B8E0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16E2E94A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C725C" w14:textId="7ADB1556" w:rsidR="00997202" w:rsidRPr="00A97B80" w:rsidRDefault="00FF198B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05BE8EC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373BB" w14:textId="28043A76" w:rsidR="00997202" w:rsidRPr="00A97B80" w:rsidRDefault="00FF198B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7BD082" w14:textId="77777777" w:rsidR="00997202" w:rsidRPr="00A97B80" w:rsidRDefault="00997202" w:rsidP="0099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FAE392" w14:textId="48C77AA6" w:rsidR="00997202" w:rsidRPr="00A97B80" w:rsidRDefault="00FF198B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7F9116F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391EAE69" w14:textId="0041E28F" w:rsidR="00997202" w:rsidRPr="00A97B80" w:rsidRDefault="00FF198B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97202" w:rsidRPr="00EA3831" w14:paraId="12A733D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1625533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46B479D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471B3" w:rsidRPr="00EA3831" w14:paraId="65C05373" w14:textId="77777777" w:rsidTr="000113CF">
        <w:tc>
          <w:tcPr>
            <w:tcW w:w="4050" w:type="dxa"/>
            <w:shd w:val="clear" w:color="auto" w:fill="auto"/>
          </w:tcPr>
          <w:p w14:paraId="337BBFD7" w14:textId="7A80B765" w:rsidR="000471B3" w:rsidRPr="00EA3831" w:rsidRDefault="000471B3" w:rsidP="000471B3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D7B744F" w14:textId="30EC8CE4" w:rsidR="000471B3" w:rsidRPr="000113CF" w:rsidRDefault="00FF198B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7429CAAF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184D1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0EAB8" w14:textId="77777777" w:rsidR="000471B3" w:rsidRPr="00EA3831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D194F70" w14:textId="169FA6DF" w:rsidR="000471B3" w:rsidRPr="000113CF" w:rsidRDefault="00FF198B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36" w:type="dxa"/>
            <w:shd w:val="clear" w:color="auto" w:fill="auto"/>
          </w:tcPr>
          <w:p w14:paraId="4F096E2B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7D4474E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B3" w:rsidRPr="00EA3831" w14:paraId="5F606E2B" w14:textId="77777777" w:rsidTr="000113CF">
        <w:tc>
          <w:tcPr>
            <w:tcW w:w="4050" w:type="dxa"/>
            <w:shd w:val="clear" w:color="auto" w:fill="auto"/>
          </w:tcPr>
          <w:p w14:paraId="44A89D4E" w14:textId="77777777" w:rsidR="000471B3" w:rsidRPr="00C673BC" w:rsidRDefault="000471B3" w:rsidP="000471B3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13A78A56" w14:textId="77777777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72C648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D851B" w14:textId="77777777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584B8E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574BE5" w14:textId="77777777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076AB5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595656A" w14:textId="77777777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471B3" w:rsidRPr="00EA3831" w14:paraId="649EECEF" w14:textId="77777777" w:rsidTr="000113CF">
        <w:tc>
          <w:tcPr>
            <w:tcW w:w="4050" w:type="dxa"/>
            <w:shd w:val="clear" w:color="auto" w:fill="auto"/>
          </w:tcPr>
          <w:p w14:paraId="116F5F96" w14:textId="77777777" w:rsidR="000471B3" w:rsidRDefault="000471B3" w:rsidP="000471B3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8B2A98C" w14:textId="37AB8BF8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F198B"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F5891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95A47E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44C52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809166" w14:textId="7A139669" w:rsidR="000471B3" w:rsidRPr="000113CF" w:rsidRDefault="000471B3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56C4F6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6CEBFC0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1FF7" w:rsidRPr="00EA3831" w14:paraId="6AEA4AE2" w14:textId="77777777" w:rsidTr="000113CF">
        <w:tc>
          <w:tcPr>
            <w:tcW w:w="4050" w:type="dxa"/>
            <w:shd w:val="clear" w:color="auto" w:fill="auto"/>
          </w:tcPr>
          <w:p w14:paraId="3FF471E7" w14:textId="77777777" w:rsidR="00801FF7" w:rsidRDefault="00801FF7" w:rsidP="00801FF7">
            <w:pPr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FC28608" w14:textId="74620EE3" w:rsidR="00801FF7" w:rsidRDefault="00801FF7" w:rsidP="00801F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9CB5F4" w14:textId="77777777" w:rsidR="00801FF7" w:rsidRPr="000113CF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D0B57" w14:textId="77777777" w:rsidR="00801FF7" w:rsidRPr="00EA3831" w:rsidRDefault="00801FF7" w:rsidP="00801FF7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8B6D7" w14:textId="77777777" w:rsidR="00801FF7" w:rsidRPr="000113CF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B7B0C5A" w14:textId="2E119944" w:rsidR="00801FF7" w:rsidRDefault="00801FF7" w:rsidP="00801F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95C603" w14:textId="77777777" w:rsidR="00801FF7" w:rsidRPr="000113CF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EDA61E5" w14:textId="77777777" w:rsidR="00801FF7" w:rsidRPr="00EA3831" w:rsidRDefault="00801FF7" w:rsidP="00801FF7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1FF7" w:rsidRPr="00EA3831" w14:paraId="24C1D8A6" w14:textId="77777777" w:rsidTr="000113CF">
        <w:tc>
          <w:tcPr>
            <w:tcW w:w="4050" w:type="dxa"/>
            <w:shd w:val="clear" w:color="auto" w:fill="auto"/>
          </w:tcPr>
          <w:p w14:paraId="39479EE3" w14:textId="52CA089A" w:rsidR="00801FF7" w:rsidRPr="00EA3831" w:rsidRDefault="00801FF7" w:rsidP="00801FF7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FF198B" w:rsidRPr="00FF198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73BC4" w14:textId="0BBF1235" w:rsidR="00801FF7" w:rsidRPr="00EA3831" w:rsidRDefault="00FF198B" w:rsidP="00801F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29AC84C1" w14:textId="77777777" w:rsidR="00801FF7" w:rsidRPr="00EA3831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D9C94" w14:textId="77777777" w:rsidR="00801FF7" w:rsidRPr="000471B3" w:rsidRDefault="00801FF7" w:rsidP="00801FF7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CCA02" w14:textId="77777777" w:rsidR="00801FF7" w:rsidRPr="00EA3831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E8C4F" w14:textId="32596CE3" w:rsidR="00801FF7" w:rsidRPr="00EA3831" w:rsidRDefault="00FF198B" w:rsidP="00801F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7AD9ADE1" w14:textId="77777777" w:rsidR="00801FF7" w:rsidRPr="00EA3831" w:rsidRDefault="00801FF7" w:rsidP="0080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8242" w14:textId="77777777" w:rsidR="00801FF7" w:rsidRPr="000471B3" w:rsidRDefault="00801FF7" w:rsidP="00801FF7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A11466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D985A75" w14:textId="474DBFBB" w:rsidR="006D6B0E" w:rsidRDefault="00F06E25" w:rsidP="00B904E8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bookmarkStart w:id="6" w:name="_Hlk33105485"/>
      <w:r>
        <w:rPr>
          <w:rFonts w:ascii="Angsana New" w:hAnsi="Angsana New" w:hint="cs"/>
          <w:sz w:val="30"/>
          <w:szCs w:val="30"/>
          <w:cs/>
        </w:rPr>
        <w:t>ประมาณการหนี้สินผลขาดทุนของงานโครงการ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ส่วนใหญ่เกิดจาก</w:t>
      </w:r>
      <w:r w:rsidRPr="00E15CFB">
        <w:rPr>
          <w:rFonts w:ascii="Angsana New" w:hAnsi="Angsana New" w:hint="cs"/>
          <w:sz w:val="30"/>
          <w:szCs w:val="30"/>
          <w:cs/>
        </w:rPr>
        <w:t>งานโครงการ</w:t>
      </w:r>
      <w:r w:rsidRPr="00414B56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สายธุรกิจเน็ตเวิร์คโซลูชั่นส์กับหน่วยงานรัฐวิสาหกิจแห่งหนึ่ง</w:t>
      </w:r>
      <w:r w:rsidR="00423F3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F198B" w:rsidRPr="00FF198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423F32">
        <w:rPr>
          <w:rFonts w:ascii="Angsana New" w:hAnsi="Angsana New" w:hint="cs"/>
          <w:sz w:val="30"/>
          <w:szCs w:val="30"/>
          <w:cs/>
        </w:rPr>
        <w:t>รวม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653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ล้านบาท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ผลขาดทุนดังกล่าวเกิดจาก</w:t>
      </w:r>
      <w:r w:rsidR="00423F32">
        <w:rPr>
          <w:rFonts w:ascii="Angsana New" w:hAnsi="Angsana New"/>
          <w:sz w:val="30"/>
          <w:szCs w:val="30"/>
        </w:rPr>
        <w:br/>
      </w:r>
      <w:r w:rsidRPr="00E15CFB">
        <w:rPr>
          <w:rFonts w:ascii="Angsana New" w:hAnsi="Angsana New" w:hint="cs"/>
          <w:sz w:val="30"/>
          <w:szCs w:val="30"/>
          <w:cs/>
        </w:rPr>
        <w:t>การเปลี่ยนแปลงแบบการก่อสร้าง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การเปลี่ยนแปลงอุปกรณ์หลักของงานโครงการที่มีนัยสำคัญ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 w:rsidRPr="00E15CFB">
        <w:rPr>
          <w:rFonts w:ascii="Angsana New" w:hAnsi="Angsana New" w:hint="cs"/>
          <w:sz w:val="30"/>
          <w:szCs w:val="30"/>
          <w:cs/>
        </w:rPr>
        <w:t>ส่งผลให้บริษัททบทวนประมาณการต้นทุนของงานโครงการและเกิดผลขาดทุนจากงานโครงการดังกล่าว</w:t>
      </w:r>
      <w:r w:rsidRPr="00E15C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31017C">
        <w:rPr>
          <w:rFonts w:ascii="Angsana New" w:hAnsi="Angsana New" w:hint="cs"/>
          <w:sz w:val="30"/>
          <w:szCs w:val="30"/>
          <w:cs/>
        </w:rPr>
        <w:t>ากเหตุปัจจัยต่าง</w:t>
      </w:r>
      <w:r w:rsidR="00423F32">
        <w:rPr>
          <w:rFonts w:ascii="Angsana New" w:hAnsi="Angsana New"/>
          <w:sz w:val="30"/>
          <w:szCs w:val="30"/>
        </w:rPr>
        <w:t xml:space="preserve"> </w:t>
      </w:r>
      <w:r w:rsidRPr="0031017C">
        <w:rPr>
          <w:rFonts w:ascii="Angsana New" w:hAnsi="Angsana New" w:hint="cs"/>
          <w:sz w:val="30"/>
          <w:szCs w:val="30"/>
          <w:cs/>
        </w:rPr>
        <w:t xml:space="preserve">ๆ ข้างต้น </w:t>
      </w:r>
      <w:r>
        <w:rPr>
          <w:rFonts w:ascii="Angsana New" w:hAnsi="Angsana New" w:hint="cs"/>
          <w:sz w:val="30"/>
          <w:szCs w:val="30"/>
          <w:cs/>
        </w:rPr>
        <w:t>ยัง</w:t>
      </w:r>
      <w:r w:rsidRPr="0031017C">
        <w:rPr>
          <w:rFonts w:ascii="Angsana New" w:hAnsi="Angsana New" w:hint="cs"/>
          <w:sz w:val="30"/>
          <w:szCs w:val="30"/>
          <w:cs/>
        </w:rPr>
        <w:t xml:space="preserve">ส่งผลกระทบต่อการทำงานให้สอดคล้องกับผังการเชื่อมประสานงาน </w:t>
      </w:r>
      <w:r w:rsidR="00423F32">
        <w:rPr>
          <w:rFonts w:ascii="Angsana New" w:hAnsi="Angsana New"/>
          <w:sz w:val="30"/>
          <w:szCs w:val="30"/>
        </w:rPr>
        <w:br/>
      </w:r>
      <w:r w:rsidRPr="0031017C">
        <w:rPr>
          <w:rFonts w:ascii="Angsana New" w:hAnsi="Angsana New" w:hint="cs"/>
          <w:sz w:val="30"/>
          <w:szCs w:val="30"/>
          <w:cs/>
        </w:rPr>
        <w:t>(</w:t>
      </w:r>
      <w:r w:rsidRPr="0031017C">
        <w:rPr>
          <w:rFonts w:ascii="Angsana New" w:hAnsi="Angsana New" w:hint="cs"/>
          <w:sz w:val="30"/>
          <w:szCs w:val="30"/>
        </w:rPr>
        <w:t xml:space="preserve">Key Dates: KD) </w:t>
      </w:r>
      <w:r w:rsidRPr="0031017C">
        <w:rPr>
          <w:rFonts w:ascii="Angsana New" w:hAnsi="Angsana New" w:hint="cs"/>
          <w:sz w:val="30"/>
          <w:szCs w:val="30"/>
          <w:cs/>
        </w:rPr>
        <w:t>ให้แล้วเสร็จภายในเวลาที่กำหนดในสัญญา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 ใน</w:t>
      </w:r>
      <w:r w:rsidR="00423F32">
        <w:rPr>
          <w:rFonts w:ascii="Angsana New" w:hAnsi="Angsana New" w:hint="cs"/>
          <w:sz w:val="30"/>
          <w:szCs w:val="30"/>
          <w:cs/>
        </w:rPr>
        <w:t>ระหว่างปี</w:t>
      </w:r>
      <w:r w:rsidRPr="00051824">
        <w:rPr>
          <w:rFonts w:ascii="Angsana New" w:hAnsi="Angsana New" w:hint="cs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  <w:r w:rsidRPr="00051824">
        <w:rPr>
          <w:rFonts w:ascii="Angsana New" w:hAnsi="Angsana New"/>
          <w:sz w:val="30"/>
          <w:szCs w:val="30"/>
        </w:rPr>
        <w:t xml:space="preserve"> </w:t>
      </w:r>
      <w:r w:rsidRPr="00051824">
        <w:rPr>
          <w:rFonts w:ascii="Angsana New" w:hAnsi="Angsana New" w:hint="cs"/>
          <w:sz w:val="30"/>
          <w:szCs w:val="30"/>
          <w:cs/>
        </w:rPr>
        <w:t>บริษัทได้รับ</w:t>
      </w:r>
      <w:r w:rsidR="00423F32">
        <w:rPr>
          <w:rFonts w:ascii="Angsana New" w:hAnsi="Angsana New"/>
          <w:sz w:val="30"/>
          <w:szCs w:val="30"/>
          <w:cs/>
        </w:rPr>
        <w:br/>
      </w:r>
      <w:r w:rsidRPr="00051824">
        <w:rPr>
          <w:rFonts w:ascii="Angsana New" w:hAnsi="Angsana New" w:hint="cs"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051824">
        <w:rPr>
          <w:rFonts w:ascii="Angsana New" w:hAnsi="Angsana New" w:hint="cs"/>
          <w:sz w:val="30"/>
          <w:szCs w:val="30"/>
          <w:cs/>
        </w:rPr>
        <w:t>ขยายระยะเวลางานโครงการดังกล่าว</w:t>
      </w:r>
      <w:r>
        <w:rPr>
          <w:rFonts w:ascii="Angsana New" w:hAnsi="Angsana New" w:hint="cs"/>
          <w:sz w:val="30"/>
          <w:szCs w:val="30"/>
          <w:cs/>
        </w:rPr>
        <w:t>ออกไปอีก</w:t>
      </w:r>
      <w:r w:rsidRPr="00051824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FF198B" w:rsidRPr="00FF198B">
        <w:rPr>
          <w:rFonts w:ascii="Angsana New" w:hAnsi="Angsana New"/>
          <w:sz w:val="30"/>
          <w:szCs w:val="30"/>
        </w:rPr>
        <w:t>269</w:t>
      </w:r>
      <w:r w:rsidRPr="00051824">
        <w:rPr>
          <w:rFonts w:ascii="Angsana New" w:hAnsi="Angsana New"/>
          <w:sz w:val="30"/>
          <w:szCs w:val="30"/>
        </w:rPr>
        <w:t xml:space="preserve"> </w:t>
      </w:r>
      <w:r w:rsidRPr="00051824">
        <w:rPr>
          <w:rFonts w:ascii="Angsana New" w:hAnsi="Angsana New" w:hint="cs"/>
          <w:sz w:val="30"/>
          <w:szCs w:val="30"/>
          <w:cs/>
        </w:rPr>
        <w:t>วัน</w:t>
      </w:r>
      <w:bookmarkEnd w:id="6"/>
      <w:r w:rsidR="00E15CFB" w:rsidRPr="00E15CFB">
        <w:rPr>
          <w:rFonts w:ascii="Angsana New" w:hAnsi="Angsana New"/>
          <w:sz w:val="30"/>
          <w:szCs w:val="30"/>
          <w:cs/>
        </w:rPr>
        <w:t xml:space="preserve"> </w:t>
      </w:r>
    </w:p>
    <w:p w14:paraId="48D30655" w14:textId="77777777" w:rsidR="00C673BC" w:rsidRDefault="00C6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A6BDD3" w14:textId="77777777" w:rsidR="006D6B0E" w:rsidRPr="006D6B0E" w:rsidRDefault="006D6B0E" w:rsidP="006D6B0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  <w:r w:rsidRPr="006D6B0E">
        <w:rPr>
          <w:rFonts w:asciiTheme="majorBidi" w:hAnsiTheme="majorBidi"/>
          <w:b/>
          <w:bCs/>
          <w:sz w:val="30"/>
          <w:szCs w:val="30"/>
          <w:cs/>
          <w:lang w:val="th-TH"/>
        </w:rPr>
        <w:t>ส่วนงาน</w:t>
      </w:r>
      <w:r w:rsidRPr="006D6B0E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ดำเนินงานและการจำแนกรายได้</w:t>
      </w:r>
    </w:p>
    <w:p w14:paraId="31CD246A" w14:textId="77777777" w:rsidR="006D6B0E" w:rsidRDefault="006D6B0E" w:rsidP="006D6B0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5FACB67" w14:textId="155DA1DD" w:rsidR="006D6B0E" w:rsidRPr="006D6B0E" w:rsidRDefault="006D6B0E" w:rsidP="006D6B0E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6D6B0E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บริษัทได้แสดงข้อมูลตามส่วนงานที่รายงานของปี </w:t>
      </w:r>
      <w:r w:rsidR="00FF198B" w:rsidRPr="00FF198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FF198B" w:rsidRPr="00FF198B">
        <w:rPr>
          <w:rFonts w:ascii="Angsana New" w:hAnsi="Angsana New"/>
          <w:sz w:val="30"/>
          <w:szCs w:val="30"/>
        </w:rPr>
        <w:t>2563</w:t>
      </w:r>
    </w:p>
    <w:p w14:paraId="215A008B" w14:textId="77777777" w:rsidR="006A7A90" w:rsidRDefault="006A7A90" w:rsidP="00B904E8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32ACAE8E" w14:textId="77777777" w:rsidR="00F72560" w:rsidRDefault="00F72560" w:rsidP="006A4EB2">
      <w:pPr>
        <w:jc w:val="thaiDistribute"/>
        <w:rPr>
          <w:rFonts w:ascii="Angsana New" w:hAnsi="Angsana New"/>
          <w:sz w:val="30"/>
          <w:szCs w:val="30"/>
        </w:rPr>
      </w:pPr>
    </w:p>
    <w:p w14:paraId="2EE223C7" w14:textId="77777777" w:rsidR="00F72560" w:rsidRDefault="00F72560" w:rsidP="006A4EB2">
      <w:pPr>
        <w:jc w:val="thaiDistribute"/>
        <w:rPr>
          <w:rFonts w:ascii="Angsana New" w:hAnsi="Angsana New"/>
          <w:sz w:val="30"/>
          <w:szCs w:val="30"/>
        </w:rPr>
      </w:pPr>
    </w:p>
    <w:p w14:paraId="6614B001" w14:textId="5F933EEE" w:rsidR="00C52E59" w:rsidRPr="00DB44F7" w:rsidRDefault="00C52E59" w:rsidP="006A4EB2">
      <w:pPr>
        <w:jc w:val="thaiDistribute"/>
        <w:rPr>
          <w:rFonts w:ascii="Angsana New" w:hAnsi="Angsana New"/>
          <w:sz w:val="30"/>
          <w:szCs w:val="30"/>
          <w:cs/>
        </w:rPr>
        <w:sectPr w:rsidR="00C52E59" w:rsidRPr="00DB44F7" w:rsidSect="0047234C">
          <w:headerReference w:type="default" r:id="rId22"/>
          <w:pgSz w:w="11909" w:h="16834" w:code="9"/>
          <w:pgMar w:top="691" w:right="1152" w:bottom="1080" w:left="1152" w:header="720" w:footer="720" w:gutter="0"/>
          <w:cols w:space="720"/>
        </w:sectPr>
      </w:pP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428"/>
        <w:gridCol w:w="655"/>
        <w:gridCol w:w="236"/>
        <w:gridCol w:w="728"/>
        <w:gridCol w:w="236"/>
        <w:gridCol w:w="664"/>
        <w:gridCol w:w="236"/>
        <w:gridCol w:w="664"/>
        <w:gridCol w:w="236"/>
        <w:gridCol w:w="34"/>
        <w:gridCol w:w="630"/>
        <w:gridCol w:w="236"/>
        <w:gridCol w:w="664"/>
        <w:gridCol w:w="236"/>
        <w:gridCol w:w="34"/>
        <w:gridCol w:w="630"/>
        <w:gridCol w:w="240"/>
        <w:gridCol w:w="660"/>
        <w:gridCol w:w="270"/>
        <w:gridCol w:w="652"/>
        <w:gridCol w:w="248"/>
        <w:gridCol w:w="630"/>
        <w:gridCol w:w="236"/>
        <w:gridCol w:w="630"/>
        <w:gridCol w:w="270"/>
        <w:gridCol w:w="574"/>
        <w:gridCol w:w="56"/>
        <w:gridCol w:w="217"/>
        <w:gridCol w:w="19"/>
        <w:gridCol w:w="664"/>
        <w:gridCol w:w="270"/>
        <w:gridCol w:w="757"/>
      </w:tblGrid>
      <w:tr w:rsidR="00C52E59" w:rsidRPr="00C52E59" w14:paraId="03A96B56" w14:textId="77777777" w:rsidTr="00002EB4">
        <w:trPr>
          <w:trHeight w:val="360"/>
          <w:tblHeader/>
        </w:trPr>
        <w:tc>
          <w:tcPr>
            <w:tcW w:w="14940" w:type="dxa"/>
            <w:gridSpan w:val="32"/>
            <w:vAlign w:val="bottom"/>
          </w:tcPr>
          <w:p w14:paraId="78AF99BA" w14:textId="06740893" w:rsidR="00C52E59" w:rsidRPr="00C52E59" w:rsidRDefault="00C52E59" w:rsidP="00A0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002EB4" w:rsidRPr="00C52E59" w14:paraId="3E5D08F0" w14:textId="77777777" w:rsidTr="00002EB4">
        <w:trPr>
          <w:trHeight w:val="360"/>
          <w:tblHeader/>
        </w:trPr>
        <w:tc>
          <w:tcPr>
            <w:tcW w:w="2428" w:type="dxa"/>
            <w:vAlign w:val="bottom"/>
            <w:hideMark/>
          </w:tcPr>
          <w:p w14:paraId="62713BCE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  <w:p w14:paraId="2D103D8E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C52E5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19" w:type="dxa"/>
            <w:gridSpan w:val="3"/>
            <w:vAlign w:val="bottom"/>
            <w:hideMark/>
          </w:tcPr>
          <w:p w14:paraId="631643C1" w14:textId="00A883F8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</w:tcPr>
          <w:p w14:paraId="683234C7" w14:textId="77777777" w:rsidR="00002EB4" w:rsidRPr="00C52E59" w:rsidRDefault="00002EB4" w:rsidP="00002EB4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91FA52F" w14:textId="1877098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70" w:type="dxa"/>
            <w:gridSpan w:val="2"/>
          </w:tcPr>
          <w:p w14:paraId="7E10F5AE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BAE0CD8" w14:textId="29B53133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70" w:type="dxa"/>
            <w:gridSpan w:val="2"/>
          </w:tcPr>
          <w:p w14:paraId="0F2FA565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1E8CEF6" w14:textId="4CCA77BB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C52E5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14:paraId="4B5880D8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D53B144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2EC44C87" w14:textId="77777777" w:rsidR="00002EB4" w:rsidRPr="00C52E59" w:rsidRDefault="00002EB4" w:rsidP="00002EB4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3BB8B42E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3" w:type="dxa"/>
            <w:gridSpan w:val="2"/>
          </w:tcPr>
          <w:p w14:paraId="37E51A15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6B267B82" w14:textId="4F3007D0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C52E5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</w:p>
        </w:tc>
      </w:tr>
      <w:tr w:rsidR="00002EB4" w:rsidRPr="00C52E59" w14:paraId="5D693067" w14:textId="2B3874AF" w:rsidTr="00002EB4">
        <w:trPr>
          <w:trHeight w:val="119"/>
          <w:tblHeader/>
        </w:trPr>
        <w:tc>
          <w:tcPr>
            <w:tcW w:w="2428" w:type="dxa"/>
            <w:noWrap/>
            <w:vAlign w:val="bottom"/>
            <w:hideMark/>
          </w:tcPr>
          <w:p w14:paraId="4DC6E864" w14:textId="0E62D45E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F198B" w:rsidRPr="00FF198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655" w:type="dxa"/>
            <w:vAlign w:val="bottom"/>
            <w:hideMark/>
          </w:tcPr>
          <w:p w14:paraId="62CE2D27" w14:textId="4C21786E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1AA70F6E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1607B5C5" w14:textId="517C1839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40D512FE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2934EE5C" w14:textId="21C2F78E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6EA91164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670D1E97" w14:textId="40850E0A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  <w:hideMark/>
          </w:tcPr>
          <w:p w14:paraId="7D5B6B08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7260C7D" w14:textId="67A3D7C1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49B9F78B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E5A6B0E" w14:textId="6EA0F847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6DC9F6F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81342F4" w14:textId="30E6126A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0" w:type="dxa"/>
            <w:vAlign w:val="bottom"/>
          </w:tcPr>
          <w:p w14:paraId="15FC8EE4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vAlign w:val="bottom"/>
          </w:tcPr>
          <w:p w14:paraId="15028B3C" w14:textId="674F2B45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vAlign w:val="bottom"/>
          </w:tcPr>
          <w:p w14:paraId="1DA43E70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40FC06A9" w14:textId="090E242C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8" w:type="dxa"/>
            <w:vAlign w:val="bottom"/>
          </w:tcPr>
          <w:p w14:paraId="1F984F2C" w14:textId="77777777" w:rsidR="00002EB4" w:rsidRPr="00C52E59" w:rsidRDefault="00002EB4" w:rsidP="00002EB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122134B" w14:textId="370522A2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034AE29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042AC0" w14:textId="56E45A32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3DE8E27D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45ADFA" w14:textId="6B9121CB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14:paraId="4E301E1F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FE13624" w14:textId="21E76988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6DE6D16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4AFB48F5" w14:textId="2F3BAF70" w:rsidR="00002EB4" w:rsidRPr="00C52E59" w:rsidRDefault="00FF198B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002EB4" w:rsidRPr="006D6B0E" w14:paraId="5BA0AA1E" w14:textId="77777777" w:rsidTr="00002EB4">
        <w:trPr>
          <w:trHeight w:val="164"/>
          <w:tblHeader/>
        </w:trPr>
        <w:tc>
          <w:tcPr>
            <w:tcW w:w="2428" w:type="dxa"/>
            <w:vAlign w:val="bottom"/>
          </w:tcPr>
          <w:p w14:paraId="59D5E6C6" w14:textId="77777777" w:rsidR="00002EB4" w:rsidRPr="006D6B0E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512" w:type="dxa"/>
            <w:gridSpan w:val="31"/>
          </w:tcPr>
          <w:p w14:paraId="7E0331F6" w14:textId="77777777" w:rsidR="00002EB4" w:rsidRPr="006D6B0E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6D6B0E">
              <w:rPr>
                <w:rFonts w:ascii="Angsana New" w:eastAsia="Times New Roman" w:hAnsi="Angsana New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002EB4" w:rsidRPr="00C52E59" w14:paraId="558C4B53" w14:textId="252ACD3A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74182FB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B6262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2A40D1" w14:textId="77777777" w:rsidR="00002EB4" w:rsidRPr="00C52E59" w:rsidRDefault="00002EB4" w:rsidP="00002EB4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54506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5F2BD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31AFD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340633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EC1C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0BD7EE9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BA754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320D52" w14:textId="77777777" w:rsidR="00002EB4" w:rsidRPr="00C52E59" w:rsidRDefault="00002EB4" w:rsidP="00002EB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5C54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DD0683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4F9665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E49937B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7ABBA02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0BE74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6DB333ED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EDBF55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76020B0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D2D31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B1D1F7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D0B91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</w:tcPr>
          <w:p w14:paraId="085A52D9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2902FC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60FE4F6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FA8BA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6B88CF0B" w14:textId="77777777" w:rsidR="00002EB4" w:rsidRPr="00C52E59" w:rsidRDefault="00002EB4" w:rsidP="00002EB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A0410" w:rsidRPr="00C52E59" w14:paraId="52119516" w14:textId="7A7BD347" w:rsidTr="00A06581">
        <w:trPr>
          <w:trHeight w:val="101"/>
        </w:trPr>
        <w:tc>
          <w:tcPr>
            <w:tcW w:w="2428" w:type="dxa"/>
            <w:noWrap/>
            <w:vAlign w:val="bottom"/>
            <w:hideMark/>
          </w:tcPr>
          <w:p w14:paraId="02328A9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tcBorders>
              <w:left w:val="nil"/>
              <w:right w:val="nil"/>
            </w:tcBorders>
            <w:noWrap/>
            <w:vAlign w:val="bottom"/>
          </w:tcPr>
          <w:p w14:paraId="67FAA73A" w14:textId="4F7EBAB2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  <w:noWrap/>
            <w:vAlign w:val="bottom"/>
          </w:tcPr>
          <w:p w14:paraId="15EE520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noWrap/>
            <w:vAlign w:val="bottom"/>
          </w:tcPr>
          <w:p w14:paraId="72CD03D2" w14:textId="7112BFC4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027</w:t>
            </w:r>
          </w:p>
        </w:tc>
        <w:tc>
          <w:tcPr>
            <w:tcW w:w="236" w:type="dxa"/>
          </w:tcPr>
          <w:p w14:paraId="3E187B1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6E7F51FB" w14:textId="65C0A2CB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6" w:type="dxa"/>
            <w:noWrap/>
          </w:tcPr>
          <w:p w14:paraId="2578F6C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C9F2B99" w14:textId="62BD8875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noWrap/>
            <w:vAlign w:val="bottom"/>
          </w:tcPr>
          <w:p w14:paraId="71584C1E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6D1C4C" w14:textId="15E721E7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925</w:t>
            </w:r>
          </w:p>
        </w:tc>
        <w:tc>
          <w:tcPr>
            <w:tcW w:w="236" w:type="dxa"/>
            <w:noWrap/>
            <w:vAlign w:val="bottom"/>
          </w:tcPr>
          <w:p w14:paraId="6BE3841F" w14:textId="77777777" w:rsidR="00EA0410" w:rsidRPr="00EA0410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1250846A" w14:textId="74E658D8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4806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vAlign w:val="bottom"/>
          </w:tcPr>
          <w:p w14:paraId="7FEE6AC5" w14:textId="642C6089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882FDB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44CB3A4" w14:textId="48886147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948A2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vAlign w:val="bottom"/>
          </w:tcPr>
          <w:p w14:paraId="66849909" w14:textId="7B5CBC1B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EA041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7EFE82E" w14:textId="77777777" w:rsidR="00EA0410" w:rsidRPr="00EA0410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AAF47F" w14:textId="368594F0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72601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87A335A" w14:textId="50B72CC8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0D33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782F449" w14:textId="61541F41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5E28D8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B65356A" w14:textId="1481D8E1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F0FA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0C77186" w14:textId="1AC6B72C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254</w:t>
            </w:r>
          </w:p>
        </w:tc>
      </w:tr>
      <w:tr w:rsidR="00EA0410" w:rsidRPr="00C52E59" w14:paraId="42026728" w14:textId="5E5AFA05" w:rsidTr="00002EB4">
        <w:trPr>
          <w:trHeight w:val="182"/>
        </w:trPr>
        <w:tc>
          <w:tcPr>
            <w:tcW w:w="2428" w:type="dxa"/>
            <w:noWrap/>
            <w:vAlign w:val="bottom"/>
            <w:hideMark/>
          </w:tcPr>
          <w:p w14:paraId="079156D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E4F5F" w14:textId="5DEBC539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38F7EFB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B4113B" w14:textId="557A92A2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0905BE6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90F6CE" w14:textId="06906C6D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</w:tcPr>
          <w:p w14:paraId="115923F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C485A2" w14:textId="1648E1AA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6" w:type="dxa"/>
            <w:noWrap/>
            <w:vAlign w:val="bottom"/>
          </w:tcPr>
          <w:p w14:paraId="45474A5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FC48DE" w14:textId="6C1C41B0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noWrap/>
          </w:tcPr>
          <w:p w14:paraId="1B845540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C7419B" w14:textId="07AC08F6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2CAA7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4FBFD" w14:textId="591E15E8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93E18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F5F2A" w14:textId="140E6050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32C2C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6EAB6" w14:textId="210E78B7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2473E94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89459" w14:textId="0168F6AD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9FF95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B1FB1" w14:textId="650B6447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B765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77B17" w14:textId="751D8A88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E69DD8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67193" w14:textId="1AA7C95A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FF37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CC925" w14:textId="1AE6DE59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</w:tr>
      <w:tr w:rsidR="00EA0410" w:rsidRPr="00C52E59" w14:paraId="0FE81419" w14:textId="6A5D55E6" w:rsidTr="00002EB4">
        <w:trPr>
          <w:trHeight w:val="154"/>
        </w:trPr>
        <w:tc>
          <w:tcPr>
            <w:tcW w:w="2428" w:type="dxa"/>
            <w:vAlign w:val="bottom"/>
            <w:hideMark/>
          </w:tcPr>
          <w:p w14:paraId="713C3A27" w14:textId="77777777" w:rsidR="00EA0410" w:rsidRPr="00EA0410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A041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D518" w14:textId="57AEDEE7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697</w:t>
            </w:r>
          </w:p>
        </w:tc>
        <w:tc>
          <w:tcPr>
            <w:tcW w:w="236" w:type="dxa"/>
            <w:vAlign w:val="bottom"/>
          </w:tcPr>
          <w:p w14:paraId="5EEEB4FC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21B64" w14:textId="1A8DE553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9935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039</w:t>
            </w:r>
          </w:p>
        </w:tc>
        <w:tc>
          <w:tcPr>
            <w:tcW w:w="236" w:type="dxa"/>
          </w:tcPr>
          <w:p w14:paraId="140177C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87A93" w14:textId="4DFD6522" w:rsidR="00EA0410" w:rsidRPr="00EA0410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605</w:t>
            </w:r>
          </w:p>
        </w:tc>
        <w:tc>
          <w:tcPr>
            <w:tcW w:w="236" w:type="dxa"/>
          </w:tcPr>
          <w:p w14:paraId="241328C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F354E" w14:textId="7B788EAB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577</w:t>
            </w:r>
          </w:p>
        </w:tc>
        <w:tc>
          <w:tcPr>
            <w:tcW w:w="236" w:type="dxa"/>
            <w:vAlign w:val="bottom"/>
          </w:tcPr>
          <w:p w14:paraId="787CA5DC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3CF6C" w14:textId="29144692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956</w:t>
            </w:r>
          </w:p>
        </w:tc>
        <w:tc>
          <w:tcPr>
            <w:tcW w:w="236" w:type="dxa"/>
          </w:tcPr>
          <w:p w14:paraId="04694EA9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5680" w14:textId="115AAC3E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3253AE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0F242" w14:textId="2510FA29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11AA2B9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16E66" w14:textId="1531646D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54F4B4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C7954" w14:textId="40F982D3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9935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031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D07607C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D4E23" w14:textId="0DE1F55E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7B6D6F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5F2F6" w14:textId="7CDF4D69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6B8F5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276ED" w14:textId="4C300145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FA95FD5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54102" w14:textId="68C10F76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9935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BA525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B57DA" w14:textId="7AC00AC1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99352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380</w:t>
            </w:r>
          </w:p>
        </w:tc>
      </w:tr>
      <w:tr w:rsidR="00EA0410" w:rsidRPr="00C52E59" w14:paraId="2A1E20FC" w14:textId="2E76371D" w:rsidTr="00A06581">
        <w:trPr>
          <w:trHeight w:val="30"/>
        </w:trPr>
        <w:tc>
          <w:tcPr>
            <w:tcW w:w="2428" w:type="dxa"/>
            <w:noWrap/>
            <w:vAlign w:val="bottom"/>
          </w:tcPr>
          <w:p w14:paraId="5557AAD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F42F1CC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42EF3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30DFA4C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EC0A4E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5285DC3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45E7A3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678314A0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ABB222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681A1ED0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D1CF9F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D4700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189AA8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49601406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5ED045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70CB84F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AB90D5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38427896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6918D720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901CF26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5574CD8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AF592E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A10E54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3539CF4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05D0DC5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82D231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6A8BF4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52BE623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0368D83A" w14:textId="6CCB32B2" w:rsidTr="00A06581">
        <w:trPr>
          <w:trHeight w:val="60"/>
        </w:trPr>
        <w:tc>
          <w:tcPr>
            <w:tcW w:w="2428" w:type="dxa"/>
            <w:noWrap/>
            <w:vAlign w:val="bottom"/>
          </w:tcPr>
          <w:p w14:paraId="60E424A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2B5F46D1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2C92C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260871E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D0683E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FC2B83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C2202C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FD15C3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DCC892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0AB71DE0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E01D96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7FDA1F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83AD23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39ED01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EA1A2A5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19E99F29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8BAE41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3A8BC98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</w:tcPr>
          <w:p w14:paraId="6B57E9E9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6B56F8E" w14:textId="77777777" w:rsidR="00EA0410" w:rsidRPr="00002EB4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</w:tcPr>
          <w:p w14:paraId="1985613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85E324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0BCB93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63198B5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6603F3E1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4A64B885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507A8D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61E5613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635A1F42" w14:textId="37CECF99" w:rsidTr="00002EB4">
        <w:trPr>
          <w:trHeight w:val="155"/>
        </w:trPr>
        <w:tc>
          <w:tcPr>
            <w:tcW w:w="2428" w:type="dxa"/>
            <w:noWrap/>
            <w:vAlign w:val="bottom"/>
          </w:tcPr>
          <w:p w14:paraId="683BE1D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5C54CF5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A3710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53428BB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D0B6C3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F7B06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37507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717828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F875C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5CC08B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78681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3F33D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8B4C38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9BD043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3571EA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403FA56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4B8B40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CE08F46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6DE53284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CCFD3BD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BFAAEC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D12DDD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BD9622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D968CF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A9C44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3FEF3E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6DFBE2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408EEB2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5F456542" w14:textId="45E13E12" w:rsidTr="00002EB4">
        <w:trPr>
          <w:trHeight w:val="470"/>
        </w:trPr>
        <w:tc>
          <w:tcPr>
            <w:tcW w:w="2428" w:type="dxa"/>
            <w:noWrap/>
            <w:vAlign w:val="bottom"/>
          </w:tcPr>
          <w:p w14:paraId="136E1C3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023E344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2767E1F5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75431E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40B1062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780528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F829D1C" w14:textId="11E245BE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D2409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D05DA92" w14:textId="28A64421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49EDF7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6DEFBC8F" w14:textId="5CEEA643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219C1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16E8FDA" w14:textId="5EFC08E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9916215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96C88D5" w14:textId="244F8D7D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3CA3EF9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0DED05D" w14:textId="11EF5075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EEC6DEE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F421DC0" w14:textId="7025B79F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947</w:t>
            </w:r>
          </w:p>
        </w:tc>
        <w:tc>
          <w:tcPr>
            <w:tcW w:w="248" w:type="dxa"/>
            <w:vAlign w:val="bottom"/>
          </w:tcPr>
          <w:p w14:paraId="167C23DF" w14:textId="77777777" w:rsidR="00EA0410" w:rsidRPr="00002EB4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378E2AD" w14:textId="4D1E9248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778</w:t>
            </w:r>
          </w:p>
        </w:tc>
        <w:tc>
          <w:tcPr>
            <w:tcW w:w="236" w:type="dxa"/>
            <w:vAlign w:val="bottom"/>
          </w:tcPr>
          <w:p w14:paraId="3F9CD75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62F4A40" w14:textId="231DB571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F401C6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8E0970" w14:textId="671E8120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0CD0C0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D1703C4" w14:textId="5E7C6163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947</w:t>
            </w:r>
          </w:p>
        </w:tc>
        <w:tc>
          <w:tcPr>
            <w:tcW w:w="270" w:type="dxa"/>
            <w:vAlign w:val="bottom"/>
          </w:tcPr>
          <w:p w14:paraId="26F85E2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13FEF6F" w14:textId="04DC5DBF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778</w:t>
            </w:r>
          </w:p>
        </w:tc>
      </w:tr>
      <w:tr w:rsidR="00EA0410" w:rsidRPr="00C52E59" w14:paraId="56EB1519" w14:textId="2CD127D4" w:rsidTr="00002EB4">
        <w:trPr>
          <w:trHeight w:val="245"/>
        </w:trPr>
        <w:tc>
          <w:tcPr>
            <w:tcW w:w="2428" w:type="dxa"/>
            <w:noWrap/>
            <w:vAlign w:val="bottom"/>
          </w:tcPr>
          <w:p w14:paraId="044A8CC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55" w:type="dxa"/>
            <w:noWrap/>
            <w:vAlign w:val="bottom"/>
          </w:tcPr>
          <w:p w14:paraId="3B07E5DE" w14:textId="734C8312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noWrap/>
            <w:vAlign w:val="bottom"/>
          </w:tcPr>
          <w:p w14:paraId="390A503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BB4FECA" w14:textId="029D0158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268</w:t>
            </w:r>
          </w:p>
        </w:tc>
        <w:tc>
          <w:tcPr>
            <w:tcW w:w="236" w:type="dxa"/>
          </w:tcPr>
          <w:p w14:paraId="499F61E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15EAEA1" w14:textId="7A5CA701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85E40A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E37C12" w14:textId="75E51601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C1B8ED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8448356" w14:textId="65A64530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76F45E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2DA33BF" w14:textId="010CC4A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  <w:vAlign w:val="bottom"/>
          </w:tcPr>
          <w:p w14:paraId="77FFE506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F0211B0" w14:textId="03762D5B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40" w:type="dxa"/>
            <w:vAlign w:val="bottom"/>
          </w:tcPr>
          <w:p w14:paraId="7D6D662C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8F5B2FF" w14:textId="26720C4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70" w:type="dxa"/>
            <w:vAlign w:val="bottom"/>
          </w:tcPr>
          <w:p w14:paraId="34E0DB2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143F39B" w14:textId="1D679CE7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8" w:type="dxa"/>
            <w:vAlign w:val="bottom"/>
          </w:tcPr>
          <w:p w14:paraId="16E560FF" w14:textId="77777777" w:rsidR="00EA0410" w:rsidRPr="00002EB4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8C6C863" w14:textId="77087800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7D026F2E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EB22579" w14:textId="4F09E94B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3547BD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B2065C9" w14:textId="1822F71A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24EDB91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EF1B3D3" w14:textId="73069CDF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407</w:t>
            </w:r>
          </w:p>
        </w:tc>
        <w:tc>
          <w:tcPr>
            <w:tcW w:w="270" w:type="dxa"/>
            <w:vAlign w:val="bottom"/>
          </w:tcPr>
          <w:p w14:paraId="498C8E4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303A1CF8" w14:textId="1773FE0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409</w:t>
            </w:r>
          </w:p>
        </w:tc>
      </w:tr>
      <w:tr w:rsidR="00EA0410" w:rsidRPr="00C52E59" w14:paraId="7695F1FE" w14:textId="40762944" w:rsidTr="00002EB4">
        <w:trPr>
          <w:trHeight w:val="209"/>
        </w:trPr>
        <w:tc>
          <w:tcPr>
            <w:tcW w:w="2428" w:type="dxa"/>
            <w:noWrap/>
            <w:vAlign w:val="bottom"/>
          </w:tcPr>
          <w:p w14:paraId="1395391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5EBC45D4" w14:textId="70819525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noWrap/>
            <w:vAlign w:val="bottom"/>
          </w:tcPr>
          <w:p w14:paraId="77CFB65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76944AFA" w14:textId="59D64F35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470</w:t>
            </w:r>
          </w:p>
        </w:tc>
        <w:tc>
          <w:tcPr>
            <w:tcW w:w="236" w:type="dxa"/>
          </w:tcPr>
          <w:p w14:paraId="320D4B6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09B929E" w14:textId="7B81E4D6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B548B7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774CCA" w14:textId="22BFE52F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CC9C53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39E9A2E" w14:textId="13FE872D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858</w:t>
            </w:r>
          </w:p>
        </w:tc>
        <w:tc>
          <w:tcPr>
            <w:tcW w:w="236" w:type="dxa"/>
            <w:noWrap/>
            <w:vAlign w:val="bottom"/>
          </w:tcPr>
          <w:p w14:paraId="668DA51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30316AE" w14:textId="0191F82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223</w:t>
            </w:r>
          </w:p>
        </w:tc>
        <w:tc>
          <w:tcPr>
            <w:tcW w:w="236" w:type="dxa"/>
            <w:vAlign w:val="bottom"/>
          </w:tcPr>
          <w:p w14:paraId="0889FB50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07AE755" w14:textId="74EBDAAC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240" w:type="dxa"/>
            <w:vAlign w:val="bottom"/>
          </w:tcPr>
          <w:p w14:paraId="7609755A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63E7F6DA" w14:textId="0436B4F3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336</w:t>
            </w:r>
          </w:p>
        </w:tc>
        <w:tc>
          <w:tcPr>
            <w:tcW w:w="270" w:type="dxa"/>
            <w:vAlign w:val="bottom"/>
          </w:tcPr>
          <w:p w14:paraId="54F5FE7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C2FB29B" w14:textId="7C00E306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48" w:type="dxa"/>
            <w:vAlign w:val="bottom"/>
          </w:tcPr>
          <w:p w14:paraId="4CE3D7EC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DF5D10" w14:textId="738E0753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  <w:vAlign w:val="bottom"/>
          </w:tcPr>
          <w:p w14:paraId="230210F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A9843FA" w14:textId="07399429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vAlign w:val="bottom"/>
          </w:tcPr>
          <w:p w14:paraId="5E74800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660347B" w14:textId="5BBC3E1B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23CA256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019E102" w14:textId="2C044274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299</w:t>
            </w:r>
          </w:p>
        </w:tc>
        <w:tc>
          <w:tcPr>
            <w:tcW w:w="270" w:type="dxa"/>
            <w:vAlign w:val="bottom"/>
          </w:tcPr>
          <w:p w14:paraId="4BD9D24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7E640138" w14:textId="210FEAE9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141</w:t>
            </w:r>
          </w:p>
        </w:tc>
      </w:tr>
      <w:tr w:rsidR="00EA0410" w:rsidRPr="00C52E59" w14:paraId="18A2CA0E" w14:textId="5D8FB9FA" w:rsidTr="00002EB4">
        <w:trPr>
          <w:trHeight w:val="182"/>
        </w:trPr>
        <w:tc>
          <w:tcPr>
            <w:tcW w:w="2428" w:type="dxa"/>
            <w:noWrap/>
            <w:vAlign w:val="bottom"/>
          </w:tcPr>
          <w:p w14:paraId="71719E5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2ED5A184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4A21A4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9D7AB2D" w14:textId="77777777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1CEC7D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87D98BB" w14:textId="61F3FA92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514</w:t>
            </w:r>
          </w:p>
        </w:tc>
        <w:tc>
          <w:tcPr>
            <w:tcW w:w="236" w:type="dxa"/>
            <w:noWrap/>
            <w:vAlign w:val="bottom"/>
          </w:tcPr>
          <w:p w14:paraId="75590CC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4B4B9C" w14:textId="2CE84125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</w:p>
        </w:tc>
        <w:tc>
          <w:tcPr>
            <w:tcW w:w="236" w:type="dxa"/>
            <w:noWrap/>
            <w:vAlign w:val="bottom"/>
          </w:tcPr>
          <w:p w14:paraId="07A0977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36E0349B" w14:textId="2D190AFA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24EFFD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BBAAE28" w14:textId="4CD42C09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3B80B7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69C093A" w14:textId="5628D37B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B1AD6B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7FAC838B" w14:textId="5222436C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83F73F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54FB58C" w14:textId="5662B7B6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6DF4A342" w14:textId="77777777" w:rsidR="00EA0410" w:rsidRPr="00002EB4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D280E4A" w14:textId="40D04633" w:rsidR="00EA0410" w:rsidRPr="00385775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857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4B91BB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BA8F2A9" w14:textId="277F2536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B7202B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FDE8DE8" w14:textId="04F929FB" w:rsidR="00EA0410" w:rsidRPr="00C52E59" w:rsidRDefault="00EA0410" w:rsidP="00EA041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F6C0F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DDE96BE" w14:textId="61E91AAF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514</w:t>
            </w:r>
          </w:p>
        </w:tc>
        <w:tc>
          <w:tcPr>
            <w:tcW w:w="270" w:type="dxa"/>
            <w:vAlign w:val="bottom"/>
          </w:tcPr>
          <w:p w14:paraId="0F49D89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1F0692CA" w14:textId="26D03D38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</w:p>
        </w:tc>
      </w:tr>
      <w:tr w:rsidR="00EA0410" w:rsidRPr="00C52E59" w14:paraId="26C63675" w14:textId="5A3A0DDF" w:rsidTr="00002EB4">
        <w:trPr>
          <w:trHeight w:val="344"/>
        </w:trPr>
        <w:tc>
          <w:tcPr>
            <w:tcW w:w="2428" w:type="dxa"/>
            <w:noWrap/>
            <w:vAlign w:val="bottom"/>
          </w:tcPr>
          <w:p w14:paraId="382E381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602A2B8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4CD5F40D" w14:textId="64214E6E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293</w:t>
            </w:r>
          </w:p>
        </w:tc>
        <w:tc>
          <w:tcPr>
            <w:tcW w:w="236" w:type="dxa"/>
            <w:noWrap/>
            <w:vAlign w:val="bottom"/>
          </w:tcPr>
          <w:p w14:paraId="47006E2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768F1A1F" w14:textId="3AD0D3BC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236" w:type="dxa"/>
          </w:tcPr>
          <w:p w14:paraId="6AEA016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B730BC" w14:textId="515A7553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  <w:vAlign w:val="bottom"/>
          </w:tcPr>
          <w:p w14:paraId="21D55A1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EEDEC2" w14:textId="3B00C8C3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noWrap/>
            <w:vAlign w:val="bottom"/>
          </w:tcPr>
          <w:p w14:paraId="36E4723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74FFB672" w14:textId="0CB2A42B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1107324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204879" w14:textId="31EA7BC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5D8927C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1C773ED" w14:textId="2DA74CBC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40" w:type="dxa"/>
            <w:vAlign w:val="bottom"/>
          </w:tcPr>
          <w:p w14:paraId="0BB7304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0DC2E97C" w14:textId="466860CA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0" w:type="dxa"/>
            <w:vAlign w:val="bottom"/>
          </w:tcPr>
          <w:p w14:paraId="0983F28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5FC96B0" w14:textId="12DD9285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8" w:type="dxa"/>
            <w:vAlign w:val="bottom"/>
          </w:tcPr>
          <w:p w14:paraId="662DAFC2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BC8CCF" w14:textId="208ADDF9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397280D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8D40C8E" w14:textId="4D42C583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vAlign w:val="bottom"/>
          </w:tcPr>
          <w:p w14:paraId="69F272B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52782C4" w14:textId="5472023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gridSpan w:val="2"/>
            <w:vAlign w:val="bottom"/>
          </w:tcPr>
          <w:p w14:paraId="27D05A1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0331096" w14:textId="37978E5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70" w:type="dxa"/>
            <w:vAlign w:val="bottom"/>
          </w:tcPr>
          <w:p w14:paraId="4210058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7BB137B4" w14:textId="1C34CE5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385</w:t>
            </w:r>
          </w:p>
        </w:tc>
      </w:tr>
      <w:tr w:rsidR="00EA0410" w:rsidRPr="00C52E59" w14:paraId="06D3B157" w14:textId="58B2E1EF" w:rsidTr="00002EB4">
        <w:trPr>
          <w:trHeight w:val="191"/>
        </w:trPr>
        <w:tc>
          <w:tcPr>
            <w:tcW w:w="2428" w:type="dxa"/>
            <w:noWrap/>
            <w:vAlign w:val="bottom"/>
          </w:tcPr>
          <w:p w14:paraId="1D23FB1A" w14:textId="0D5CFDBA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864CAB2" w14:textId="1302DC4D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1DC0D5A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09D00F21" w14:textId="2550F04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</w:tcPr>
          <w:p w14:paraId="0DE11AB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4ACE50B" w14:textId="5F966C21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67DBB6D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7301C911" w14:textId="47D4F11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268B7A2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FD9F013" w14:textId="62D7C0B5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  <w:noWrap/>
            <w:vAlign w:val="bottom"/>
          </w:tcPr>
          <w:p w14:paraId="76DBF4C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F4B2586" w14:textId="47C46DC1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30EB89C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vAlign w:val="bottom"/>
          </w:tcPr>
          <w:p w14:paraId="57117A1F" w14:textId="5974852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0" w:type="dxa"/>
            <w:vAlign w:val="bottom"/>
          </w:tcPr>
          <w:p w14:paraId="5486E78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66C1D73" w14:textId="0B99AFD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0" w:type="dxa"/>
            <w:vAlign w:val="bottom"/>
          </w:tcPr>
          <w:p w14:paraId="0CB2999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ABB4DBC" w14:textId="555DEE08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48" w:type="dxa"/>
            <w:vAlign w:val="bottom"/>
          </w:tcPr>
          <w:p w14:paraId="3EA20641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D6C719" w14:textId="3C1A7621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12A101F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6057E3" w14:textId="0DBE58E1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0" w:type="dxa"/>
            <w:vAlign w:val="bottom"/>
          </w:tcPr>
          <w:p w14:paraId="1A188B3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3AA17819" w14:textId="5C40291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5F893CF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1927D3E" w14:textId="1DE8A5EB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70" w:type="dxa"/>
            <w:vAlign w:val="bottom"/>
          </w:tcPr>
          <w:p w14:paraId="4BDB912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415D93DD" w14:textId="0DC98E19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</w:tr>
      <w:tr w:rsidR="00EA0410" w:rsidRPr="00C52E59" w14:paraId="59297E56" w14:textId="3DFE4C51" w:rsidTr="00A06581">
        <w:trPr>
          <w:trHeight w:val="163"/>
        </w:trPr>
        <w:tc>
          <w:tcPr>
            <w:tcW w:w="2428" w:type="dxa"/>
            <w:noWrap/>
            <w:vAlign w:val="bottom"/>
          </w:tcPr>
          <w:p w14:paraId="024713F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D6083A" w14:textId="745D64C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  <w:noWrap/>
            <w:vAlign w:val="bottom"/>
          </w:tcPr>
          <w:p w14:paraId="5D0691E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1947C7" w14:textId="77C0BCB3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027</w:t>
            </w:r>
          </w:p>
        </w:tc>
        <w:tc>
          <w:tcPr>
            <w:tcW w:w="236" w:type="dxa"/>
          </w:tcPr>
          <w:p w14:paraId="44E381D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BAB6E0" w14:textId="5EAED378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6" w:type="dxa"/>
            <w:noWrap/>
          </w:tcPr>
          <w:p w14:paraId="6D068CCF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54CE72" w14:textId="775DC7D6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noWrap/>
            <w:vAlign w:val="bottom"/>
          </w:tcPr>
          <w:p w14:paraId="6380BEF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2AAB26" w14:textId="391A02EE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925</w:t>
            </w:r>
          </w:p>
        </w:tc>
        <w:tc>
          <w:tcPr>
            <w:tcW w:w="236" w:type="dxa"/>
            <w:noWrap/>
            <w:vAlign w:val="bottom"/>
          </w:tcPr>
          <w:p w14:paraId="48F4AB1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D548CD6" w14:textId="35080F3A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36" w:type="dxa"/>
            <w:vAlign w:val="bottom"/>
          </w:tcPr>
          <w:p w14:paraId="5FABD4C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E5A1D" w14:textId="156F4699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40" w:type="dxa"/>
            <w:vAlign w:val="bottom"/>
          </w:tcPr>
          <w:p w14:paraId="67A3EE7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11717" w14:textId="31329FF5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70" w:type="dxa"/>
          </w:tcPr>
          <w:p w14:paraId="1FDF937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FCD9" w14:textId="1FC16D35" w:rsidR="00EA0410" w:rsidRPr="00385775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3857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248" w:type="dxa"/>
            <w:vAlign w:val="bottom"/>
          </w:tcPr>
          <w:p w14:paraId="68D5F3E3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2A3F" w14:textId="67AFB5D0" w:rsidR="00EA0410" w:rsidRPr="00385775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</w:tcPr>
          <w:p w14:paraId="0233AA7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16829" w14:textId="2D28A92E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70" w:type="dxa"/>
          </w:tcPr>
          <w:p w14:paraId="7D25C56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22E4C" w14:textId="6323F004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2D86F07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A0C2" w14:textId="30FDBD1D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690</w:t>
            </w:r>
          </w:p>
        </w:tc>
        <w:tc>
          <w:tcPr>
            <w:tcW w:w="270" w:type="dxa"/>
          </w:tcPr>
          <w:p w14:paraId="489E0A7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37454" w14:textId="379EEA90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254</w:t>
            </w:r>
          </w:p>
        </w:tc>
      </w:tr>
      <w:tr w:rsidR="00EA0410" w:rsidRPr="00C52E59" w14:paraId="7AC4CCED" w14:textId="77777777" w:rsidTr="00A06581">
        <w:trPr>
          <w:trHeight w:val="30"/>
        </w:trPr>
        <w:tc>
          <w:tcPr>
            <w:tcW w:w="2428" w:type="dxa"/>
            <w:noWrap/>
            <w:vAlign w:val="bottom"/>
          </w:tcPr>
          <w:p w14:paraId="4CACB9F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967FDC6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57F5DC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423CCA9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135115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5BE82F6B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57007C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</w:tcPr>
          <w:p w14:paraId="65E6D99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437867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12F98E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A094C1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1B9632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01DA39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7C1A8CB5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194F15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9FA8A1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B9164A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23CE7C7C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38A6E86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0BEDD7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436026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CC489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09272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162F4D99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2FC09EE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B9DDAB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1DC788B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4209531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3EE9DEA9" w14:textId="77777777" w:rsidTr="00A06581">
        <w:trPr>
          <w:trHeight w:val="30"/>
        </w:trPr>
        <w:tc>
          <w:tcPr>
            <w:tcW w:w="2428" w:type="dxa"/>
            <w:noWrap/>
            <w:vAlign w:val="bottom"/>
          </w:tcPr>
          <w:p w14:paraId="39F8C55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17B84D8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82746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BB971A1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4492D3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65971D3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0707E5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26ACF0BC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39C174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263563AC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93D7A6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8D8EB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FA9FA3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6F21A0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0DD61E6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380188D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DEBD3E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B2E4F44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AA3BC91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685F0DA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B759D6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2574AE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9FA0A62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286D1CE8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7CFAB8C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990D6CF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48D958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46AEE73D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06581" w:rsidRPr="00C52E59" w14:paraId="4CFB4CD4" w14:textId="77777777" w:rsidTr="00A06581">
        <w:trPr>
          <w:trHeight w:val="30"/>
        </w:trPr>
        <w:tc>
          <w:tcPr>
            <w:tcW w:w="2428" w:type="dxa"/>
            <w:noWrap/>
            <w:vAlign w:val="bottom"/>
          </w:tcPr>
          <w:p w14:paraId="0D29EB65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1C383073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2A76C71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5BF7FB86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37920AA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8E7038E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1804AB6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1BEDFB7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29940C8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C56FAB5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FDCBCDF" w14:textId="77777777" w:rsidR="00A06581" w:rsidRPr="00C52E59" w:rsidRDefault="00A06581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469846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94C6011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20E2D37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4E963EF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78AB9034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8C8068F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CB09CE6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E80148B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2A11568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8BEE277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5E02C519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B503011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</w:tcPr>
          <w:p w14:paraId="3E50C9CD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3C5A9E35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B741DD5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0A978A1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</w:tcPr>
          <w:p w14:paraId="708582E4" w14:textId="77777777" w:rsidR="00A06581" w:rsidRPr="00C52E59" w:rsidRDefault="00A06581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07FADBF0" w14:textId="1A52484C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2FAE0B7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42F9EC6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EE288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339543A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050D5C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B0E9AC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169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6F359F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0CF8B5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15222376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B733F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45088B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09A422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8E8B24D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20D0F8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5A19DEB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D8244E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9997E98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09A8E06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44738F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B6081A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A21B7A6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A8F560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7E4857D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E1EDBE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1AC4BF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9EB6A6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57" w:type="dxa"/>
            <w:vAlign w:val="bottom"/>
          </w:tcPr>
          <w:p w14:paraId="475E785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A0410" w:rsidRPr="00C52E59" w14:paraId="4AA56639" w14:textId="0E3B89E9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3DD442C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1313B0A8" w14:textId="2459DD68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36" w:type="dxa"/>
            <w:noWrap/>
            <w:vAlign w:val="bottom"/>
          </w:tcPr>
          <w:p w14:paraId="756CCC0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noWrap/>
            <w:vAlign w:val="bottom"/>
          </w:tcPr>
          <w:p w14:paraId="69DB64A8" w14:textId="71AC1B6A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6" w:type="dxa"/>
          </w:tcPr>
          <w:p w14:paraId="20B16BA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4060F" w14:textId="178AFA7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8F91EA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81AB9A7" w14:textId="7357221D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450F73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noWrap/>
            <w:vAlign w:val="bottom"/>
          </w:tcPr>
          <w:p w14:paraId="4129A225" w14:textId="6FF5BC99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  <w:noWrap/>
            <w:vAlign w:val="bottom"/>
          </w:tcPr>
          <w:p w14:paraId="753E4E1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47A538" w14:textId="794C6D7C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  <w:vAlign w:val="bottom"/>
          </w:tcPr>
          <w:p w14:paraId="419A4AC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732C03A" w14:textId="31038A45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240" w:type="dxa"/>
            <w:vAlign w:val="bottom"/>
          </w:tcPr>
          <w:p w14:paraId="51056369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vAlign w:val="bottom"/>
          </w:tcPr>
          <w:p w14:paraId="56C39407" w14:textId="7043388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vAlign w:val="bottom"/>
          </w:tcPr>
          <w:p w14:paraId="2812A510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E532C74" w14:textId="4CDC1FCC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248" w:type="dxa"/>
            <w:vAlign w:val="bottom"/>
          </w:tcPr>
          <w:p w14:paraId="07DD4F96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042E144" w14:textId="0173212C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36" w:type="dxa"/>
            <w:vAlign w:val="bottom"/>
          </w:tcPr>
          <w:p w14:paraId="30C8DB40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45193F1" w14:textId="68D493AE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70" w:type="dxa"/>
            <w:vAlign w:val="bottom"/>
          </w:tcPr>
          <w:p w14:paraId="68A55CF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EC5675" w14:textId="532427DE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gridSpan w:val="2"/>
            <w:vAlign w:val="bottom"/>
          </w:tcPr>
          <w:p w14:paraId="47BDA17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265D21" w14:textId="2D47D774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70" w:type="dxa"/>
            <w:vAlign w:val="bottom"/>
          </w:tcPr>
          <w:p w14:paraId="63CF784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vAlign w:val="bottom"/>
          </w:tcPr>
          <w:p w14:paraId="29462BF6" w14:textId="0EF340A2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261</w:t>
            </w:r>
          </w:p>
        </w:tc>
      </w:tr>
      <w:tr w:rsidR="00EA0410" w:rsidRPr="00C52E59" w14:paraId="3B05743A" w14:textId="041152FD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464F811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7317DD70" w14:textId="0DB7630E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36" w:type="dxa"/>
            <w:noWrap/>
            <w:vAlign w:val="bottom"/>
          </w:tcPr>
          <w:p w14:paraId="7597179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noWrap/>
            <w:vAlign w:val="bottom"/>
          </w:tcPr>
          <w:p w14:paraId="40709FBF" w14:textId="29A4688D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719</w:t>
            </w:r>
          </w:p>
        </w:tc>
        <w:tc>
          <w:tcPr>
            <w:tcW w:w="236" w:type="dxa"/>
          </w:tcPr>
          <w:p w14:paraId="3BAD3C8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3F91F0D" w14:textId="25110764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36" w:type="dxa"/>
            <w:noWrap/>
            <w:vAlign w:val="bottom"/>
          </w:tcPr>
          <w:p w14:paraId="67291D9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F6060CD" w14:textId="785E643E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526</w:t>
            </w:r>
          </w:p>
        </w:tc>
        <w:tc>
          <w:tcPr>
            <w:tcW w:w="236" w:type="dxa"/>
            <w:noWrap/>
            <w:vAlign w:val="bottom"/>
          </w:tcPr>
          <w:p w14:paraId="1F6E6E7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A919F54" w14:textId="7197126A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236" w:type="dxa"/>
            <w:noWrap/>
            <w:vAlign w:val="bottom"/>
          </w:tcPr>
          <w:p w14:paraId="6F9A454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C5FFCD3" w14:textId="61D78DEF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236" w:type="dxa"/>
            <w:vAlign w:val="bottom"/>
          </w:tcPr>
          <w:p w14:paraId="5972EA4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vAlign w:val="bottom"/>
          </w:tcPr>
          <w:p w14:paraId="289214B6" w14:textId="0E53A126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40" w:type="dxa"/>
            <w:vAlign w:val="bottom"/>
          </w:tcPr>
          <w:p w14:paraId="0731541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A731B19" w14:textId="4A363FB7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70" w:type="dxa"/>
            <w:vAlign w:val="bottom"/>
          </w:tcPr>
          <w:p w14:paraId="7CE3386A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3F82C66" w14:textId="430879AE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48" w:type="dxa"/>
            <w:vAlign w:val="bottom"/>
          </w:tcPr>
          <w:p w14:paraId="52CC227D" w14:textId="77777777" w:rsidR="00EA0410" w:rsidRPr="00002EB4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5402A7" w14:textId="1ED1552C" w:rsidR="00EA0410" w:rsidRPr="00385775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3DF6BA6D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1D4DD0C" w14:textId="2378187F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70" w:type="dxa"/>
            <w:vAlign w:val="bottom"/>
          </w:tcPr>
          <w:p w14:paraId="6E30EEAC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66412A1A" w14:textId="1730B70C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gridSpan w:val="2"/>
            <w:vAlign w:val="bottom"/>
          </w:tcPr>
          <w:p w14:paraId="6CF91DC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7A9667D" w14:textId="4A722340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270" w:type="dxa"/>
            <w:vAlign w:val="bottom"/>
          </w:tcPr>
          <w:p w14:paraId="28CD943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71BAD9EA" w14:textId="579F0C89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993</w:t>
            </w:r>
          </w:p>
        </w:tc>
      </w:tr>
      <w:tr w:rsidR="00EA0410" w:rsidRPr="00C52E59" w14:paraId="260F3CE7" w14:textId="2846D61A" w:rsidTr="00A06581">
        <w:trPr>
          <w:trHeight w:val="235"/>
        </w:trPr>
        <w:tc>
          <w:tcPr>
            <w:tcW w:w="2428" w:type="dxa"/>
            <w:noWrap/>
            <w:vAlign w:val="bottom"/>
          </w:tcPr>
          <w:p w14:paraId="5B48A4D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E9C3A6" w14:textId="15D16212" w:rsidR="00EA0410" w:rsidRPr="00C52E59" w:rsidRDefault="00FF198B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694</w:t>
            </w:r>
          </w:p>
        </w:tc>
        <w:tc>
          <w:tcPr>
            <w:tcW w:w="236" w:type="dxa"/>
            <w:noWrap/>
            <w:vAlign w:val="bottom"/>
          </w:tcPr>
          <w:p w14:paraId="7F03797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57B2FB" w14:textId="159D62E1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027</w:t>
            </w:r>
          </w:p>
        </w:tc>
        <w:tc>
          <w:tcPr>
            <w:tcW w:w="236" w:type="dxa"/>
          </w:tcPr>
          <w:p w14:paraId="167A1EA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3D15E0" w14:textId="1A9C772A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36" w:type="dxa"/>
            <w:noWrap/>
          </w:tcPr>
          <w:p w14:paraId="0E7CF6B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B1170C4" w14:textId="26558570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noWrap/>
            <w:vAlign w:val="bottom"/>
          </w:tcPr>
          <w:p w14:paraId="1720087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F086A1" w14:textId="10D6851B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925</w:t>
            </w:r>
          </w:p>
        </w:tc>
        <w:tc>
          <w:tcPr>
            <w:tcW w:w="236" w:type="dxa"/>
            <w:noWrap/>
            <w:vAlign w:val="bottom"/>
          </w:tcPr>
          <w:p w14:paraId="2069B571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62798F" w14:textId="427C774B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36" w:type="dxa"/>
            <w:vAlign w:val="bottom"/>
          </w:tcPr>
          <w:p w14:paraId="66DE1DB1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5F8B9" w14:textId="5210B62C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40" w:type="dxa"/>
            <w:vAlign w:val="bottom"/>
          </w:tcPr>
          <w:p w14:paraId="35C3C0D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378C" w14:textId="4D2A3C14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70" w:type="dxa"/>
          </w:tcPr>
          <w:p w14:paraId="35C1D33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0F19E" w14:textId="600C3D10" w:rsidR="00EA0410" w:rsidRPr="00002EB4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3857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021</w:t>
            </w:r>
          </w:p>
        </w:tc>
        <w:tc>
          <w:tcPr>
            <w:tcW w:w="248" w:type="dxa"/>
            <w:vAlign w:val="bottom"/>
          </w:tcPr>
          <w:p w14:paraId="55D23847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5DB9F" w14:textId="64C3BF33" w:rsidR="00EA0410" w:rsidRPr="00002EB4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</w:tcPr>
          <w:p w14:paraId="4D876F2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B61CF" w14:textId="45829959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70" w:type="dxa"/>
          </w:tcPr>
          <w:p w14:paraId="735403F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9C6D1" w14:textId="784906FF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52BD2BE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07318" w14:textId="220E0121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690</w:t>
            </w:r>
          </w:p>
        </w:tc>
        <w:tc>
          <w:tcPr>
            <w:tcW w:w="270" w:type="dxa"/>
          </w:tcPr>
          <w:p w14:paraId="009C3CC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48F10" w14:textId="22DCC4F1" w:rsidR="00EA0410" w:rsidRPr="00C52E59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C52E5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254</w:t>
            </w:r>
          </w:p>
        </w:tc>
      </w:tr>
      <w:tr w:rsidR="00EA0410" w:rsidRPr="00C52E59" w14:paraId="4B510110" w14:textId="77777777" w:rsidTr="00A06581">
        <w:trPr>
          <w:trHeight w:val="235"/>
        </w:trPr>
        <w:tc>
          <w:tcPr>
            <w:tcW w:w="2428" w:type="dxa"/>
            <w:noWrap/>
            <w:vAlign w:val="bottom"/>
          </w:tcPr>
          <w:p w14:paraId="5583F41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42384743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12A99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noWrap/>
            <w:vAlign w:val="bottom"/>
          </w:tcPr>
          <w:p w14:paraId="5AFFB31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E860832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16F5184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3B1BC94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649C509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BCD3827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6AF014F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606D85" w14:textId="77777777" w:rsidR="00EA0410" w:rsidRPr="00C52E59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noWrap/>
            <w:vAlign w:val="bottom"/>
          </w:tcPr>
          <w:p w14:paraId="6956467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DABB3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vAlign w:val="bottom"/>
          </w:tcPr>
          <w:p w14:paraId="3B4E1C3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E9CD93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4538F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4A83C5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551FCE2A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40350510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4D100E8E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C0B2BF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3A2560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5CC414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vAlign w:val="bottom"/>
          </w:tcPr>
          <w:p w14:paraId="57F0699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0F1C1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07B6A47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4CF01A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47E460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A0410" w:rsidRPr="00C52E59" w14:paraId="3C141944" w14:textId="69811A73" w:rsidTr="00002EB4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31A04029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6BCA415B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5D514BB" w14:textId="04B1A538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 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892C3D" w14:textId="6A735E89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  <w:vAlign w:val="bottom"/>
          </w:tcPr>
          <w:p w14:paraId="2B7305FD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B98EFA" w14:textId="63B58A66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36" w:type="dxa"/>
          </w:tcPr>
          <w:p w14:paraId="47AF0561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DEADEA" w14:textId="721BABEE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noWrap/>
            <w:vAlign w:val="bottom"/>
          </w:tcPr>
          <w:p w14:paraId="77C2AA25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0639DE" w14:textId="559FAF45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noWrap/>
            <w:vAlign w:val="bottom"/>
          </w:tcPr>
          <w:p w14:paraId="43E6A6D5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9B012B" w14:textId="7AEC1E43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14:paraId="0F887330" w14:textId="77777777" w:rsidR="00EA0410" w:rsidRPr="00993527" w:rsidRDefault="00EA0410" w:rsidP="00EA04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B7C47F" w14:textId="13696E8F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4F9EE44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366E0A" w14:textId="4D0007FD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A28319C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42A2A" w14:textId="378F1B00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D2727D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7EE82D" w14:textId="63AA8162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14:paraId="7C9DB3C1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05E6CC" w14:textId="5D13662E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73F84E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11B4AD" w14:textId="1DDF6EA6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4CFE08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A40B1" w14:textId="25D20ADD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9935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07A39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0979D" w14:textId="6DBB95C3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25107D" w14:textId="77777777" w:rsidR="00EA0410" w:rsidRPr="00993527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F67CED" w14:textId="43E2E00F" w:rsidR="00EA0410" w:rsidRPr="00993527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EA0410" w:rsidRPr="00C52E59" w14:paraId="35A18F42" w14:textId="26237122" w:rsidTr="00002EB4">
        <w:trPr>
          <w:trHeight w:val="89"/>
        </w:trPr>
        <w:tc>
          <w:tcPr>
            <w:tcW w:w="2428" w:type="dxa"/>
            <w:noWrap/>
            <w:vAlign w:val="bottom"/>
            <w:hideMark/>
          </w:tcPr>
          <w:p w14:paraId="6A1A0B76" w14:textId="77777777" w:rsidR="00EA0410" w:rsidRPr="00C52E59" w:rsidRDefault="00EA0410" w:rsidP="00EA041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04368BD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B9F155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</w:tcPr>
          <w:p w14:paraId="61017AF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D7854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94E092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1C121A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936299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DE658B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</w:tcPr>
          <w:p w14:paraId="48E6AD5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495A1C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B6D073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BACFB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49BEF67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033257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BAF030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14121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3105C695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8" w:type="dxa"/>
            <w:vAlign w:val="bottom"/>
          </w:tcPr>
          <w:p w14:paraId="45A002A4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692367B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240CB8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D801D9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CA14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74C3A55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ABBDB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38B7E17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509FD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0D0FE0C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410" w:rsidRPr="00585E7E" w14:paraId="4EFE84E3" w14:textId="352E1F10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1201B0BE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633BA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4415" w14:textId="77777777" w:rsidR="00EA0410" w:rsidRPr="00585E7E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FA77C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5D8E8F6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18DCCF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1CDBDEBF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D0E4B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C1A22F8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BC681F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43F359E8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CD01A7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8C564D7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BA9201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B7FFA9E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7BE5976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AEA72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5280E471" w14:textId="77777777" w:rsidR="00EA0410" w:rsidRPr="00002EB4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5C89267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A53A9A" w14:textId="77777777" w:rsidR="00EA0410" w:rsidRPr="00002EB4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62732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FAD0833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208E88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08B093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06AE7F3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56A6AB6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CABA9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15A244F8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EA0410" w:rsidRPr="00585E7E" w14:paraId="04F224C8" w14:textId="0D3C9804" w:rsidTr="00002EB4">
        <w:trPr>
          <w:trHeight w:val="60"/>
        </w:trPr>
        <w:tc>
          <w:tcPr>
            <w:tcW w:w="2428" w:type="dxa"/>
            <w:noWrap/>
            <w:vAlign w:val="bottom"/>
          </w:tcPr>
          <w:p w14:paraId="153CD6E1" w14:textId="5128F4DD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0C241E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ED27D73" w14:textId="77777777" w:rsidR="00EA0410" w:rsidRPr="00585E7E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23637F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4ACB3E3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2A79F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5E4554B4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F6458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3494D79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2DFC10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14:paraId="752BDB3C" w14:textId="77777777" w:rsidR="00EA0410" w:rsidRPr="00585E7E" w:rsidRDefault="00EA0410" w:rsidP="00EA04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67C84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863A732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1221CD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A77A09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0016677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4A9BD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right w:val="nil"/>
            </w:tcBorders>
            <w:vAlign w:val="bottom"/>
          </w:tcPr>
          <w:p w14:paraId="53B08E93" w14:textId="77777777" w:rsidR="00EA0410" w:rsidRPr="00002EB4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75A9237" w14:textId="77777777" w:rsidR="00EA0410" w:rsidRPr="00002EB4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8A828A4" w14:textId="77777777" w:rsidR="00EA0410" w:rsidRPr="00002EB4" w:rsidRDefault="00EA0410" w:rsidP="00EA041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2BDB31" w14:textId="77777777" w:rsidR="00EA0410" w:rsidRPr="00585E7E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D3B17FC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13F0BE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078CD3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B278C2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A09496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71351A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590F14E3" w14:textId="77777777" w:rsidR="00EA0410" w:rsidRPr="00585E7E" w:rsidRDefault="00EA0410" w:rsidP="00EA041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EA0410" w:rsidRPr="00C52E59" w14:paraId="2A5244A7" w14:textId="32A13EC7" w:rsidTr="00002EB4">
        <w:trPr>
          <w:trHeight w:val="60"/>
        </w:trPr>
        <w:tc>
          <w:tcPr>
            <w:tcW w:w="2428" w:type="dxa"/>
            <w:noWrap/>
            <w:vAlign w:val="bottom"/>
            <w:hideMark/>
          </w:tcPr>
          <w:p w14:paraId="5879ADB3" w14:textId="50F9D11D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F198B"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65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0989D6" w14:textId="0A4997FD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532</w:t>
            </w:r>
          </w:p>
        </w:tc>
        <w:tc>
          <w:tcPr>
            <w:tcW w:w="236" w:type="dxa"/>
            <w:noWrap/>
            <w:vAlign w:val="bottom"/>
          </w:tcPr>
          <w:p w14:paraId="3BF9C077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597A61" w14:textId="60A3680A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815</w:t>
            </w:r>
          </w:p>
        </w:tc>
        <w:tc>
          <w:tcPr>
            <w:tcW w:w="236" w:type="dxa"/>
          </w:tcPr>
          <w:p w14:paraId="3EB8E3AF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5803AF" w14:textId="2E51FD1A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867</w:t>
            </w:r>
          </w:p>
        </w:tc>
        <w:tc>
          <w:tcPr>
            <w:tcW w:w="236" w:type="dxa"/>
            <w:noWrap/>
          </w:tcPr>
          <w:p w14:paraId="2D922026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827E5" w14:textId="68D4DE48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644</w:t>
            </w:r>
          </w:p>
        </w:tc>
        <w:tc>
          <w:tcPr>
            <w:tcW w:w="236" w:type="dxa"/>
            <w:noWrap/>
            <w:vAlign w:val="bottom"/>
          </w:tcPr>
          <w:p w14:paraId="3A4F7115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B1F3E5" w14:textId="145C9974" w:rsidR="00EA0410" w:rsidRPr="00A06581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A0410" w:rsidRPr="00A065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236" w:type="dxa"/>
            <w:noWrap/>
          </w:tcPr>
          <w:p w14:paraId="09E653B0" w14:textId="77777777" w:rsidR="00EA0410" w:rsidRPr="00A06581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2542F4" w14:textId="70AA9519" w:rsidR="00EA0410" w:rsidRPr="00A06581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A0410" w:rsidRPr="00A065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67771" w14:textId="77777777" w:rsidR="00EA0410" w:rsidRPr="00A06581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0D3A3" w14:textId="6993C334" w:rsidR="00EA0410" w:rsidRPr="00A06581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A065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E3E6C8" w14:textId="77777777" w:rsidR="00EA0410" w:rsidRPr="00A06581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198D4D" w14:textId="05B30C59" w:rsidR="00EA0410" w:rsidRPr="00A06581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A065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EAC8C" w14:textId="77777777" w:rsidR="00EA0410" w:rsidRPr="00A06581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3E4E13" w14:textId="7EC71AE4" w:rsidR="00EA0410" w:rsidRPr="00A06581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631F8" w:rsidRPr="00A0658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846193A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2963E" w14:textId="6840A2DC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631F8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8AB001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FB3638" w14:textId="72656BEB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BACAD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FC5ABD" w14:textId="3CB49565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31E219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22ADD" w14:textId="7A6385B3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634091" w14:textId="77777777" w:rsidR="00EA0410" w:rsidRPr="007631F8" w:rsidRDefault="00EA0410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B0E441" w14:textId="3C9B1ECE" w:rsidR="00EA0410" w:rsidRPr="007631F8" w:rsidRDefault="00FF198B" w:rsidP="00EA04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="00EA0410" w:rsidRPr="007631F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F198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</w:tr>
      <w:tr w:rsidR="00EA0410" w:rsidRPr="00C52E59" w14:paraId="40028F6E" w14:textId="62314277" w:rsidTr="00002EB4">
        <w:trPr>
          <w:trHeight w:val="374"/>
        </w:trPr>
        <w:tc>
          <w:tcPr>
            <w:tcW w:w="2428" w:type="dxa"/>
            <w:noWrap/>
            <w:hideMark/>
          </w:tcPr>
          <w:p w14:paraId="31208BF7" w14:textId="77777777" w:rsidR="00EA0410" w:rsidRPr="00C52E59" w:rsidRDefault="00EA0410" w:rsidP="00EA04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48A65FA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31AFF96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6FFFB0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4DF2C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D10B20C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48B221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8A8B5B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B50C92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noWrap/>
            <w:vAlign w:val="bottom"/>
            <w:hideMark/>
          </w:tcPr>
          <w:p w14:paraId="6541F80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ED5A93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5C9A069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1BB88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498311D2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44F8C0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3ABB506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08DFFA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5285621F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212131B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A73D67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F75D08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D2A1A5D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423195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</w:tcPr>
          <w:p w14:paraId="5D750C20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5F1026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6CFB98E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0E4CC3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51A395F4" w14:textId="77777777" w:rsidR="00EA0410" w:rsidRPr="00C52E59" w:rsidRDefault="00EA0410" w:rsidP="00EA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D4538C4" w14:textId="6E73CA17" w:rsidR="006D6B0E" w:rsidRDefault="006D6B0E" w:rsidP="008C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14:paraId="1A31C930" w14:textId="77777777" w:rsidR="00002EB4" w:rsidRDefault="00002EB4" w:rsidP="00600CA1">
      <w:pPr>
        <w:spacing w:line="240" w:lineRule="auto"/>
        <w:rPr>
          <w:rFonts w:ascii="Angsana New" w:hAnsi="Angsana New"/>
        </w:rPr>
      </w:pPr>
    </w:p>
    <w:p w14:paraId="33DB3019" w14:textId="4DA05034" w:rsidR="00002EB4" w:rsidRDefault="00002EB4" w:rsidP="00600CA1">
      <w:pPr>
        <w:spacing w:line="240" w:lineRule="auto"/>
        <w:rPr>
          <w:rFonts w:ascii="Angsana New" w:hAnsi="Angsana New"/>
        </w:rPr>
        <w:sectPr w:rsidR="00002EB4" w:rsidSect="00B17B96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4B451C" w:rsidRPr="003C70F7" w14:paraId="3E7BDBC1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F8CF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DE61336" w14:textId="77777777" w:rsidR="004B451C" w:rsidRPr="00DC37B2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4B451C" w:rsidRPr="003C70F7" w14:paraId="6F12C534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4C7D" w14:textId="7089CF66" w:rsidR="004B451C" w:rsidRPr="00F2748F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21763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4514EE" w14:textId="28E85B2C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540A6CF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C1D74" w14:textId="5E5121FC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4B451C" w:rsidRPr="003C70F7" w14:paraId="5437FCFB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44278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016C2B3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4B451C" w:rsidRPr="003C70F7" w14:paraId="16FA4C98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10C9E" w14:textId="77777777" w:rsidR="004B451C" w:rsidRPr="00A24533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47DBE4C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4B451C" w:rsidRPr="003C70F7" w14:paraId="6B5D0356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2BAD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ED5820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A5A9A05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375DB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51C" w:rsidRPr="003C70F7" w14:paraId="4E441EDA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5DD98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230B06" w14:textId="1341099A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A6ADA39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4265B1" w14:textId="233270AE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262</w:t>
            </w:r>
          </w:p>
        </w:tc>
      </w:tr>
      <w:tr w:rsidR="004B451C" w:rsidRPr="003C70F7" w14:paraId="5A881736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6C16" w14:textId="77777777" w:rsidR="004B451C" w:rsidRPr="003C70F7" w:rsidRDefault="004B451C" w:rsidP="004B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1F4821" w14:textId="7B8CACC6" w:rsidR="004B451C" w:rsidRDefault="00FF198B" w:rsidP="004B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71F0669" w14:textId="77777777" w:rsidR="004B451C" w:rsidRPr="003C70F7" w:rsidRDefault="004B451C" w:rsidP="004B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5BD9D" w14:textId="6395F983" w:rsidR="004B451C" w:rsidRPr="003C70F7" w:rsidRDefault="00FF198B" w:rsidP="004B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</w:t>
            </w:r>
          </w:p>
        </w:tc>
      </w:tr>
      <w:tr w:rsidR="004B451C" w:rsidRPr="003C70F7" w14:paraId="01E81EBB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5107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4E49" w14:textId="40C03020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513C3111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33E42" w14:textId="2BEC375C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448</w:t>
            </w:r>
          </w:p>
        </w:tc>
      </w:tr>
      <w:tr w:rsidR="004B451C" w:rsidRPr="003C70F7" w14:paraId="1CF3D73E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9A9D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0B5919" w14:textId="79C1521F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2565D951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ECBF8" w14:textId="0C0EBFF3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145</w:t>
            </w:r>
          </w:p>
        </w:tc>
      </w:tr>
      <w:tr w:rsidR="00BC54F1" w:rsidRPr="003C70F7" w14:paraId="321B3DE2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E0DD4" w14:textId="65A3B52F" w:rsidR="00BC54F1" w:rsidRDefault="00BC54F1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กำไรจากการปรับมูลค่ายุติธรรม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154D24" w14:textId="43F9FB4F" w:rsidR="00BC54F1" w:rsidRPr="006E6CB1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5D3D30B9" w14:textId="77777777" w:rsidR="00BC54F1" w:rsidRPr="003C70F7" w:rsidRDefault="00BC54F1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31076" w14:textId="395E0B8E" w:rsidR="00BC54F1" w:rsidRPr="006E6CB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4B451C" w:rsidRPr="003C70F7" w14:paraId="7FE1C3E9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51973" w14:textId="437E869C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="00C55F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E25E5" w14:textId="174A5FB3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400A938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899D2" w14:textId="6D3CF99D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98</w:t>
            </w:r>
          </w:p>
        </w:tc>
      </w:tr>
      <w:tr w:rsidR="004B451C" w:rsidRPr="003C70F7" w14:paraId="34EA5487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B72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EFA2D" w14:textId="50CFA553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4B45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Pr="00FF19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504047F2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E036" w14:textId="705C2176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988</w:t>
            </w:r>
          </w:p>
        </w:tc>
      </w:tr>
      <w:tr w:rsidR="004B451C" w:rsidRPr="00BC54F1" w14:paraId="1902017D" w14:textId="77777777" w:rsidTr="004B451C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A1E0" w14:textId="77777777" w:rsidR="004B451C" w:rsidRPr="00BC54F1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4"/>
                <w:szCs w:val="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3D842" w14:textId="77777777" w:rsidR="004B451C" w:rsidRPr="00BC54F1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4"/>
                <w:szCs w:val="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0C1334" w14:textId="77777777" w:rsidR="004B451C" w:rsidRPr="00BC54F1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4"/>
                <w:szCs w:val="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9605A" w14:textId="77777777" w:rsidR="004B451C" w:rsidRPr="00BC54F1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4"/>
                <w:szCs w:val="4"/>
                <w:lang w:eastAsia="zh-CN"/>
              </w:rPr>
            </w:pPr>
          </w:p>
        </w:tc>
      </w:tr>
      <w:tr w:rsidR="004B451C" w:rsidRPr="003C70F7" w14:paraId="320B4DD7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FD300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4EA8D9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B084CB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3323F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4B451C" w:rsidRPr="003C70F7" w14:paraId="4156CC8A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5F85C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05D7A9" w14:textId="0DEFA103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Pr="00FF198B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12F3A27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68FC9" w14:textId="6B89E8F9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518</w:t>
            </w:r>
          </w:p>
        </w:tc>
      </w:tr>
      <w:tr w:rsidR="004B451C" w:rsidRPr="003C70F7" w14:paraId="5C639BD3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1AA27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7E6D" w14:textId="08E73664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B45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7813D06B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9B3F" w14:textId="0693F095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470</w:t>
            </w:r>
          </w:p>
        </w:tc>
      </w:tr>
      <w:tr w:rsidR="004B451C" w:rsidRPr="003C70F7" w14:paraId="1A579979" w14:textId="77777777" w:rsidTr="004B451C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C29E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026DA" w14:textId="53782D02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4B45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Pr="00FF19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CDF51FC" w14:textId="77777777" w:rsidR="004B451C" w:rsidRPr="003C70F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913C0" w14:textId="5B52C95B" w:rsidR="004B451C" w:rsidRPr="003C70F7" w:rsidRDefault="00FF198B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988</w:t>
            </w:r>
          </w:p>
        </w:tc>
      </w:tr>
    </w:tbl>
    <w:p w14:paraId="2DA77FF0" w14:textId="77777777" w:rsidR="004B451C" w:rsidRPr="002F3592" w:rsidRDefault="004B451C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DE3F0E2" w14:textId="77777777" w:rsidR="00802910" w:rsidRPr="003C630D" w:rsidRDefault="004B451C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3E11">
        <w:rPr>
          <w:rFonts w:ascii="Angsana New" w:hAnsi="Angsana New" w:hint="cs"/>
          <w:b/>
          <w:bCs/>
          <w:sz w:val="30"/>
          <w:szCs w:val="30"/>
          <w:cs/>
        </w:rPr>
        <w:t>การกระทบยอดรายได้ กำไรหรือขาดทุน สินทรัพย์และหนี้สินของส่วนงานที่รายงาน</w:t>
      </w:r>
    </w:p>
    <w:p w14:paraId="7C9CC7A5" w14:textId="77777777" w:rsidR="00716E41" w:rsidRPr="00BC54F1" w:rsidRDefault="00716E4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01"/>
        <w:gridCol w:w="1061"/>
        <w:gridCol w:w="236"/>
        <w:gridCol w:w="1020"/>
        <w:gridCol w:w="268"/>
        <w:gridCol w:w="1058"/>
        <w:gridCol w:w="268"/>
        <w:gridCol w:w="1058"/>
      </w:tblGrid>
      <w:tr w:rsidR="004B451C" w:rsidRPr="008F4497" w14:paraId="449CE3C9" w14:textId="77777777" w:rsidTr="00295112">
        <w:trPr>
          <w:tblHeader/>
        </w:trPr>
        <w:tc>
          <w:tcPr>
            <w:tcW w:w="4301" w:type="dxa"/>
          </w:tcPr>
          <w:p w14:paraId="25A3F1F7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69" w:type="dxa"/>
            <w:gridSpan w:val="7"/>
          </w:tcPr>
          <w:p w14:paraId="1D864F4C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451C" w:rsidRPr="008F4497" w14:paraId="78E5B826" w14:textId="77777777" w:rsidTr="00295112">
        <w:trPr>
          <w:tblHeader/>
        </w:trPr>
        <w:tc>
          <w:tcPr>
            <w:tcW w:w="4301" w:type="dxa"/>
          </w:tcPr>
          <w:p w14:paraId="51DB734E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6AE356A4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2E7FD395" w14:textId="77777777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78E4B44C" w14:textId="08A730CB" w:rsidR="004B451C" w:rsidRPr="008F4497" w:rsidRDefault="004B451C" w:rsidP="00B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0BC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8C70DF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BC54F1" w:rsidRPr="008F4497" w14:paraId="1C3BEE66" w14:textId="77777777" w:rsidTr="00295112">
        <w:trPr>
          <w:tblHeader/>
        </w:trPr>
        <w:tc>
          <w:tcPr>
            <w:tcW w:w="4301" w:type="dxa"/>
          </w:tcPr>
          <w:p w14:paraId="1FD6836A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037C4BDC" w14:textId="599E26FE" w:rsidR="00BC54F1" w:rsidRPr="008F4497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5276DBF0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34E055B0" w14:textId="03D989F8" w:rsidR="00BC54F1" w:rsidRPr="008F4497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1D441010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7290875" w14:textId="3C7DB000" w:rsidR="00BC54F1" w:rsidRPr="008F4497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center"/>
          </w:tcPr>
          <w:p w14:paraId="5C3657C1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2BD16C7E" w14:textId="717C0577" w:rsidR="00BC54F1" w:rsidRPr="008F4497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C54F1" w:rsidRPr="008F4497" w14:paraId="198830BB" w14:textId="77777777" w:rsidTr="00295112">
        <w:trPr>
          <w:tblHeader/>
        </w:trPr>
        <w:tc>
          <w:tcPr>
            <w:tcW w:w="4301" w:type="dxa"/>
          </w:tcPr>
          <w:p w14:paraId="4235839D" w14:textId="77777777" w:rsidR="00BC54F1" w:rsidRPr="008F4497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9" w:type="dxa"/>
            <w:gridSpan w:val="7"/>
          </w:tcPr>
          <w:p w14:paraId="1A06FF98" w14:textId="77777777" w:rsidR="00BC54F1" w:rsidRPr="008F4497" w:rsidRDefault="00BC54F1" w:rsidP="00BC54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C54F1" w:rsidRPr="008F4497" w14:paraId="4A3E0229" w14:textId="77777777" w:rsidTr="00295112">
        <w:tc>
          <w:tcPr>
            <w:tcW w:w="4301" w:type="dxa"/>
          </w:tcPr>
          <w:p w14:paraId="18C2267D" w14:textId="77777777" w:rsidR="00BC54F1" w:rsidRPr="008F4497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61" w:type="dxa"/>
          </w:tcPr>
          <w:p w14:paraId="6B4B57DC" w14:textId="7A4D1747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C5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801</w:t>
            </w:r>
          </w:p>
        </w:tc>
        <w:tc>
          <w:tcPr>
            <w:tcW w:w="236" w:type="dxa"/>
          </w:tcPr>
          <w:p w14:paraId="44767394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3CDAE5" w14:textId="0E1E72BB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C5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380</w:t>
            </w:r>
          </w:p>
        </w:tc>
        <w:tc>
          <w:tcPr>
            <w:tcW w:w="268" w:type="dxa"/>
          </w:tcPr>
          <w:p w14:paraId="2CA64CC6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2DC09A5" w14:textId="19D502CA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137</w:t>
            </w:r>
          </w:p>
        </w:tc>
        <w:tc>
          <w:tcPr>
            <w:tcW w:w="268" w:type="dxa"/>
          </w:tcPr>
          <w:p w14:paraId="4E6ABDE1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00350C1" w14:textId="6D29CFE5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124</w:t>
            </w:r>
          </w:p>
        </w:tc>
      </w:tr>
      <w:tr w:rsidR="00BC54F1" w:rsidRPr="008F4497" w14:paraId="13923E1E" w14:textId="77777777" w:rsidTr="00295112">
        <w:tc>
          <w:tcPr>
            <w:tcW w:w="4301" w:type="dxa"/>
          </w:tcPr>
          <w:p w14:paraId="47E5B716" w14:textId="77777777" w:rsidR="00BC54F1" w:rsidRPr="008F4497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61" w:type="dxa"/>
          </w:tcPr>
          <w:p w14:paraId="52AD98D0" w14:textId="13C5D70F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FF198B"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111</w:t>
            </w: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68CC4AE3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061D2D1" w14:textId="69B5B379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FF198B"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3E14210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B04B1D" w14:textId="16A90A95" w:rsidR="00BC54F1" w:rsidRPr="008C70D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D3E5D99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9963B1" w14:textId="79F33A53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FF198B"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BC54F1" w:rsidRPr="008F4497" w14:paraId="702C3A9E" w14:textId="77777777" w:rsidTr="00295112">
        <w:tc>
          <w:tcPr>
            <w:tcW w:w="4301" w:type="dxa"/>
          </w:tcPr>
          <w:p w14:paraId="6C65BCF1" w14:textId="77777777" w:rsidR="00BC54F1" w:rsidRPr="008F4497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61" w:type="dxa"/>
          </w:tcPr>
          <w:p w14:paraId="160E64A9" w14:textId="77777777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1386BA8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86D1B7" w14:textId="77777777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283079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FD86760" w14:textId="77777777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0C02AA6A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D50647F" w14:textId="77777777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C54F1" w:rsidRPr="002F3592" w14:paraId="5FEA9EA7" w14:textId="77777777" w:rsidTr="002578D9">
        <w:tc>
          <w:tcPr>
            <w:tcW w:w="4301" w:type="dxa"/>
          </w:tcPr>
          <w:p w14:paraId="7B96CCAF" w14:textId="614B5240" w:rsidR="00BC54F1" w:rsidRPr="002F3592" w:rsidRDefault="00BC54F1" w:rsidP="00BC54F1">
            <w:pPr>
              <w:rPr>
                <w:rFonts w:ascii="Angsana New" w:hAnsi="Angsana New"/>
                <w:sz w:val="30"/>
                <w:szCs w:val="30"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061" w:type="dxa"/>
          </w:tcPr>
          <w:p w14:paraId="63375507" w14:textId="5329FE90" w:rsidR="00BC54F1" w:rsidRPr="002F3592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36" w:type="dxa"/>
          </w:tcPr>
          <w:p w14:paraId="5CC5C655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2A568E16" w14:textId="2A8B0092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95A859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684DAC" w14:textId="64A01FB9" w:rsidR="00BC54F1" w:rsidRPr="002F3592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68" w:type="dxa"/>
          </w:tcPr>
          <w:p w14:paraId="6178BC8A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FE5DA0A" w14:textId="4E5848E1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BC54F1" w:rsidRPr="002F3592" w14:paraId="5F16FA37" w14:textId="77777777" w:rsidTr="00295112">
        <w:tc>
          <w:tcPr>
            <w:tcW w:w="4301" w:type="dxa"/>
          </w:tcPr>
          <w:p w14:paraId="61F6B76C" w14:textId="542DFAF2" w:rsidR="00BC54F1" w:rsidRPr="002F3592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1" w:type="dxa"/>
          </w:tcPr>
          <w:p w14:paraId="50E7881E" w14:textId="21D9CB8B" w:rsidR="00BC54F1" w:rsidRPr="002F3592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6" w:type="dxa"/>
          </w:tcPr>
          <w:p w14:paraId="5D5DD797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249CE2" w14:textId="63D0EDE7" w:rsidR="00BC54F1" w:rsidRPr="002F3592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268" w:type="dxa"/>
          </w:tcPr>
          <w:p w14:paraId="3BA392EC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D48354A" w14:textId="4796AA1B" w:rsidR="00BC54F1" w:rsidRPr="002F3592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8" w:type="dxa"/>
          </w:tcPr>
          <w:p w14:paraId="26310B49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</w:tcPr>
          <w:p w14:paraId="428ABA39" w14:textId="799662D1" w:rsidR="00BC54F1" w:rsidRPr="002F3592" w:rsidRDefault="00FF198B" w:rsidP="00BC54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</w:t>
            </w:r>
          </w:p>
        </w:tc>
      </w:tr>
      <w:tr w:rsidR="00BC54F1" w:rsidRPr="008F4497" w14:paraId="4C1A4A88" w14:textId="77777777" w:rsidTr="00295112">
        <w:tc>
          <w:tcPr>
            <w:tcW w:w="4301" w:type="dxa"/>
          </w:tcPr>
          <w:p w14:paraId="0F8A0433" w14:textId="77777777" w:rsidR="00BC54F1" w:rsidRPr="002F3592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3592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61" w:type="dxa"/>
          </w:tcPr>
          <w:p w14:paraId="3CCFC170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093CC646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7B8F2412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D67D308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17A38F" w14:textId="00E0DFF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FF198B"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</w:t>
            </w: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CEA93FE" w14:textId="77777777" w:rsidR="00BC54F1" w:rsidRPr="002F3592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E3C5874" w14:textId="254D37AA" w:rsidR="00BC54F1" w:rsidRPr="002A795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FF198B"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102</w:t>
            </w:r>
            <w:r w:rsidRPr="002F359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BC54F1" w:rsidRPr="008F4497" w14:paraId="64B9A313" w14:textId="77777777" w:rsidTr="00295112">
        <w:tc>
          <w:tcPr>
            <w:tcW w:w="4301" w:type="dxa"/>
          </w:tcPr>
          <w:p w14:paraId="27AA2EEE" w14:textId="77777777" w:rsidR="00BC54F1" w:rsidRDefault="00BC54F1" w:rsidP="00BC54F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4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  <w:p w14:paraId="46D72D0A" w14:textId="77777777" w:rsidR="00BC54F1" w:rsidRPr="008F4497" w:rsidRDefault="00BC54F1" w:rsidP="00BC54F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7E7A489" w14:textId="77777777" w:rsidR="00BC54F1" w:rsidRPr="00F2748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1C9FF5B0" w14:textId="77777777" w:rsidR="00BC54F1" w:rsidRPr="00F2748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FA11337" w14:textId="77777777" w:rsidR="00BC54F1" w:rsidRPr="00F2748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16AFA40" w14:textId="77777777" w:rsidR="00BC54F1" w:rsidRPr="00F2748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200F37DA" w14:textId="77777777" w:rsidR="00BC54F1" w:rsidRPr="00F2748F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2DE6E6E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A3F2956" w14:textId="77777777" w:rsidR="00BC54F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542184A3" w14:textId="5D861EFD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135</w:t>
            </w:r>
          </w:p>
        </w:tc>
        <w:tc>
          <w:tcPr>
            <w:tcW w:w="268" w:type="dxa"/>
          </w:tcPr>
          <w:p w14:paraId="24EA3B21" w14:textId="77777777" w:rsidR="00BC54F1" w:rsidRPr="008F4497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8EB39A1" w14:textId="77777777" w:rsidR="00BC54F1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030EAAC3" w14:textId="2DEE2B75" w:rsidR="00BC54F1" w:rsidRPr="002A7951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</w:t>
            </w:r>
          </w:p>
        </w:tc>
      </w:tr>
      <w:tr w:rsidR="00BC54F1" w:rsidRPr="008F4497" w14:paraId="63D26A82" w14:textId="77777777" w:rsidTr="00295112">
        <w:tc>
          <w:tcPr>
            <w:tcW w:w="4301" w:type="dxa"/>
          </w:tcPr>
          <w:p w14:paraId="40B1FE80" w14:textId="77777777" w:rsidR="00BC54F1" w:rsidRPr="008F4497" w:rsidRDefault="00BC54F1" w:rsidP="00BC54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77D42E1" w14:textId="71FC4662" w:rsidR="00BC54F1" w:rsidRPr="00E70BC5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BC5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713</w:t>
            </w:r>
          </w:p>
        </w:tc>
        <w:tc>
          <w:tcPr>
            <w:tcW w:w="236" w:type="dxa"/>
          </w:tcPr>
          <w:p w14:paraId="6B7B6510" w14:textId="77777777" w:rsidR="00BC54F1" w:rsidRPr="00E70BC5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7E100E8" w14:textId="3B6A4214" w:rsidR="00BC54F1" w:rsidRPr="00E70BC5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BC5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281</w:t>
            </w:r>
          </w:p>
        </w:tc>
        <w:tc>
          <w:tcPr>
            <w:tcW w:w="268" w:type="dxa"/>
          </w:tcPr>
          <w:p w14:paraId="0DECCC48" w14:textId="77777777" w:rsidR="00BC54F1" w:rsidRPr="00E70BC5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0658D58" w14:textId="1F2B1BC3" w:rsidR="00BC54F1" w:rsidRPr="00E70BC5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F198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218</w:t>
            </w:r>
          </w:p>
        </w:tc>
        <w:tc>
          <w:tcPr>
            <w:tcW w:w="268" w:type="dxa"/>
          </w:tcPr>
          <w:p w14:paraId="62EC42BB" w14:textId="77777777" w:rsidR="00BC54F1" w:rsidRPr="00E70BC5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CC8F101" w14:textId="5BA96948" w:rsidR="00BC54F1" w:rsidRPr="00E70BC5" w:rsidRDefault="00FF198B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F198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135</w:t>
            </w:r>
          </w:p>
        </w:tc>
      </w:tr>
    </w:tbl>
    <w:p w14:paraId="61083E7D" w14:textId="6E17D6A9" w:rsidR="003046D5" w:rsidRPr="00BC54F1" w:rsidRDefault="003046D5" w:rsidP="00BC5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b/>
          <w:bCs/>
          <w:i/>
          <w:iCs/>
          <w:sz w:val="8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267"/>
        <w:gridCol w:w="1353"/>
        <w:gridCol w:w="275"/>
        <w:gridCol w:w="1345"/>
      </w:tblGrid>
      <w:tr w:rsidR="003046D5" w:rsidRPr="00A97B80" w14:paraId="20233E4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30F6AC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0741BA0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47543" w14:textId="77777777" w:rsidR="003046D5" w:rsidRPr="00650F7A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46D5" w:rsidRPr="000E0185" w14:paraId="6A691C9C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3199602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79C6BE3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6E39230" w14:textId="10EA5A3B" w:rsidR="003046D5" w:rsidRPr="0002140C" w:rsidRDefault="00FF198B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="003046D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BFC6E" w14:textId="77777777" w:rsidR="003046D5" w:rsidRPr="00A97B80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0BFD55C" w14:textId="157059A6" w:rsidR="003046D5" w:rsidRPr="0002140C" w:rsidRDefault="00FF198B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="003046D5" w:rsidRPr="000214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6D5" w:rsidRPr="0002140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46D5" w:rsidRPr="000E0185" w14:paraId="3FB1D4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D7B85FB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6CFCAF1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CA97ACF" w14:textId="41ACF034" w:rsidR="003046D5" w:rsidRPr="00A97B80" w:rsidRDefault="00FF198B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9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D92953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2130BA0" w14:textId="4E4F6EBF" w:rsidR="003046D5" w:rsidRPr="00A97B80" w:rsidRDefault="00FF198B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46D5" w:rsidRPr="000E0185" w14:paraId="61B9A263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44BBEA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BE9B6DA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8C7E6" w14:textId="77777777" w:rsidR="003046D5" w:rsidRPr="00A97B80" w:rsidRDefault="003046D5" w:rsidP="002578D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46D5" w:rsidRPr="000E0185" w14:paraId="38FD4A5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79605" w14:textId="77777777" w:rsidR="003046D5" w:rsidRPr="009C0798" w:rsidRDefault="003046D5" w:rsidP="002578D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63006E" w14:textId="77777777" w:rsidR="003046D5" w:rsidRPr="00A97B80" w:rsidRDefault="003046D5" w:rsidP="002578D9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C1441CB" w14:textId="77777777" w:rsidR="003046D5" w:rsidRPr="000E0185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2CEDAC" w14:textId="77777777" w:rsidR="003046D5" w:rsidRPr="00A97B80" w:rsidRDefault="003046D5" w:rsidP="0025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6A6D31A" w14:textId="77777777" w:rsidR="003046D5" w:rsidRDefault="003046D5" w:rsidP="00257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46D5" w:rsidRPr="000E0185" w14:paraId="1A5E5BC4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819A06E" w14:textId="77777777" w:rsidR="003046D5" w:rsidRPr="00690063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A2C77F9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7036765" w14:textId="2505CE5F" w:rsidR="003046D5" w:rsidRPr="007631F8" w:rsidRDefault="00FF198B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  <w:r w:rsidR="003046D5" w:rsidRPr="007631F8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A262A9" w14:textId="77777777" w:rsidR="003046D5" w:rsidRPr="007631F8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8AFC67C" w14:textId="3E07D897" w:rsidR="003046D5" w:rsidRPr="007631F8" w:rsidRDefault="00FF198B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3046D5" w:rsidRPr="007631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</w:tr>
      <w:tr w:rsidR="003046D5" w:rsidRPr="000E0185" w14:paraId="4880B1FD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32414" w14:textId="77777777" w:rsidR="003046D5" w:rsidRPr="0063187C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187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ABBDDBE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436B0FF" w14:textId="590438B7" w:rsidR="003046D5" w:rsidRPr="000F3838" w:rsidRDefault="00FF198B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3046D5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30DA91" w14:textId="77777777" w:rsidR="003046D5" w:rsidRPr="00A97B80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3D9B6F" w14:textId="07BEC78E" w:rsidR="003046D5" w:rsidRPr="007631F8" w:rsidRDefault="00FF198B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3046D5" w:rsidRPr="007631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760</w:t>
            </w:r>
          </w:p>
        </w:tc>
      </w:tr>
      <w:tr w:rsidR="003046D5" w:rsidRPr="000E0185" w14:paraId="628143BF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390763" w14:textId="77777777" w:rsidR="003046D5" w:rsidRPr="0063187C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2DD1797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EBF4A" w14:textId="5F0FC7A2" w:rsidR="003046D5" w:rsidRPr="000F3838" w:rsidRDefault="00FF198B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="003046D5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5D6601" w14:textId="77777777" w:rsidR="003046D5" w:rsidRPr="00A97B80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F2953" w14:textId="40897623" w:rsidR="003046D5" w:rsidRPr="007631F8" w:rsidRDefault="00FF198B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046D5" w:rsidRPr="007631F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3046D5" w:rsidRPr="000E0185" w14:paraId="4008E9D6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10D420" w14:textId="77777777" w:rsidR="003046D5" w:rsidRPr="009C0798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4A68C04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65EBA" w14:textId="52535721" w:rsidR="003046D5" w:rsidRPr="000E0185" w:rsidRDefault="00FF198B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3046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07CE746" w14:textId="77777777" w:rsidR="003046D5" w:rsidRPr="00A97B80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1633D" w14:textId="27C32C73" w:rsidR="003046D5" w:rsidRPr="009C0798" w:rsidRDefault="00FF198B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3046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</w:tr>
      <w:tr w:rsidR="003046D5" w:rsidRPr="000E0185" w14:paraId="59AF1E3B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FF85F1" w14:textId="77777777" w:rsidR="003046D5" w:rsidRPr="009C0798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5C2482A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75664" w14:textId="77777777" w:rsidR="003046D5" w:rsidRPr="000E0185" w:rsidRDefault="003046D5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99F9B8" w14:textId="77777777" w:rsidR="003046D5" w:rsidRPr="00A97B80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DD4F3" w14:textId="77777777" w:rsidR="003046D5" w:rsidRPr="009C0798" w:rsidRDefault="003046D5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046D5" w:rsidRPr="000E0185" w14:paraId="75CFDCD5" w14:textId="77777777" w:rsidTr="002578D9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27A0DD" w14:textId="77777777" w:rsidR="003046D5" w:rsidRPr="009C0798" w:rsidRDefault="003046D5" w:rsidP="003046D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153198C" w14:textId="77777777" w:rsidR="003046D5" w:rsidRPr="00A97B80" w:rsidRDefault="003046D5" w:rsidP="003046D5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07F2D7" w14:textId="7D0C40AB" w:rsidR="003046D5" w:rsidRPr="000E0185" w:rsidRDefault="00FF198B" w:rsidP="00304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046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FBF9EC" w14:textId="77777777" w:rsidR="003046D5" w:rsidRPr="00A97B80" w:rsidRDefault="003046D5" w:rsidP="0030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AFA814" w14:textId="1806C347" w:rsidR="003046D5" w:rsidRPr="009C0798" w:rsidRDefault="00FF198B" w:rsidP="003046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3046D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</w:tbl>
    <w:p w14:paraId="23930B9B" w14:textId="77777777" w:rsidR="003046D5" w:rsidRDefault="003046D5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</w:p>
    <w:p w14:paraId="2DAFAF21" w14:textId="77777777" w:rsidR="003046D5" w:rsidRDefault="003046D5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</w:p>
    <w:p w14:paraId="1A4CF171" w14:textId="14522059"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</w:p>
    <w:p w14:paraId="14D74B54" w14:textId="77777777" w:rsidR="00F471B3" w:rsidRPr="00A378C9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14:paraId="22718FBD" w14:textId="77777777" w:rsidR="006C1601" w:rsidRDefault="00F471B3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9A3FE4E" w14:textId="77777777" w:rsidR="00FC6DBE" w:rsidRPr="007E4664" w:rsidRDefault="00FC6DBE" w:rsidP="007C655D">
      <w:pPr>
        <w:ind w:left="540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73C2F287" w14:textId="6DD7530A" w:rsidR="00592ED8" w:rsidRPr="004F1FC6" w:rsidRDefault="00592ED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18DF2433" w14:textId="0BC8B90D" w:rsidR="00592ED8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437C7572" w14:textId="5088C06C" w:rsidR="00592ED8" w:rsidRPr="007E4664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E4664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Pr="007E4664">
        <w:rPr>
          <w:rFonts w:ascii="Angsana New" w:hAnsi="Angsana New" w:hint="cs"/>
          <w:sz w:val="30"/>
          <w:szCs w:val="30"/>
          <w:cs/>
        </w:rPr>
        <w:t>สาม</w:t>
      </w:r>
      <w:r w:rsidRPr="007E466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7E4664">
        <w:rPr>
          <w:rFonts w:ascii="Angsana New" w:hAnsi="Angsana New"/>
          <w:sz w:val="30"/>
          <w:szCs w:val="30"/>
          <w:cs/>
        </w:rPr>
        <w:t xml:space="preserve"> </w:t>
      </w:r>
      <w:r w:rsidRPr="007E4664">
        <w:rPr>
          <w:rFonts w:ascii="Angsana New" w:hAnsi="Angsana New" w:hint="cs"/>
          <w:sz w:val="30"/>
          <w:szCs w:val="30"/>
          <w:cs/>
        </w:rPr>
        <w:t>มีนาคม</w:t>
      </w:r>
      <w:r w:rsidRPr="007E4664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7E4664">
        <w:rPr>
          <w:rFonts w:ascii="Angsana New" w:hAnsi="Angsana New"/>
          <w:sz w:val="30"/>
          <w:szCs w:val="30"/>
        </w:rPr>
        <w:t xml:space="preserve"> </w:t>
      </w:r>
      <w:r w:rsidRPr="007E4664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FF198B" w:rsidRPr="00FF198B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FF198B" w:rsidRPr="00FF198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="00592ED8" w:rsidRPr="007E4664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</w:t>
      </w:r>
      <w:r w:rsidR="00955536">
        <w:rPr>
          <w:rFonts w:ascii="Angsana New" w:hAnsi="Angsana New" w:hint="cs"/>
          <w:sz w:val="30"/>
          <w:szCs w:val="30"/>
          <w:cs/>
        </w:rPr>
        <w:t>นรวมและของ</w:t>
      </w:r>
      <w:r w:rsidR="00592ED8" w:rsidRPr="007E4664">
        <w:rPr>
          <w:rFonts w:ascii="Angsana New" w:hAnsi="Angsana New"/>
          <w:sz w:val="30"/>
          <w:szCs w:val="30"/>
          <w:cs/>
        </w:rPr>
        <w:t>เฉพาะกิจการ</w:t>
      </w:r>
      <w:r w:rsidR="00592ED8" w:rsidRPr="007E4664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7E4664">
        <w:rPr>
          <w:rFonts w:ascii="Angsana New" w:hAnsi="Angsana New" w:hint="cs"/>
          <w:sz w:val="30"/>
          <w:szCs w:val="30"/>
          <w:cs/>
        </w:rPr>
        <w:t>งวด</w:t>
      </w:r>
      <w:r w:rsidR="00592ED8" w:rsidRPr="007E4664">
        <w:rPr>
          <w:rFonts w:ascii="Angsana New" w:hAnsi="Angsana New" w:hint="cs"/>
          <w:sz w:val="30"/>
          <w:szCs w:val="30"/>
          <w:cs/>
        </w:rPr>
        <w:t>เนื่องจาก</w:t>
      </w:r>
    </w:p>
    <w:p w14:paraId="18B263BE" w14:textId="77777777" w:rsidR="00A61BF1" w:rsidRPr="004C2DDC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20"/>
          <w:szCs w:val="20"/>
        </w:rPr>
      </w:pPr>
    </w:p>
    <w:p w14:paraId="0EA934E3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ก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ปัจจุบัน</w:t>
      </w:r>
    </w:p>
    <w:p w14:paraId="0C5E992C" w14:textId="77777777" w:rsidR="007B28EE" w:rsidRPr="004C2DDC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2426E302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ข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ทางบัญชีกับ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Pr="007E4664">
        <w:rPr>
          <w:rFonts w:ascii="Angsana New" w:hAnsi="Angsana New" w:hint="cs"/>
          <w:sz w:val="30"/>
          <w:szCs w:val="30"/>
          <w:cs/>
        </w:rPr>
        <w:t>สำรองหนี้สงสัยจะสูญ และสำรองต่าง ๆ</w:t>
      </w:r>
    </w:p>
    <w:p w14:paraId="02DF9C25" w14:textId="77777777" w:rsidR="00592ED8" w:rsidRPr="004C2DD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5775F7CE" w14:textId="397153C3"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ค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7E4664">
        <w:rPr>
          <w:rFonts w:ascii="Angsana New" w:hAnsi="Angsana New"/>
          <w:sz w:val="30"/>
          <w:szCs w:val="30"/>
          <w:cs/>
        </w:rPr>
        <w:t xml:space="preserve"> ๆ</w:t>
      </w:r>
      <w:r w:rsidRPr="007E4664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0092BBE4" w14:textId="73112B7C" w:rsidR="00580AE7" w:rsidRPr="0039194E" w:rsidRDefault="00580A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9194E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83EBD1F" w14:textId="77777777" w:rsidR="007B28EE" w:rsidRPr="0039194E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39EA16F2" w14:textId="77777777" w:rsidR="00580AE7" w:rsidRPr="0039194E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39194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39194E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14:paraId="786BBE82" w14:textId="77777777" w:rsidR="00C92C3C" w:rsidRPr="0039194E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9194E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39194E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662692" w14:textId="77777777" w:rsidR="004A4EE7" w:rsidRPr="00677FAA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4A4EE7" w:rsidRPr="00677FAA" w:rsidSect="004B451C">
          <w:headerReference w:type="even" r:id="rId24"/>
          <w:headerReference w:type="default" r:id="rId25"/>
          <w:footerReference w:type="default" r:id="rId26"/>
          <w:headerReference w:type="first" r:id="rId27"/>
          <w:pgSz w:w="11909" w:h="16834" w:code="9"/>
          <w:pgMar w:top="691" w:right="1019" w:bottom="1080" w:left="1152" w:header="475" w:footer="605" w:gutter="0"/>
          <w:cols w:space="720"/>
          <w:docGrid w:linePitch="245"/>
        </w:sectPr>
      </w:pPr>
    </w:p>
    <w:tbl>
      <w:tblPr>
        <w:tblW w:w="1458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90"/>
        <w:gridCol w:w="146"/>
        <w:gridCol w:w="90"/>
        <w:gridCol w:w="1294"/>
        <w:gridCol w:w="90"/>
        <w:gridCol w:w="146"/>
        <w:gridCol w:w="90"/>
        <w:gridCol w:w="1204"/>
        <w:gridCol w:w="90"/>
        <w:gridCol w:w="146"/>
        <w:gridCol w:w="90"/>
        <w:gridCol w:w="1204"/>
        <w:gridCol w:w="12"/>
        <w:gridCol w:w="78"/>
        <w:gridCol w:w="7"/>
        <w:gridCol w:w="139"/>
        <w:gridCol w:w="12"/>
        <w:gridCol w:w="78"/>
        <w:gridCol w:w="7"/>
        <w:gridCol w:w="1107"/>
        <w:gridCol w:w="90"/>
        <w:gridCol w:w="146"/>
        <w:gridCol w:w="90"/>
        <w:gridCol w:w="1024"/>
        <w:gridCol w:w="90"/>
        <w:gridCol w:w="146"/>
        <w:gridCol w:w="90"/>
        <w:gridCol w:w="1024"/>
        <w:gridCol w:w="90"/>
        <w:gridCol w:w="146"/>
        <w:gridCol w:w="90"/>
        <w:gridCol w:w="1114"/>
        <w:gridCol w:w="12"/>
        <w:gridCol w:w="78"/>
        <w:gridCol w:w="7"/>
      </w:tblGrid>
      <w:tr w:rsidR="0039194E" w:rsidRPr="0039194E" w14:paraId="62F07783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3E27E9D" w14:textId="77777777" w:rsidR="0039194E" w:rsidRPr="0039194E" w:rsidRDefault="0039194E" w:rsidP="00B1779C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63202320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194E" w:rsidRPr="0039194E" w14:paraId="21DF4C66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E25C437" w14:textId="77777777" w:rsidR="0039194E" w:rsidRPr="0039194E" w:rsidRDefault="0039194E" w:rsidP="00B1779C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52" w:type="dxa"/>
            <w:gridSpan w:val="14"/>
            <w:vAlign w:val="bottom"/>
          </w:tcPr>
          <w:p w14:paraId="49E553D6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7DCE1B1F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66F3610E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194E" w:rsidRPr="0039194E" w14:paraId="08873E77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E82B7A1" w14:textId="35B1A855" w:rsidR="0039194E" w:rsidRPr="0039194E" w:rsidRDefault="0039194E" w:rsidP="00B1779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F198B" w:rsidRPr="00FF19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919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7CB5568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5E986047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6B27A68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0EAFDC" w14:textId="77777777" w:rsidR="0039194E" w:rsidRPr="0039194E" w:rsidRDefault="0039194E" w:rsidP="00B1779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67D8115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CDEDA0" w14:textId="77777777" w:rsidR="0039194E" w:rsidRPr="0039194E" w:rsidRDefault="0039194E" w:rsidP="00B1779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1221FBA7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CBFF80E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B9C0861" w14:textId="3757B585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BFA3C2B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9E309AC" w14:textId="031F71C3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45F6F356" w14:textId="77777777" w:rsidR="0039194E" w:rsidRPr="0039194E" w:rsidRDefault="0039194E" w:rsidP="00B1779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E1FAA4" w14:textId="4D887338" w:rsidR="0039194E" w:rsidRPr="0039194E" w:rsidRDefault="0039194E" w:rsidP="00B1779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1593B98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7502423" w14:textId="77777777" w:rsidR="0039194E" w:rsidRPr="0039194E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9194E" w:rsidRPr="00EE028A" w14:paraId="10E8EAD7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741659" w14:textId="77777777" w:rsidR="0039194E" w:rsidRPr="00EE028A" w:rsidRDefault="0039194E" w:rsidP="00B1779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4B8A3A3C" w14:textId="77777777" w:rsidR="0039194E" w:rsidRPr="00EE028A" w:rsidRDefault="0039194E" w:rsidP="00B177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194E" w:rsidRPr="0039194E" w14:paraId="1C15B010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5285E1D1" w14:textId="77777777" w:rsidR="0039194E" w:rsidRPr="0039194E" w:rsidRDefault="0039194E" w:rsidP="00B177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534F31A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B5F2708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C6917AD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BE2369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7614BA3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9F738C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22098B4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078EF8E0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2EE67CB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F1095FC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A56CA14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E931977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44A68C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0B62B2B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A2D016" w14:textId="77777777" w:rsidR="0039194E" w:rsidRPr="0039194E" w:rsidRDefault="0039194E" w:rsidP="00B17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44A6A53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7102803" w14:textId="77777777" w:rsidR="00BC7C85" w:rsidRPr="0039194E" w:rsidRDefault="00BC7C85" w:rsidP="00BC7C8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1DBB889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43112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8F5AD2D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019767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C1A0E27" w14:textId="69148C53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9DCFCD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39B8F4" w14:textId="578AB25B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6" w:type="dxa"/>
            <w:gridSpan w:val="4"/>
          </w:tcPr>
          <w:p w14:paraId="1C79151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C2A48B9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D34E4B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136C533" w14:textId="510D5CA8" w:rsidR="00BC7C85" w:rsidRPr="00EE028A" w:rsidRDefault="00FF198B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  <w:gridSpan w:val="2"/>
          </w:tcPr>
          <w:p w14:paraId="0D382061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D3EDD77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C2E8DC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6C1676" w14:textId="442B8594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BC7C85" w:rsidRPr="0039194E" w14:paraId="3ABA633E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1C8ACA" w14:textId="77777777" w:rsidR="00BC7C85" w:rsidRPr="0039194E" w:rsidRDefault="00BC7C85" w:rsidP="00BC7C8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0A054B7E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2DC7AA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5182A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0DF57E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8FBECA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C9700F6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80C8BFA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3462A88C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7E8DB9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B3C72A4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906C80E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435B00E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AAFE34C" w14:textId="77777777" w:rsidR="00BC7C85" w:rsidRPr="0039194E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FCF2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A9C36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5D9B443B" w14:textId="77777777" w:rsidTr="00AC54B9">
        <w:trPr>
          <w:gridAfter w:val="3"/>
          <w:wAfter w:w="97" w:type="dxa"/>
          <w:trHeight w:val="281"/>
        </w:trPr>
        <w:tc>
          <w:tcPr>
            <w:tcW w:w="2970" w:type="dxa"/>
            <w:shd w:val="clear" w:color="auto" w:fill="auto"/>
          </w:tcPr>
          <w:p w14:paraId="1B7E221C" w14:textId="560CA3F6" w:rsidR="00BC7C85" w:rsidRPr="0039194E" w:rsidRDefault="00BC7C85" w:rsidP="00BC7C85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 w:rsidR="00BC54F1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39194E">
              <w:rPr>
                <w:rFonts w:ascii="Angsana New" w:hAnsi="Angsana New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260" w:type="dxa"/>
          </w:tcPr>
          <w:p w14:paraId="50EF44D1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62FEC0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77F9EAA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F6C7D5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5D1BC2" w14:textId="0CA81194" w:rsidR="00BC7C85" w:rsidRPr="00291BCB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9FEB22C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B0633E0" w14:textId="587928E2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gridSpan w:val="4"/>
          </w:tcPr>
          <w:p w14:paraId="6800F5C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7E2F38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50FA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57624C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662E084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A4BF8CE" w14:textId="77777777" w:rsidR="00BC7C85" w:rsidRPr="0039194E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F94A9F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83162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1C31C8C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8957E27" w14:textId="77777777" w:rsidR="00BC7C85" w:rsidRPr="0039194E" w:rsidRDefault="00BC7C85" w:rsidP="00BC7C85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A15552B" w14:textId="4E031759" w:rsidR="00BC7C85" w:rsidRPr="0039194E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36" w:type="dxa"/>
            <w:gridSpan w:val="2"/>
          </w:tcPr>
          <w:p w14:paraId="6F71128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E0E949" w14:textId="66A1F824" w:rsidR="00BC7C85" w:rsidRPr="0039194E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62755A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3CE3C0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F9FF5D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9C6589D" w14:textId="2D718169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36" w:type="dxa"/>
            <w:gridSpan w:val="4"/>
          </w:tcPr>
          <w:p w14:paraId="49428A54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8C185C5" w14:textId="6B056583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  <w:gridSpan w:val="2"/>
          </w:tcPr>
          <w:p w14:paraId="5335947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98D27B1" w14:textId="087AE486" w:rsidR="00BC7C85" w:rsidRPr="00EE028A" w:rsidRDefault="00FF198B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236" w:type="dxa"/>
            <w:gridSpan w:val="2"/>
          </w:tcPr>
          <w:p w14:paraId="47388D50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9211FF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1C95EF9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D292F" w14:textId="6C307DAA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</w:tr>
      <w:tr w:rsidR="00BC7C85" w:rsidRPr="0039194E" w14:paraId="7D87E43F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3CF0E09F" w14:textId="77777777" w:rsidR="00BC7C85" w:rsidRPr="0039194E" w:rsidRDefault="00BC7C85" w:rsidP="00BC7C85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7FE61B89" w14:textId="45118018" w:rsidR="00BC7C85" w:rsidRPr="0039194E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36" w:type="dxa"/>
            <w:gridSpan w:val="2"/>
          </w:tcPr>
          <w:p w14:paraId="39BB469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08EDC7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AC1552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BBADA0E" w14:textId="4FE759F3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4C412D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6D1903" w14:textId="400EFA3D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36" w:type="dxa"/>
            <w:gridSpan w:val="4"/>
          </w:tcPr>
          <w:p w14:paraId="566574BC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D3C38AD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A56F94C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6B824" w14:textId="172EF4DF" w:rsidR="00BC7C85" w:rsidRPr="00EE028A" w:rsidRDefault="00FF198B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36" w:type="dxa"/>
            <w:gridSpan w:val="2"/>
          </w:tcPr>
          <w:p w14:paraId="77F32D9E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729FFDB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495F5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6DB137F" w14:textId="3F5E4FAD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</w:tr>
      <w:tr w:rsidR="00BC7C85" w:rsidRPr="0039194E" w14:paraId="010E2FEA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614C416A" w14:textId="77777777" w:rsidR="00BC7C85" w:rsidRPr="0039194E" w:rsidRDefault="00BC7C85" w:rsidP="00BC7C85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767B84" w14:textId="646EC514" w:rsidR="00BC7C85" w:rsidRPr="0039194E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gridSpan w:val="2"/>
          </w:tcPr>
          <w:p w14:paraId="6D6D4207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8B06E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945EE0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88F7D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759FA0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9A8A6" w14:textId="6BC244D2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gridSpan w:val="4"/>
          </w:tcPr>
          <w:p w14:paraId="3A47B4E2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BF30E00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66D164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1FC7A70" w14:textId="54F5B06C" w:rsidR="00BC7C85" w:rsidRPr="00EE028A" w:rsidRDefault="00FF198B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  <w:gridSpan w:val="2"/>
          </w:tcPr>
          <w:p w14:paraId="4DF1C998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FCF9AD2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A73498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D86E59" w14:textId="2DF9A65B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BC7C85" w:rsidRPr="0039194E" w14:paraId="58172EF0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1850E6D9" w14:textId="77777777" w:rsidR="00BC7C85" w:rsidRPr="0039194E" w:rsidRDefault="00BC7C85" w:rsidP="00BC7C85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4C735" w14:textId="2DC7DCC6" w:rsidR="00BC7C85" w:rsidRPr="0039194E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36" w:type="dxa"/>
            <w:gridSpan w:val="2"/>
          </w:tcPr>
          <w:p w14:paraId="1C4B205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3C6C7" w14:textId="3CD76CFF" w:rsidR="00BC7C85" w:rsidRPr="0039194E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FF19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8D83BB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362B2" w14:textId="4C00C68E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EDFE43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021A2" w14:textId="2AFC81B7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36" w:type="dxa"/>
            <w:gridSpan w:val="4"/>
          </w:tcPr>
          <w:p w14:paraId="5057472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F50797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D50476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BCF583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C76FE42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04F521" w14:textId="77777777" w:rsidR="00BC7C85" w:rsidRPr="0039194E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53CD3F3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9BC667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C85" w:rsidRPr="00AC54B9" w14:paraId="0F06B9B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C709F02" w14:textId="77777777" w:rsidR="00BC7C85" w:rsidRPr="00AC54B9" w:rsidRDefault="00BC7C85" w:rsidP="00BC7C8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90BFD4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71C1961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06979F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F3927D" w14:textId="77777777" w:rsidR="00BC7C85" w:rsidRPr="00AC54B9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47BC8D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19195A" w14:textId="77777777" w:rsidR="00BC7C85" w:rsidRPr="00AC54B9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EE9160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714BD721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589033B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4D93D2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2CD1A1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572EE85" w14:textId="77777777" w:rsidR="00BC7C85" w:rsidRPr="00AC54B9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53546C6" w14:textId="77777777" w:rsidR="00BC7C85" w:rsidRPr="00AC54B9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E8E754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FF73B5" w14:textId="77777777" w:rsidR="00BC7C85" w:rsidRPr="00AC54B9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C7C85" w:rsidRPr="0039194E" w14:paraId="265789D1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100EE4CB" w14:textId="77777777" w:rsidR="00BC7C85" w:rsidRPr="0039194E" w:rsidRDefault="00BC7C85" w:rsidP="00BC7C8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66BEE47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5A0EBEB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9874CD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9BD655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7A48E2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4ABCF3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F3F8E9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344F232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B04949D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9C63821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46435D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3712EA6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8177817" w14:textId="77777777" w:rsidR="00BC7C85" w:rsidRPr="0039194E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66BF67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BC9C356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C85" w:rsidRPr="0039194E" w14:paraId="0F88E778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74EED06" w14:textId="00E3445B" w:rsidR="00BC7C85" w:rsidRPr="0039194E" w:rsidRDefault="00711B96" w:rsidP="00435A9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79E7A757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0B9C3B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375655E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BE8A22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DC62307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A93DE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3477AB2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183AF0B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283114EA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FC2195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CA14365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A353AE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1CE19D2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AC15E6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50BDAA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A90" w:rsidRPr="0039194E" w14:paraId="2D96C95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1224AFBA" w14:textId="29C21361" w:rsidR="00435A90" w:rsidRPr="00711B96" w:rsidRDefault="00435A90" w:rsidP="00435A9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BC54F1"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</w:t>
            </w: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</w:tcPr>
          <w:p w14:paraId="247630D6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3C5968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73ED88D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067709" w14:textId="77777777" w:rsidR="00435A90" w:rsidRPr="0039194E" w:rsidRDefault="00435A90" w:rsidP="00435A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01157A2" w14:textId="0952E5DE" w:rsidR="00435A90" w:rsidRPr="00EE028A" w:rsidRDefault="00435A90" w:rsidP="00435A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603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5BA0A5" w14:textId="77777777" w:rsidR="00435A90" w:rsidRPr="0039194E" w:rsidRDefault="00435A90" w:rsidP="00435A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2E95A9" w14:textId="2E7EF981" w:rsidR="00435A90" w:rsidRPr="00EE028A" w:rsidRDefault="00435A90" w:rsidP="00435A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603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78304550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EE014DB" w14:textId="77777777" w:rsidR="00435A90" w:rsidRPr="00EE028A" w:rsidRDefault="00435A90" w:rsidP="00435A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8D0D12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F3B3A97" w14:textId="41615703" w:rsidR="00435A90" w:rsidRPr="00EE028A" w:rsidRDefault="00435A90" w:rsidP="00435A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603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E437E89" w14:textId="77777777" w:rsidR="00435A90" w:rsidRPr="0039194E" w:rsidRDefault="00435A90" w:rsidP="00435A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E5A12C7" w14:textId="77777777" w:rsidR="00435A90" w:rsidRPr="00EE028A" w:rsidRDefault="00435A90" w:rsidP="00435A9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8F414B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2C8D4C1" w14:textId="06344D45" w:rsidR="00435A90" w:rsidRPr="00EE028A" w:rsidRDefault="00435A90" w:rsidP="00435A9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603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5A90" w:rsidRPr="0039194E" w14:paraId="7010A08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CB7685A" w14:textId="77777777" w:rsidR="00435A90" w:rsidRPr="0039194E" w:rsidRDefault="00435A90" w:rsidP="00435A9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14:paraId="732AF253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19F4BBE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7299FF2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EA04A5" w14:textId="77777777" w:rsidR="00435A90" w:rsidRPr="0039194E" w:rsidRDefault="00435A90" w:rsidP="00435A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C0FFD7" w14:textId="43FB0522" w:rsidR="00435A90" w:rsidRPr="00EE028A" w:rsidRDefault="00435A90" w:rsidP="00435A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23A309" w14:textId="77777777" w:rsidR="00435A90" w:rsidRPr="0039194E" w:rsidRDefault="00435A90" w:rsidP="00435A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332787E" w14:textId="06AF1319" w:rsidR="00435A90" w:rsidRPr="00EE028A" w:rsidRDefault="00435A90" w:rsidP="00435A9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4"/>
          </w:tcPr>
          <w:p w14:paraId="52456D03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C73F3DD" w14:textId="77777777" w:rsidR="00435A90" w:rsidRPr="00EE028A" w:rsidRDefault="00435A90" w:rsidP="00435A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75F5515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F4FBA68" w14:textId="1125365D" w:rsidR="00435A90" w:rsidRPr="00EE028A" w:rsidRDefault="00435A90" w:rsidP="00435A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0AEEEF6" w14:textId="77777777" w:rsidR="00435A90" w:rsidRPr="0039194E" w:rsidRDefault="00435A90" w:rsidP="00435A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21242A4" w14:textId="77777777" w:rsidR="00435A90" w:rsidRPr="00EE028A" w:rsidRDefault="00435A90" w:rsidP="00435A9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1933704" w14:textId="77777777" w:rsidR="00435A90" w:rsidRPr="0039194E" w:rsidRDefault="00435A90" w:rsidP="00435A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B25917" w14:textId="203102D8" w:rsidR="00435A90" w:rsidRPr="00EE028A" w:rsidRDefault="00435A90" w:rsidP="00435A9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54B9" w:rsidRPr="0039194E" w14:paraId="6B9F3D6D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7254E77" w14:textId="4783D9E1" w:rsidR="00AC54B9" w:rsidRPr="0039194E" w:rsidRDefault="00AC54B9" w:rsidP="00AC54B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เงินกู้ยืมจากบุคคลหรือกิจการอื่น</w:t>
            </w:r>
          </w:p>
        </w:tc>
        <w:tc>
          <w:tcPr>
            <w:tcW w:w="1260" w:type="dxa"/>
          </w:tcPr>
          <w:p w14:paraId="5D3FE84C" w14:textId="7C11CB10" w:rsidR="00AC54B9" w:rsidRPr="0039194E" w:rsidRDefault="00AC54B9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BF86DE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9A5FBFF" w14:textId="51A81401" w:rsidR="00AC54B9" w:rsidRPr="0039194E" w:rsidRDefault="00AC54B9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C1172A" w14:textId="77777777" w:rsidR="00AC54B9" w:rsidRPr="0039194E" w:rsidRDefault="00AC54B9" w:rsidP="00AC54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DA28291" w14:textId="19E625D6" w:rsidR="00AC54B9" w:rsidRPr="00EE028A" w:rsidRDefault="00AC54B9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77EC7D" w14:textId="77777777" w:rsidR="00AC54B9" w:rsidRPr="0039194E" w:rsidRDefault="00AC54B9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9B83BF9" w14:textId="7A304D4A" w:rsidR="00AC54B9" w:rsidRDefault="00AC54B9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4"/>
          </w:tcPr>
          <w:p w14:paraId="1BE17AA7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42B1F2D" w14:textId="2EDF7EF7" w:rsidR="00AC54B9" w:rsidRPr="00EE028A" w:rsidRDefault="00AC54B9" w:rsidP="00AC54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57D843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6107727" w14:textId="0E905551" w:rsidR="00AC54B9" w:rsidRPr="00EE028A" w:rsidRDefault="00AC54B9" w:rsidP="00AC54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00B7F3E8" w14:textId="77777777" w:rsidR="00AC54B9" w:rsidRPr="0039194E" w:rsidRDefault="00AC54B9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C14AB81" w14:textId="01892662" w:rsidR="00AC54B9" w:rsidRPr="00EE028A" w:rsidRDefault="00AC54B9" w:rsidP="00AC54B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0042B63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B014ACC" w14:textId="0C4947E1" w:rsidR="00AC54B9" w:rsidRPr="00EE028A" w:rsidRDefault="00AC54B9" w:rsidP="00AC54B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54B9" w:rsidRPr="0039194E" w14:paraId="7C4F04C8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EAEE00" w14:textId="77777777" w:rsidR="00AC54B9" w:rsidRPr="0039194E" w:rsidRDefault="00AC54B9" w:rsidP="00AC54B9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77B94E30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AF97FA0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0A1DE16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D1DE58" w14:textId="77777777" w:rsidR="00AC54B9" w:rsidRPr="0039194E" w:rsidRDefault="00AC54B9" w:rsidP="00AC54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A4B7C41" w14:textId="153DDF5F" w:rsidR="00AC54B9" w:rsidRPr="00EE028A" w:rsidRDefault="00AC54B9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EAC2D8" w14:textId="77777777" w:rsidR="00AC54B9" w:rsidRPr="0039194E" w:rsidRDefault="00AC54B9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541D4A1" w14:textId="33BD36C4" w:rsidR="00AC54B9" w:rsidRPr="00EE028A" w:rsidRDefault="00AC54B9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4986D737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4FB31B2" w14:textId="77777777" w:rsidR="00AC54B9" w:rsidRPr="00EE028A" w:rsidRDefault="00AC54B9" w:rsidP="00AC54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AE55E7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2224966" w14:textId="58DE22F2" w:rsidR="00AC54B9" w:rsidRPr="00EE028A" w:rsidRDefault="00AC54B9" w:rsidP="00AC54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86696A9" w14:textId="77777777" w:rsidR="00AC54B9" w:rsidRPr="0039194E" w:rsidRDefault="00AC54B9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2AEAB9C" w14:textId="77777777" w:rsidR="00AC54B9" w:rsidRPr="00EE028A" w:rsidRDefault="00AC54B9" w:rsidP="00AC54B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1FA4DD3" w14:textId="77777777" w:rsidR="00AC54B9" w:rsidRPr="0039194E" w:rsidRDefault="00AC54B9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A885C70" w14:textId="6AC92DA9" w:rsidR="00AC54B9" w:rsidRPr="00EE028A" w:rsidRDefault="00AC54B9" w:rsidP="00AC54B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04EF" w:rsidRPr="0039194E" w14:paraId="41AB5D63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3205527" w14:textId="77777777" w:rsidR="00CB04EF" w:rsidRPr="0039194E" w:rsidRDefault="00CB04EF" w:rsidP="00AC54B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A6F7A22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1AD3056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C241FBF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E2A752" w14:textId="77777777" w:rsidR="00CB04EF" w:rsidRPr="0039194E" w:rsidRDefault="00CB04EF" w:rsidP="00AC54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239D2D4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59C0EC" w14:textId="77777777" w:rsidR="00CB04EF" w:rsidRPr="0039194E" w:rsidRDefault="00CB04EF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14AD029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3E20981A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377E3CF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96B1ED1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D8A0E9F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45FA350" w14:textId="77777777" w:rsidR="00CB04EF" w:rsidRPr="0039194E" w:rsidRDefault="00CB04EF" w:rsidP="00AC54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408D45B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1C78BEA" w14:textId="77777777" w:rsidR="00CB04EF" w:rsidRPr="0039194E" w:rsidRDefault="00CB04EF" w:rsidP="00AC54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4F5638" w14:textId="77777777" w:rsidR="00CB04EF" w:rsidRPr="00EE028A" w:rsidRDefault="00CB04EF" w:rsidP="00AC54B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8A" w:rsidRPr="0039194E" w14:paraId="3E534769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EC5EDE3" w14:textId="77777777" w:rsidR="00EE028A" w:rsidRPr="0039194E" w:rsidRDefault="00EE028A" w:rsidP="00D0725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1A4403D2" w14:textId="0C8AC1E6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  <w:r w:rsidR="00B33B9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EE028A" w:rsidRPr="0039194E" w14:paraId="6374E8A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BE762DC" w14:textId="77777777" w:rsidR="00EE028A" w:rsidRPr="0039194E" w:rsidRDefault="00EE028A" w:rsidP="00D0725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37" w:type="dxa"/>
            <w:gridSpan w:val="16"/>
            <w:vAlign w:val="bottom"/>
          </w:tcPr>
          <w:p w14:paraId="16C851FD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1DFE1601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379ED598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028A" w:rsidRPr="0039194E" w14:paraId="6BC06B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70E56F7" w14:textId="4FCB5BCD" w:rsidR="00EE028A" w:rsidRPr="0039194E" w:rsidRDefault="00EE028A" w:rsidP="00D0725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F198B" w:rsidRPr="00FF19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9194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C2B04B8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960C928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111D3DB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F9479C" w14:textId="77777777" w:rsidR="00EE028A" w:rsidRPr="0039194E" w:rsidRDefault="00EE028A" w:rsidP="00D0725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7D3CF759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E9FCB5" w14:textId="77777777" w:rsidR="00EE028A" w:rsidRPr="0039194E" w:rsidRDefault="00EE028A" w:rsidP="00D0725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9906A77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45158B5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2FC4ECCD" w14:textId="69CE7286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30BD2E2B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4A0FC37" w14:textId="385F18D6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0EF8A698" w14:textId="77777777" w:rsidR="00EE028A" w:rsidRPr="0039194E" w:rsidRDefault="00EE028A" w:rsidP="00D0725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41BDC2C" w14:textId="0907D52F" w:rsidR="00EE028A" w:rsidRPr="0039194E" w:rsidRDefault="00EE028A" w:rsidP="00D0725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198B" w:rsidRPr="00FF19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6BDA84B5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14:paraId="3922165B" w14:textId="77777777" w:rsidR="00EE028A" w:rsidRPr="0039194E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028A" w:rsidRPr="00EE028A" w14:paraId="43BB287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ED359C" w14:textId="77777777" w:rsidR="00EE028A" w:rsidRPr="00EE028A" w:rsidRDefault="00EE028A" w:rsidP="00D0725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5A2E77EA" w14:textId="77777777" w:rsidR="00EE028A" w:rsidRPr="00EE028A" w:rsidRDefault="00EE028A" w:rsidP="00D07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E028A" w:rsidRPr="0039194E" w14:paraId="21A95157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E0C62F9" w14:textId="77777777" w:rsidR="00EE028A" w:rsidRPr="0039194E" w:rsidRDefault="00EE028A" w:rsidP="00D0725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gridSpan w:val="2"/>
          </w:tcPr>
          <w:p w14:paraId="3C3DF36D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FB077F0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1FF5F5C6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E280A0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6D4FD8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9CE385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2D114D2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1A189C46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D2FF70E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25B4D1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596A2DF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EF3230C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45BA0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8BE1EA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F66B136" w14:textId="77777777" w:rsidR="00EE028A" w:rsidRPr="0039194E" w:rsidRDefault="00EE028A" w:rsidP="00D072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7A1539B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7A23FA8" w14:textId="77777777" w:rsidR="00BC7C85" w:rsidRPr="0039194E" w:rsidRDefault="00BC7C85" w:rsidP="00BC7C8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671140F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B1B390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E67702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463AE6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4E3BE9" w14:textId="0E5A8D8B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5D0F85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292BCC" w14:textId="02691711" w:rsidR="00BC7C85" w:rsidRPr="00EE028A" w:rsidRDefault="00FF198B" w:rsidP="00BC7C8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36" w:type="dxa"/>
            <w:gridSpan w:val="4"/>
          </w:tcPr>
          <w:p w14:paraId="0981F9B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A55BBB1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0E69D1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1FE3BB7" w14:textId="5CEBF397" w:rsidR="00BC7C85" w:rsidRPr="00EE028A" w:rsidRDefault="00FF198B" w:rsidP="00BC7C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36" w:type="dxa"/>
            <w:gridSpan w:val="2"/>
          </w:tcPr>
          <w:p w14:paraId="61458537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3146F7D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05E674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766B407" w14:textId="5F32BD75" w:rsidR="00BC7C85" w:rsidRPr="00EE028A" w:rsidRDefault="00FF198B" w:rsidP="00BC7C8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</w:tr>
      <w:tr w:rsidR="00BC7C85" w:rsidRPr="0039194E" w14:paraId="0D906DDA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1B5556FD" w14:textId="77777777" w:rsidR="00BC7C85" w:rsidRPr="0039194E" w:rsidRDefault="00BC7C85" w:rsidP="00BC7C8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gridSpan w:val="2"/>
          </w:tcPr>
          <w:p w14:paraId="33F6F277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C08ECE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D334AEE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CE5AFD" w14:textId="77777777" w:rsidR="00BC7C85" w:rsidRPr="0039194E" w:rsidRDefault="00BC7C85" w:rsidP="00BC7C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E855D2C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5442D8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495147D" w14:textId="77777777" w:rsidR="00BC7C85" w:rsidRPr="00EE028A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263FC5D8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7795BF6A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DD3E71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B1557C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E29471F" w14:textId="77777777" w:rsidR="00BC7C85" w:rsidRPr="0039194E" w:rsidRDefault="00BC7C85" w:rsidP="00BC7C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A3845" w14:textId="77777777" w:rsidR="00BC7C85" w:rsidRPr="0039194E" w:rsidRDefault="00BC7C85" w:rsidP="00BC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D77E6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2D9D7B50" w14:textId="77777777" w:rsidR="00BC7C85" w:rsidRPr="0039194E" w:rsidRDefault="00BC7C85" w:rsidP="00BC7C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265CA6" w:rsidRPr="0039194E" w14:paraId="0E24B8A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EA1FD51" w14:textId="77777777" w:rsidR="00265CA6" w:rsidRPr="0039194E" w:rsidRDefault="00265CA6" w:rsidP="00265CA6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gridSpan w:val="2"/>
          </w:tcPr>
          <w:p w14:paraId="777FB9E7" w14:textId="2104B9A2" w:rsidR="00265CA6" w:rsidRPr="0039194E" w:rsidRDefault="00FF198B" w:rsidP="00265CA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FF198B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</w:tcPr>
          <w:p w14:paraId="7A0BDCEF" w14:textId="77777777" w:rsidR="00265CA6" w:rsidRPr="0039194E" w:rsidRDefault="00265CA6" w:rsidP="00265C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427AD25" w14:textId="4DAB5EA9" w:rsidR="00265CA6" w:rsidRPr="0039194E" w:rsidRDefault="00FF198B" w:rsidP="00265CA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2A22B4" w14:textId="77777777" w:rsidR="00265CA6" w:rsidRPr="0039194E" w:rsidRDefault="00265CA6" w:rsidP="00265CA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882516B" w14:textId="74EB0428" w:rsidR="00265CA6" w:rsidRPr="00EE028A" w:rsidRDefault="00265CA6" w:rsidP="00265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7A63CB" w14:textId="77777777" w:rsidR="00265CA6" w:rsidRPr="0039194E" w:rsidRDefault="00265CA6" w:rsidP="00265CA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532835" w14:textId="44E572D9" w:rsidR="00265CA6" w:rsidRPr="00EE028A" w:rsidRDefault="00FF198B" w:rsidP="00265CA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36" w:type="dxa"/>
            <w:gridSpan w:val="4"/>
          </w:tcPr>
          <w:p w14:paraId="053A3B58" w14:textId="77777777" w:rsidR="00265CA6" w:rsidRPr="0039194E" w:rsidRDefault="00265CA6" w:rsidP="00265C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26035A64" w14:textId="16FF64EF" w:rsidR="00265CA6" w:rsidRPr="00EE028A" w:rsidRDefault="00FF198B" w:rsidP="00265C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236" w:type="dxa"/>
            <w:gridSpan w:val="2"/>
          </w:tcPr>
          <w:p w14:paraId="69AF6360" w14:textId="77777777" w:rsidR="00265CA6" w:rsidRPr="0039194E" w:rsidRDefault="00265CA6" w:rsidP="00265C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8844ACC" w14:textId="64A3BE8C" w:rsidR="00265CA6" w:rsidRPr="00EE028A" w:rsidRDefault="00FF198B" w:rsidP="00265CA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</w:tcPr>
          <w:p w14:paraId="56361D52" w14:textId="77777777" w:rsidR="00265CA6" w:rsidRPr="0039194E" w:rsidRDefault="00265CA6" w:rsidP="00265CA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50FA8E1" w14:textId="77777777" w:rsidR="00265CA6" w:rsidRPr="00EE028A" w:rsidRDefault="00265CA6" w:rsidP="00265CA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4CEB4A0" w14:textId="77777777" w:rsidR="00265CA6" w:rsidRPr="0039194E" w:rsidRDefault="00265CA6" w:rsidP="00265C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8F445C0" w14:textId="69D46F2C" w:rsidR="00265CA6" w:rsidRPr="00EE028A" w:rsidRDefault="00FF198B" w:rsidP="00265CA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132958" w:rsidRPr="0039194E" w14:paraId="27B06BF1" w14:textId="77777777" w:rsidTr="003B11F0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5C0640AB" w14:textId="459D9CCB" w:rsidR="00132958" w:rsidRPr="0039194E" w:rsidRDefault="00132958" w:rsidP="0013295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350" w:type="dxa"/>
            <w:gridSpan w:val="2"/>
          </w:tcPr>
          <w:p w14:paraId="76EBB6CF" w14:textId="27D56DD2" w:rsidR="00132958" w:rsidRPr="0039194E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BD12978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230CD9E" w14:textId="12853D84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4CE4E4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F5C509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94CBAE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3568AC8" w14:textId="38970BD8" w:rsidR="00132958" w:rsidRPr="00EE028A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4"/>
          </w:tcPr>
          <w:p w14:paraId="6A16F9D0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0E7A94A1" w14:textId="084FC4D5" w:rsidR="00132958" w:rsidRPr="00EE028A" w:rsidRDefault="00132958" w:rsidP="00132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A4A5D4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A7A787A" w14:textId="55565CD9" w:rsidR="00132958" w:rsidRPr="00EE028A" w:rsidRDefault="00FF198B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076CBE95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1D820EF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B74639E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0B1E625E" w14:textId="1E2D5033" w:rsidR="00132958" w:rsidRPr="00EE028A" w:rsidRDefault="00FF198B" w:rsidP="001329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</w:tr>
      <w:tr w:rsidR="00132958" w:rsidRPr="0039194E" w14:paraId="6827605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31CDD490" w14:textId="77777777" w:rsidR="00132958" w:rsidRPr="0039194E" w:rsidRDefault="00132958" w:rsidP="0013295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0605AA0" w14:textId="32D1F551" w:rsidR="00132958" w:rsidRPr="0039194E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gridSpan w:val="2"/>
          </w:tcPr>
          <w:p w14:paraId="4B817C73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016D4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C88EB1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707AC" w14:textId="3D23DC05" w:rsidR="00132958" w:rsidRPr="00EE028A" w:rsidRDefault="00132958" w:rsidP="001329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8E367C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D2D8E" w14:textId="5C76283F" w:rsidR="00132958" w:rsidRPr="00EE028A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gridSpan w:val="4"/>
          </w:tcPr>
          <w:p w14:paraId="265979D4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1A37A4E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797D656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706461B" w14:textId="6CDBA321" w:rsidR="00132958" w:rsidRPr="00EE028A" w:rsidRDefault="00FF198B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  <w:gridSpan w:val="2"/>
          </w:tcPr>
          <w:p w14:paraId="76BC61BB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3FE40AA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C038BCE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6F1733B4" w14:textId="54AB8CDD" w:rsidR="00132958" w:rsidRPr="00EE028A" w:rsidRDefault="00FF198B" w:rsidP="001329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F198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132958" w:rsidRPr="0039194E" w14:paraId="48C75531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49A91093" w14:textId="77777777" w:rsidR="00132958" w:rsidRPr="0039194E" w:rsidRDefault="00132958" w:rsidP="00132958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EDBF1A" w14:textId="47D4223B" w:rsidR="00132958" w:rsidRPr="0039194E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  <w:gridSpan w:val="2"/>
          </w:tcPr>
          <w:p w14:paraId="3CC93145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40268" w14:textId="189B73E9" w:rsidR="00132958" w:rsidRPr="0039194E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8CF732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0178" w14:textId="1036FCCB" w:rsidR="00132958" w:rsidRPr="00265CA6" w:rsidRDefault="00132958" w:rsidP="001329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65CA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E93D4D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6B3E" w14:textId="50469071" w:rsidR="00132958" w:rsidRPr="00EE028A" w:rsidRDefault="00FF198B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19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36" w:type="dxa"/>
            <w:gridSpan w:val="4"/>
          </w:tcPr>
          <w:p w14:paraId="73DC132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CD85D2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7B20E5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9EF12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45655F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84ED390" w14:textId="77777777" w:rsidR="00132958" w:rsidRPr="0039194E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3172471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9DDB074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958" w:rsidRPr="0039194E" w14:paraId="247DA823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221C06CE" w14:textId="77777777" w:rsidR="00132958" w:rsidRPr="0039194E" w:rsidRDefault="00132958" w:rsidP="0013295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283DC3AF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488E8EA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5C38C3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FA964A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645BB1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1E61BA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09800E7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626759B5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1E97303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3EDFB80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BD64D4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01063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B616D26" w14:textId="77777777" w:rsidR="00132958" w:rsidRPr="0039194E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3A513B6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EF1FCD6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958" w:rsidRPr="0039194E" w14:paraId="7B639B9E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3A80D14" w14:textId="77777777" w:rsidR="00132958" w:rsidRPr="0039194E" w:rsidRDefault="00132958" w:rsidP="0013295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gridSpan w:val="2"/>
          </w:tcPr>
          <w:p w14:paraId="610A5AE1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54D66C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56D59A7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1548B1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E926CCA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646DF4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1DB0B0C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5B43AA4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4DE8DE68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9A9097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4DD9B62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49EE76E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F211EDB" w14:textId="77777777" w:rsidR="00132958" w:rsidRPr="0039194E" w:rsidRDefault="00132958" w:rsidP="0013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4A9A4B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6B21666F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958" w:rsidRPr="0039194E" w14:paraId="36DAEE5B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375600CC" w14:textId="77777777" w:rsidR="00132958" w:rsidRPr="0039194E" w:rsidRDefault="00132958" w:rsidP="0013295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9696A72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259D89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A197001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AAB09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B0357C" w14:textId="09E98E0E" w:rsidR="00132958" w:rsidRPr="00EE028A" w:rsidRDefault="00132958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737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00BF40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7B5AEA0" w14:textId="44126387" w:rsidR="00132958" w:rsidRPr="00EE028A" w:rsidRDefault="00132958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737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6FF908B0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FCF3C9A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C54B2BF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859F1DA" w14:textId="71AB2023" w:rsidR="00132958" w:rsidRPr="00EE028A" w:rsidRDefault="00132958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D9FEEF8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B9F7178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ED0C61C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A4CFEE2" w14:textId="5BF24A7C" w:rsidR="00132958" w:rsidRPr="00EE028A" w:rsidRDefault="00132958" w:rsidP="001329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2958" w:rsidRPr="0039194E" w14:paraId="56A386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7F6F320" w14:textId="77777777" w:rsidR="00132958" w:rsidRPr="0039194E" w:rsidRDefault="00132958" w:rsidP="00132958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27D9D2D7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A7A4F21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13A9AB3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4DAC93" w14:textId="77777777" w:rsidR="00132958" w:rsidRPr="0039194E" w:rsidRDefault="00132958" w:rsidP="0013295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EE284CD" w14:textId="634DB515" w:rsidR="00132958" w:rsidRPr="00EE028A" w:rsidRDefault="00132958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0DA0FD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CE5CEC5" w14:textId="35CABAF5" w:rsidR="00132958" w:rsidRPr="00EE028A" w:rsidRDefault="00132958" w:rsidP="0013295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573A32A2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6EB5643D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D36DDF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D2AEBA4" w14:textId="06349CD3" w:rsidR="00132958" w:rsidRPr="00EE028A" w:rsidRDefault="00132958" w:rsidP="00132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29EAE12" w14:textId="77777777" w:rsidR="00132958" w:rsidRPr="0039194E" w:rsidRDefault="00132958" w:rsidP="0013295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C88CAEB" w14:textId="77777777" w:rsidR="00132958" w:rsidRPr="00EE028A" w:rsidRDefault="00132958" w:rsidP="0013295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E02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DD862B" w14:textId="77777777" w:rsidR="00132958" w:rsidRPr="0039194E" w:rsidRDefault="00132958" w:rsidP="001329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1B70EF92" w14:textId="2861EEB5" w:rsidR="00132958" w:rsidRPr="00EE028A" w:rsidRDefault="00132958" w:rsidP="001329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E028A">
              <w:rPr>
                <w:rFonts w:ascii="Angsana New" w:hAnsi="Angsana New"/>
                <w:sz w:val="28"/>
                <w:szCs w:val="28"/>
              </w:rPr>
              <w:t>(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028A">
              <w:rPr>
                <w:rFonts w:ascii="Angsana New" w:hAnsi="Angsana New"/>
                <w:sz w:val="28"/>
                <w:szCs w:val="28"/>
              </w:rPr>
              <w:t>,</w:t>
            </w:r>
            <w:r w:rsidR="00FF198B" w:rsidRPr="00FF198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EE02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9631DC3" w14:textId="77777777" w:rsidR="0039194E" w:rsidRPr="00677FAA" w:rsidRDefault="0039194E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A799FCC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26F44CC6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602268" w:rsidRPr="00677FAA" w:rsidSect="00602268">
          <w:pgSz w:w="16834" w:h="11909" w:orient="landscape" w:code="9"/>
          <w:pgMar w:top="1152" w:right="691" w:bottom="1152" w:left="1080" w:header="475" w:footer="605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02D418F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0531FE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lastRenderedPageBreak/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69FF51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27D2" w:rsidRPr="00F72560" w14:paraId="1EA52004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DCD8D2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71ACBC1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AB9255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144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64DDFE6D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3FC9ECA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087B8A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1C3A22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318B70" w14:textId="767EC255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BF218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7609B8" w14:textId="0F05D26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5F8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5F5B3C" w14:textId="555E6359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B3BFE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AF22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1E5D40F1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3376967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77C253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866DB9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1D03303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0534D25E" w14:textId="77777777" w:rsidTr="00F93B06">
        <w:tc>
          <w:tcPr>
            <w:tcW w:w="3510" w:type="dxa"/>
            <w:shd w:val="clear" w:color="auto" w:fill="auto"/>
          </w:tcPr>
          <w:p w14:paraId="7A910F4D" w14:textId="2A3DA2F8" w:rsidR="003227D2" w:rsidRPr="00F72560" w:rsidRDefault="00FF198B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2A04EE3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3292F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3CB3F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D016D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829D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9F5BE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9575A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F7CA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AED1B1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4E6BEC4" w14:textId="77777777" w:rsidTr="00F93B06">
        <w:tc>
          <w:tcPr>
            <w:tcW w:w="3510" w:type="dxa"/>
            <w:shd w:val="clear" w:color="auto" w:fill="auto"/>
          </w:tcPr>
          <w:p w14:paraId="56771C8A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328EC36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EB4E7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2EE5D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34D13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4BB9F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2B4553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0F6B5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9537C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688B07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6E066A59" w14:textId="77777777" w:rsidTr="00F93B06">
        <w:tc>
          <w:tcPr>
            <w:tcW w:w="3510" w:type="dxa"/>
            <w:shd w:val="clear" w:color="auto" w:fill="auto"/>
          </w:tcPr>
          <w:p w14:paraId="43313082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511EB3C2" w14:textId="3CD37697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21E2ECB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A0477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E2FE18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3AB258" w14:textId="22DF9246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DD8825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D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A1A4A5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2360910" w14:textId="43295B47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3227D2" w:rsidRPr="00F72560" w14:paraId="6CE3EC26" w14:textId="77777777" w:rsidTr="00F93B06">
        <w:tc>
          <w:tcPr>
            <w:tcW w:w="3510" w:type="dxa"/>
            <w:shd w:val="clear" w:color="auto" w:fill="auto"/>
          </w:tcPr>
          <w:p w14:paraId="072AD9BD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11EFE66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B65CB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F7D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9FD9B3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F7C9F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0CBC5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A375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EEC46BD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962C31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F1" w:rsidRPr="00F72560" w14:paraId="4F6A227E" w14:textId="77777777" w:rsidTr="00F93B06">
        <w:tc>
          <w:tcPr>
            <w:tcW w:w="3510" w:type="dxa"/>
            <w:shd w:val="clear" w:color="auto" w:fill="auto"/>
          </w:tcPr>
          <w:p w14:paraId="7EE76BFB" w14:textId="77777777" w:rsidR="00BC54F1" w:rsidRPr="00F72560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0F2677E5" w14:textId="1EEB0A80" w:rsidR="00BC54F1" w:rsidRPr="00F72560" w:rsidRDefault="00FF198B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51D23B78" w14:textId="77777777" w:rsidR="00BC54F1" w:rsidRPr="00F72560" w:rsidRDefault="00BC54F1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9405C0A" w14:textId="075E9C2B" w:rsidR="00BC54F1" w:rsidRPr="00F72560" w:rsidRDefault="00FF198B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05179F43" w14:textId="77777777" w:rsidR="00BC54F1" w:rsidRPr="00F72560" w:rsidRDefault="00BC54F1" w:rsidP="00BC54F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458695" w14:textId="71EE69F1" w:rsidR="00BC54F1" w:rsidRPr="00F72560" w:rsidRDefault="00FF198B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448F9A3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DD7A0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66072A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D2DC1A2" w14:textId="779AB724" w:rsidR="00BC54F1" w:rsidRPr="00F72560" w:rsidRDefault="00FF198B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35BA0FEB" w14:textId="77777777" w:rsid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7571804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3E01838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5B1FFE7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27D2" w:rsidRPr="00F72560" w14:paraId="089BEBBC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E522E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51DB668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68F988B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A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0BC7D66E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60AF3D9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DA05A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018661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12238" w14:textId="156110A8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5AC27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E24BE1" w14:textId="1A895601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85E70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FDE8B7" w14:textId="252FCE86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F198B"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1D58C2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6E5537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4199915D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0C79FD53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EF817F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EBB5AA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0490C9C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3F3CAA8E" w14:textId="77777777" w:rsidTr="00F93B06">
        <w:tc>
          <w:tcPr>
            <w:tcW w:w="3510" w:type="dxa"/>
            <w:shd w:val="clear" w:color="auto" w:fill="auto"/>
          </w:tcPr>
          <w:p w14:paraId="3B6A6DDC" w14:textId="134A0BC7" w:rsidR="003227D2" w:rsidRPr="00F72560" w:rsidRDefault="00FF198B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7D0558E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316B4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FEDE50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77192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C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448B8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AA145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1D9F91C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2367B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CEE3077" w14:textId="77777777" w:rsidTr="00F93B06">
        <w:tc>
          <w:tcPr>
            <w:tcW w:w="3510" w:type="dxa"/>
            <w:shd w:val="clear" w:color="auto" w:fill="auto"/>
          </w:tcPr>
          <w:p w14:paraId="1567EEA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4F3BC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E2A20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6FD32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04070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8EC0E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A650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3CAD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69869A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19E83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4456681E" w14:textId="77777777" w:rsidTr="00F93B06">
        <w:tc>
          <w:tcPr>
            <w:tcW w:w="3510" w:type="dxa"/>
            <w:shd w:val="clear" w:color="auto" w:fill="auto"/>
          </w:tcPr>
          <w:p w14:paraId="48C61EC5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739747BA" w14:textId="38E30B1A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DA79473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F6A63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36CCA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14EEF" w14:textId="691AFD03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3BE009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296B8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102A7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39BEB7" w14:textId="1FEA6A41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3227D2" w:rsidRPr="00F72560" w14:paraId="34F949C8" w14:textId="77777777" w:rsidTr="00F93B06">
        <w:tc>
          <w:tcPr>
            <w:tcW w:w="3510" w:type="dxa"/>
            <w:shd w:val="clear" w:color="auto" w:fill="auto"/>
          </w:tcPr>
          <w:p w14:paraId="41E5277B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0F2878B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AB046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D5B98B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3BCB36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EF95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49589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D8FAF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8219D19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C946BD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741A2850" w14:textId="77777777" w:rsidTr="00F93B06">
        <w:tc>
          <w:tcPr>
            <w:tcW w:w="3510" w:type="dxa"/>
            <w:shd w:val="clear" w:color="auto" w:fill="auto"/>
          </w:tcPr>
          <w:p w14:paraId="5A90461C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6BDE92CF" w14:textId="7FBC4F51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78" w:type="dxa"/>
          </w:tcPr>
          <w:p w14:paraId="54B30B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DE7A1C" w14:textId="6E050E7F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38FF88A5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2A012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7BF004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B3AD08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01F52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27C76B" w14:textId="42412F22" w:rsidR="003227D2" w:rsidRPr="00F72560" w:rsidRDefault="00FF198B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9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2A897A1A" w14:textId="77777777" w:rsidR="003227D2" w:rsidRP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highlight w:val="cyan"/>
        </w:rPr>
      </w:pPr>
    </w:p>
    <w:p w14:paraId="771E06CB" w14:textId="77777777" w:rsidR="00882010" w:rsidRPr="00423541" w:rsidRDefault="00882010" w:rsidP="0088201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2354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235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7B7078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882010" w:rsidRPr="00F72560" w14:paraId="702D9B16" w14:textId="77777777" w:rsidTr="007B7078">
        <w:trPr>
          <w:tblHeader/>
        </w:trPr>
        <w:tc>
          <w:tcPr>
            <w:tcW w:w="3150" w:type="dxa"/>
          </w:tcPr>
          <w:p w14:paraId="13281BA6" w14:textId="77777777" w:rsidR="00882010" w:rsidRPr="00F72560" w:rsidRDefault="00882010" w:rsidP="00B1779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B7078" w:rsidRPr="00F72560" w14:paraId="10250E81" w14:textId="77777777" w:rsidTr="007B7078">
        <w:tc>
          <w:tcPr>
            <w:tcW w:w="3150" w:type="dxa"/>
          </w:tcPr>
          <w:p w14:paraId="6FB77CE1" w14:textId="77777777" w:rsidR="00507C1D" w:rsidRPr="00F72560" w:rsidRDefault="007B7078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20A3A17E" w14:textId="726BACB4" w:rsidR="007B7078" w:rsidRPr="00F72560" w:rsidRDefault="00507C1D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7B7078"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36" w:type="dxa"/>
          </w:tcPr>
          <w:p w14:paraId="4077140C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25C6C" w:rsidRPr="00F72560" w14:paraId="3B7CB413" w14:textId="77777777" w:rsidTr="007B7078">
        <w:tc>
          <w:tcPr>
            <w:tcW w:w="3150" w:type="dxa"/>
          </w:tcPr>
          <w:p w14:paraId="78AA1BB7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0F625CE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E152015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25C6C" w:rsidRPr="00F72560" w14:paraId="659BC28B" w14:textId="77777777" w:rsidTr="007B7078">
        <w:tc>
          <w:tcPr>
            <w:tcW w:w="3150" w:type="dxa"/>
          </w:tcPr>
          <w:p w14:paraId="3A150CDA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49AD9C4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DFF0B40" w14:textId="77777777" w:rsidR="007B7078" w:rsidRDefault="007B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  <w:br w:type="page"/>
      </w:r>
    </w:p>
    <w:p w14:paraId="3134A7C9" w14:textId="77777777" w:rsidR="00882010" w:rsidRPr="00AC5CE6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5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4C158D61" w14:textId="77777777" w:rsidR="00882010" w:rsidRPr="00BC54F1" w:rsidRDefault="00882010" w:rsidP="0088201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71DDA764" w14:textId="0CE01E8D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F198B" w:rsidRPr="00FF198B">
        <w:rPr>
          <w:rFonts w:asciiTheme="majorBidi" w:hAnsiTheme="majorBidi" w:cstheme="majorBidi"/>
          <w:sz w:val="30"/>
          <w:szCs w:val="30"/>
        </w:rPr>
        <w:t>12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AC5CE6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F6B8968" w14:textId="77777777" w:rsidR="00882010" w:rsidRPr="007B7078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B835225" w14:textId="77777777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AC5CE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AC5C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C5CE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7F3167B" w14:textId="77777777" w:rsidR="00882010" w:rsidRPr="00677FAA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20"/>
          <w:highlight w:val="cyan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57"/>
        <w:gridCol w:w="233"/>
        <w:gridCol w:w="1047"/>
        <w:gridCol w:w="233"/>
        <w:gridCol w:w="926"/>
        <w:gridCol w:w="232"/>
        <w:gridCol w:w="1067"/>
        <w:gridCol w:w="232"/>
        <w:gridCol w:w="1183"/>
      </w:tblGrid>
      <w:tr w:rsidR="00882010" w:rsidRPr="007B7078" w14:paraId="7F89B4E3" w14:textId="77777777" w:rsidTr="003903C4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03B239A4" w14:textId="77777777" w:rsidR="00882010" w:rsidRPr="007B7078" w:rsidRDefault="00882010" w:rsidP="00D0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7" w:name="OLE_LINK1"/>
            <w:bookmarkStart w:id="8" w:name="OLE_LINK2"/>
          </w:p>
        </w:tc>
        <w:tc>
          <w:tcPr>
            <w:tcW w:w="6210" w:type="dxa"/>
            <w:gridSpan w:val="9"/>
            <w:vAlign w:val="bottom"/>
          </w:tcPr>
          <w:p w14:paraId="6759EA98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2010" w:rsidRPr="007B7078" w14:paraId="41DAE719" w14:textId="77777777" w:rsidTr="003903C4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60ED6957" w14:textId="51B57C09" w:rsidR="00882010" w:rsidRPr="007B7078" w:rsidRDefault="00882010" w:rsidP="00B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F198B" w:rsidRPr="00FF19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07258" w:rsidRPr="007B707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7" w:type="dxa"/>
            <w:vAlign w:val="bottom"/>
          </w:tcPr>
          <w:p w14:paraId="0EEF18A2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0590B328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1B35B0C4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D07258"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233" w:type="dxa"/>
            <w:vAlign w:val="bottom"/>
          </w:tcPr>
          <w:p w14:paraId="75CB219F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CD5C97A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09EF26A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6CC67C9C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5A75E0B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50CF8444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32" w:type="dxa"/>
            <w:vAlign w:val="bottom"/>
          </w:tcPr>
          <w:p w14:paraId="44120E5A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3BD70E2" w14:textId="77777777" w:rsidR="00882010" w:rsidRPr="007B7078" w:rsidRDefault="00882010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D07258"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  <w:p w14:paraId="15A04DF2" w14:textId="77777777" w:rsidR="00882010" w:rsidRPr="007B7078" w:rsidRDefault="00882010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882010" w:rsidRPr="007B7078" w14:paraId="2B7CFF25" w14:textId="77777777" w:rsidTr="003903C4">
        <w:trPr>
          <w:trHeight w:val="164"/>
          <w:tblHeader/>
        </w:trPr>
        <w:tc>
          <w:tcPr>
            <w:tcW w:w="2970" w:type="dxa"/>
          </w:tcPr>
          <w:p w14:paraId="05E08E0A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6" w:type="dxa"/>
            <w:gridSpan w:val="5"/>
          </w:tcPr>
          <w:p w14:paraId="12B5D4F3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</w:tcPr>
          <w:p w14:paraId="64B73469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3627A95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2" w:type="dxa"/>
          </w:tcPr>
          <w:p w14:paraId="5405892F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736CAEDB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2010" w:rsidRPr="007B7078" w14:paraId="46953FF4" w14:textId="77777777" w:rsidTr="003903C4">
        <w:trPr>
          <w:trHeight w:val="20"/>
        </w:trPr>
        <w:tc>
          <w:tcPr>
            <w:tcW w:w="2970" w:type="dxa"/>
          </w:tcPr>
          <w:p w14:paraId="75550462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7" w:type="dxa"/>
          </w:tcPr>
          <w:p w14:paraId="59960A8D" w14:textId="5A05B4FF" w:rsidR="00882010" w:rsidRPr="007B7078" w:rsidRDefault="00FF198B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07258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33" w:type="dxa"/>
          </w:tcPr>
          <w:p w14:paraId="6C1FB33D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172C1A35" w14:textId="31911575" w:rsidR="00882010" w:rsidRPr="007B7078" w:rsidRDefault="00FF198B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D07258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3" w:type="dxa"/>
          </w:tcPr>
          <w:p w14:paraId="11F61E3A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9F248AD" w14:textId="51884D69" w:rsidR="00882010" w:rsidRPr="007B7078" w:rsidRDefault="00FF198B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32" w:type="dxa"/>
          </w:tcPr>
          <w:p w14:paraId="4EDAD1C4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3BAE1988" w14:textId="2AD4F03C" w:rsidR="00882010" w:rsidRPr="007B7078" w:rsidRDefault="00FF198B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</w:p>
        </w:tc>
        <w:tc>
          <w:tcPr>
            <w:tcW w:w="232" w:type="dxa"/>
          </w:tcPr>
          <w:p w14:paraId="21163B44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6CEC76C4" w14:textId="1C6E99D5" w:rsidR="00882010" w:rsidRPr="007B7078" w:rsidRDefault="00FF198B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882010" w:rsidRPr="007B7078" w14:paraId="5CC53E19" w14:textId="77777777" w:rsidTr="003903C4">
        <w:trPr>
          <w:trHeight w:val="20"/>
        </w:trPr>
        <w:tc>
          <w:tcPr>
            <w:tcW w:w="2970" w:type="dxa"/>
          </w:tcPr>
          <w:p w14:paraId="66C34C21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7" w:type="dxa"/>
          </w:tcPr>
          <w:p w14:paraId="6D4C7BAE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2A31BF6B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5189336D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786C859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8C0B974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049756AF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3CE52C40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3EDF6153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1AA59156" w14:textId="77777777" w:rsidR="00882010" w:rsidRPr="007B7078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3B7" w:rsidRPr="007B7078" w14:paraId="68CF3226" w14:textId="77777777" w:rsidTr="003903C4">
        <w:trPr>
          <w:trHeight w:val="20"/>
        </w:trPr>
        <w:tc>
          <w:tcPr>
            <w:tcW w:w="2970" w:type="dxa"/>
          </w:tcPr>
          <w:p w14:paraId="15EC2538" w14:textId="7C5E6311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1F5C8A8C" w14:textId="7A3D38FF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3" w:type="dxa"/>
          </w:tcPr>
          <w:p w14:paraId="3C3BCEFD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5D80873E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26D12C5E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419FD9A1" w14:textId="6F244F52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2" w:type="dxa"/>
          </w:tcPr>
          <w:p w14:paraId="2C6CDA45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66FE484E" w14:textId="3E5435E1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2" w:type="dxa"/>
          </w:tcPr>
          <w:p w14:paraId="4428BDDD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6A08A5D8" w14:textId="7826A85A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73B7" w:rsidRPr="007B7078" w14:paraId="2FBEC90D" w14:textId="77777777" w:rsidTr="003903C4">
        <w:trPr>
          <w:trHeight w:val="20"/>
        </w:trPr>
        <w:tc>
          <w:tcPr>
            <w:tcW w:w="2970" w:type="dxa"/>
          </w:tcPr>
          <w:p w14:paraId="6FC3BE1C" w14:textId="16676980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43611E00" w14:textId="18EBF0A6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3" w:type="dxa"/>
          </w:tcPr>
          <w:p w14:paraId="7FC8BA2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5299F69B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7796782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628BE321" w14:textId="5F238988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2" w:type="dxa"/>
          </w:tcPr>
          <w:p w14:paraId="2B95521D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1A7BF64F" w14:textId="6817AB50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2" w:type="dxa"/>
          </w:tcPr>
          <w:p w14:paraId="20A4EB0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71D9131A" w14:textId="4B5C4209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873B7" w:rsidRPr="007B7078" w14:paraId="08E169CF" w14:textId="77777777" w:rsidTr="003903C4">
        <w:trPr>
          <w:trHeight w:val="20"/>
        </w:trPr>
        <w:tc>
          <w:tcPr>
            <w:tcW w:w="2970" w:type="dxa"/>
          </w:tcPr>
          <w:p w14:paraId="4533D442" w14:textId="7BB7AA64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7062CE53" w14:textId="2D272BF3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</w:p>
        </w:tc>
        <w:tc>
          <w:tcPr>
            <w:tcW w:w="233" w:type="dxa"/>
          </w:tcPr>
          <w:p w14:paraId="19924B0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1C541AC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1947E6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8C289D8" w14:textId="6A5EA4CE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2" w:type="dxa"/>
          </w:tcPr>
          <w:p w14:paraId="7A2ED51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71B0F6D1" w14:textId="130C04CB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2" w:type="dxa"/>
          </w:tcPr>
          <w:p w14:paraId="2CF9A3B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00098935" w14:textId="14E428D6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873B7" w:rsidRPr="007B7078" w14:paraId="76EBAD4B" w14:textId="77777777" w:rsidTr="003903C4">
        <w:trPr>
          <w:trHeight w:val="20"/>
        </w:trPr>
        <w:tc>
          <w:tcPr>
            <w:tcW w:w="2970" w:type="dxa"/>
          </w:tcPr>
          <w:p w14:paraId="4AA4DC7A" w14:textId="1FFD39B5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1AB173F" w14:textId="2FC842DD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670</w:t>
            </w:r>
          </w:p>
        </w:tc>
        <w:tc>
          <w:tcPr>
            <w:tcW w:w="233" w:type="dxa"/>
          </w:tcPr>
          <w:p w14:paraId="0BA794D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706DF5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1DB2EC8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4284A9C" w14:textId="6600E486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232" w:type="dxa"/>
          </w:tcPr>
          <w:p w14:paraId="48C3278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01D02C68" w14:textId="5350DED2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2" w:type="dxa"/>
          </w:tcPr>
          <w:p w14:paraId="2A44346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59B03C1" w14:textId="7687C7CC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A873B7" w:rsidRPr="007B7078" w14:paraId="0BA2C8B0" w14:textId="77777777" w:rsidTr="003903C4">
        <w:trPr>
          <w:trHeight w:val="20"/>
        </w:trPr>
        <w:tc>
          <w:tcPr>
            <w:tcW w:w="2970" w:type="dxa"/>
          </w:tcPr>
          <w:p w14:paraId="4A642090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E421A23" w14:textId="21200B2C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33" w:type="dxa"/>
          </w:tcPr>
          <w:p w14:paraId="48F1AB2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A3FA326" w14:textId="30842045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233" w:type="dxa"/>
          </w:tcPr>
          <w:p w14:paraId="7662DA8B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966FC82" w14:textId="3A04A2B3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32" w:type="dxa"/>
          </w:tcPr>
          <w:p w14:paraId="0EF1E45E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70D29528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9B1036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6DCB1ED" w14:textId="4EC98BC6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Pr="00FF19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A873B7" w:rsidRPr="007B7078" w14:paraId="487ECECB" w14:textId="77777777" w:rsidTr="003903C4">
        <w:trPr>
          <w:trHeight w:val="20"/>
        </w:trPr>
        <w:tc>
          <w:tcPr>
            <w:tcW w:w="2970" w:type="dxa"/>
          </w:tcPr>
          <w:p w14:paraId="7EF9B783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D0229E7" w14:textId="4FBBB026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458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3" w:type="dxa"/>
          </w:tcPr>
          <w:p w14:paraId="670E72E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05C29DF" w14:textId="69CFA579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3" w:type="dxa"/>
          </w:tcPr>
          <w:p w14:paraId="5ABF0AD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E0F5768" w14:textId="27124169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46</w:t>
            </w:r>
            <w:r w:rsidR="00FF198B" w:rsidRPr="00FF19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</w:tcPr>
          <w:p w14:paraId="5D991C4D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55DFA8FD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062C4C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8240272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A873B7" w:rsidRPr="007B7078" w14:paraId="2F173207" w14:textId="77777777" w:rsidTr="003903C4">
        <w:trPr>
          <w:trHeight w:val="20"/>
        </w:trPr>
        <w:tc>
          <w:tcPr>
            <w:tcW w:w="2970" w:type="dxa"/>
          </w:tcPr>
          <w:p w14:paraId="43D021E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2B0904E" w14:textId="0DF4D857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33" w:type="dxa"/>
          </w:tcPr>
          <w:p w14:paraId="6A9CB27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18774691" w14:textId="635080F0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3" w:type="dxa"/>
          </w:tcPr>
          <w:p w14:paraId="32DAD928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0C99B04" w14:textId="1CAE77D1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054</w:t>
            </w:r>
          </w:p>
        </w:tc>
        <w:tc>
          <w:tcPr>
            <w:tcW w:w="232" w:type="dxa"/>
          </w:tcPr>
          <w:p w14:paraId="214CA6D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14AA784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6AD414C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83" w:type="dxa"/>
          </w:tcPr>
          <w:p w14:paraId="652DF4D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bookmarkEnd w:id="7"/>
      <w:bookmarkEnd w:id="8"/>
    </w:tbl>
    <w:p w14:paraId="75D94E02" w14:textId="36218CAF" w:rsidR="00882010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01EE646" w14:textId="7C74D6F4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29675271" w14:textId="7BD28001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5585A717" w14:textId="0367F999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6DF06B3" w14:textId="7510C9A1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20142611" w14:textId="77777777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57"/>
        <w:gridCol w:w="233"/>
        <w:gridCol w:w="1047"/>
        <w:gridCol w:w="233"/>
        <w:gridCol w:w="926"/>
        <w:gridCol w:w="232"/>
        <w:gridCol w:w="1067"/>
        <w:gridCol w:w="232"/>
        <w:gridCol w:w="1205"/>
      </w:tblGrid>
      <w:tr w:rsidR="00D07258" w:rsidRPr="007B7078" w14:paraId="6AD1C9DA" w14:textId="77777777" w:rsidTr="003903C4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2C9290F3" w14:textId="77777777" w:rsidR="00D07258" w:rsidRPr="007B7078" w:rsidRDefault="00D07258" w:rsidP="00D0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2" w:type="dxa"/>
            <w:gridSpan w:val="9"/>
            <w:vAlign w:val="bottom"/>
          </w:tcPr>
          <w:p w14:paraId="0DCF7540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D07258" w:rsidRPr="007B7078" w14:paraId="52F97AAE" w14:textId="77777777" w:rsidTr="003903C4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0D39937B" w14:textId="5427F9DD" w:rsidR="00D07258" w:rsidRPr="007B7078" w:rsidRDefault="00D07258" w:rsidP="00D07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F198B" w:rsidRPr="00FF198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7" w:type="dxa"/>
            <w:vAlign w:val="bottom"/>
          </w:tcPr>
          <w:p w14:paraId="74DB7CB8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234C9109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B64D93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</w:p>
        </w:tc>
        <w:tc>
          <w:tcPr>
            <w:tcW w:w="233" w:type="dxa"/>
            <w:vAlign w:val="bottom"/>
          </w:tcPr>
          <w:p w14:paraId="76EDEFBD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11320EB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5E2A991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1390037C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6E25D6D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0526ECFA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32" w:type="dxa"/>
            <w:vAlign w:val="bottom"/>
          </w:tcPr>
          <w:p w14:paraId="415DE625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A53038A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6DBBA6C3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D07258" w:rsidRPr="007B7078" w14:paraId="06A6922E" w14:textId="77777777" w:rsidTr="003903C4">
        <w:trPr>
          <w:trHeight w:val="164"/>
          <w:tblHeader/>
        </w:trPr>
        <w:tc>
          <w:tcPr>
            <w:tcW w:w="2970" w:type="dxa"/>
          </w:tcPr>
          <w:p w14:paraId="47E43828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6" w:type="dxa"/>
            <w:gridSpan w:val="5"/>
          </w:tcPr>
          <w:p w14:paraId="194B334C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</w:tcPr>
          <w:p w14:paraId="74FB9923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32ECC32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2" w:type="dxa"/>
          </w:tcPr>
          <w:p w14:paraId="655C9D5D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D0DD4B9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07258" w:rsidRPr="007B7078" w14:paraId="7F461945" w14:textId="77777777" w:rsidTr="003903C4">
        <w:trPr>
          <w:trHeight w:val="20"/>
        </w:trPr>
        <w:tc>
          <w:tcPr>
            <w:tcW w:w="2970" w:type="dxa"/>
          </w:tcPr>
          <w:p w14:paraId="3F42A170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7" w:type="dxa"/>
          </w:tcPr>
          <w:p w14:paraId="7A381E66" w14:textId="3EAA93B0" w:rsidR="00D07258" w:rsidRPr="007B7078" w:rsidRDefault="00FF198B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33" w:type="dxa"/>
          </w:tcPr>
          <w:p w14:paraId="55F331A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C4C495" w14:textId="110C1386" w:rsidR="00D07258" w:rsidRPr="007B7078" w:rsidRDefault="00FF198B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33" w:type="dxa"/>
          </w:tcPr>
          <w:p w14:paraId="30B67E11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640F286B" w14:textId="192CB14A" w:rsidR="00D07258" w:rsidRPr="007B7078" w:rsidRDefault="00FF198B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232" w:type="dxa"/>
          </w:tcPr>
          <w:p w14:paraId="348E6D55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57053543" w14:textId="4CCC929A" w:rsidR="00D07258" w:rsidRPr="007B7078" w:rsidRDefault="00FF198B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2" w:type="dxa"/>
          </w:tcPr>
          <w:p w14:paraId="7DD92DF1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0FC47841" w14:textId="29A7037D" w:rsidR="00D07258" w:rsidRPr="007B7078" w:rsidRDefault="00FF198B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D07258" w:rsidRPr="007B7078" w14:paraId="4ECAA5E4" w14:textId="77777777" w:rsidTr="003903C4">
        <w:trPr>
          <w:trHeight w:val="20"/>
        </w:trPr>
        <w:tc>
          <w:tcPr>
            <w:tcW w:w="2970" w:type="dxa"/>
          </w:tcPr>
          <w:p w14:paraId="3F446D18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7" w:type="dxa"/>
          </w:tcPr>
          <w:p w14:paraId="3F1A037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403CC96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00CC86F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4162577F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</w:tcPr>
          <w:p w14:paraId="74C36B9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8037DF7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090414D2" w14:textId="77777777" w:rsidR="00D07258" w:rsidRPr="007B7078" w:rsidRDefault="00D07258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7C9F7694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0C95181C" w14:textId="77777777" w:rsidR="00D07258" w:rsidRPr="007B7078" w:rsidRDefault="00D0725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3B7" w:rsidRPr="007B7078" w14:paraId="6CF4CB74" w14:textId="77777777" w:rsidTr="003903C4">
        <w:trPr>
          <w:trHeight w:val="20"/>
        </w:trPr>
        <w:tc>
          <w:tcPr>
            <w:tcW w:w="2970" w:type="dxa"/>
          </w:tcPr>
          <w:p w14:paraId="4F4AECC0" w14:textId="4FA0D955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08696230" w14:textId="3E2E59D6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3" w:type="dxa"/>
          </w:tcPr>
          <w:p w14:paraId="4DE87625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A0957C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37A8F6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</w:tcPr>
          <w:p w14:paraId="0FDBDE73" w14:textId="33AAF02C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2" w:type="dxa"/>
          </w:tcPr>
          <w:p w14:paraId="00F1A392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511CB795" w14:textId="0F5005E0" w:rsidR="00A873B7" w:rsidRPr="007B7078" w:rsidRDefault="00FF198B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2" w:type="dxa"/>
          </w:tcPr>
          <w:p w14:paraId="55BBBB0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1E02D011" w14:textId="6E004EF3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873B7" w:rsidRPr="007B7078" w14:paraId="326B1317" w14:textId="77777777" w:rsidTr="003903C4">
        <w:trPr>
          <w:trHeight w:val="20"/>
        </w:trPr>
        <w:tc>
          <w:tcPr>
            <w:tcW w:w="2970" w:type="dxa"/>
          </w:tcPr>
          <w:p w14:paraId="062E1296" w14:textId="63B5688B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308BB845" w14:textId="79A8E761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3" w:type="dxa"/>
          </w:tcPr>
          <w:p w14:paraId="7B28F63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7BBE2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F3AD455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</w:tcPr>
          <w:p w14:paraId="4EF08596" w14:textId="1F4B4D94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2" w:type="dxa"/>
          </w:tcPr>
          <w:p w14:paraId="7C41BAFB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00AF3A2E" w14:textId="5270B8E0" w:rsidR="00A873B7" w:rsidRPr="007B7078" w:rsidRDefault="00FF198B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32" w:type="dxa"/>
          </w:tcPr>
          <w:p w14:paraId="5D57A81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06D848BC" w14:textId="46505272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873B7" w:rsidRPr="007B7078" w14:paraId="1FB90BD2" w14:textId="77777777" w:rsidTr="003903C4">
        <w:trPr>
          <w:trHeight w:val="20"/>
        </w:trPr>
        <w:tc>
          <w:tcPr>
            <w:tcW w:w="2970" w:type="dxa"/>
          </w:tcPr>
          <w:p w14:paraId="50C81513" w14:textId="455AD32C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26DD4AD4" w14:textId="0286933B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3" w:type="dxa"/>
          </w:tcPr>
          <w:p w14:paraId="128C611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2E755A1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70D062E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</w:tcPr>
          <w:p w14:paraId="79B301E7" w14:textId="27956A7C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2" w:type="dxa"/>
          </w:tcPr>
          <w:p w14:paraId="635CEA0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7E8B437E" w14:textId="0EC67D51" w:rsidR="00A873B7" w:rsidRPr="007B7078" w:rsidRDefault="00FF198B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2" w:type="dxa"/>
          </w:tcPr>
          <w:p w14:paraId="3FA92C03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580A5704" w14:textId="44441AE0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873B7" w:rsidRPr="007B7078" w14:paraId="1D4D19BE" w14:textId="77777777" w:rsidTr="003903C4">
        <w:trPr>
          <w:trHeight w:val="20"/>
        </w:trPr>
        <w:tc>
          <w:tcPr>
            <w:tcW w:w="2970" w:type="dxa"/>
          </w:tcPr>
          <w:p w14:paraId="19074930" w14:textId="2BA76D3D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78F7E5E" w14:textId="0A37114D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3" w:type="dxa"/>
          </w:tcPr>
          <w:p w14:paraId="66EFC45F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74D63C1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EF8A48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3CC9878" w14:textId="67451523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2" w:type="dxa"/>
          </w:tcPr>
          <w:p w14:paraId="0B02341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6E956A56" w14:textId="181BAC7E" w:rsidR="00A873B7" w:rsidRPr="007B7078" w:rsidRDefault="00FF198B" w:rsidP="000D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D5722" w:rsidRPr="007B707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F198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2" w:type="dxa"/>
          </w:tcPr>
          <w:p w14:paraId="751D5B7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24B4971" w14:textId="65251EAA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A873B7" w:rsidRPr="007B7078" w14:paraId="72B2256A" w14:textId="77777777" w:rsidTr="003903C4">
        <w:trPr>
          <w:trHeight w:val="20"/>
        </w:trPr>
        <w:tc>
          <w:tcPr>
            <w:tcW w:w="2970" w:type="dxa"/>
          </w:tcPr>
          <w:p w14:paraId="31E14F8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B43BFE" w14:textId="56AB472D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33" w:type="dxa"/>
          </w:tcPr>
          <w:p w14:paraId="3C6E4C3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E6F1573" w14:textId="56EC48F7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33" w:type="dxa"/>
          </w:tcPr>
          <w:p w14:paraId="3696C873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5194BE5D" w14:textId="4037129D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D5722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232" w:type="dxa"/>
          </w:tcPr>
          <w:p w14:paraId="5257E6C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113D36D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746D81B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28161862" w14:textId="60B35375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</w:tr>
      <w:tr w:rsidR="00A873B7" w:rsidRPr="007B7078" w14:paraId="094812C4" w14:textId="77777777" w:rsidTr="003903C4">
        <w:trPr>
          <w:trHeight w:val="20"/>
        </w:trPr>
        <w:tc>
          <w:tcPr>
            <w:tcW w:w="2970" w:type="dxa"/>
          </w:tcPr>
          <w:p w14:paraId="37524E1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B8AA87C" w14:textId="31E8648E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3" w:type="dxa"/>
          </w:tcPr>
          <w:p w14:paraId="416E9EF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BD58F19" w14:textId="1CE95883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3" w:type="dxa"/>
          </w:tcPr>
          <w:p w14:paraId="5ADF8759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C58564B" w14:textId="37F06D8D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8B" w:rsidRPr="00FF198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F198B" w:rsidRPr="00FF198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</w:tcPr>
          <w:p w14:paraId="73F369D6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5C303AD7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414E2CF0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6F1EBD10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A873B7" w:rsidRPr="007B7078" w14:paraId="7DF17D8D" w14:textId="77777777" w:rsidTr="003903C4">
        <w:trPr>
          <w:trHeight w:val="20"/>
        </w:trPr>
        <w:tc>
          <w:tcPr>
            <w:tcW w:w="2970" w:type="dxa"/>
          </w:tcPr>
          <w:p w14:paraId="2D0497BC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43DD96C" w14:textId="1B5FCD4F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33" w:type="dxa"/>
          </w:tcPr>
          <w:p w14:paraId="73CABAB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3698D9E" w14:textId="63971512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73B7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233" w:type="dxa"/>
          </w:tcPr>
          <w:p w14:paraId="436AB48C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F9D4A01" w14:textId="293EAAA8" w:rsidR="00A873B7" w:rsidRPr="007B7078" w:rsidRDefault="00FF198B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D5722" w:rsidRPr="007B7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32" w:type="dxa"/>
          </w:tcPr>
          <w:p w14:paraId="002CFED4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</w:tcPr>
          <w:p w14:paraId="5938C53C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71F36DCE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</w:tcPr>
          <w:p w14:paraId="22C86C5A" w14:textId="77777777" w:rsidR="00A873B7" w:rsidRPr="007B7078" w:rsidRDefault="00A873B7" w:rsidP="00A8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32D5F4B6" w14:textId="77777777" w:rsidR="00A873B7" w:rsidRDefault="00A873B7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440"/>
        <w:gridCol w:w="247"/>
        <w:gridCol w:w="1463"/>
      </w:tblGrid>
      <w:tr w:rsidR="00882010" w:rsidRPr="00F72560" w14:paraId="6D246EAE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EF2D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6F3C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001B1F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71D7BA8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1DBE91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2010" w:rsidRPr="00F72560" w14:paraId="13C1A584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B6F749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96417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2010" w:rsidRPr="00F72560" w14:paraId="0EDC386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86CF" w14:textId="1377A4B6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F198B" w:rsidRPr="00FF19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B5C1C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097EC2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550911F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44C2BDB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C1DE9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4355C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3FC95C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1CBE71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5523148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901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698ED" w14:textId="5DBC8B53" w:rsidR="00C71B2D" w:rsidRPr="00F72560" w:rsidRDefault="00FF198B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45A79F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53C4B56" w14:textId="2D5D2DF7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C71B2D" w:rsidRPr="00F72560" w14:paraId="3D63B3B0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69924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DD2B7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49B21D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B42D149" w14:textId="77777777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B2D" w:rsidRPr="00F72560" w14:paraId="0E4976C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3C6F" w14:textId="5B6733A1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82B78" w14:textId="0DBA0904" w:rsidR="00C71B2D" w:rsidRPr="00F72560" w:rsidRDefault="00FF198B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98567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39CBBA" w14:textId="407E9810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71B2D" w:rsidRPr="00F72560" w14:paraId="5361CA4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E8AA" w14:textId="600798DF" w:rsidR="00C71B2D" w:rsidRPr="00F72560" w:rsidRDefault="00FF198B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382B9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AAB93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8F594D" w14:textId="709801F6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71B2D" w:rsidRPr="00F72560" w14:paraId="24FFB2C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719" w14:textId="46CBD49F" w:rsidR="00C71B2D" w:rsidRPr="00F72560" w:rsidRDefault="00FF198B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698B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5D56E8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EDBE57D" w14:textId="42A8EB6B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71B2D" w:rsidRPr="00F72560" w14:paraId="6D1956CA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F88D" w14:textId="7C24FC4B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0E98D" w14:textId="16FCD72E" w:rsidR="00C71B2D" w:rsidRPr="00F72560" w:rsidRDefault="00FF198B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CA621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E3878" w14:textId="353486D7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C71B2D" w:rsidRPr="00F72560" w14:paraId="10BB54B3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859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7FD2" w14:textId="652455FD" w:rsidR="00C71B2D" w:rsidRPr="00F72560" w:rsidRDefault="00FF198B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39867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7552C" w14:textId="42193926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C71B2D" w:rsidRPr="00F72560" w14:paraId="3890D2BC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1716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BB2CE" w14:textId="24568DC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246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786F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09A00" w14:textId="47CA6FC0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142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1B2D" w:rsidRPr="00F72560" w14:paraId="38FC9A71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13CE2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961A0" w14:textId="1D40CC96" w:rsidR="00C71B2D" w:rsidRPr="00F72560" w:rsidRDefault="00FF198B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E30174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BA02D" w14:textId="09502FC8" w:rsidR="00C71B2D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C673BC" w:rsidRPr="00F72560" w14:paraId="493BF212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AE74" w14:textId="77777777" w:rsidR="00C673BC" w:rsidRPr="00F72560" w:rsidRDefault="00C673BC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A6F7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1C04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949AB" w14:textId="77777777" w:rsidR="00C673BC" w:rsidRPr="00F72560" w:rsidRDefault="00C673B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197C28EC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0819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28C4F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BD9BD3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0FC16D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05D1B593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6B1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04978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4F3A96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877CF6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45E5C438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3D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096BB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C32E91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DE5814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49C" w:rsidRPr="00F72560" w14:paraId="55A2B2D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8B49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634D5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058388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393BC12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549C" w:rsidRPr="00F72560" w14:paraId="3ED292A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B3B3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1D2D0" w14:textId="36790ED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="0046549C" w:rsidRPr="00F7256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0147E9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B308105" w14:textId="4A3A5BB6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46549C" w:rsidRPr="00F72560" w14:paraId="2F90A4C9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EC69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751C2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38629B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32BBA23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49C" w:rsidRPr="00F72560" w14:paraId="574C02A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8537" w14:textId="3FE7D759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1972C9" w14:textId="3084717C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5560C4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6DE738" w14:textId="584B31A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46549C" w:rsidRPr="00F72560" w14:paraId="2CBC439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4439" w14:textId="6D8D3906" w:rsidR="0046549C" w:rsidRPr="00F72560" w:rsidRDefault="00FF198B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8F9F9" w14:textId="3AEAB3DB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5AB94D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0836B67" w14:textId="55B9B94A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6549C" w:rsidRPr="00F72560" w14:paraId="4DC9F6D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6E72" w14:textId="4CBE964C" w:rsidR="0046549C" w:rsidRPr="00F72560" w:rsidRDefault="00FF198B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F198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BDCC9" w14:textId="7B2C778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1EEE6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6B6CC57" w14:textId="4E858311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46549C" w:rsidRPr="00F72560" w14:paraId="44811B4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F8F5" w14:textId="57EE1C48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1B5F4" w14:textId="3ED8A2A1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E4183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F955" w14:textId="7446975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46549C" w:rsidRPr="00F72560" w14:paraId="0F954AF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489E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BA199" w14:textId="2FE10248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83605E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4E4AA" w14:textId="245188A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  <w:tr w:rsidR="0046549C" w:rsidRPr="00F72560" w14:paraId="763D00C9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AD49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9B545" w14:textId="4FDA32CC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194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BD355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757B8" w14:textId="5EF984BC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99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549C" w:rsidRPr="00F72560" w14:paraId="4F4B2B07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2226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EBA7C" w14:textId="19CB7266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35071B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E6B67" w14:textId="6FAE774F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801</w:t>
            </w:r>
          </w:p>
        </w:tc>
      </w:tr>
      <w:tr w:rsidR="0046549C" w:rsidRPr="00F72560" w14:paraId="0D245DA6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98DE" w14:textId="77777777" w:rsidR="0046549C" w:rsidRPr="00F72560" w:rsidRDefault="0046549C" w:rsidP="00F93B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30A6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862C64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1DB3B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49C" w:rsidRPr="00F72560" w14:paraId="7949512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5C68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CAD6FA" w14:textId="34F0BCB7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A5FC74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D2BA7E" w14:textId="20D42419" w:rsidR="0046549C" w:rsidRPr="00F72560" w:rsidRDefault="00FF198B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753AB9F2" w14:textId="77777777" w:rsidR="00F72560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</w:pPr>
    </w:p>
    <w:tbl>
      <w:tblPr>
        <w:tblW w:w="918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1"/>
        <w:gridCol w:w="270"/>
        <w:gridCol w:w="990"/>
        <w:gridCol w:w="270"/>
        <w:gridCol w:w="990"/>
        <w:gridCol w:w="273"/>
        <w:gridCol w:w="1080"/>
        <w:gridCol w:w="270"/>
        <w:gridCol w:w="1080"/>
      </w:tblGrid>
      <w:tr w:rsidR="00D870A3" w:rsidRPr="00F72560" w14:paraId="04CB751E" w14:textId="77777777" w:rsidTr="00810ED1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66BFD714" w14:textId="77777777" w:rsidR="00D870A3" w:rsidRPr="00F72560" w:rsidRDefault="00D870A3" w:rsidP="00810ED1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68AB011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4CB1C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6700B42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10C4B36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AE1794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0A3" w:rsidRPr="00F72560" w14:paraId="1F4F369C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0C58A63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811" w:type="dxa"/>
          </w:tcPr>
          <w:p w14:paraId="3FEC524F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1E767D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B498C9" w14:textId="6CFFD513" w:rsidR="00D870A3" w:rsidRPr="00F72560" w:rsidRDefault="00FF198B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2564F20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26856B" w14:textId="2961988E" w:rsidR="00D870A3" w:rsidRPr="00F72560" w:rsidRDefault="00FF198B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04D9516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13EBA7" w14:textId="78E5ABEA" w:rsidR="00D870A3" w:rsidRPr="00F72560" w:rsidRDefault="00FF198B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443159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5E857" w14:textId="2E8F3A32" w:rsidR="00D870A3" w:rsidRPr="00F72560" w:rsidRDefault="00FF198B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870A3" w:rsidRPr="00F72560" w14:paraId="1A8FD69B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3CEED2D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1" w:type="dxa"/>
          </w:tcPr>
          <w:p w14:paraId="311A7517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AD30A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3D4EFEC0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0A3" w:rsidRPr="00F72560" w14:paraId="187E7C00" w14:textId="77777777" w:rsidTr="00810ED1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1B28BD65" w14:textId="07492B3D" w:rsidR="00D870A3" w:rsidRPr="00CE53FB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B" w:rsidRPr="00FF198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04F6914E" w14:textId="799BAEC3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หนี้สงสัยจะสูญ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CB04EF" w:rsidRPr="00F72560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02310700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E63E2D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EC2082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81C1B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94AFB7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E0541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3C869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387D2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54F1" w:rsidRPr="00F72560" w14:paraId="7309A9EA" w14:textId="77777777" w:rsidTr="00810ED1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4767D774" w14:textId="6C5A364D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31</w:t>
            </w:r>
            <w:r w:rsidRPr="00F725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5C1539B" w14:textId="77777777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4B152AE" w14:textId="15098E19" w:rsidR="00BC54F1" w:rsidRPr="00F72560" w:rsidRDefault="00BC54F1" w:rsidP="00BC54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BD89F1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F61CD41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360BDCE7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265CCB" w14:textId="6B4D062E" w:rsidR="00BC54F1" w:rsidRPr="00F72560" w:rsidRDefault="00FF198B" w:rsidP="00BC54F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198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AC2872D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C8A25C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54C87802" w14:textId="77777777" w:rsidR="00D870A3" w:rsidRPr="006F3406" w:rsidRDefault="00D870A3" w:rsidP="00D870A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highlight w:val="cyan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CB04EF" w:rsidRPr="00F72560" w14:paraId="73B5D06B" w14:textId="77777777" w:rsidTr="006F3406">
        <w:trPr>
          <w:tblHeader/>
        </w:trPr>
        <w:tc>
          <w:tcPr>
            <w:tcW w:w="5040" w:type="dxa"/>
            <w:vAlign w:val="bottom"/>
          </w:tcPr>
          <w:p w14:paraId="29B0C44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990" w:type="dxa"/>
            <w:vAlign w:val="bottom"/>
          </w:tcPr>
          <w:p w14:paraId="7D660884" w14:textId="73F8BBCE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4E61A969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13AD0BEC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AF09FD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1F2407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B04EF" w:rsidRPr="00F72560" w14:paraId="5998DBD9" w14:textId="77777777" w:rsidTr="006F3406">
        <w:trPr>
          <w:tblHeader/>
        </w:trPr>
        <w:tc>
          <w:tcPr>
            <w:tcW w:w="5040" w:type="dxa"/>
          </w:tcPr>
          <w:p w14:paraId="21099BB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A6DB34" w14:textId="48ABB1B5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433FDB6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04EF" w:rsidRPr="00F72560" w14:paraId="37891B30" w14:textId="77777777" w:rsidTr="006F3406">
        <w:trPr>
          <w:tblHeader/>
        </w:trPr>
        <w:tc>
          <w:tcPr>
            <w:tcW w:w="5040" w:type="dxa"/>
          </w:tcPr>
          <w:p w14:paraId="5836FE87" w14:textId="03C56AA8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50CF740F" w14:textId="68A675ED" w:rsidR="00CB04EF" w:rsidRPr="00F72560" w:rsidRDefault="00FF198B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1A43652" w14:textId="3308C23C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15A0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vAlign w:val="center"/>
          </w:tcPr>
          <w:p w14:paraId="53C4BD95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A9D625" w14:textId="5808218C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5A0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CB04EF" w:rsidRPr="006F3406" w14:paraId="4C88E998" w14:textId="77777777" w:rsidTr="006F3406">
        <w:trPr>
          <w:tblHeader/>
        </w:trPr>
        <w:tc>
          <w:tcPr>
            <w:tcW w:w="5040" w:type="dxa"/>
          </w:tcPr>
          <w:p w14:paraId="21E4E0CC" w14:textId="77777777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90BC36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1561C" w14:textId="0246D4AD" w:rsidR="00CB04EF" w:rsidRPr="006F3406" w:rsidRDefault="00CB04EF" w:rsidP="006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5A138A1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50644C4" w14:textId="73891B41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B04EF" w:rsidRPr="00F72560" w14:paraId="32C79737" w14:textId="77777777" w:rsidTr="006F3406">
        <w:trPr>
          <w:tblHeader/>
        </w:trPr>
        <w:tc>
          <w:tcPr>
            <w:tcW w:w="5040" w:type="dxa"/>
          </w:tcPr>
          <w:p w14:paraId="3B76569E" w14:textId="617C115F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F34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5E5C28A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0B7E" w14:textId="4BDDC761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15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14:paraId="31768EB5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D767E" w14:textId="60588D59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15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2E00F1D9" w14:textId="7CC5018B" w:rsidR="003E4BB0" w:rsidRDefault="003E4BB0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05610D" w:rsidRPr="00F72560" w14:paraId="67E8C84A" w14:textId="77777777" w:rsidTr="006F3406">
        <w:trPr>
          <w:tblHeader/>
        </w:trPr>
        <w:tc>
          <w:tcPr>
            <w:tcW w:w="5040" w:type="dxa"/>
            <w:vAlign w:val="bottom"/>
          </w:tcPr>
          <w:p w14:paraId="22C4B83E" w14:textId="42D1A4EB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</w:t>
            </w:r>
            <w:r w:rsidR="00FF1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ทั่วไป</w:t>
            </w:r>
          </w:p>
        </w:tc>
        <w:tc>
          <w:tcPr>
            <w:tcW w:w="990" w:type="dxa"/>
            <w:vAlign w:val="bottom"/>
          </w:tcPr>
          <w:p w14:paraId="6FDCEAC0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0926CBD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06726A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4311A4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80877CD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05610D" w:rsidRPr="00F72560" w14:paraId="2F22E638" w14:textId="77777777" w:rsidTr="006F3406">
        <w:trPr>
          <w:tblHeader/>
        </w:trPr>
        <w:tc>
          <w:tcPr>
            <w:tcW w:w="5040" w:type="dxa"/>
          </w:tcPr>
          <w:p w14:paraId="6858BEC9" w14:textId="77777777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C012F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EE62B97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610D" w:rsidRPr="00F72560" w14:paraId="1E31EA69" w14:textId="77777777" w:rsidTr="006F3406">
        <w:trPr>
          <w:tblHeader/>
        </w:trPr>
        <w:tc>
          <w:tcPr>
            <w:tcW w:w="5040" w:type="dxa"/>
          </w:tcPr>
          <w:p w14:paraId="68E6CC2E" w14:textId="4F2257B7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7933F8BE" w14:textId="0890E179" w:rsidR="0005610D" w:rsidRPr="00F72560" w:rsidRDefault="00FF198B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19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59DA90C6" w14:textId="253F8A30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center"/>
          </w:tcPr>
          <w:p w14:paraId="30F0F098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4AC9F1" w14:textId="67A778F2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05610D" w:rsidRPr="00CD658D" w14:paraId="2B921925" w14:textId="77777777" w:rsidTr="006F3406">
        <w:trPr>
          <w:tblHeader/>
        </w:trPr>
        <w:tc>
          <w:tcPr>
            <w:tcW w:w="5040" w:type="dxa"/>
          </w:tcPr>
          <w:p w14:paraId="7BFA7909" w14:textId="77777777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30245A1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3618F8" w14:textId="2FE86485" w:rsidR="0005610D" w:rsidRPr="00CD658D" w:rsidRDefault="0005610D" w:rsidP="006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65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B688FA6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BBDEE" w14:textId="1DC829C9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5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5610D" w:rsidRPr="00F72560" w14:paraId="421B1B37" w14:textId="77777777" w:rsidTr="006F3406">
        <w:trPr>
          <w:tblHeader/>
        </w:trPr>
        <w:tc>
          <w:tcPr>
            <w:tcW w:w="5040" w:type="dxa"/>
          </w:tcPr>
          <w:p w14:paraId="1EDB776F" w14:textId="6547B93E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D65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481B2BE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2FF8F" w14:textId="06376BF4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center"/>
          </w:tcPr>
          <w:p w14:paraId="1402F74E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2375" w14:textId="6F5427C1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FF198B" w:rsidRPr="00FF1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</w:tr>
    </w:tbl>
    <w:p w14:paraId="2CD92DF4" w14:textId="77777777" w:rsidR="0005610D" w:rsidRPr="00C673BC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350403" w14:textId="77777777" w:rsidR="007F4DEB" w:rsidRDefault="00913400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882FAF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73E79D43" w14:textId="77777777" w:rsidR="002A0E18" w:rsidRPr="002A0E18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035E47" w14:paraId="3D1578A3" w14:textId="77777777" w:rsidTr="006F3406">
        <w:trPr>
          <w:tblHeader/>
        </w:trPr>
        <w:tc>
          <w:tcPr>
            <w:tcW w:w="1724" w:type="pct"/>
          </w:tcPr>
          <w:p w14:paraId="1788F9B2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7CDFD9EF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9" w:type="pct"/>
            <w:gridSpan w:val="3"/>
          </w:tcPr>
          <w:p w14:paraId="32B88F79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54D65205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E18" w:rsidRPr="00035E47" w14:paraId="26FAA963" w14:textId="77777777" w:rsidTr="006F3406">
        <w:trPr>
          <w:trHeight w:val="333"/>
          <w:tblHeader/>
        </w:trPr>
        <w:tc>
          <w:tcPr>
            <w:tcW w:w="1724" w:type="pct"/>
          </w:tcPr>
          <w:p w14:paraId="7BC1D17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58EA52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753B70C5" w:rsidR="002A0E18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14:paraId="62D1B20B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448231A9" w:rsidR="002A0E18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1B523299" w:rsidR="002A0E18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4FFDCB61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7022FA" w14:textId="35000617" w:rsidR="002A0E18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E18" w:rsidRPr="00035E47" w14:paraId="5260CC0C" w14:textId="77777777" w:rsidTr="006F3406">
        <w:trPr>
          <w:trHeight w:val="333"/>
          <w:tblHeader/>
        </w:trPr>
        <w:tc>
          <w:tcPr>
            <w:tcW w:w="1724" w:type="pct"/>
          </w:tcPr>
          <w:p w14:paraId="794109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4F0D486C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68F2CE2D" w:rsidR="002A0E18" w:rsidRPr="00035E47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E955465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364224AD" w:rsidR="002A0E18" w:rsidRPr="00035E47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4E634020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043A6294" w:rsidR="002A0E18" w:rsidRPr="00035E47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446E26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426D1E" w14:textId="2F1682A9" w:rsidR="002A0E18" w:rsidRPr="00035E47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256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A0E18" w:rsidRPr="00035E47" w14:paraId="2AD58A78" w14:textId="77777777" w:rsidTr="006F3406">
        <w:trPr>
          <w:tblHeader/>
        </w:trPr>
        <w:tc>
          <w:tcPr>
            <w:tcW w:w="1724" w:type="pct"/>
          </w:tcPr>
          <w:p w14:paraId="6680D262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713D4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0E18" w:rsidRPr="00CB54FE" w14:paraId="697C768C" w14:textId="77777777" w:rsidTr="006F3406">
        <w:tc>
          <w:tcPr>
            <w:tcW w:w="2353" w:type="pct"/>
            <w:gridSpan w:val="2"/>
          </w:tcPr>
          <w:p w14:paraId="5D2DF6E8" w14:textId="77777777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6073A3D4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="00D10D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1F23000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1CC5C0A7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18" w:rsidRPr="00CB54FE" w14:paraId="7E305129" w14:textId="77777777" w:rsidTr="006F3406">
        <w:tc>
          <w:tcPr>
            <w:tcW w:w="2353" w:type="pct"/>
            <w:gridSpan w:val="2"/>
          </w:tcPr>
          <w:p w14:paraId="66DCB552" w14:textId="36F1BD8D" w:rsidR="002A0E18" w:rsidRPr="007C2A87" w:rsidRDefault="002A0E18" w:rsidP="002A0E18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3C24EA2C" w14:textId="79B1F8A4" w:rsidR="002A0E18" w:rsidRPr="00525D10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3DE531AD" w:rsidR="002A0E18" w:rsidRPr="00525D10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05CCFA18" w:rsidR="002A0E18" w:rsidRPr="00525D10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5AD9B0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2107AD" w14:textId="3CD85CEE" w:rsidR="002A0E18" w:rsidRPr="00525D10" w:rsidRDefault="00FF198B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A5F02" w:rsidRPr="00CB54FE" w14:paraId="53A05305" w14:textId="77777777" w:rsidTr="006F3406">
        <w:tc>
          <w:tcPr>
            <w:tcW w:w="2353" w:type="pct"/>
            <w:gridSpan w:val="2"/>
          </w:tcPr>
          <w:p w14:paraId="1EA67F84" w14:textId="166B5C7E" w:rsidR="009A5F02" w:rsidRPr="007C2A87" w:rsidRDefault="00FF198B" w:rsidP="009A5F02">
            <w:pPr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  <w:r w:rsidR="009A5F02" w:rsidRPr="007C2A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F198B">
              <w:rPr>
                <w:rFonts w:ascii="Angsana New" w:hAnsi="Angsana New"/>
                <w:sz w:val="30"/>
                <w:szCs w:val="30"/>
              </w:rPr>
              <w:t>5</w:t>
            </w:r>
            <w:r w:rsidR="009A5F02"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F02"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7476BAE6" w14:textId="281B37F5" w:rsidR="009A5F02" w:rsidRPr="00525D10" w:rsidRDefault="00FF198B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9ED027E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7C461A43" w:rsidR="009A5F02" w:rsidRPr="00525D10" w:rsidRDefault="00FF198B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77777777" w:rsidR="009A5F02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AD59B1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56CA6C" w14:textId="25ABB63D" w:rsidR="009A5F02" w:rsidRPr="00525D10" w:rsidRDefault="00FF198B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12D0" w:rsidRPr="00CB54FE" w14:paraId="6F7B8058" w14:textId="77777777" w:rsidTr="006F3406">
        <w:tc>
          <w:tcPr>
            <w:tcW w:w="2353" w:type="pct"/>
            <w:gridSpan w:val="2"/>
          </w:tcPr>
          <w:p w14:paraId="489DD316" w14:textId="720117BF" w:rsidR="00BB12D0" w:rsidRPr="007C2A87" w:rsidRDefault="00BB12D0" w:rsidP="00BB12D0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98B" w:rsidRPr="00FF198B">
              <w:rPr>
                <w:rFonts w:ascii="Angsana New" w:hAnsi="Angsana New"/>
                <w:sz w:val="30"/>
                <w:szCs w:val="30"/>
              </w:rPr>
              <w:t>5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69B7DEE3" w14:textId="2BC572E4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DEE99E2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59250C3" w14:textId="1F14573A" w:rsidR="00BB12D0" w:rsidRPr="00525D10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693124A0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D56FB86" w14:textId="77777777" w:rsidR="00BB12D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FBFEA6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64FE45" w14:textId="77777777" w:rsidR="00BB12D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12D0" w:rsidRPr="000D2CEB" w14:paraId="0C7E36C1" w14:textId="77777777" w:rsidTr="006F3406">
        <w:tc>
          <w:tcPr>
            <w:tcW w:w="2353" w:type="pct"/>
            <w:gridSpan w:val="2"/>
          </w:tcPr>
          <w:p w14:paraId="6FF7A3A8" w14:textId="77777777" w:rsidR="00BB12D0" w:rsidRPr="00654EB1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36B2C132" w:rsidR="00BB12D0" w:rsidRPr="00525D10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F198B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769E653D" w:rsidR="00BB12D0" w:rsidRPr="00525D10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5D3FDEF8" w:rsidR="00BB12D0" w:rsidRPr="00525D10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9A74DE7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2644A2B" w14:textId="28A00BA4" w:rsidR="00BB12D0" w:rsidRPr="00525D10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BC54F1" w:rsidRPr="00C673BC" w14:paraId="56934560" w14:textId="77777777" w:rsidTr="006F3406">
        <w:tc>
          <w:tcPr>
            <w:tcW w:w="2353" w:type="pct"/>
            <w:gridSpan w:val="2"/>
          </w:tcPr>
          <w:p w14:paraId="71D0E26A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5C7DD71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5F86EF32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12D0" w:rsidRPr="00035E47" w14:paraId="11E6E199" w14:textId="77777777" w:rsidTr="006F3406">
        <w:tc>
          <w:tcPr>
            <w:tcW w:w="2353" w:type="pct"/>
            <w:gridSpan w:val="2"/>
          </w:tcPr>
          <w:p w14:paraId="356A9BA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1" w:type="pct"/>
          </w:tcPr>
          <w:p w14:paraId="55E130A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607EA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12D0" w:rsidRPr="00035E47" w14:paraId="6E2BA692" w14:textId="77777777" w:rsidTr="006F3406">
        <w:tc>
          <w:tcPr>
            <w:tcW w:w="2353" w:type="pct"/>
            <w:gridSpan w:val="2"/>
          </w:tcPr>
          <w:p w14:paraId="61696E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D2D46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7F54E74F" w14:textId="77777777" w:rsidTr="006F3406">
        <w:tc>
          <w:tcPr>
            <w:tcW w:w="2353" w:type="pct"/>
            <w:gridSpan w:val="2"/>
          </w:tcPr>
          <w:p w14:paraId="1BA21492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5C4634A7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5" w:type="pct"/>
          </w:tcPr>
          <w:p w14:paraId="6066095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5DE4D53A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131FA32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368D5C9D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7" w:type="pct"/>
          </w:tcPr>
          <w:p w14:paraId="37CD11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1A7705" w14:textId="56E2B736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B12D0" w:rsidRPr="00035E47" w14:paraId="7635E8E6" w14:textId="77777777" w:rsidTr="006F3406">
        <w:tc>
          <w:tcPr>
            <w:tcW w:w="2353" w:type="pct"/>
            <w:gridSpan w:val="2"/>
          </w:tcPr>
          <w:p w14:paraId="773AC27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32974A2C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45" w:type="pct"/>
          </w:tcPr>
          <w:p w14:paraId="74AD8550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2BD35352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50" w:type="pct"/>
          </w:tcPr>
          <w:p w14:paraId="1A4A027C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1440F983" w:rsidR="00BB12D0" w:rsidRPr="003F033D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0</w:t>
            </w:r>
            <w:r w:rsidRPr="00FF198B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63589718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A96935" w14:textId="5AC34382" w:rsidR="00BB12D0" w:rsidRPr="003F033D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BB12D0" w:rsidRPr="00035E47" w14:paraId="7DC3F9D0" w14:textId="77777777" w:rsidTr="006F3406">
        <w:tc>
          <w:tcPr>
            <w:tcW w:w="2353" w:type="pct"/>
            <w:gridSpan w:val="2"/>
          </w:tcPr>
          <w:p w14:paraId="200F424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D15C0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43617C1C" w14:textId="77777777" w:rsidTr="006F3406">
        <w:tc>
          <w:tcPr>
            <w:tcW w:w="2353" w:type="pct"/>
            <w:gridSpan w:val="2"/>
          </w:tcPr>
          <w:p w14:paraId="6253A42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768F3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53A3130A" w14:textId="77777777" w:rsidTr="006F3406">
        <w:tc>
          <w:tcPr>
            <w:tcW w:w="2353" w:type="pct"/>
            <w:gridSpan w:val="2"/>
          </w:tcPr>
          <w:p w14:paraId="0DE3286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5E928070" w14:textId="67259563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5" w:type="pct"/>
          </w:tcPr>
          <w:p w14:paraId="355634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06FF876F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4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50" w:type="pct"/>
          </w:tcPr>
          <w:p w14:paraId="4ADC5BF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3BC1176C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</w:tcPr>
          <w:p w14:paraId="32D2325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E300D0" w14:textId="2DB4CA89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F198B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BB12D0" w:rsidRPr="00035E47" w14:paraId="0C7E55DE" w14:textId="77777777" w:rsidTr="006F3406">
        <w:tc>
          <w:tcPr>
            <w:tcW w:w="2353" w:type="pct"/>
            <w:gridSpan w:val="2"/>
          </w:tcPr>
          <w:p w14:paraId="321E3A8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45583BD2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B1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5" w:type="pct"/>
          </w:tcPr>
          <w:p w14:paraId="74BAD38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2E1C9FF9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B1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50" w:type="pct"/>
          </w:tcPr>
          <w:p w14:paraId="4EF52A6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78C856FE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B1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7" w:type="pct"/>
          </w:tcPr>
          <w:p w14:paraId="02E5C1C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15A7663F" w:rsidR="00BB12D0" w:rsidRPr="00035E47" w:rsidRDefault="00FF198B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B12D0" w:rsidRPr="00EA50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198B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03DE6123" w14:textId="77777777" w:rsidR="00CF6FD5" w:rsidRPr="00BC54F1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62A671" w14:textId="77777777" w:rsidR="00FF1EDF" w:rsidRDefault="00FF1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B9B3A0" w14:textId="757DCE5C"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ๆ</w:t>
      </w:r>
    </w:p>
    <w:p w14:paraId="252CBCEB" w14:textId="77777777" w:rsidR="00CF6FD5" w:rsidRPr="00BC54F1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585B43" w14:textId="65FBF612" w:rsidR="00CF6FD5" w:rsidRPr="00D00810" w:rsidRDefault="00CF6FD5" w:rsidP="00C968C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968C3">
        <w:rPr>
          <w:rFonts w:ascii="Angsana New" w:hAnsi="Angsana New" w:hint="cs"/>
          <w:sz w:val="30"/>
          <w:szCs w:val="30"/>
          <w:cs/>
        </w:rPr>
        <w:t>ย่อย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สัญญาดังกล่าวมีอายุ </w:t>
      </w:r>
      <w:r w:rsidR="00FF198B" w:rsidRPr="00FF198B">
        <w:rPr>
          <w:rFonts w:ascii="Angsana New" w:hAnsi="Angsana New"/>
          <w:spacing w:val="-2"/>
          <w:sz w:val="30"/>
          <w:szCs w:val="30"/>
        </w:rPr>
        <w:t>12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C968C3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ณ วันที่ </w:t>
      </w:r>
      <w:r w:rsidR="00FF198B" w:rsidRPr="00FF198B">
        <w:rPr>
          <w:rFonts w:ascii="Angsana New" w:hAnsi="Angsana New"/>
          <w:spacing w:val="-2"/>
          <w:sz w:val="30"/>
          <w:szCs w:val="30"/>
        </w:rPr>
        <w:t>31</w:t>
      </w:r>
      <w:r w:rsidR="00831E9F">
        <w:rPr>
          <w:rFonts w:ascii="Angsana New" w:hAnsi="Angsana New"/>
          <w:spacing w:val="-2"/>
          <w:sz w:val="30"/>
          <w:szCs w:val="30"/>
        </w:rPr>
        <w:t xml:space="preserve"> </w:t>
      </w:r>
      <w:r w:rsidR="00BC54F1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2563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และค่าเสียหายต่าง</w:t>
      </w:r>
      <w:r w:rsidR="00DD0CEE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ๆ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14:paraId="18B1F5A7" w14:textId="77777777" w:rsidR="005D2645" w:rsidRPr="00BC54F1" w:rsidRDefault="005D264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7E29D91D" w14:textId="774E5611" w:rsidR="005D2645" w:rsidRDefault="00E455D8" w:rsidP="00C968C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D00810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FF198B" w:rsidRPr="00FF198B">
        <w:rPr>
          <w:rFonts w:ascii="Angsana New" w:hAnsi="Angsana New" w:hint="cs"/>
          <w:spacing w:val="-2"/>
          <w:sz w:val="30"/>
          <w:szCs w:val="30"/>
        </w:rPr>
        <w:t>2559</w:t>
      </w:r>
      <w:r w:rsidR="005D2645" w:rsidRPr="00D0081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Pr="00D00810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FF198B" w:rsidRPr="00FF198B">
        <w:rPr>
          <w:rFonts w:ascii="Angsana New" w:hAnsi="Angsana New" w:hint="cs"/>
          <w:spacing w:val="-2"/>
          <w:sz w:val="30"/>
          <w:szCs w:val="30"/>
        </w:rPr>
        <w:t>30</w:t>
      </w:r>
      <w:r w:rsidR="005D2645" w:rsidRPr="00D0081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5760A2" w:rsidRPr="00D00810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5D2645" w:rsidRPr="00D00810">
        <w:rPr>
          <w:rFonts w:ascii="Angsana New" w:hAnsi="Angsana New" w:hint="cs"/>
          <w:spacing w:val="-2"/>
          <w:sz w:val="30"/>
          <w:szCs w:val="30"/>
          <w:cs/>
        </w:rPr>
        <w:t>จ่ายค่าเช่าเป็นรายปี โดยอัตราค่าเช่าเสาโทรเลขมีรายละเอียดดังต่อไปนี้</w:t>
      </w:r>
    </w:p>
    <w:p w14:paraId="1A110EB0" w14:textId="77777777" w:rsidR="00BC54F1" w:rsidRPr="00BC54F1" w:rsidRDefault="00BC54F1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67B1863" w14:textId="77777777" w:rsidR="00D33FF8" w:rsidRPr="00BC54F1" w:rsidRDefault="00D33FF8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5B634257" w14:textId="6ABF5A9A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00810">
        <w:rPr>
          <w:rFonts w:asciiTheme="majorBidi" w:hAnsiTheme="majorBidi" w:cstheme="majorBidi"/>
          <w:sz w:val="30"/>
          <w:szCs w:val="30"/>
        </w:rPr>
        <w:t xml:space="preserve">      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79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F4DC2D" w14:textId="4A2A3C5A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1AF524A" w14:textId="2F814F71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F48D3E" w14:textId="73EC0A58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5760A2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81</w:t>
      </w:r>
      <w:r w:rsidRPr="00D00810">
        <w:rPr>
          <w:rFonts w:asciiTheme="majorBidi" w:hAnsiTheme="majorBidi" w:cstheme="majorBidi"/>
          <w:sz w:val="30"/>
          <w:szCs w:val="30"/>
        </w:rPr>
        <w:t xml:space="preserve"> 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DB4B60" w14:textId="5E32D341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 xml:space="preserve">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CE7A97E" w14:textId="42F7E0CD" w:rsidR="005D2645" w:rsidRPr="00D00810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D00810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00810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D00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00810">
        <w:rPr>
          <w:rFonts w:asciiTheme="majorBidi" w:hAnsiTheme="majorBidi" w:cstheme="majorBidi"/>
          <w:sz w:val="30"/>
          <w:szCs w:val="30"/>
        </w:rPr>
        <w:t xml:space="preserve">    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D00810">
        <w:rPr>
          <w:rFonts w:asciiTheme="majorBidi" w:hAnsiTheme="majorBidi" w:cstheme="majorBidi"/>
          <w:sz w:val="30"/>
          <w:szCs w:val="30"/>
        </w:rPr>
        <w:t> 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00810">
        <w:rPr>
          <w:rFonts w:asciiTheme="majorBidi" w:hAnsiTheme="majorBidi" w:cstheme="majorBidi"/>
          <w:sz w:val="30"/>
          <w:szCs w:val="30"/>
        </w:rPr>
        <w:t>.</w:t>
      </w:r>
      <w:r w:rsidR="00FF198B" w:rsidRPr="00FF198B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D008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0810">
        <w:rPr>
          <w:rFonts w:asciiTheme="majorBidi" w:hAnsiTheme="majorBidi" w:cstheme="majorBidi"/>
          <w:sz w:val="30"/>
          <w:szCs w:val="30"/>
        </w:rPr>
        <w:t xml:space="preserve">  </w:t>
      </w:r>
      <w:r w:rsidRPr="00D008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3B5800C" w14:textId="77777777" w:rsidR="00C968C3" w:rsidRPr="00C968C3" w:rsidRDefault="00C968C3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50884591" w14:textId="5F9FB8C8" w:rsidR="00D00810" w:rsidRDefault="00D00810" w:rsidP="000401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C33D59">
        <w:rPr>
          <w:rFonts w:ascii="Angsana New" w:hAnsi="Angsana New" w:hint="cs"/>
          <w:spacing w:val="-2"/>
          <w:sz w:val="30"/>
          <w:szCs w:val="30"/>
          <w:cs/>
        </w:rPr>
        <w:t>ในเดือนกรกฎาคม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2562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</w:t>
      </w:r>
      <w:r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ให้กับกิจการที่ไม่เกี่ยวข้องกันแห่งหนึ่ง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2563</w:t>
      </w:r>
      <w:r w:rsidRPr="00C33D59">
        <w:rPr>
          <w:rFonts w:ascii="Angsana New" w:hAnsi="Angsana New"/>
          <w:spacing w:val="-2"/>
          <w:sz w:val="30"/>
          <w:szCs w:val="30"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การโอนสิทธิการเช่าดังกล่าวอยู่ในระหว่างดำเนินการ</w:t>
      </w:r>
      <w:r w:rsidRPr="00654E73">
        <w:rPr>
          <w:rFonts w:ascii="Angsana New" w:hAnsi="Angsana New" w:hint="cs"/>
          <w:spacing w:val="-2"/>
          <w:sz w:val="30"/>
          <w:szCs w:val="30"/>
          <w:cs/>
        </w:rPr>
        <w:t>และคาดว่าจะดำเนินการโอนสิทธิเสร็จสมบูรณ์ภายในเดือน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654E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pacing w:val="-2"/>
          <w:sz w:val="30"/>
          <w:szCs w:val="30"/>
        </w:rPr>
        <w:t>2563</w:t>
      </w:r>
      <w:r w:rsidRPr="00654E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ผู้บริหารของบริษัทย่อยเชื่อมั่นว่า บริษัทย่อยจะไม่มีภาระผูกพันที่จะต้องจ่ายในอนาคตจากสัญญาดังกล่าว</w:t>
      </w:r>
    </w:p>
    <w:p w14:paraId="5818B0A2" w14:textId="77777777" w:rsidR="00040155" w:rsidRDefault="00040155" w:rsidP="000401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D3800DA" w14:textId="77777777" w:rsidR="002D52D5" w:rsidRPr="00981D2B" w:rsidRDefault="002D52D5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bookmarkStart w:id="9" w:name="_Hlk23297510"/>
      <w:r w:rsidRPr="00981D2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18859034" w14:textId="77777777" w:rsidR="002D52D5" w:rsidRPr="00BC54F1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6F9C8AC" w14:textId="09DEBF22" w:rsidR="00D00810" w:rsidRPr="00D00810" w:rsidRDefault="00D00810" w:rsidP="00C968C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00810">
        <w:rPr>
          <w:rFonts w:ascii="Angsana New" w:hAnsi="Angsana New" w:hint="cs"/>
          <w:sz w:val="30"/>
          <w:szCs w:val="30"/>
          <w:cs/>
        </w:rPr>
        <w:t>บริษัทย่อยแห่งหนึ่งได้ถูกผู้รับเหมาช่วงรายหนึ่งฟ้องร้องเป็นจำเลยร่วมกับลูกค้า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โดยถูกเรียกร้องค่าเสียหายในคดีความกรณีผิดสัญญา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19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ต่อมาในเดือนเมษายน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บริษัทย่อยได้มีการยื่นคำฟ้องแย้งต่อศาลแพ่ง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โดยเรียกร้องค่าเสียหาย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24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และดอกเบี้ยในอัตราร้อยละ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FF198B" w:rsidRPr="00FF198B">
        <w:rPr>
          <w:rFonts w:ascii="Angsana New" w:hAnsi="Angsana New"/>
          <w:sz w:val="30"/>
          <w:szCs w:val="30"/>
        </w:rPr>
        <w:t>5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ต่อปีนับแต่วันฟ้องแย้ง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เป็นต้นไปจนกว่าผู้รับเหมาดังกล่าวจะชำระให้แก่บริษัทย่อยเสร็จสิ้น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ณ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วันที่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D00810">
        <w:rPr>
          <w:rFonts w:ascii="Angsana New" w:hAnsi="Angsana New" w:hint="cs"/>
          <w:sz w:val="30"/>
          <w:szCs w:val="30"/>
          <w:cs/>
        </w:rPr>
        <w:t>คม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คดีความดังกล่าวอยู่ในกระบวนการของศาล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ผู้บริหารของบริษัทและบริษัทย่อยเชื่อว่า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บริษัทย่อยไม่มีภาระที่จะต้องจ่ายค่าเสียหายจากการฟ้องร้องดังกล่าว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</w:t>
      </w:r>
    </w:p>
    <w:p w14:paraId="479447A6" w14:textId="77777777" w:rsidR="00D00810" w:rsidRPr="00BC54F1" w:rsidRDefault="00D00810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8B038E" w14:textId="77777777" w:rsidR="00FF1EDF" w:rsidRDefault="00FF1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8D8AFE" w14:textId="482532C4" w:rsidR="00D00810" w:rsidRDefault="00D00810" w:rsidP="00C968C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FF198B" w:rsidRPr="00FF198B">
        <w:rPr>
          <w:rFonts w:ascii="Angsana New" w:hAnsi="Angsana New"/>
          <w:sz w:val="30"/>
          <w:szCs w:val="30"/>
        </w:rPr>
        <w:t>89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</w:t>
      </w:r>
      <w:r w:rsidRPr="00B827C2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B827C2">
        <w:rPr>
          <w:rFonts w:ascii="Angsana New" w:hAnsi="Angsana New" w:hint="cs"/>
          <w:sz w:val="30"/>
          <w:szCs w:val="30"/>
          <w:cs/>
        </w:rPr>
        <w:t>ปรับตามสัญญาจำนวน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41</w:t>
      </w:r>
      <w:r>
        <w:rPr>
          <w:rFonts w:ascii="Angsana New" w:hAnsi="Angsana New"/>
          <w:sz w:val="30"/>
          <w:szCs w:val="30"/>
        </w:rPr>
        <w:t>.</w:t>
      </w:r>
      <w:r w:rsidR="00FF198B" w:rsidRPr="00FF198B">
        <w:rPr>
          <w:rFonts w:ascii="Angsana New" w:hAnsi="Angsana New"/>
          <w:sz w:val="30"/>
          <w:szCs w:val="30"/>
        </w:rPr>
        <w:t>7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2562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827C2">
        <w:rPr>
          <w:rFonts w:ascii="Angsana New" w:hAnsi="Angsana New" w:hint="cs"/>
          <w:sz w:val="30"/>
          <w:szCs w:val="30"/>
          <w:cs/>
        </w:rPr>
        <w:t>จำนวนค่าปรับที่ผู้ว่าจ้างแจ้งมานั้นเป็นค่าปรับที่สูงเกินส่วน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</w:t>
      </w:r>
      <w:r w:rsidRPr="00B827C2">
        <w:rPr>
          <w:rFonts w:ascii="Angsana New" w:hAnsi="Angsana New" w:hint="cs"/>
          <w:sz w:val="30"/>
          <w:szCs w:val="30"/>
          <w:cs/>
        </w:rPr>
        <w:t>ม่สอดคล้องกับการตีความและการคำนวณค่าปรับในสัญญา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พ</w:t>
      </w:r>
      <w:r w:rsidRPr="00B827C2">
        <w:rPr>
          <w:rFonts w:ascii="Angsana New" w:hAnsi="Angsana New"/>
          <w:sz w:val="30"/>
          <w:szCs w:val="30"/>
          <w:cs/>
        </w:rPr>
        <w:t>.</w:t>
      </w:r>
      <w:r w:rsidRPr="00B827C2">
        <w:rPr>
          <w:rFonts w:ascii="Angsana New" w:hAnsi="Angsana New" w:hint="cs"/>
          <w:sz w:val="30"/>
          <w:szCs w:val="30"/>
          <w:cs/>
        </w:rPr>
        <w:t>ศ</w:t>
      </w:r>
      <w:r w:rsidRPr="00B827C2">
        <w:rPr>
          <w:rFonts w:ascii="Angsana New" w:hAnsi="Angsana New"/>
          <w:sz w:val="30"/>
          <w:szCs w:val="30"/>
          <w:cs/>
        </w:rPr>
        <w:t xml:space="preserve">. </w:t>
      </w:r>
      <w:r w:rsidR="00FF198B" w:rsidRPr="00FF198B">
        <w:rPr>
          <w:rFonts w:ascii="Angsana New" w:hAnsi="Angsana New"/>
          <w:sz w:val="30"/>
          <w:szCs w:val="30"/>
        </w:rPr>
        <w:t>2560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ดังนั้น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หากคำนวณค่าปรับที่ถูกต้องจะมีค่าปรับสูงสุดที่จะเกิดขึ้นเป็นเงิน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FF198B" w:rsidRPr="00FF198B">
        <w:rPr>
          <w:rFonts w:ascii="Angsana New" w:hAnsi="Angsana New"/>
          <w:sz w:val="30"/>
          <w:szCs w:val="30"/>
        </w:rPr>
        <w:t>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ล้านบาท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BC593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F198B" w:rsidRPr="00FF198B">
        <w:rPr>
          <w:rFonts w:ascii="Angsana New" w:hAnsi="Angsana New"/>
          <w:sz w:val="30"/>
          <w:szCs w:val="30"/>
        </w:rPr>
        <w:t>31</w:t>
      </w:r>
      <w:r w:rsidR="00BC593C">
        <w:rPr>
          <w:rFonts w:ascii="Angsana New" w:hAnsi="Angsana New"/>
          <w:sz w:val="30"/>
          <w:szCs w:val="30"/>
        </w:rPr>
        <w:t xml:space="preserve"> </w:t>
      </w:r>
      <w:r w:rsidR="00BC593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198B" w:rsidRPr="00FF198B">
        <w:rPr>
          <w:rFonts w:ascii="Angsana New" w:hAnsi="Angsana New"/>
          <w:sz w:val="30"/>
          <w:szCs w:val="30"/>
        </w:rPr>
        <w:t>2563</w:t>
      </w:r>
      <w:r w:rsidR="00BC593C">
        <w:rPr>
          <w:rFonts w:ascii="Angsana New" w:hAnsi="Angsana New"/>
          <w:sz w:val="30"/>
          <w:szCs w:val="30"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79B52D23" w14:textId="4198232E" w:rsidR="00D00810" w:rsidRDefault="00D00810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183D6" w14:textId="75AE5B0E" w:rsidR="000B789C" w:rsidRPr="00D942F6" w:rsidRDefault="000B789C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942F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77B86C8" w14:textId="77777777" w:rsidR="000B789C" w:rsidRDefault="000B789C" w:rsidP="000B7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ACA386" w14:textId="2B68AF08" w:rsidR="00D942F6" w:rsidRPr="00C968C3" w:rsidRDefault="00D942F6" w:rsidP="00C968C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C968C3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C968C3">
        <w:rPr>
          <w:rFonts w:asciiTheme="majorBidi" w:hAnsiTheme="majorBidi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/>
          <w:sz w:val="30"/>
          <w:szCs w:val="30"/>
        </w:rPr>
        <w:t>13</w:t>
      </w:r>
      <w:r w:rsidRPr="00C968C3">
        <w:rPr>
          <w:rFonts w:asciiTheme="majorBidi" w:hAnsiTheme="majorBidi"/>
          <w:sz w:val="30"/>
          <w:szCs w:val="30"/>
          <w:cs/>
        </w:rPr>
        <w:t xml:space="preserve"> </w:t>
      </w:r>
      <w:r w:rsidRPr="00C968C3">
        <w:rPr>
          <w:rFonts w:asciiTheme="majorBidi" w:hAnsiTheme="majorBidi" w:hint="cs"/>
          <w:sz w:val="30"/>
          <w:szCs w:val="30"/>
          <w:cs/>
        </w:rPr>
        <w:t>พฤษภาคม</w:t>
      </w:r>
      <w:r w:rsidRPr="00C968C3">
        <w:rPr>
          <w:rFonts w:asciiTheme="majorBidi" w:hAnsiTheme="majorBidi"/>
          <w:sz w:val="30"/>
          <w:szCs w:val="30"/>
          <w:cs/>
        </w:rPr>
        <w:t xml:space="preserve"> </w:t>
      </w:r>
      <w:r w:rsidR="00FF198B" w:rsidRPr="00FF198B">
        <w:rPr>
          <w:rFonts w:asciiTheme="majorBidi" w:hAnsiTheme="majorBidi"/>
          <w:sz w:val="30"/>
          <w:szCs w:val="30"/>
        </w:rPr>
        <w:t>2563</w:t>
      </w:r>
      <w:r w:rsidRPr="00C968C3">
        <w:rPr>
          <w:rFonts w:asciiTheme="majorBidi" w:hAnsiTheme="majorBidi"/>
          <w:sz w:val="30"/>
          <w:szCs w:val="30"/>
          <w:cs/>
        </w:rPr>
        <w:t xml:space="preserve"> </w:t>
      </w:r>
      <w:r w:rsidRPr="00C968C3">
        <w:rPr>
          <w:rFonts w:asciiTheme="majorBidi" w:hAnsiTheme="majorBidi" w:hint="cs"/>
          <w:sz w:val="30"/>
          <w:szCs w:val="30"/>
          <w:cs/>
        </w:rPr>
        <w:t>คณะกรรมการบริษัทมีมติอนุมัติ</w:t>
      </w:r>
      <w:r w:rsidR="00CB2046" w:rsidRPr="00C968C3">
        <w:rPr>
          <w:rFonts w:asciiTheme="majorBidi" w:hAnsiTheme="majorBidi" w:hint="cs"/>
          <w:sz w:val="30"/>
          <w:szCs w:val="30"/>
          <w:cs/>
        </w:rPr>
        <w:t>แผนการ</w:t>
      </w:r>
      <w:r w:rsidRPr="00C968C3">
        <w:rPr>
          <w:rFonts w:asciiTheme="majorBidi" w:hAnsiTheme="majorBidi" w:hint="cs"/>
          <w:sz w:val="30"/>
          <w:szCs w:val="30"/>
          <w:cs/>
        </w:rPr>
        <w:t>จำหน่าย อสังหาริมทรัพย์</w:t>
      </w:r>
      <w:r w:rsidR="00825316" w:rsidRPr="00C968C3">
        <w:rPr>
          <w:rFonts w:asciiTheme="majorBidi" w:hAnsiTheme="majorBidi" w:hint="cs"/>
          <w:sz w:val="30"/>
          <w:szCs w:val="30"/>
          <w:cs/>
        </w:rPr>
        <w:t xml:space="preserve">บางส่วนซึ่งเป็นทรัพย์สินที่ไม่ได้ใช้ในการประกอบกิจการหลัก </w:t>
      </w:r>
      <w:r w:rsidR="00CB2046" w:rsidRPr="00C968C3">
        <w:rPr>
          <w:rFonts w:asciiTheme="majorBidi" w:hAnsiTheme="majorBidi" w:hint="cs"/>
          <w:sz w:val="30"/>
          <w:szCs w:val="30"/>
          <w:cs/>
        </w:rPr>
        <w:t>เพื่อใช้เป็นเงินทุนหมุนเวียนและมอบหมายให้ฝ่ายบริหารดำเนินการต่อไป</w:t>
      </w:r>
    </w:p>
    <w:p w14:paraId="1E453A5C" w14:textId="77777777" w:rsidR="00D942F6" w:rsidRPr="00BC54F1" w:rsidRDefault="00D942F6" w:rsidP="00EF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EE588F" w14:textId="3EC7B6AB" w:rsidR="006A5CB3" w:rsidRPr="00CC7412" w:rsidRDefault="00EF074E" w:rsidP="00C968C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 w:rsidRPr="00CC7412">
        <w:rPr>
          <w:rFonts w:asciiTheme="majorBidi" w:hAnsiTheme="majorBidi" w:hint="cs"/>
          <w:sz w:val="30"/>
          <w:szCs w:val="30"/>
          <w:cs/>
        </w:rPr>
        <w:t xml:space="preserve">ภายหลังวันที่ในงบการเงิน หลายประเทศได้ประกาศมาตรการป้องกันหลายประการเพื่อป้องกันการแพร่ระบาดของโรคโควิด </w:t>
      </w:r>
      <w:r w:rsidR="00FF198B" w:rsidRPr="00FF198B">
        <w:rPr>
          <w:rFonts w:asciiTheme="majorBidi" w:hAnsiTheme="majorBidi" w:hint="cs"/>
          <w:sz w:val="30"/>
          <w:szCs w:val="30"/>
        </w:rPr>
        <w:t>19</w:t>
      </w:r>
      <w:r w:rsidRPr="00CC741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C968C3">
        <w:rPr>
          <w:rFonts w:ascii="Angsana New" w:hAnsi="Angsana New" w:hint="cs"/>
          <w:sz w:val="30"/>
          <w:szCs w:val="30"/>
          <w:cs/>
        </w:rPr>
        <w:t>ส่งผล</w:t>
      </w:r>
      <w:r w:rsidRPr="00CC7412">
        <w:rPr>
          <w:rFonts w:asciiTheme="majorBidi" w:hAnsiTheme="majorBidi" w:hint="cs"/>
          <w:sz w:val="30"/>
          <w:szCs w:val="30"/>
          <w:cs/>
        </w:rPr>
        <w:t xml:space="preserve">กระทบอย่างมากต่อการดำเนินชีวิตประจำวัน การผลิตตลอดจนการกระจายสินค้าในประเทศดังกล่าวและขยายวงกว้างออกไป การแพร่ระบาดของโรคโควิด </w:t>
      </w:r>
      <w:r w:rsidR="00FF198B" w:rsidRPr="00FF198B">
        <w:rPr>
          <w:rFonts w:asciiTheme="majorBidi" w:hAnsiTheme="majorBidi" w:hint="cs"/>
          <w:sz w:val="30"/>
          <w:szCs w:val="30"/>
        </w:rPr>
        <w:t>19</w:t>
      </w:r>
      <w:r w:rsidRPr="00CC7412">
        <w:rPr>
          <w:rFonts w:asciiTheme="majorBidi" w:hAnsiTheme="majorBidi" w:hint="cs"/>
          <w:sz w:val="30"/>
          <w:szCs w:val="30"/>
        </w:rPr>
        <w:t xml:space="preserve"> </w:t>
      </w:r>
      <w:r w:rsidRPr="00CC7412">
        <w:rPr>
          <w:rFonts w:asciiTheme="majorBidi" w:hAnsiTheme="majorBidi" w:hint="cs"/>
          <w:sz w:val="30"/>
          <w:szCs w:val="30"/>
          <w:cs/>
        </w:rPr>
        <w:t>ส่งผลกระทบต่อระบบเศรษฐกิจโลก</w:t>
      </w:r>
      <w:r w:rsidR="00C2798B" w:rsidRPr="00CC7412">
        <w:rPr>
          <w:rFonts w:asciiTheme="majorBidi" w:hAnsiTheme="majorBidi" w:hint="cs"/>
          <w:sz w:val="30"/>
          <w:szCs w:val="30"/>
          <w:cs/>
        </w:rPr>
        <w:t>รวมถึง</w:t>
      </w:r>
      <w:r w:rsidRPr="00CC7412">
        <w:rPr>
          <w:rFonts w:asciiTheme="majorBidi" w:hAnsiTheme="majorBidi" w:hint="cs"/>
          <w:sz w:val="30"/>
          <w:szCs w:val="30"/>
          <w:cs/>
        </w:rPr>
        <w:t xml:space="preserve">การดำเนินงานของกลุ่มบริษัท ซึ่งยังไม่สามารถคาดการณ์ผลกระทบได้ในขณะนี้ </w:t>
      </w:r>
      <w:bookmarkStart w:id="10" w:name="_Hlk36645950"/>
      <w:r w:rsidRPr="00CC7412">
        <w:rPr>
          <w:rFonts w:asciiTheme="majorBidi" w:hAnsiTheme="majorBidi" w:hint="cs"/>
          <w:sz w:val="30"/>
          <w:szCs w:val="30"/>
          <w:cs/>
        </w:rPr>
        <w:t>ทั้งนี้ 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</w:t>
      </w:r>
      <w:r w:rsidR="00C148AC">
        <w:rPr>
          <w:rFonts w:asciiTheme="majorBidi" w:hAnsiTheme="majorBidi" w:hint="cs"/>
          <w:sz w:val="30"/>
          <w:szCs w:val="30"/>
          <w:cs/>
        </w:rPr>
        <w:t>ร</w:t>
      </w:r>
      <w:r w:rsidRPr="00CC7412">
        <w:rPr>
          <w:rFonts w:asciiTheme="majorBidi" w:hAnsiTheme="majorBidi" w:hint="cs"/>
          <w:sz w:val="30"/>
          <w:szCs w:val="30"/>
          <w:cs/>
        </w:rPr>
        <w:t>ปรับเปลี่ยนรูปแบบการให้บริการและการดำเนินงานเพื่อตอบสนองต่อเหตุการณ์ดังกล่าว</w:t>
      </w:r>
      <w:bookmarkEnd w:id="9"/>
      <w:bookmarkEnd w:id="10"/>
    </w:p>
    <w:sectPr w:rsidR="006A5CB3" w:rsidRPr="00CC7412" w:rsidSect="0047234C"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0C04F" w14:textId="77777777" w:rsidR="00FF198B" w:rsidRDefault="00FF198B" w:rsidP="00900EE2">
      <w:r>
        <w:separator/>
      </w:r>
    </w:p>
  </w:endnote>
  <w:endnote w:type="continuationSeparator" w:id="0">
    <w:p w14:paraId="7B4981B4" w14:textId="77777777" w:rsidR="00FF198B" w:rsidRDefault="00FF198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D63" w14:textId="29CAEEE5" w:rsidR="00FF198B" w:rsidRPr="007E2578" w:rsidRDefault="00FF198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FF198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DE21750" w14:textId="77777777" w:rsidR="00FF198B" w:rsidRPr="00B411AC" w:rsidRDefault="00FF198B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3A1F2" w14:textId="1E8B6722" w:rsidR="00FF198B" w:rsidRDefault="00FF198B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D4613A">
      <w:rPr>
        <w:rStyle w:val="PageNumber"/>
        <w:rFonts w:ascii="Angsana New" w:hAnsi="Angsana New"/>
        <w:noProof/>
        <w:sz w:val="30"/>
        <w:szCs w:val="30"/>
      </w:rPr>
      <w:t>loxleyt3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FF198B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F86B9" w14:textId="6D046EB5" w:rsidR="00FF198B" w:rsidRPr="007E2578" w:rsidRDefault="00FF198B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FF198B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4C04DDB" w14:textId="77777777" w:rsidR="00FF198B" w:rsidRPr="00821FCC" w:rsidRDefault="00FF198B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7291D7BF" w:rsidR="00FF198B" w:rsidRPr="007E2578" w:rsidRDefault="00FF198B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FF198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FF198B" w:rsidRPr="00984B6E" w:rsidRDefault="00FF198B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EE199" w14:textId="77777777" w:rsidR="00FF198B" w:rsidRDefault="00FF198B" w:rsidP="00900EE2">
      <w:r>
        <w:separator/>
      </w:r>
    </w:p>
  </w:footnote>
  <w:footnote w:type="continuationSeparator" w:id="0">
    <w:p w14:paraId="7A949475" w14:textId="77777777" w:rsidR="00FF198B" w:rsidRDefault="00FF198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01DC2" w14:textId="77777777" w:rsidR="00FF198B" w:rsidRDefault="00FF198B">
    <w:pPr>
      <w:pStyle w:val="Header"/>
    </w:pPr>
  </w:p>
  <w:p w14:paraId="13626702" w14:textId="77777777" w:rsidR="00FF198B" w:rsidRDefault="00FF198B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003FC" w14:textId="77777777" w:rsidR="00FF198B" w:rsidRPr="005A1AF1" w:rsidRDefault="00FF198B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A75C9F6" w14:textId="77777777" w:rsidR="00FF198B" w:rsidRPr="003C763B" w:rsidRDefault="00FF198B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D1E665" w14:textId="41F5DDBA" w:rsidR="00FF198B" w:rsidRDefault="00FF198B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</w:t>
    </w:r>
    <w:r w:rsidRPr="00FF198B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6806643" w14:textId="77777777" w:rsidR="00FF198B" w:rsidRPr="00605EF6" w:rsidRDefault="00FF198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3699" w14:textId="77777777" w:rsidR="00FF198B" w:rsidRDefault="00FF198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1997" w14:textId="77777777" w:rsidR="00FF198B" w:rsidRPr="005A1AF1" w:rsidRDefault="00FF198B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193AE1D" w14:textId="77777777" w:rsidR="00FF198B" w:rsidRPr="003C763B" w:rsidRDefault="00FF198B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8B7CE7" w14:textId="33F63A50" w:rsidR="00FF198B" w:rsidRDefault="00FF198B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7439931" w14:textId="77777777" w:rsidR="00FF198B" w:rsidRPr="00BA3736" w:rsidRDefault="00FF198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86ED" w14:textId="77777777" w:rsidR="00FF198B" w:rsidRPr="005A1AF1" w:rsidRDefault="00FF198B" w:rsidP="00B17B9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995F862" w14:textId="77777777" w:rsidR="00FF198B" w:rsidRPr="003C763B" w:rsidRDefault="00FF198B" w:rsidP="00B17B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6899D" w14:textId="7A6182A7" w:rsidR="00FF198B" w:rsidRPr="00F72560" w:rsidRDefault="00FF198B" w:rsidP="008C616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72560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</w:t>
    </w:r>
    <w:r w:rsidRPr="00FF198B">
      <w:rPr>
        <w:rFonts w:ascii="Angsana New" w:hAnsi="Angsana New" w:hint="cs"/>
        <w:sz w:val="32"/>
        <w:szCs w:val="32"/>
        <w:lang w:val="en-US" w:bidi="th-TH"/>
      </w:rPr>
      <w:t>3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 xml:space="preserve"> (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DBA26D9" w14:textId="77777777" w:rsidR="00FF198B" w:rsidRPr="008C6A03" w:rsidRDefault="00FF198B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FF198B" w:rsidRDefault="00FF198B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4A60" w14:textId="77777777" w:rsidR="00FF198B" w:rsidRPr="005A1AF1" w:rsidRDefault="00FF198B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1F2EB2A" w14:textId="77777777" w:rsidR="00FF198B" w:rsidRPr="003C763B" w:rsidRDefault="00FF198B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347D20" w14:textId="2D09EC98" w:rsidR="00FF198B" w:rsidRDefault="00FF198B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</w:t>
    </w:r>
    <w:r w:rsidRPr="00FF198B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FF198B" w:rsidRPr="00DE6A98" w:rsidRDefault="00FF198B" w:rsidP="00BE6579">
    <w:pPr>
      <w:pStyle w:val="Header"/>
      <w:rPr>
        <w:rFonts w:ascii="Angsana New" w:hAnsi="Angsana New"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FF198B" w:rsidRDefault="00FF1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EDA8" w14:textId="77777777" w:rsidR="00FF198B" w:rsidRPr="005A1AF1" w:rsidRDefault="00FF198B" w:rsidP="00C709F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04F3E3" w14:textId="77777777" w:rsidR="00FF198B" w:rsidRPr="003C763B" w:rsidRDefault="00FF198B" w:rsidP="00C709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E0D2B98" w14:textId="6C2DEC10" w:rsidR="00FF198B" w:rsidRDefault="00FF198B" w:rsidP="005D62A1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</w:t>
    </w:r>
    <w:r w:rsidRPr="00FF198B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A4E6825" w14:textId="77777777" w:rsidR="00FF198B" w:rsidRPr="005D62A1" w:rsidRDefault="00FF198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F6E7" w14:textId="77777777" w:rsidR="00FF198B" w:rsidRDefault="00FF198B">
    <w:pPr>
      <w:pStyle w:val="Header"/>
    </w:pPr>
  </w:p>
  <w:p w14:paraId="7D25A427" w14:textId="77777777" w:rsidR="00FF198B" w:rsidRDefault="00FF198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C894" w14:textId="77777777" w:rsidR="00FF198B" w:rsidRDefault="00FF19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BF1CF" w14:textId="77777777" w:rsidR="00FF198B" w:rsidRDefault="00FF198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9A545" w14:textId="77777777" w:rsidR="00FF198B" w:rsidRDefault="00FF198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EDA82" w14:textId="77777777" w:rsidR="00FF198B" w:rsidRPr="00461F0B" w:rsidRDefault="00FF198B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431A15F" w14:textId="77777777" w:rsidR="00FF198B" w:rsidRPr="00461F0B" w:rsidRDefault="00FF198B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085B73" w14:textId="2316D095" w:rsidR="00FF198B" w:rsidRDefault="00FF198B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F198B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FF198B">
      <w:rPr>
        <w:rFonts w:ascii="Angsana New" w:hAnsi="Angsana New"/>
        <w:sz w:val="32"/>
        <w:szCs w:val="32"/>
        <w:lang w:val="en-US" w:bidi="th-TH"/>
      </w:rPr>
      <w:t>256</w:t>
    </w:r>
    <w:r w:rsidRPr="00FF198B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EA955D7" w14:textId="77777777" w:rsidR="00FF198B" w:rsidRPr="00F23AAC" w:rsidRDefault="00FF198B" w:rsidP="00BE6579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B52C" w14:textId="77777777" w:rsidR="00FF198B" w:rsidRDefault="00FF198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5E903" w14:textId="77777777" w:rsidR="00FF198B" w:rsidRDefault="00FF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5A7764"/>
    <w:multiLevelType w:val="hybridMultilevel"/>
    <w:tmpl w:val="366C1D24"/>
    <w:lvl w:ilvl="0" w:tplc="4D52B520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35"/>
  </w:num>
  <w:num w:numId="17">
    <w:abstractNumId w:val="20"/>
  </w:num>
  <w:num w:numId="18">
    <w:abstractNumId w:val="32"/>
  </w:num>
  <w:num w:numId="19">
    <w:abstractNumId w:val="33"/>
  </w:num>
  <w:num w:numId="20">
    <w:abstractNumId w:val="12"/>
  </w:num>
  <w:num w:numId="21">
    <w:abstractNumId w:val="34"/>
  </w:num>
  <w:num w:numId="22">
    <w:abstractNumId w:val="23"/>
  </w:num>
  <w:num w:numId="23">
    <w:abstractNumId w:val="27"/>
  </w:num>
  <w:num w:numId="24">
    <w:abstractNumId w:val="13"/>
  </w:num>
  <w:num w:numId="25">
    <w:abstractNumId w:val="31"/>
  </w:num>
  <w:num w:numId="26">
    <w:abstractNumId w:val="24"/>
  </w:num>
  <w:num w:numId="27">
    <w:abstractNumId w:val="15"/>
  </w:num>
  <w:num w:numId="28">
    <w:abstractNumId w:val="22"/>
  </w:num>
  <w:num w:numId="29">
    <w:abstractNumId w:val="26"/>
  </w:num>
  <w:num w:numId="30">
    <w:abstractNumId w:val="17"/>
  </w:num>
  <w:num w:numId="31">
    <w:abstractNumId w:val="10"/>
  </w:num>
  <w:num w:numId="32">
    <w:abstractNumId w:val="21"/>
  </w:num>
  <w:num w:numId="33">
    <w:abstractNumId w:val="30"/>
  </w:num>
  <w:num w:numId="34">
    <w:abstractNumId w:val="25"/>
  </w:num>
  <w:num w:numId="35">
    <w:abstractNumId w:val="11"/>
  </w:num>
  <w:num w:numId="36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A8F"/>
    <w:rsid w:val="00003D90"/>
    <w:rsid w:val="00003F05"/>
    <w:rsid w:val="00004681"/>
    <w:rsid w:val="00004C10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DC3"/>
    <w:rsid w:val="00386B84"/>
    <w:rsid w:val="00386DF6"/>
    <w:rsid w:val="003870CB"/>
    <w:rsid w:val="00387855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4AA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5B0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C22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13A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B29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2.xml"/><Relationship Id="rId27" Type="http://schemas.openxmlformats.org/officeDocument/2006/relationships/header" Target="header1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B128D-6F5D-4057-B0E0-8DB3F722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49</Pages>
  <Words>12704</Words>
  <Characters>50220</Characters>
  <Application>Microsoft Office Word</Application>
  <DocSecurity>0</DocSecurity>
  <Lines>418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62799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2020-05-12T12:07:00Z</cp:lastPrinted>
  <dcterms:created xsi:type="dcterms:W3CDTF">2020-05-13T09:20:00Z</dcterms:created>
  <dcterms:modified xsi:type="dcterms:W3CDTF">2020-05-13T09:25:00Z</dcterms:modified>
</cp:coreProperties>
</file>