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D98B4" w14:textId="77777777" w:rsidR="00C04A6C" w:rsidRPr="008E6D2C" w:rsidRDefault="00C04A6C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cs/>
        </w:rPr>
      </w:pPr>
      <w:bookmarkStart w:id="0" w:name="Title"/>
    </w:p>
    <w:p w14:paraId="7CC81BBB" w14:textId="77777777" w:rsidR="00042880" w:rsidRDefault="0004288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14:paraId="23DCC3C1" w14:textId="77777777" w:rsidR="00924BC5" w:rsidRPr="00B478B9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14:paraId="674E8F77" w14:textId="77777777" w:rsidR="00570260" w:rsidRDefault="0057026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478B9"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nimit</w:t>
      </w:r>
      <w:proofErr w:type="spellEnd"/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ngineering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2758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ompany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imited</w:t>
      </w:r>
      <w:bookmarkStart w:id="1" w:name="SubTitle"/>
      <w:bookmarkEnd w:id="0"/>
    </w:p>
    <w:p w14:paraId="4BE2A597" w14:textId="77777777" w:rsidR="0056579C" w:rsidRPr="00B478B9" w:rsidRDefault="002F6122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 xml:space="preserve">nd its </w:t>
      </w:r>
      <w:r w:rsidR="00E72ADB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>ubsidiar</w:t>
      </w:r>
      <w:r w:rsidR="00795DFF">
        <w:rPr>
          <w:rFonts w:ascii="Times New Roman" w:hAnsi="Times New Roman" w:cs="Times New Roman"/>
          <w:b/>
          <w:bCs/>
          <w:sz w:val="40"/>
          <w:szCs w:val="40"/>
        </w:rPr>
        <w:t>ies</w:t>
      </w:r>
    </w:p>
    <w:bookmarkEnd w:id="1"/>
    <w:p w14:paraId="50F77822" w14:textId="77777777" w:rsidR="00924BC5" w:rsidRPr="008A63C4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14:paraId="40C887DE" w14:textId="77777777" w:rsidR="00D70D07" w:rsidRPr="008A63C4" w:rsidRDefault="00D70D07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14:paraId="68112F7B" w14:textId="77777777" w:rsidR="00AD38BC" w:rsidRPr="00AD38BC" w:rsidRDefault="00AD38BC" w:rsidP="00AD38BC">
      <w:pPr>
        <w:pStyle w:val="CoverTitle"/>
        <w:spacing w:line="240" w:lineRule="auto"/>
        <w:jc w:val="center"/>
        <w:rPr>
          <w:spacing w:val="-3"/>
          <w:szCs w:val="36"/>
        </w:rPr>
      </w:pPr>
      <w:r w:rsidRPr="00AD38BC">
        <w:rPr>
          <w:spacing w:val="-3"/>
          <w:szCs w:val="36"/>
        </w:rPr>
        <w:t>Condensed interim financial statements</w:t>
      </w:r>
    </w:p>
    <w:p w14:paraId="765767BC" w14:textId="77777777" w:rsidR="00AD38BC" w:rsidRPr="00AD38BC" w:rsidRDefault="00AD38BC" w:rsidP="00AD38BC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D38BC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12338046" w14:textId="77777777" w:rsidR="0089210C" w:rsidRPr="00D47232" w:rsidRDefault="0089210C" w:rsidP="0089210C">
      <w:pPr>
        <w:pStyle w:val="CoverTitle"/>
        <w:spacing w:line="240" w:lineRule="atLeast"/>
        <w:jc w:val="center"/>
        <w:rPr>
          <w:rFonts w:cs="Cordia New"/>
          <w:spacing w:val="-3"/>
          <w:szCs w:val="45"/>
          <w:cs/>
          <w:lang w:bidi="th-TH"/>
        </w:rPr>
      </w:pPr>
      <w:r>
        <w:rPr>
          <w:spacing w:val="-3"/>
          <w:szCs w:val="36"/>
        </w:rPr>
        <w:t>31 March 2020</w:t>
      </w:r>
    </w:p>
    <w:p w14:paraId="5CCCC356" w14:textId="77777777" w:rsidR="0089210C" w:rsidRPr="008A63C4" w:rsidRDefault="0089210C" w:rsidP="0089210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>and</w:t>
      </w:r>
    </w:p>
    <w:p w14:paraId="366EA624" w14:textId="77777777" w:rsidR="00AD38BC" w:rsidRPr="00AD38BC" w:rsidRDefault="00AD38BC" w:rsidP="00AD38BC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D38BC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4DE87C22" w14:textId="77777777" w:rsidR="00567519" w:rsidRDefault="00567519" w:rsidP="00100CAB">
      <w:pPr>
        <w:pStyle w:val="CoverTitle"/>
        <w:spacing w:line="240" w:lineRule="atLeast"/>
        <w:jc w:val="center"/>
        <w:rPr>
          <w:spacing w:val="-3"/>
          <w:szCs w:val="36"/>
        </w:rPr>
      </w:pPr>
    </w:p>
    <w:p w14:paraId="6AEF0202" w14:textId="77777777" w:rsidR="00AD38BC" w:rsidRPr="008A63C4" w:rsidRDefault="00AD38BC" w:rsidP="00100CAB">
      <w:pPr>
        <w:pStyle w:val="CoverTitle"/>
        <w:spacing w:line="240" w:lineRule="atLeast"/>
        <w:jc w:val="center"/>
        <w:rPr>
          <w:spacing w:val="-3"/>
          <w:szCs w:val="36"/>
        </w:rPr>
      </w:pPr>
    </w:p>
    <w:p w14:paraId="6E2D08E0" w14:textId="77777777" w:rsidR="000A3EBE" w:rsidRPr="008A63C4" w:rsidRDefault="000A3EBE" w:rsidP="008A63C4">
      <w:pPr>
        <w:pStyle w:val="CoverTitle"/>
        <w:spacing w:line="240" w:lineRule="atLeast"/>
        <w:jc w:val="center"/>
        <w:rPr>
          <w:spacing w:val="-3"/>
          <w:szCs w:val="36"/>
          <w:highlight w:val="cyan"/>
        </w:rPr>
      </w:pPr>
    </w:p>
    <w:p w14:paraId="50BA66D8" w14:textId="77777777" w:rsidR="000A3EBE" w:rsidRPr="00B478B9" w:rsidRDefault="000A3EBE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32"/>
          <w:szCs w:val="32"/>
        </w:rPr>
      </w:pPr>
    </w:p>
    <w:p w14:paraId="1A0854D9" w14:textId="77777777" w:rsidR="00CC3304" w:rsidRDefault="00CC3304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ABBD48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738952B0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76361A7A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14A2B3EF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40DD83CF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0D166795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2F906844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51FCC7D4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698AE2A9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102654A6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298A2352" w14:textId="77777777" w:rsid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3379D16A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63639411" w14:textId="77777777" w:rsid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E3431BB" w14:textId="77777777" w:rsidR="00924BC5" w:rsidRP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  <w:sectPr w:rsidR="00924BC5" w:rsidRPr="00CC3304" w:rsidSect="004E6913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B1F18D4" w14:textId="77777777" w:rsidR="00045ECF" w:rsidRDefault="00045ECF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14:paraId="3308526F" w14:textId="5380379E"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8E29B1C" w14:textId="286584E6" w:rsidR="00130DED" w:rsidRDefault="00130DE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A82B9E" w14:textId="239E31DA" w:rsidR="00130DED" w:rsidRDefault="00130DE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06EB4FCA" w14:textId="0C60B8D3" w:rsidR="00130DED" w:rsidRDefault="00130DE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14F48DC" w14:textId="77777777" w:rsidR="002D1212" w:rsidRPr="002D1212" w:rsidRDefault="002D1212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2D1212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</w:t>
      </w:r>
      <w:r w:rsidR="00510ED3" w:rsidRPr="00510ED3">
        <w:rPr>
          <w:rFonts w:ascii="Times New Roman" w:hAnsi="Times New Roman" w:cs="Times New Roman"/>
          <w:b/>
          <w:bCs/>
          <w:sz w:val="28"/>
          <w:szCs w:val="28"/>
        </w:rPr>
        <w:t>Financial Information</w:t>
      </w:r>
    </w:p>
    <w:p w14:paraId="39AB0646" w14:textId="77777777"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C89E9" w14:textId="77777777"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E3B1B8" w14:textId="77777777" w:rsidR="00570260" w:rsidRPr="008B65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085953">
        <w:rPr>
          <w:rFonts w:ascii="Times New Roman" w:hAnsi="Times New Roman"/>
          <w:b/>
          <w:bCs/>
          <w:sz w:val="24"/>
          <w:szCs w:val="30"/>
        </w:rPr>
        <w:t>Board of Directors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8B65A5">
        <w:rPr>
          <w:rFonts w:ascii="Times New Roman" w:hAnsi="Times New Roman" w:cs="Times New Roman"/>
          <w:b/>
          <w:bCs/>
          <w:sz w:val="24"/>
          <w:szCs w:val="24"/>
        </w:rPr>
        <w:t>Unimit</w:t>
      </w:r>
      <w:proofErr w:type="spellEnd"/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Engineering </w:t>
      </w:r>
      <w:r w:rsidR="00237F49"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Public 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14:paraId="3025C646" w14:textId="77777777"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34342A98" w14:textId="77777777"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5052E7C7" w14:textId="77777777" w:rsidR="00E72ADB" w:rsidRPr="00E72ADB" w:rsidRDefault="00100CAB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 and its subsidiaries, and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Limited, respectively, as at 3</w:t>
      </w:r>
      <w:r w:rsidR="0089210C">
        <w:rPr>
          <w:rFonts w:ascii="Times New Roman" w:hAnsi="Times New Roman" w:cs="Times New Roman"/>
          <w:sz w:val="22"/>
          <w:szCs w:val="20"/>
        </w:rPr>
        <w:t>1</w:t>
      </w:r>
      <w:r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="0089210C">
        <w:rPr>
          <w:rFonts w:ascii="Times New Roman" w:hAnsi="Times New Roman" w:cs="Times New Roman"/>
          <w:sz w:val="22"/>
          <w:szCs w:val="20"/>
        </w:rPr>
        <w:t>March</w:t>
      </w:r>
      <w:r w:rsidRPr="00C627A5">
        <w:rPr>
          <w:rFonts w:ascii="Times New Roman" w:hAnsi="Times New Roman" w:cs="Times New Roman"/>
          <w:sz w:val="22"/>
          <w:szCs w:val="20"/>
        </w:rPr>
        <w:t xml:space="preserve"> 20</w:t>
      </w:r>
      <w:r w:rsidR="0089210C">
        <w:rPr>
          <w:rFonts w:ascii="Times New Roman" w:hAnsi="Times New Roman" w:cs="Times New Roman"/>
          <w:sz w:val="22"/>
          <w:szCs w:val="20"/>
        </w:rPr>
        <w:t>20</w:t>
      </w:r>
      <w:r w:rsidRPr="00C627A5">
        <w:rPr>
          <w:rFonts w:ascii="Times New Roman" w:hAnsi="Times New Roman" w:cs="Times New Roman"/>
          <w:sz w:val="22"/>
          <w:szCs w:val="20"/>
        </w:rPr>
        <w:t>; the consolidated and separate statements of comprehensive income</w:t>
      </w:r>
      <w:r w:rsidR="00DF2C14">
        <w:rPr>
          <w:rFonts w:ascii="Times New Roman" w:hAnsi="Times New Roman"/>
          <w:sz w:val="22"/>
          <w:szCs w:val="20"/>
        </w:rPr>
        <w:t>,</w:t>
      </w:r>
      <w:r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Pr="00C627A5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 w:rsidR="00DF2C14">
        <w:rPr>
          <w:rFonts w:ascii="Times New Roman" w:hAnsi="Times New Roman" w:cs="Times New Roman"/>
          <w:sz w:val="22"/>
          <w:szCs w:val="20"/>
        </w:rPr>
        <w:t>three</w:t>
      </w:r>
      <w:r w:rsidRPr="00C627A5">
        <w:rPr>
          <w:rFonts w:ascii="Times New Roman" w:hAnsi="Times New Roman" w:cs="Times New Roman"/>
          <w:sz w:val="22"/>
          <w:szCs w:val="20"/>
        </w:rPr>
        <w:t>-month period ended 3</w:t>
      </w:r>
      <w:r w:rsidR="0089210C">
        <w:rPr>
          <w:rFonts w:ascii="Times New Roman" w:hAnsi="Times New Roman" w:cs="Times New Roman"/>
          <w:sz w:val="22"/>
          <w:szCs w:val="20"/>
        </w:rPr>
        <w:t>1</w:t>
      </w:r>
      <w:r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="0089210C">
        <w:rPr>
          <w:rFonts w:ascii="Times New Roman" w:hAnsi="Times New Roman" w:cs="Times New Roman"/>
          <w:sz w:val="22"/>
          <w:szCs w:val="20"/>
        </w:rPr>
        <w:t>March</w:t>
      </w:r>
      <w:r w:rsidRPr="00C627A5">
        <w:rPr>
          <w:rFonts w:ascii="Times New Roman" w:hAnsi="Times New Roman" w:cs="Times New Roman"/>
          <w:sz w:val="22"/>
          <w:szCs w:val="20"/>
        </w:rPr>
        <w:t xml:space="preserve"> 20</w:t>
      </w:r>
      <w:r w:rsidR="0089210C">
        <w:rPr>
          <w:rFonts w:ascii="Times New Roman" w:hAnsi="Times New Roman" w:cs="Times New Roman"/>
          <w:sz w:val="22"/>
          <w:szCs w:val="20"/>
        </w:rPr>
        <w:t>20</w:t>
      </w:r>
      <w:r w:rsidRPr="00C627A5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0"/>
        </w:rPr>
        <w:t xml:space="preserve"> “Interim Financial Reporting”. </w:t>
      </w:r>
      <w:r w:rsidRPr="00C627A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</w:t>
      </w:r>
      <w:r w:rsidR="00D47AA8">
        <w:rPr>
          <w:rFonts w:ascii="Times New Roman" w:hAnsi="Times New Roman" w:cs="Times New Roman"/>
          <w:sz w:val="22"/>
          <w:szCs w:val="20"/>
        </w:rPr>
        <w:t>.</w:t>
      </w:r>
    </w:p>
    <w:p w14:paraId="17929FFA" w14:textId="77777777" w:rsidR="00D47AA8" w:rsidRDefault="00D47AA8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</w:p>
    <w:p w14:paraId="6F0FF5C3" w14:textId="77777777" w:rsidR="00D47AA8" w:rsidRPr="00D47AA8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  <w:r w:rsidRPr="003F4506">
        <w:rPr>
          <w:rFonts w:ascii="Times New Roman" w:hAnsi="Times New Roman" w:cs="Times New Roman"/>
          <w:i/>
          <w:sz w:val="22"/>
        </w:rPr>
        <w:t>Scope of Review</w:t>
      </w:r>
    </w:p>
    <w:p w14:paraId="52541FAB" w14:textId="77777777"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14:paraId="004FB745" w14:textId="77777777" w:rsid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D3684DF" w14:textId="77777777" w:rsidR="008C0400" w:rsidRDefault="008C040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14:paraId="7F941854" w14:textId="77777777" w:rsidR="003F4506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3F4506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F765B5E" w14:textId="77777777"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A9C28CD" w14:textId="77777777" w:rsidR="004F7B8F" w:rsidRP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4F7B8F">
        <w:rPr>
          <w:rFonts w:ascii="Times New Roman" w:hAnsi="Times New Roman" w:cs="Times New Roman" w:hint="cs"/>
          <w:sz w:val="22"/>
          <w:szCs w:val="20"/>
          <w:cs/>
        </w:rPr>
        <w:t xml:space="preserve"> </w:t>
      </w:r>
      <w:r w:rsidRPr="004F7B8F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43D5F97E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02D13962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2F931994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3949065B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41859565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3CC11058" w14:textId="77777777" w:rsidR="00570260" w:rsidRPr="00B478B9" w:rsidRDefault="006675B0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/>
          <w:color w:val="000000"/>
          <w:szCs w:val="28"/>
          <w:lang w:val="en-US"/>
        </w:rPr>
        <w:t>(Chanarat Chanwa</w:t>
      </w:r>
      <w:r w:rsidR="00C05859">
        <w:rPr>
          <w:rFonts w:ascii="Times New Roman" w:hAnsi="Times New Roman" w:cs="Times New Roman"/>
          <w:color w:val="000000"/>
          <w:lang w:val="en-US"/>
        </w:rPr>
        <w:t>)</w:t>
      </w:r>
    </w:p>
    <w:p w14:paraId="559CD2D7" w14:textId="77777777" w:rsidR="00570260" w:rsidRPr="00B478B9" w:rsidRDefault="00481C4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Certified Public </w:t>
      </w:r>
      <w:r w:rsidR="00570260" w:rsidRPr="00B478B9">
        <w:rPr>
          <w:rFonts w:ascii="Times New Roman" w:hAnsi="Times New Roman" w:cs="Times New Roman"/>
          <w:sz w:val="22"/>
          <w:szCs w:val="22"/>
        </w:rPr>
        <w:t>Accountant</w:t>
      </w:r>
    </w:p>
    <w:p w14:paraId="7C5157E5" w14:textId="77777777"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Registration </w:t>
      </w:r>
      <w:r w:rsidR="00DC78D6" w:rsidRPr="00B478B9">
        <w:rPr>
          <w:rFonts w:ascii="Times New Roman" w:hAnsi="Times New Roman" w:cs="Times New Roman"/>
          <w:sz w:val="22"/>
          <w:szCs w:val="22"/>
        </w:rPr>
        <w:t xml:space="preserve">No. </w:t>
      </w:r>
      <w:r w:rsidR="006675B0">
        <w:rPr>
          <w:rFonts w:ascii="Times New Roman" w:hAnsi="Times New Roman" w:cs="Times New Roman"/>
          <w:sz w:val="22"/>
          <w:szCs w:val="22"/>
        </w:rPr>
        <w:t>9052</w:t>
      </w:r>
    </w:p>
    <w:p w14:paraId="57A5EB92" w14:textId="77777777"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134B11CA" w14:textId="77777777"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78B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78B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F62C61" w14:textId="77777777" w:rsidR="00570260" w:rsidRPr="004C694B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Cordia New"/>
          <w:sz w:val="22"/>
          <w:szCs w:val="22"/>
          <w:cs/>
        </w:rPr>
      </w:pPr>
      <w:r w:rsidRPr="00E72ADB">
        <w:rPr>
          <w:rFonts w:ascii="Times New Roman" w:hAnsi="Times New Roman" w:cs="Times New Roman"/>
          <w:sz w:val="22"/>
          <w:szCs w:val="22"/>
        </w:rPr>
        <w:t>Bangkok</w:t>
      </w:r>
    </w:p>
    <w:p w14:paraId="1C114F58" w14:textId="77777777" w:rsidR="00924BC5" w:rsidRDefault="00AD38BC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bookmarkStart w:id="3" w:name="Title2nd"/>
      <w:r>
        <w:rPr>
          <w:rFonts w:ascii="Times New Roman" w:hAnsi="Times New Roman" w:cs="Times New Roman"/>
          <w:sz w:val="22"/>
          <w:szCs w:val="22"/>
        </w:rPr>
        <w:t>13 May 2</w:t>
      </w:r>
      <w:r w:rsidR="0089210C">
        <w:rPr>
          <w:rFonts w:ascii="Times New Roman" w:hAnsi="Times New Roman" w:cs="Times New Roman"/>
          <w:sz w:val="22"/>
          <w:szCs w:val="22"/>
        </w:rPr>
        <w:t>020</w:t>
      </w:r>
    </w:p>
    <w:p w14:paraId="5F1DAF18" w14:textId="77777777" w:rsidR="00CF36CC" w:rsidRDefault="00CF36CC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bookmarkEnd w:id="3"/>
    <w:p w14:paraId="64534E89" w14:textId="77777777" w:rsidR="000E3D65" w:rsidRPr="00130DED" w:rsidRDefault="000E3D65" w:rsidP="00130DED">
      <w:pPr>
        <w:pStyle w:val="IndexHeading1"/>
        <w:ind w:left="1080" w:hanging="1080"/>
        <w:outlineLvl w:val="0"/>
        <w:rPr>
          <w:rFonts w:cs="Arial"/>
          <w:szCs w:val="22"/>
          <w:lang w:val="en-US"/>
        </w:rPr>
      </w:pPr>
    </w:p>
    <w:sectPr w:rsidR="000E3D65" w:rsidRPr="00130DED" w:rsidSect="00130DED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50C34" w14:textId="77777777" w:rsidR="00ED366E" w:rsidRDefault="00ED366E">
      <w:r>
        <w:separator/>
      </w:r>
    </w:p>
  </w:endnote>
  <w:endnote w:type="continuationSeparator" w:id="0">
    <w:p w14:paraId="0C6AA5B9" w14:textId="77777777" w:rsidR="00ED366E" w:rsidRDefault="00ED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A48D6" w14:textId="77777777" w:rsidR="00344582" w:rsidRDefault="00344582" w:rsidP="004250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091918D4" w14:textId="77777777" w:rsidR="00344582" w:rsidRDefault="00344582" w:rsidP="00924B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5E236" w14:textId="77777777" w:rsidR="00344582" w:rsidRPr="007139C3" w:rsidRDefault="00344582" w:rsidP="008A00B0">
    <w:pPr>
      <w:pStyle w:val="Footer"/>
      <w:rPr>
        <w:rFonts w:ascii="Times New Roman" w:hAnsi="Times New Roman" w:cs="Times New Roman"/>
        <w:sz w:val="20"/>
        <w:szCs w:val="20"/>
      </w:rPr>
    </w:pPr>
  </w:p>
  <w:p w14:paraId="21A3F3B5" w14:textId="77777777" w:rsidR="00344582" w:rsidRPr="00360D92" w:rsidRDefault="00344582" w:rsidP="008A00B0">
    <w:pPr>
      <w:pStyle w:val="Foo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4301" w14:textId="0064146E" w:rsidR="00344582" w:rsidRPr="00130DED" w:rsidRDefault="00344582" w:rsidP="00130DED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7DC6E" w14:textId="77777777" w:rsidR="00ED366E" w:rsidRDefault="00ED366E">
      <w:r>
        <w:separator/>
      </w:r>
    </w:p>
  </w:footnote>
  <w:footnote w:type="continuationSeparator" w:id="0">
    <w:p w14:paraId="0AD36768" w14:textId="77777777" w:rsidR="00ED366E" w:rsidRDefault="00ED3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D1CC9" w14:textId="77777777" w:rsidR="00344582" w:rsidRDefault="00344582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  <w:proofErr w:type="spellStart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Unimit</w:t>
    </w:r>
    <w:proofErr w:type="spellEnd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 xml:space="preserve"> Engineering </w:t>
    </w:r>
    <w:r>
      <w:rPr>
        <w:rFonts w:ascii="Times New Roman" w:hAnsi="Times New Roman" w:cs="Times New Roman"/>
        <w:b/>
        <w:bCs/>
        <w:sz w:val="28"/>
        <w:szCs w:val="28"/>
        <w:lang w:val="en-GB"/>
      </w:rPr>
      <w:t xml:space="preserve">Public </w:t>
    </w:r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Company Limited</w:t>
    </w:r>
  </w:p>
  <w:p w14:paraId="2236017F" w14:textId="77777777" w:rsidR="00344582" w:rsidRPr="00247EF0" w:rsidRDefault="00344582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Times New Roman" w:hAnsi="Times New Roman" w:cs="Times New Roman"/>
        <w:b/>
        <w:bCs/>
        <w:sz w:val="24"/>
        <w:szCs w:val="24"/>
      </w:rPr>
    </w:pPr>
    <w:r w:rsidRPr="00247EF0">
      <w:rPr>
        <w:rFonts w:ascii="Times New Roman" w:hAnsi="Times New Roman" w:cs="Times New Roman"/>
        <w:b/>
        <w:bCs/>
        <w:sz w:val="24"/>
        <w:szCs w:val="24"/>
      </w:rPr>
      <w:t xml:space="preserve">Notes to </w:t>
    </w:r>
    <w:smartTag w:uri="urn:schemas-microsoft-com:office:smarttags" w:element="PersonName">
      <w:r>
        <w:rPr>
          <w:rFonts w:ascii="Times New Roman" w:hAnsi="Times New Roman" w:cs="Times New Roman"/>
          <w:b/>
          <w:bCs/>
          <w:sz w:val="24"/>
          <w:szCs w:val="24"/>
        </w:rPr>
        <w:t>th</w:t>
      </w:r>
    </w:smartTag>
    <w:r>
      <w:rPr>
        <w:rFonts w:ascii="Times New Roman" w:hAnsi="Times New Roman" w:cs="Times New Roman"/>
        <w:b/>
        <w:bCs/>
        <w:sz w:val="24"/>
        <w:szCs w:val="24"/>
      </w:rPr>
      <w:t>e interim f</w:t>
    </w:r>
    <w:r w:rsidRPr="00247EF0">
      <w:rPr>
        <w:rFonts w:ascii="Times New Roman" w:hAnsi="Times New Roman" w:cs="Times New Roman"/>
        <w:b/>
        <w:bCs/>
        <w:sz w:val="24"/>
        <w:szCs w:val="24"/>
      </w:rPr>
      <w:t xml:space="preserve">inancial </w:t>
    </w:r>
    <w:r>
      <w:rPr>
        <w:rFonts w:ascii="Times New Roman" w:hAnsi="Times New Roman" w:cs="Times New Roman"/>
        <w:b/>
        <w:bCs/>
        <w:sz w:val="24"/>
        <w:szCs w:val="24"/>
      </w:rPr>
      <w:t>s</w:t>
    </w:r>
    <w:r w:rsidRPr="00247EF0">
      <w:rPr>
        <w:rFonts w:ascii="Times New Roman" w:hAnsi="Times New Roman" w:cs="Times New Roman"/>
        <w:b/>
        <w:bCs/>
        <w:sz w:val="24"/>
        <w:szCs w:val="24"/>
      </w:rPr>
      <w:t>tatements</w:t>
    </w:r>
  </w:p>
  <w:p w14:paraId="0CE41AA4" w14:textId="77777777" w:rsidR="00344582" w:rsidRPr="00247EF0" w:rsidRDefault="00344582" w:rsidP="00247EF0">
    <w:pPr>
      <w:pStyle w:val="Heading5"/>
      <w:jc w:val="both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For </w:t>
    </w:r>
    <w:smartTag w:uri="urn:schemas-microsoft-com:office:smarttags" w:element="PersonName">
      <w:r>
        <w:rPr>
          <w:rFonts w:ascii="Times New Roman" w:hAnsi="Times New Roman"/>
          <w:sz w:val="24"/>
          <w:szCs w:val="24"/>
        </w:rPr>
        <w:t>th</w:t>
      </w:r>
    </w:smartTag>
    <w:r>
      <w:rPr>
        <w:rFonts w:ascii="Times New Roman" w:hAnsi="Times New Roman"/>
        <w:sz w:val="24"/>
        <w:szCs w:val="24"/>
      </w:rPr>
      <w:t>e three-month period ended 31 March 2013 (Unaudited)</w:t>
    </w:r>
  </w:p>
  <w:p w14:paraId="25DEAD38" w14:textId="77777777" w:rsidR="00344582" w:rsidRPr="00363DD3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AA7F430" w14:textId="77777777" w:rsidR="00344582" w:rsidRPr="00363DD3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0CD66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7F448C9B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3D30C40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289A321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5440574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1D91EC2A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21DC381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AE1E0D6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67B5BB1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5797FFF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1304CA7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24F9758A" w14:textId="77777777" w:rsidR="00344582" w:rsidRDefault="00344582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5ACE1" w14:textId="5CFD3C00" w:rsidR="00130DED" w:rsidRPr="00130DED" w:rsidRDefault="00130DE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9F3BA24" w14:textId="1638F7BC" w:rsidR="00130DED" w:rsidRPr="00130DED" w:rsidRDefault="00130DE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2849621" w14:textId="77777777" w:rsidR="00130DED" w:rsidRPr="00130DED" w:rsidRDefault="00130DE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315F8F8" w14:textId="77777777" w:rsidR="00130DED" w:rsidRPr="00130DED" w:rsidRDefault="00130DE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26886F8"/>
    <w:lvl w:ilvl="0" w:tplc="61348EC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92D0836"/>
    <w:multiLevelType w:val="hybridMultilevel"/>
    <w:tmpl w:val="98F20590"/>
    <w:lvl w:ilvl="0" w:tplc="0A6C1C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0849A7"/>
    <w:multiLevelType w:val="hybridMultilevel"/>
    <w:tmpl w:val="E05E1EA2"/>
    <w:lvl w:ilvl="0" w:tplc="A022C024">
      <w:start w:val="2004"/>
      <w:numFmt w:val="decimal"/>
      <w:lvlText w:val="%1"/>
      <w:lvlJc w:val="left"/>
      <w:pPr>
        <w:tabs>
          <w:tab w:val="num" w:pos="5685"/>
        </w:tabs>
        <w:ind w:left="5685" w:hanging="645"/>
      </w:pPr>
      <w:rPr>
        <w:rFonts w:hint="default"/>
        <w:u w:val="single"/>
      </w:rPr>
    </w:lvl>
    <w:lvl w:ilvl="1" w:tplc="DD9666B2">
      <w:start w:val="1"/>
      <w:numFmt w:val="lowerLetter"/>
      <w:pStyle w:val="acctstatementsub-heading"/>
      <w:lvlText w:val="%2."/>
      <w:lvlJc w:val="left"/>
      <w:pPr>
        <w:tabs>
          <w:tab w:val="num" w:pos="6120"/>
        </w:tabs>
        <w:ind w:left="6120" w:hanging="360"/>
      </w:pPr>
    </w:lvl>
    <w:lvl w:ilvl="2" w:tplc="4E569470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385A3654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991C32AC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4DFAD99A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7D8CDF3A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56C41FAC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742E7E22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7" w15:restartNumberingAfterBreak="0">
    <w:nsid w:val="2D525CDD"/>
    <w:multiLevelType w:val="hybridMultilevel"/>
    <w:tmpl w:val="F1BA356A"/>
    <w:lvl w:ilvl="0" w:tplc="35C64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73387E"/>
    <w:multiLevelType w:val="multilevel"/>
    <w:tmpl w:val="EFDC87A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B663C"/>
    <w:multiLevelType w:val="hybridMultilevel"/>
    <w:tmpl w:val="2BF60A0E"/>
    <w:lvl w:ilvl="0" w:tplc="5C465CDE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E6BC4C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5"/>
  </w:num>
  <w:num w:numId="14">
    <w:abstractNumId w:val="18"/>
  </w:num>
  <w:num w:numId="15">
    <w:abstractNumId w:val="22"/>
  </w:num>
  <w:num w:numId="16">
    <w:abstractNumId w:val="16"/>
  </w:num>
  <w:num w:numId="17">
    <w:abstractNumId w:val="11"/>
  </w:num>
  <w:num w:numId="18">
    <w:abstractNumId w:val="28"/>
  </w:num>
  <w:num w:numId="19">
    <w:abstractNumId w:val="29"/>
  </w:num>
  <w:num w:numId="20">
    <w:abstractNumId w:val="21"/>
  </w:num>
  <w:num w:numId="21">
    <w:abstractNumId w:val="13"/>
  </w:num>
  <w:num w:numId="22">
    <w:abstractNumId w:val="17"/>
  </w:num>
  <w:num w:numId="23">
    <w:abstractNumId w:val="19"/>
  </w:num>
  <w:num w:numId="24">
    <w:abstractNumId w:val="23"/>
  </w:num>
  <w:num w:numId="25">
    <w:abstractNumId w:val="14"/>
  </w:num>
  <w:num w:numId="26">
    <w:abstractNumId w:val="27"/>
  </w:num>
  <w:num w:numId="27">
    <w:abstractNumId w:val="26"/>
  </w:num>
  <w:num w:numId="28">
    <w:abstractNumId w:val="24"/>
  </w:num>
  <w:num w:numId="29">
    <w:abstractNumId w:val="18"/>
  </w:num>
  <w:num w:numId="30">
    <w:abstractNumId w:val="18"/>
  </w:num>
  <w:num w:numId="31">
    <w:abstractNumId w:val="10"/>
  </w:num>
  <w:num w:numId="32">
    <w:abstractNumId w:val="18"/>
  </w:num>
  <w:num w:numId="33">
    <w:abstractNumId w:val="12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245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2B4"/>
    <w:rsid w:val="000002A5"/>
    <w:rsid w:val="00000453"/>
    <w:rsid w:val="00000534"/>
    <w:rsid w:val="000013BF"/>
    <w:rsid w:val="00001861"/>
    <w:rsid w:val="000048CB"/>
    <w:rsid w:val="00004CE4"/>
    <w:rsid w:val="00006164"/>
    <w:rsid w:val="000067F9"/>
    <w:rsid w:val="00006EE5"/>
    <w:rsid w:val="00007E0D"/>
    <w:rsid w:val="0001053A"/>
    <w:rsid w:val="0001059D"/>
    <w:rsid w:val="0001073B"/>
    <w:rsid w:val="00010BB9"/>
    <w:rsid w:val="000114E0"/>
    <w:rsid w:val="000124F0"/>
    <w:rsid w:val="000127F8"/>
    <w:rsid w:val="00012C46"/>
    <w:rsid w:val="0001317A"/>
    <w:rsid w:val="00014BEF"/>
    <w:rsid w:val="00015193"/>
    <w:rsid w:val="00016744"/>
    <w:rsid w:val="00016DFF"/>
    <w:rsid w:val="000172B7"/>
    <w:rsid w:val="00017468"/>
    <w:rsid w:val="00017614"/>
    <w:rsid w:val="00017B24"/>
    <w:rsid w:val="00017C96"/>
    <w:rsid w:val="00020AE3"/>
    <w:rsid w:val="00020F15"/>
    <w:rsid w:val="00022A30"/>
    <w:rsid w:val="000232AE"/>
    <w:rsid w:val="00023C6F"/>
    <w:rsid w:val="00024205"/>
    <w:rsid w:val="0002564A"/>
    <w:rsid w:val="00026A28"/>
    <w:rsid w:val="00026C11"/>
    <w:rsid w:val="000273EC"/>
    <w:rsid w:val="00030430"/>
    <w:rsid w:val="00031559"/>
    <w:rsid w:val="0003187D"/>
    <w:rsid w:val="0003207B"/>
    <w:rsid w:val="00032867"/>
    <w:rsid w:val="0003308C"/>
    <w:rsid w:val="00033950"/>
    <w:rsid w:val="00034DE2"/>
    <w:rsid w:val="000354F3"/>
    <w:rsid w:val="00035CAC"/>
    <w:rsid w:val="00036195"/>
    <w:rsid w:val="00036B6E"/>
    <w:rsid w:val="000377CC"/>
    <w:rsid w:val="00037A58"/>
    <w:rsid w:val="00037ECF"/>
    <w:rsid w:val="000402DA"/>
    <w:rsid w:val="0004043F"/>
    <w:rsid w:val="000420C4"/>
    <w:rsid w:val="00042880"/>
    <w:rsid w:val="00042BE0"/>
    <w:rsid w:val="00042D15"/>
    <w:rsid w:val="00043402"/>
    <w:rsid w:val="00043D1D"/>
    <w:rsid w:val="0004489D"/>
    <w:rsid w:val="0004550E"/>
    <w:rsid w:val="00045625"/>
    <w:rsid w:val="00045ECF"/>
    <w:rsid w:val="00045F91"/>
    <w:rsid w:val="000465AC"/>
    <w:rsid w:val="000465C4"/>
    <w:rsid w:val="00046610"/>
    <w:rsid w:val="000469B7"/>
    <w:rsid w:val="0004715D"/>
    <w:rsid w:val="00047A1D"/>
    <w:rsid w:val="00051129"/>
    <w:rsid w:val="000513B5"/>
    <w:rsid w:val="0005143B"/>
    <w:rsid w:val="00051E36"/>
    <w:rsid w:val="0005200F"/>
    <w:rsid w:val="0005204A"/>
    <w:rsid w:val="000523E4"/>
    <w:rsid w:val="00052A82"/>
    <w:rsid w:val="00052FC8"/>
    <w:rsid w:val="00053E8A"/>
    <w:rsid w:val="00054FBD"/>
    <w:rsid w:val="000553BA"/>
    <w:rsid w:val="0005657E"/>
    <w:rsid w:val="00056636"/>
    <w:rsid w:val="00056BE2"/>
    <w:rsid w:val="00057C39"/>
    <w:rsid w:val="0006197A"/>
    <w:rsid w:val="0006231C"/>
    <w:rsid w:val="00063261"/>
    <w:rsid w:val="000655CA"/>
    <w:rsid w:val="00065F15"/>
    <w:rsid w:val="00067D69"/>
    <w:rsid w:val="00067DF9"/>
    <w:rsid w:val="0007018F"/>
    <w:rsid w:val="00070A3A"/>
    <w:rsid w:val="00070FB0"/>
    <w:rsid w:val="00072465"/>
    <w:rsid w:val="00072607"/>
    <w:rsid w:val="00072649"/>
    <w:rsid w:val="00073177"/>
    <w:rsid w:val="00073694"/>
    <w:rsid w:val="000740A7"/>
    <w:rsid w:val="000743E9"/>
    <w:rsid w:val="0007493C"/>
    <w:rsid w:val="00075BFD"/>
    <w:rsid w:val="00080BB5"/>
    <w:rsid w:val="000824E8"/>
    <w:rsid w:val="00082682"/>
    <w:rsid w:val="00082D7A"/>
    <w:rsid w:val="00084B36"/>
    <w:rsid w:val="00084D84"/>
    <w:rsid w:val="00085953"/>
    <w:rsid w:val="00085FC1"/>
    <w:rsid w:val="000872B5"/>
    <w:rsid w:val="00087C81"/>
    <w:rsid w:val="00087FDC"/>
    <w:rsid w:val="0009042E"/>
    <w:rsid w:val="00091071"/>
    <w:rsid w:val="0009109D"/>
    <w:rsid w:val="0009177D"/>
    <w:rsid w:val="00091FE0"/>
    <w:rsid w:val="00092116"/>
    <w:rsid w:val="00092ED9"/>
    <w:rsid w:val="0009325C"/>
    <w:rsid w:val="00094F19"/>
    <w:rsid w:val="00096B86"/>
    <w:rsid w:val="000978CB"/>
    <w:rsid w:val="000A0738"/>
    <w:rsid w:val="000A17D3"/>
    <w:rsid w:val="000A23C1"/>
    <w:rsid w:val="000A29DE"/>
    <w:rsid w:val="000A2F2E"/>
    <w:rsid w:val="000A31E6"/>
    <w:rsid w:val="000A36E6"/>
    <w:rsid w:val="000A3EBE"/>
    <w:rsid w:val="000A3F68"/>
    <w:rsid w:val="000A3FFD"/>
    <w:rsid w:val="000A45AC"/>
    <w:rsid w:val="000A4F49"/>
    <w:rsid w:val="000A5CBA"/>
    <w:rsid w:val="000A64D0"/>
    <w:rsid w:val="000A744D"/>
    <w:rsid w:val="000A7FC7"/>
    <w:rsid w:val="000B01BE"/>
    <w:rsid w:val="000B02F9"/>
    <w:rsid w:val="000B159C"/>
    <w:rsid w:val="000B1753"/>
    <w:rsid w:val="000B21CD"/>
    <w:rsid w:val="000B2C94"/>
    <w:rsid w:val="000B310A"/>
    <w:rsid w:val="000B4093"/>
    <w:rsid w:val="000B4F90"/>
    <w:rsid w:val="000B689C"/>
    <w:rsid w:val="000B71EE"/>
    <w:rsid w:val="000C0EDE"/>
    <w:rsid w:val="000C1E8C"/>
    <w:rsid w:val="000C235D"/>
    <w:rsid w:val="000C320B"/>
    <w:rsid w:val="000C3982"/>
    <w:rsid w:val="000C3B26"/>
    <w:rsid w:val="000C3E61"/>
    <w:rsid w:val="000C4220"/>
    <w:rsid w:val="000C66AC"/>
    <w:rsid w:val="000C6834"/>
    <w:rsid w:val="000C6CF3"/>
    <w:rsid w:val="000C7860"/>
    <w:rsid w:val="000D0EF8"/>
    <w:rsid w:val="000D1537"/>
    <w:rsid w:val="000D41F2"/>
    <w:rsid w:val="000D4995"/>
    <w:rsid w:val="000D70C3"/>
    <w:rsid w:val="000D7508"/>
    <w:rsid w:val="000D7A15"/>
    <w:rsid w:val="000E0A00"/>
    <w:rsid w:val="000E33C4"/>
    <w:rsid w:val="000E3754"/>
    <w:rsid w:val="000E3D65"/>
    <w:rsid w:val="000E4B71"/>
    <w:rsid w:val="000E4D55"/>
    <w:rsid w:val="000E5014"/>
    <w:rsid w:val="000E5A76"/>
    <w:rsid w:val="000E5DE2"/>
    <w:rsid w:val="000E5DFF"/>
    <w:rsid w:val="000E7511"/>
    <w:rsid w:val="000F099F"/>
    <w:rsid w:val="000F14AF"/>
    <w:rsid w:val="000F220A"/>
    <w:rsid w:val="000F2B30"/>
    <w:rsid w:val="000F49BA"/>
    <w:rsid w:val="000F4AA9"/>
    <w:rsid w:val="000F4FA1"/>
    <w:rsid w:val="000F5092"/>
    <w:rsid w:val="000F5338"/>
    <w:rsid w:val="000F591B"/>
    <w:rsid w:val="000F5C4C"/>
    <w:rsid w:val="000F5C77"/>
    <w:rsid w:val="000F5D31"/>
    <w:rsid w:val="000F5DEA"/>
    <w:rsid w:val="000F7EA2"/>
    <w:rsid w:val="00100583"/>
    <w:rsid w:val="00100CAB"/>
    <w:rsid w:val="0010222C"/>
    <w:rsid w:val="00103DBF"/>
    <w:rsid w:val="00103E59"/>
    <w:rsid w:val="0010490D"/>
    <w:rsid w:val="00104E4F"/>
    <w:rsid w:val="00105431"/>
    <w:rsid w:val="0010547D"/>
    <w:rsid w:val="00105A41"/>
    <w:rsid w:val="001061C4"/>
    <w:rsid w:val="00107764"/>
    <w:rsid w:val="001116CA"/>
    <w:rsid w:val="001120D3"/>
    <w:rsid w:val="001144D6"/>
    <w:rsid w:val="00114517"/>
    <w:rsid w:val="00114521"/>
    <w:rsid w:val="001155A0"/>
    <w:rsid w:val="00115609"/>
    <w:rsid w:val="00115911"/>
    <w:rsid w:val="00116619"/>
    <w:rsid w:val="00116C8C"/>
    <w:rsid w:val="00117837"/>
    <w:rsid w:val="00120DB5"/>
    <w:rsid w:val="001227DC"/>
    <w:rsid w:val="00125563"/>
    <w:rsid w:val="00126098"/>
    <w:rsid w:val="00126722"/>
    <w:rsid w:val="001268F3"/>
    <w:rsid w:val="00126B60"/>
    <w:rsid w:val="0012767E"/>
    <w:rsid w:val="00127BC2"/>
    <w:rsid w:val="00127C28"/>
    <w:rsid w:val="00130DED"/>
    <w:rsid w:val="00132852"/>
    <w:rsid w:val="00132A36"/>
    <w:rsid w:val="00132CD5"/>
    <w:rsid w:val="00132F65"/>
    <w:rsid w:val="00133426"/>
    <w:rsid w:val="00133610"/>
    <w:rsid w:val="00133ECC"/>
    <w:rsid w:val="00134A70"/>
    <w:rsid w:val="00134F2A"/>
    <w:rsid w:val="00135B0A"/>
    <w:rsid w:val="0013686E"/>
    <w:rsid w:val="00136971"/>
    <w:rsid w:val="0014004D"/>
    <w:rsid w:val="00142524"/>
    <w:rsid w:val="001434AF"/>
    <w:rsid w:val="00143749"/>
    <w:rsid w:val="001459BA"/>
    <w:rsid w:val="001461E3"/>
    <w:rsid w:val="00146901"/>
    <w:rsid w:val="00146914"/>
    <w:rsid w:val="00147032"/>
    <w:rsid w:val="00147574"/>
    <w:rsid w:val="001475CA"/>
    <w:rsid w:val="00147BF5"/>
    <w:rsid w:val="00150280"/>
    <w:rsid w:val="00151112"/>
    <w:rsid w:val="00151378"/>
    <w:rsid w:val="00151580"/>
    <w:rsid w:val="0015159E"/>
    <w:rsid w:val="00151A3F"/>
    <w:rsid w:val="00151C7C"/>
    <w:rsid w:val="00151E17"/>
    <w:rsid w:val="001534DC"/>
    <w:rsid w:val="00153C73"/>
    <w:rsid w:val="00155BA3"/>
    <w:rsid w:val="00155ED5"/>
    <w:rsid w:val="00156B20"/>
    <w:rsid w:val="00156B21"/>
    <w:rsid w:val="00157BE2"/>
    <w:rsid w:val="001603D4"/>
    <w:rsid w:val="001625E8"/>
    <w:rsid w:val="0016299E"/>
    <w:rsid w:val="00162A39"/>
    <w:rsid w:val="00163FCB"/>
    <w:rsid w:val="001644E8"/>
    <w:rsid w:val="00164533"/>
    <w:rsid w:val="001647B8"/>
    <w:rsid w:val="001649B7"/>
    <w:rsid w:val="00165C07"/>
    <w:rsid w:val="0016615E"/>
    <w:rsid w:val="0016658F"/>
    <w:rsid w:val="0016690C"/>
    <w:rsid w:val="00167C0B"/>
    <w:rsid w:val="001700B3"/>
    <w:rsid w:val="001701DA"/>
    <w:rsid w:val="00171E9C"/>
    <w:rsid w:val="00173A09"/>
    <w:rsid w:val="00174857"/>
    <w:rsid w:val="00174C28"/>
    <w:rsid w:val="00175053"/>
    <w:rsid w:val="0017580A"/>
    <w:rsid w:val="001759CC"/>
    <w:rsid w:val="00175D19"/>
    <w:rsid w:val="00176A0C"/>
    <w:rsid w:val="00176F75"/>
    <w:rsid w:val="00180B8F"/>
    <w:rsid w:val="001810B3"/>
    <w:rsid w:val="0018382D"/>
    <w:rsid w:val="001838EC"/>
    <w:rsid w:val="001840DB"/>
    <w:rsid w:val="001844E3"/>
    <w:rsid w:val="00184F48"/>
    <w:rsid w:val="00185F23"/>
    <w:rsid w:val="0018654F"/>
    <w:rsid w:val="00186551"/>
    <w:rsid w:val="00187641"/>
    <w:rsid w:val="001900E8"/>
    <w:rsid w:val="00190A7F"/>
    <w:rsid w:val="0019149A"/>
    <w:rsid w:val="00191F41"/>
    <w:rsid w:val="00192ECF"/>
    <w:rsid w:val="001935FB"/>
    <w:rsid w:val="0019369D"/>
    <w:rsid w:val="00194505"/>
    <w:rsid w:val="0019587C"/>
    <w:rsid w:val="001960DC"/>
    <w:rsid w:val="00196451"/>
    <w:rsid w:val="001965AE"/>
    <w:rsid w:val="00197055"/>
    <w:rsid w:val="001977AE"/>
    <w:rsid w:val="001A0612"/>
    <w:rsid w:val="001A16F4"/>
    <w:rsid w:val="001A1EBF"/>
    <w:rsid w:val="001A2FE1"/>
    <w:rsid w:val="001A512D"/>
    <w:rsid w:val="001A527A"/>
    <w:rsid w:val="001A66AF"/>
    <w:rsid w:val="001A6B44"/>
    <w:rsid w:val="001A76D7"/>
    <w:rsid w:val="001A7797"/>
    <w:rsid w:val="001A7F65"/>
    <w:rsid w:val="001B0235"/>
    <w:rsid w:val="001B1239"/>
    <w:rsid w:val="001B18BF"/>
    <w:rsid w:val="001B1926"/>
    <w:rsid w:val="001B1D32"/>
    <w:rsid w:val="001B2577"/>
    <w:rsid w:val="001B2CF4"/>
    <w:rsid w:val="001B2F77"/>
    <w:rsid w:val="001B3174"/>
    <w:rsid w:val="001B3186"/>
    <w:rsid w:val="001B4D59"/>
    <w:rsid w:val="001B5A03"/>
    <w:rsid w:val="001B7122"/>
    <w:rsid w:val="001C1634"/>
    <w:rsid w:val="001C2E1A"/>
    <w:rsid w:val="001C47D6"/>
    <w:rsid w:val="001C4CFD"/>
    <w:rsid w:val="001C5B43"/>
    <w:rsid w:val="001C5BDF"/>
    <w:rsid w:val="001C5D1E"/>
    <w:rsid w:val="001C6377"/>
    <w:rsid w:val="001C63A5"/>
    <w:rsid w:val="001C66C8"/>
    <w:rsid w:val="001D0E62"/>
    <w:rsid w:val="001D19D6"/>
    <w:rsid w:val="001D26B7"/>
    <w:rsid w:val="001D2F1A"/>
    <w:rsid w:val="001D3353"/>
    <w:rsid w:val="001D41ED"/>
    <w:rsid w:val="001D5D07"/>
    <w:rsid w:val="001D68B8"/>
    <w:rsid w:val="001D6D3C"/>
    <w:rsid w:val="001E08FE"/>
    <w:rsid w:val="001E22DC"/>
    <w:rsid w:val="001E23A7"/>
    <w:rsid w:val="001E27D8"/>
    <w:rsid w:val="001E4612"/>
    <w:rsid w:val="001E4BD3"/>
    <w:rsid w:val="001E5822"/>
    <w:rsid w:val="001E5DB2"/>
    <w:rsid w:val="001E60AE"/>
    <w:rsid w:val="001F1925"/>
    <w:rsid w:val="001F2035"/>
    <w:rsid w:val="001F2367"/>
    <w:rsid w:val="001F2799"/>
    <w:rsid w:val="001F27B4"/>
    <w:rsid w:val="001F27C5"/>
    <w:rsid w:val="001F2F6C"/>
    <w:rsid w:val="001F2FCD"/>
    <w:rsid w:val="001F4583"/>
    <w:rsid w:val="001F4B19"/>
    <w:rsid w:val="001F4C21"/>
    <w:rsid w:val="001F561F"/>
    <w:rsid w:val="001F62A9"/>
    <w:rsid w:val="001F6CF0"/>
    <w:rsid w:val="001F70C4"/>
    <w:rsid w:val="002001A8"/>
    <w:rsid w:val="00201435"/>
    <w:rsid w:val="002020C4"/>
    <w:rsid w:val="00202A65"/>
    <w:rsid w:val="00203148"/>
    <w:rsid w:val="00204C32"/>
    <w:rsid w:val="002061A3"/>
    <w:rsid w:val="00210053"/>
    <w:rsid w:val="0021082B"/>
    <w:rsid w:val="002108B0"/>
    <w:rsid w:val="00211309"/>
    <w:rsid w:val="00211823"/>
    <w:rsid w:val="00211C1C"/>
    <w:rsid w:val="00211E07"/>
    <w:rsid w:val="00213E1E"/>
    <w:rsid w:val="0021460D"/>
    <w:rsid w:val="00214611"/>
    <w:rsid w:val="0021473D"/>
    <w:rsid w:val="00215DDF"/>
    <w:rsid w:val="002178F5"/>
    <w:rsid w:val="0022072A"/>
    <w:rsid w:val="00220FBC"/>
    <w:rsid w:val="002213B6"/>
    <w:rsid w:val="00221B98"/>
    <w:rsid w:val="00222611"/>
    <w:rsid w:val="00223713"/>
    <w:rsid w:val="0022384A"/>
    <w:rsid w:val="00224E69"/>
    <w:rsid w:val="00225819"/>
    <w:rsid w:val="0022629B"/>
    <w:rsid w:val="00226749"/>
    <w:rsid w:val="002268B5"/>
    <w:rsid w:val="002269FC"/>
    <w:rsid w:val="00226F60"/>
    <w:rsid w:val="0022735E"/>
    <w:rsid w:val="00227539"/>
    <w:rsid w:val="0022763D"/>
    <w:rsid w:val="00227FB8"/>
    <w:rsid w:val="0023084B"/>
    <w:rsid w:val="00230871"/>
    <w:rsid w:val="00232663"/>
    <w:rsid w:val="00232893"/>
    <w:rsid w:val="00232B05"/>
    <w:rsid w:val="00232BA4"/>
    <w:rsid w:val="002343A4"/>
    <w:rsid w:val="00235597"/>
    <w:rsid w:val="00235BA9"/>
    <w:rsid w:val="002363C4"/>
    <w:rsid w:val="002374A1"/>
    <w:rsid w:val="00237C22"/>
    <w:rsid w:val="00237F49"/>
    <w:rsid w:val="00237F5C"/>
    <w:rsid w:val="00240BBC"/>
    <w:rsid w:val="002418D7"/>
    <w:rsid w:val="0024502D"/>
    <w:rsid w:val="00246AE3"/>
    <w:rsid w:val="00246F77"/>
    <w:rsid w:val="00246F7B"/>
    <w:rsid w:val="002470D9"/>
    <w:rsid w:val="00247EF0"/>
    <w:rsid w:val="00250BAE"/>
    <w:rsid w:val="00250C41"/>
    <w:rsid w:val="00251315"/>
    <w:rsid w:val="00251C17"/>
    <w:rsid w:val="002525F3"/>
    <w:rsid w:val="00252C07"/>
    <w:rsid w:val="00252CD0"/>
    <w:rsid w:val="002536B5"/>
    <w:rsid w:val="0025402A"/>
    <w:rsid w:val="002552C5"/>
    <w:rsid w:val="00255E25"/>
    <w:rsid w:val="00256288"/>
    <w:rsid w:val="0026024B"/>
    <w:rsid w:val="00260FBF"/>
    <w:rsid w:val="002615C1"/>
    <w:rsid w:val="00261745"/>
    <w:rsid w:val="00262820"/>
    <w:rsid w:val="00263485"/>
    <w:rsid w:val="00264B19"/>
    <w:rsid w:val="0026500E"/>
    <w:rsid w:val="002652A7"/>
    <w:rsid w:val="0026620A"/>
    <w:rsid w:val="0026654B"/>
    <w:rsid w:val="00266899"/>
    <w:rsid w:val="00266EDC"/>
    <w:rsid w:val="00266F29"/>
    <w:rsid w:val="00267200"/>
    <w:rsid w:val="00267378"/>
    <w:rsid w:val="0027163B"/>
    <w:rsid w:val="002716BA"/>
    <w:rsid w:val="00271A86"/>
    <w:rsid w:val="0027390A"/>
    <w:rsid w:val="00275E40"/>
    <w:rsid w:val="00276036"/>
    <w:rsid w:val="002765FA"/>
    <w:rsid w:val="00276A64"/>
    <w:rsid w:val="00276A7F"/>
    <w:rsid w:val="00276E3D"/>
    <w:rsid w:val="00277502"/>
    <w:rsid w:val="0027797C"/>
    <w:rsid w:val="00277AE4"/>
    <w:rsid w:val="00277F3A"/>
    <w:rsid w:val="00280F94"/>
    <w:rsid w:val="00281787"/>
    <w:rsid w:val="002821F3"/>
    <w:rsid w:val="002826E4"/>
    <w:rsid w:val="0028352D"/>
    <w:rsid w:val="0028490D"/>
    <w:rsid w:val="00285120"/>
    <w:rsid w:val="00285C99"/>
    <w:rsid w:val="00286648"/>
    <w:rsid w:val="00287FA4"/>
    <w:rsid w:val="002914CA"/>
    <w:rsid w:val="00292B6E"/>
    <w:rsid w:val="00292D0A"/>
    <w:rsid w:val="00292EC3"/>
    <w:rsid w:val="002934A3"/>
    <w:rsid w:val="0029447E"/>
    <w:rsid w:val="00294E6C"/>
    <w:rsid w:val="002958E6"/>
    <w:rsid w:val="0029681D"/>
    <w:rsid w:val="00296A9D"/>
    <w:rsid w:val="002970D6"/>
    <w:rsid w:val="002972A4"/>
    <w:rsid w:val="00297D28"/>
    <w:rsid w:val="002A053A"/>
    <w:rsid w:val="002A07C3"/>
    <w:rsid w:val="002A0F40"/>
    <w:rsid w:val="002A16A4"/>
    <w:rsid w:val="002A2231"/>
    <w:rsid w:val="002A27B1"/>
    <w:rsid w:val="002A33AB"/>
    <w:rsid w:val="002A36BB"/>
    <w:rsid w:val="002A43E5"/>
    <w:rsid w:val="002A507E"/>
    <w:rsid w:val="002A56D0"/>
    <w:rsid w:val="002A5C9E"/>
    <w:rsid w:val="002A75C9"/>
    <w:rsid w:val="002B010E"/>
    <w:rsid w:val="002B0EE0"/>
    <w:rsid w:val="002B2068"/>
    <w:rsid w:val="002B292E"/>
    <w:rsid w:val="002B2E72"/>
    <w:rsid w:val="002B35B7"/>
    <w:rsid w:val="002B37BA"/>
    <w:rsid w:val="002B3E02"/>
    <w:rsid w:val="002B43F2"/>
    <w:rsid w:val="002B4507"/>
    <w:rsid w:val="002B551F"/>
    <w:rsid w:val="002B7959"/>
    <w:rsid w:val="002C140E"/>
    <w:rsid w:val="002C1D2A"/>
    <w:rsid w:val="002C21A0"/>
    <w:rsid w:val="002C22CE"/>
    <w:rsid w:val="002C2A5D"/>
    <w:rsid w:val="002C4DF5"/>
    <w:rsid w:val="002C6865"/>
    <w:rsid w:val="002C764D"/>
    <w:rsid w:val="002D0B99"/>
    <w:rsid w:val="002D116C"/>
    <w:rsid w:val="002D1212"/>
    <w:rsid w:val="002D1DF8"/>
    <w:rsid w:val="002D2500"/>
    <w:rsid w:val="002D2B2D"/>
    <w:rsid w:val="002D3FA5"/>
    <w:rsid w:val="002D3FD0"/>
    <w:rsid w:val="002D51BE"/>
    <w:rsid w:val="002D52FF"/>
    <w:rsid w:val="002D5B28"/>
    <w:rsid w:val="002D640C"/>
    <w:rsid w:val="002D68E9"/>
    <w:rsid w:val="002D6A55"/>
    <w:rsid w:val="002D6CE4"/>
    <w:rsid w:val="002D72E2"/>
    <w:rsid w:val="002D7A7A"/>
    <w:rsid w:val="002E0883"/>
    <w:rsid w:val="002E1112"/>
    <w:rsid w:val="002E1E27"/>
    <w:rsid w:val="002E237E"/>
    <w:rsid w:val="002E3E3C"/>
    <w:rsid w:val="002E438A"/>
    <w:rsid w:val="002E49C8"/>
    <w:rsid w:val="002E5E80"/>
    <w:rsid w:val="002E67A6"/>
    <w:rsid w:val="002E6EE0"/>
    <w:rsid w:val="002F0858"/>
    <w:rsid w:val="002F14E4"/>
    <w:rsid w:val="002F1771"/>
    <w:rsid w:val="002F1A8E"/>
    <w:rsid w:val="002F3498"/>
    <w:rsid w:val="002F40C0"/>
    <w:rsid w:val="002F5355"/>
    <w:rsid w:val="002F57CE"/>
    <w:rsid w:val="002F6122"/>
    <w:rsid w:val="002F67A5"/>
    <w:rsid w:val="002F6DFD"/>
    <w:rsid w:val="002F7085"/>
    <w:rsid w:val="00302599"/>
    <w:rsid w:val="00302AC9"/>
    <w:rsid w:val="00302C77"/>
    <w:rsid w:val="003037B4"/>
    <w:rsid w:val="003038C3"/>
    <w:rsid w:val="00304BA3"/>
    <w:rsid w:val="00305AAD"/>
    <w:rsid w:val="00306288"/>
    <w:rsid w:val="00307181"/>
    <w:rsid w:val="00310A31"/>
    <w:rsid w:val="003113FD"/>
    <w:rsid w:val="00312577"/>
    <w:rsid w:val="0031279E"/>
    <w:rsid w:val="003131FB"/>
    <w:rsid w:val="003133D2"/>
    <w:rsid w:val="0031435D"/>
    <w:rsid w:val="00314E41"/>
    <w:rsid w:val="003154BD"/>
    <w:rsid w:val="00316708"/>
    <w:rsid w:val="003170CC"/>
    <w:rsid w:val="0031723F"/>
    <w:rsid w:val="00317497"/>
    <w:rsid w:val="00320957"/>
    <w:rsid w:val="00320BBE"/>
    <w:rsid w:val="0032221D"/>
    <w:rsid w:val="00323A0E"/>
    <w:rsid w:val="00323ADD"/>
    <w:rsid w:val="00323C81"/>
    <w:rsid w:val="003241F7"/>
    <w:rsid w:val="0032426D"/>
    <w:rsid w:val="003257E8"/>
    <w:rsid w:val="00326024"/>
    <w:rsid w:val="003261BC"/>
    <w:rsid w:val="00326A9E"/>
    <w:rsid w:val="00330528"/>
    <w:rsid w:val="0033062E"/>
    <w:rsid w:val="003307BF"/>
    <w:rsid w:val="00330C57"/>
    <w:rsid w:val="00330F45"/>
    <w:rsid w:val="003315F6"/>
    <w:rsid w:val="00332B32"/>
    <w:rsid w:val="0033323F"/>
    <w:rsid w:val="00333484"/>
    <w:rsid w:val="0033348D"/>
    <w:rsid w:val="00333CCA"/>
    <w:rsid w:val="00333E71"/>
    <w:rsid w:val="0033511A"/>
    <w:rsid w:val="003357C5"/>
    <w:rsid w:val="00335DE8"/>
    <w:rsid w:val="00337074"/>
    <w:rsid w:val="00337C02"/>
    <w:rsid w:val="00340030"/>
    <w:rsid w:val="00340112"/>
    <w:rsid w:val="0034211B"/>
    <w:rsid w:val="003432F6"/>
    <w:rsid w:val="003441C6"/>
    <w:rsid w:val="00344582"/>
    <w:rsid w:val="0034487D"/>
    <w:rsid w:val="003449B8"/>
    <w:rsid w:val="00345FEA"/>
    <w:rsid w:val="003463E5"/>
    <w:rsid w:val="00351A21"/>
    <w:rsid w:val="00351C5D"/>
    <w:rsid w:val="003527AC"/>
    <w:rsid w:val="003529F3"/>
    <w:rsid w:val="00352A14"/>
    <w:rsid w:val="0035359D"/>
    <w:rsid w:val="00353FD3"/>
    <w:rsid w:val="003543A8"/>
    <w:rsid w:val="00354BD6"/>
    <w:rsid w:val="003555AB"/>
    <w:rsid w:val="003562BC"/>
    <w:rsid w:val="00356E51"/>
    <w:rsid w:val="0035771B"/>
    <w:rsid w:val="00360165"/>
    <w:rsid w:val="0036099F"/>
    <w:rsid w:val="00360D92"/>
    <w:rsid w:val="003622C4"/>
    <w:rsid w:val="003626CF"/>
    <w:rsid w:val="00362B8A"/>
    <w:rsid w:val="00362FDF"/>
    <w:rsid w:val="003639BA"/>
    <w:rsid w:val="00363B88"/>
    <w:rsid w:val="00363DD3"/>
    <w:rsid w:val="0036498E"/>
    <w:rsid w:val="00364E2D"/>
    <w:rsid w:val="003655AD"/>
    <w:rsid w:val="003660C6"/>
    <w:rsid w:val="0036672D"/>
    <w:rsid w:val="003676FD"/>
    <w:rsid w:val="00367A6A"/>
    <w:rsid w:val="00370C52"/>
    <w:rsid w:val="00370F5A"/>
    <w:rsid w:val="0037119A"/>
    <w:rsid w:val="0037127B"/>
    <w:rsid w:val="0037150A"/>
    <w:rsid w:val="0037185C"/>
    <w:rsid w:val="00372721"/>
    <w:rsid w:val="00373D9C"/>
    <w:rsid w:val="00373EFD"/>
    <w:rsid w:val="0037493C"/>
    <w:rsid w:val="00375E74"/>
    <w:rsid w:val="00380918"/>
    <w:rsid w:val="00380EB5"/>
    <w:rsid w:val="00380F3F"/>
    <w:rsid w:val="003813A9"/>
    <w:rsid w:val="00381648"/>
    <w:rsid w:val="00381DE5"/>
    <w:rsid w:val="00382808"/>
    <w:rsid w:val="0038345B"/>
    <w:rsid w:val="00384307"/>
    <w:rsid w:val="0038482B"/>
    <w:rsid w:val="00384C25"/>
    <w:rsid w:val="00384FC9"/>
    <w:rsid w:val="00385084"/>
    <w:rsid w:val="003869F2"/>
    <w:rsid w:val="0038741C"/>
    <w:rsid w:val="00387745"/>
    <w:rsid w:val="00387946"/>
    <w:rsid w:val="003900C1"/>
    <w:rsid w:val="003907B7"/>
    <w:rsid w:val="003911FE"/>
    <w:rsid w:val="0039192F"/>
    <w:rsid w:val="00391A6A"/>
    <w:rsid w:val="00393226"/>
    <w:rsid w:val="00393331"/>
    <w:rsid w:val="0039545E"/>
    <w:rsid w:val="00395946"/>
    <w:rsid w:val="00395F5C"/>
    <w:rsid w:val="00395FC3"/>
    <w:rsid w:val="00396E33"/>
    <w:rsid w:val="0039777E"/>
    <w:rsid w:val="00397D16"/>
    <w:rsid w:val="003A02CB"/>
    <w:rsid w:val="003A02F4"/>
    <w:rsid w:val="003A0504"/>
    <w:rsid w:val="003A0644"/>
    <w:rsid w:val="003A0B7E"/>
    <w:rsid w:val="003A2248"/>
    <w:rsid w:val="003A2A6A"/>
    <w:rsid w:val="003A2D90"/>
    <w:rsid w:val="003A3CED"/>
    <w:rsid w:val="003A409E"/>
    <w:rsid w:val="003A47B7"/>
    <w:rsid w:val="003A47DC"/>
    <w:rsid w:val="003A56AE"/>
    <w:rsid w:val="003A5851"/>
    <w:rsid w:val="003A6113"/>
    <w:rsid w:val="003A62DB"/>
    <w:rsid w:val="003B00E6"/>
    <w:rsid w:val="003B1073"/>
    <w:rsid w:val="003B14D0"/>
    <w:rsid w:val="003B1A17"/>
    <w:rsid w:val="003B2274"/>
    <w:rsid w:val="003B2A89"/>
    <w:rsid w:val="003B30ED"/>
    <w:rsid w:val="003B4A51"/>
    <w:rsid w:val="003B4C61"/>
    <w:rsid w:val="003B5A3A"/>
    <w:rsid w:val="003B671D"/>
    <w:rsid w:val="003B6FF2"/>
    <w:rsid w:val="003C01CE"/>
    <w:rsid w:val="003C04B5"/>
    <w:rsid w:val="003C04D2"/>
    <w:rsid w:val="003C0A55"/>
    <w:rsid w:val="003C110C"/>
    <w:rsid w:val="003C16EF"/>
    <w:rsid w:val="003C2C8F"/>
    <w:rsid w:val="003C3D89"/>
    <w:rsid w:val="003C592C"/>
    <w:rsid w:val="003C5D8B"/>
    <w:rsid w:val="003C5F2E"/>
    <w:rsid w:val="003C6BDC"/>
    <w:rsid w:val="003D02F0"/>
    <w:rsid w:val="003D1252"/>
    <w:rsid w:val="003D1AE8"/>
    <w:rsid w:val="003D2CCA"/>
    <w:rsid w:val="003D34DB"/>
    <w:rsid w:val="003D4866"/>
    <w:rsid w:val="003D59FA"/>
    <w:rsid w:val="003D5C2D"/>
    <w:rsid w:val="003D6622"/>
    <w:rsid w:val="003D7C65"/>
    <w:rsid w:val="003D7D1E"/>
    <w:rsid w:val="003E00F9"/>
    <w:rsid w:val="003E04E3"/>
    <w:rsid w:val="003E0764"/>
    <w:rsid w:val="003E0B3C"/>
    <w:rsid w:val="003E0D54"/>
    <w:rsid w:val="003E0DC8"/>
    <w:rsid w:val="003E18CC"/>
    <w:rsid w:val="003E1A0E"/>
    <w:rsid w:val="003E207B"/>
    <w:rsid w:val="003E20EE"/>
    <w:rsid w:val="003E232F"/>
    <w:rsid w:val="003E2398"/>
    <w:rsid w:val="003E2BA8"/>
    <w:rsid w:val="003E38BF"/>
    <w:rsid w:val="003E3CA6"/>
    <w:rsid w:val="003E3D99"/>
    <w:rsid w:val="003E41F1"/>
    <w:rsid w:val="003E43CD"/>
    <w:rsid w:val="003E59FE"/>
    <w:rsid w:val="003E7520"/>
    <w:rsid w:val="003F07E3"/>
    <w:rsid w:val="003F09EB"/>
    <w:rsid w:val="003F2676"/>
    <w:rsid w:val="003F4506"/>
    <w:rsid w:val="003F5003"/>
    <w:rsid w:val="003F5BF6"/>
    <w:rsid w:val="003F7367"/>
    <w:rsid w:val="004005C6"/>
    <w:rsid w:val="004006E0"/>
    <w:rsid w:val="004020C9"/>
    <w:rsid w:val="00402819"/>
    <w:rsid w:val="00402D8F"/>
    <w:rsid w:val="00404EB1"/>
    <w:rsid w:val="00405C25"/>
    <w:rsid w:val="00405D7F"/>
    <w:rsid w:val="00406977"/>
    <w:rsid w:val="004077FB"/>
    <w:rsid w:val="00410A38"/>
    <w:rsid w:val="004123DC"/>
    <w:rsid w:val="0041362C"/>
    <w:rsid w:val="004142CF"/>
    <w:rsid w:val="0041440C"/>
    <w:rsid w:val="00414732"/>
    <w:rsid w:val="00417F65"/>
    <w:rsid w:val="004214F0"/>
    <w:rsid w:val="00421950"/>
    <w:rsid w:val="00421B2F"/>
    <w:rsid w:val="00421FA0"/>
    <w:rsid w:val="00422912"/>
    <w:rsid w:val="00423739"/>
    <w:rsid w:val="00423D9E"/>
    <w:rsid w:val="00424364"/>
    <w:rsid w:val="00424878"/>
    <w:rsid w:val="00424C98"/>
    <w:rsid w:val="00425082"/>
    <w:rsid w:val="004255A8"/>
    <w:rsid w:val="004266A1"/>
    <w:rsid w:val="00426BCA"/>
    <w:rsid w:val="00427179"/>
    <w:rsid w:val="00430274"/>
    <w:rsid w:val="00430737"/>
    <w:rsid w:val="00430CC9"/>
    <w:rsid w:val="00433E2C"/>
    <w:rsid w:val="004351F8"/>
    <w:rsid w:val="00435A8F"/>
    <w:rsid w:val="0043639C"/>
    <w:rsid w:val="004371F2"/>
    <w:rsid w:val="00437340"/>
    <w:rsid w:val="004373A7"/>
    <w:rsid w:val="00437EB8"/>
    <w:rsid w:val="00440747"/>
    <w:rsid w:val="0044160A"/>
    <w:rsid w:val="00441A28"/>
    <w:rsid w:val="00441CDB"/>
    <w:rsid w:val="00441E10"/>
    <w:rsid w:val="00441F45"/>
    <w:rsid w:val="00443145"/>
    <w:rsid w:val="00443A28"/>
    <w:rsid w:val="004441E1"/>
    <w:rsid w:val="00444D7A"/>
    <w:rsid w:val="004455E5"/>
    <w:rsid w:val="00445DCA"/>
    <w:rsid w:val="004462FF"/>
    <w:rsid w:val="00446B54"/>
    <w:rsid w:val="004478C8"/>
    <w:rsid w:val="00450864"/>
    <w:rsid w:val="00451455"/>
    <w:rsid w:val="00451D8D"/>
    <w:rsid w:val="0045279B"/>
    <w:rsid w:val="00452BA3"/>
    <w:rsid w:val="004533C2"/>
    <w:rsid w:val="00453860"/>
    <w:rsid w:val="00456459"/>
    <w:rsid w:val="004574F3"/>
    <w:rsid w:val="0046010D"/>
    <w:rsid w:val="004606F4"/>
    <w:rsid w:val="004613AB"/>
    <w:rsid w:val="00461568"/>
    <w:rsid w:val="00461BDC"/>
    <w:rsid w:val="00462758"/>
    <w:rsid w:val="00462CBE"/>
    <w:rsid w:val="00463BEA"/>
    <w:rsid w:val="00463CDA"/>
    <w:rsid w:val="00464172"/>
    <w:rsid w:val="00464B93"/>
    <w:rsid w:val="0046586E"/>
    <w:rsid w:val="00465C50"/>
    <w:rsid w:val="00466A0E"/>
    <w:rsid w:val="00466A44"/>
    <w:rsid w:val="0046705E"/>
    <w:rsid w:val="004670E0"/>
    <w:rsid w:val="00467569"/>
    <w:rsid w:val="0046780F"/>
    <w:rsid w:val="004700AB"/>
    <w:rsid w:val="00470808"/>
    <w:rsid w:val="0047147C"/>
    <w:rsid w:val="0047164F"/>
    <w:rsid w:val="00471F6C"/>
    <w:rsid w:val="004723A1"/>
    <w:rsid w:val="00472B54"/>
    <w:rsid w:val="00472CF8"/>
    <w:rsid w:val="00473578"/>
    <w:rsid w:val="00474354"/>
    <w:rsid w:val="00475DEF"/>
    <w:rsid w:val="00476886"/>
    <w:rsid w:val="00476948"/>
    <w:rsid w:val="00476D9A"/>
    <w:rsid w:val="00477601"/>
    <w:rsid w:val="004776A6"/>
    <w:rsid w:val="00477EE9"/>
    <w:rsid w:val="0048058A"/>
    <w:rsid w:val="00480A07"/>
    <w:rsid w:val="00480A2D"/>
    <w:rsid w:val="00481520"/>
    <w:rsid w:val="00481B03"/>
    <w:rsid w:val="00481C40"/>
    <w:rsid w:val="004837A6"/>
    <w:rsid w:val="00483CAE"/>
    <w:rsid w:val="00483ED3"/>
    <w:rsid w:val="004846FF"/>
    <w:rsid w:val="00484C7E"/>
    <w:rsid w:val="00484EDF"/>
    <w:rsid w:val="004856B8"/>
    <w:rsid w:val="00485D8F"/>
    <w:rsid w:val="004865B0"/>
    <w:rsid w:val="00486788"/>
    <w:rsid w:val="0048725F"/>
    <w:rsid w:val="00487CEC"/>
    <w:rsid w:val="00490132"/>
    <w:rsid w:val="0049052F"/>
    <w:rsid w:val="004912DA"/>
    <w:rsid w:val="004927C6"/>
    <w:rsid w:val="004931DD"/>
    <w:rsid w:val="00493AF3"/>
    <w:rsid w:val="00494EE7"/>
    <w:rsid w:val="004964CA"/>
    <w:rsid w:val="00496BEC"/>
    <w:rsid w:val="0049728B"/>
    <w:rsid w:val="004A051C"/>
    <w:rsid w:val="004A0CDA"/>
    <w:rsid w:val="004A11C9"/>
    <w:rsid w:val="004A16A7"/>
    <w:rsid w:val="004A185D"/>
    <w:rsid w:val="004A2BC5"/>
    <w:rsid w:val="004A40D8"/>
    <w:rsid w:val="004A4B2A"/>
    <w:rsid w:val="004A4E71"/>
    <w:rsid w:val="004A5111"/>
    <w:rsid w:val="004A55A6"/>
    <w:rsid w:val="004A5ABB"/>
    <w:rsid w:val="004A6509"/>
    <w:rsid w:val="004A6A9A"/>
    <w:rsid w:val="004A6C65"/>
    <w:rsid w:val="004A75BB"/>
    <w:rsid w:val="004A7C17"/>
    <w:rsid w:val="004B04D4"/>
    <w:rsid w:val="004B05A0"/>
    <w:rsid w:val="004B0699"/>
    <w:rsid w:val="004B0B1F"/>
    <w:rsid w:val="004B131A"/>
    <w:rsid w:val="004B1D06"/>
    <w:rsid w:val="004B211F"/>
    <w:rsid w:val="004B281E"/>
    <w:rsid w:val="004B33AE"/>
    <w:rsid w:val="004B3618"/>
    <w:rsid w:val="004B3D15"/>
    <w:rsid w:val="004B4ED1"/>
    <w:rsid w:val="004B6768"/>
    <w:rsid w:val="004B72E8"/>
    <w:rsid w:val="004B75C1"/>
    <w:rsid w:val="004C0990"/>
    <w:rsid w:val="004C0AB5"/>
    <w:rsid w:val="004C0D8D"/>
    <w:rsid w:val="004C2092"/>
    <w:rsid w:val="004C3F8E"/>
    <w:rsid w:val="004C4B1D"/>
    <w:rsid w:val="004C5275"/>
    <w:rsid w:val="004C58D4"/>
    <w:rsid w:val="004C5C35"/>
    <w:rsid w:val="004C5D2E"/>
    <w:rsid w:val="004C5E54"/>
    <w:rsid w:val="004C6226"/>
    <w:rsid w:val="004C694B"/>
    <w:rsid w:val="004C6B82"/>
    <w:rsid w:val="004C6C6E"/>
    <w:rsid w:val="004C7404"/>
    <w:rsid w:val="004D0658"/>
    <w:rsid w:val="004D0D40"/>
    <w:rsid w:val="004D2CCF"/>
    <w:rsid w:val="004D3429"/>
    <w:rsid w:val="004D4DBE"/>
    <w:rsid w:val="004D5698"/>
    <w:rsid w:val="004D68CB"/>
    <w:rsid w:val="004D742B"/>
    <w:rsid w:val="004D7490"/>
    <w:rsid w:val="004E0BBA"/>
    <w:rsid w:val="004E1A9F"/>
    <w:rsid w:val="004E25E8"/>
    <w:rsid w:val="004E2ACB"/>
    <w:rsid w:val="004E3290"/>
    <w:rsid w:val="004E334B"/>
    <w:rsid w:val="004E35FD"/>
    <w:rsid w:val="004E3832"/>
    <w:rsid w:val="004E3B58"/>
    <w:rsid w:val="004E4509"/>
    <w:rsid w:val="004E478B"/>
    <w:rsid w:val="004E4882"/>
    <w:rsid w:val="004E6313"/>
    <w:rsid w:val="004E6913"/>
    <w:rsid w:val="004E7545"/>
    <w:rsid w:val="004E7BE2"/>
    <w:rsid w:val="004E7DF1"/>
    <w:rsid w:val="004F03E5"/>
    <w:rsid w:val="004F169B"/>
    <w:rsid w:val="004F2099"/>
    <w:rsid w:val="004F2E78"/>
    <w:rsid w:val="004F3F06"/>
    <w:rsid w:val="004F41BD"/>
    <w:rsid w:val="004F57B1"/>
    <w:rsid w:val="004F5B49"/>
    <w:rsid w:val="004F5C90"/>
    <w:rsid w:val="004F79E6"/>
    <w:rsid w:val="004F7B8F"/>
    <w:rsid w:val="005004A4"/>
    <w:rsid w:val="00500CD9"/>
    <w:rsid w:val="0050161A"/>
    <w:rsid w:val="00502A8E"/>
    <w:rsid w:val="005035E6"/>
    <w:rsid w:val="0050386D"/>
    <w:rsid w:val="005044D1"/>
    <w:rsid w:val="00505096"/>
    <w:rsid w:val="00505237"/>
    <w:rsid w:val="005073E4"/>
    <w:rsid w:val="00510ED3"/>
    <w:rsid w:val="00511B9C"/>
    <w:rsid w:val="00513283"/>
    <w:rsid w:val="00513811"/>
    <w:rsid w:val="005142BB"/>
    <w:rsid w:val="00514BED"/>
    <w:rsid w:val="00514CC8"/>
    <w:rsid w:val="005160F5"/>
    <w:rsid w:val="005165FC"/>
    <w:rsid w:val="005170F6"/>
    <w:rsid w:val="005171F3"/>
    <w:rsid w:val="0051780D"/>
    <w:rsid w:val="0051798E"/>
    <w:rsid w:val="005210C8"/>
    <w:rsid w:val="00523C67"/>
    <w:rsid w:val="00524D52"/>
    <w:rsid w:val="00525A72"/>
    <w:rsid w:val="00525C0D"/>
    <w:rsid w:val="005260D3"/>
    <w:rsid w:val="00526E1A"/>
    <w:rsid w:val="00527104"/>
    <w:rsid w:val="00527697"/>
    <w:rsid w:val="0052776B"/>
    <w:rsid w:val="00527A06"/>
    <w:rsid w:val="005303BD"/>
    <w:rsid w:val="00530703"/>
    <w:rsid w:val="00530811"/>
    <w:rsid w:val="0053270F"/>
    <w:rsid w:val="005329E4"/>
    <w:rsid w:val="0053384A"/>
    <w:rsid w:val="00535081"/>
    <w:rsid w:val="005351FE"/>
    <w:rsid w:val="00535DEC"/>
    <w:rsid w:val="005362D2"/>
    <w:rsid w:val="00536434"/>
    <w:rsid w:val="00536575"/>
    <w:rsid w:val="005367E0"/>
    <w:rsid w:val="00537373"/>
    <w:rsid w:val="00537A86"/>
    <w:rsid w:val="00541015"/>
    <w:rsid w:val="005423AD"/>
    <w:rsid w:val="0054248D"/>
    <w:rsid w:val="00543E3B"/>
    <w:rsid w:val="00544164"/>
    <w:rsid w:val="00544D13"/>
    <w:rsid w:val="00546C34"/>
    <w:rsid w:val="0054743A"/>
    <w:rsid w:val="00547B09"/>
    <w:rsid w:val="00547D35"/>
    <w:rsid w:val="00550033"/>
    <w:rsid w:val="0055021F"/>
    <w:rsid w:val="00550BA4"/>
    <w:rsid w:val="005513A3"/>
    <w:rsid w:val="005515AC"/>
    <w:rsid w:val="00552C25"/>
    <w:rsid w:val="00552FE0"/>
    <w:rsid w:val="00554DD1"/>
    <w:rsid w:val="00555090"/>
    <w:rsid w:val="0055567D"/>
    <w:rsid w:val="005556BC"/>
    <w:rsid w:val="00555EA7"/>
    <w:rsid w:val="00556099"/>
    <w:rsid w:val="005565F1"/>
    <w:rsid w:val="005568C6"/>
    <w:rsid w:val="00556AE9"/>
    <w:rsid w:val="00557E62"/>
    <w:rsid w:val="00560EF9"/>
    <w:rsid w:val="00561375"/>
    <w:rsid w:val="00561976"/>
    <w:rsid w:val="00561A0B"/>
    <w:rsid w:val="00561F1A"/>
    <w:rsid w:val="00564B1D"/>
    <w:rsid w:val="00564ECF"/>
    <w:rsid w:val="0056579C"/>
    <w:rsid w:val="00565E8E"/>
    <w:rsid w:val="00567519"/>
    <w:rsid w:val="00570260"/>
    <w:rsid w:val="00570740"/>
    <w:rsid w:val="0057098D"/>
    <w:rsid w:val="00570E8C"/>
    <w:rsid w:val="00570F40"/>
    <w:rsid w:val="005710F0"/>
    <w:rsid w:val="00571DFF"/>
    <w:rsid w:val="00572418"/>
    <w:rsid w:val="00576656"/>
    <w:rsid w:val="0057726F"/>
    <w:rsid w:val="00580739"/>
    <w:rsid w:val="00581211"/>
    <w:rsid w:val="005813B7"/>
    <w:rsid w:val="005825DC"/>
    <w:rsid w:val="005831C5"/>
    <w:rsid w:val="00583E9C"/>
    <w:rsid w:val="00584639"/>
    <w:rsid w:val="0058465B"/>
    <w:rsid w:val="005847AD"/>
    <w:rsid w:val="00584C9E"/>
    <w:rsid w:val="00585229"/>
    <w:rsid w:val="005853C5"/>
    <w:rsid w:val="00585444"/>
    <w:rsid w:val="0058575F"/>
    <w:rsid w:val="0058582F"/>
    <w:rsid w:val="005864BB"/>
    <w:rsid w:val="005864DD"/>
    <w:rsid w:val="00587E70"/>
    <w:rsid w:val="0059087E"/>
    <w:rsid w:val="00590F9E"/>
    <w:rsid w:val="00591FCE"/>
    <w:rsid w:val="005922D5"/>
    <w:rsid w:val="005925EA"/>
    <w:rsid w:val="00593F9C"/>
    <w:rsid w:val="00594E34"/>
    <w:rsid w:val="00595034"/>
    <w:rsid w:val="005955F9"/>
    <w:rsid w:val="00595C74"/>
    <w:rsid w:val="005A136D"/>
    <w:rsid w:val="005A1A7E"/>
    <w:rsid w:val="005A1BE5"/>
    <w:rsid w:val="005A2557"/>
    <w:rsid w:val="005A33BC"/>
    <w:rsid w:val="005A3A30"/>
    <w:rsid w:val="005A3E54"/>
    <w:rsid w:val="005A4BAA"/>
    <w:rsid w:val="005A6198"/>
    <w:rsid w:val="005A676D"/>
    <w:rsid w:val="005A67A5"/>
    <w:rsid w:val="005B0462"/>
    <w:rsid w:val="005B04E5"/>
    <w:rsid w:val="005B09A0"/>
    <w:rsid w:val="005B13F7"/>
    <w:rsid w:val="005B1CBA"/>
    <w:rsid w:val="005B30AC"/>
    <w:rsid w:val="005B37B3"/>
    <w:rsid w:val="005B47B3"/>
    <w:rsid w:val="005B4824"/>
    <w:rsid w:val="005B4F37"/>
    <w:rsid w:val="005B59BE"/>
    <w:rsid w:val="005B59C8"/>
    <w:rsid w:val="005B5C97"/>
    <w:rsid w:val="005B7A71"/>
    <w:rsid w:val="005B7BF1"/>
    <w:rsid w:val="005B7F71"/>
    <w:rsid w:val="005C04E4"/>
    <w:rsid w:val="005C0639"/>
    <w:rsid w:val="005C0684"/>
    <w:rsid w:val="005C0792"/>
    <w:rsid w:val="005C111C"/>
    <w:rsid w:val="005C1AAA"/>
    <w:rsid w:val="005C24E2"/>
    <w:rsid w:val="005C2753"/>
    <w:rsid w:val="005C2B3D"/>
    <w:rsid w:val="005C3291"/>
    <w:rsid w:val="005C3F67"/>
    <w:rsid w:val="005C4339"/>
    <w:rsid w:val="005C476C"/>
    <w:rsid w:val="005C59B8"/>
    <w:rsid w:val="005C6118"/>
    <w:rsid w:val="005C62D8"/>
    <w:rsid w:val="005C6768"/>
    <w:rsid w:val="005C7B11"/>
    <w:rsid w:val="005C7EC0"/>
    <w:rsid w:val="005D0389"/>
    <w:rsid w:val="005D087C"/>
    <w:rsid w:val="005D0BA4"/>
    <w:rsid w:val="005D1DCF"/>
    <w:rsid w:val="005D1F3E"/>
    <w:rsid w:val="005D4683"/>
    <w:rsid w:val="005D5669"/>
    <w:rsid w:val="005D713C"/>
    <w:rsid w:val="005D785C"/>
    <w:rsid w:val="005D7F88"/>
    <w:rsid w:val="005E0204"/>
    <w:rsid w:val="005E26A1"/>
    <w:rsid w:val="005E2C7D"/>
    <w:rsid w:val="005E312C"/>
    <w:rsid w:val="005E34F5"/>
    <w:rsid w:val="005E39CA"/>
    <w:rsid w:val="005E40DA"/>
    <w:rsid w:val="005E4D25"/>
    <w:rsid w:val="005E507F"/>
    <w:rsid w:val="005E5219"/>
    <w:rsid w:val="005E593F"/>
    <w:rsid w:val="005E6016"/>
    <w:rsid w:val="005E6213"/>
    <w:rsid w:val="005E64D2"/>
    <w:rsid w:val="005E6EE9"/>
    <w:rsid w:val="005E71B4"/>
    <w:rsid w:val="005E759A"/>
    <w:rsid w:val="005F096D"/>
    <w:rsid w:val="005F0E13"/>
    <w:rsid w:val="005F12AE"/>
    <w:rsid w:val="005F135A"/>
    <w:rsid w:val="005F1B86"/>
    <w:rsid w:val="005F21BF"/>
    <w:rsid w:val="005F25BC"/>
    <w:rsid w:val="005F2D3E"/>
    <w:rsid w:val="005F36F8"/>
    <w:rsid w:val="005F554C"/>
    <w:rsid w:val="005F5F87"/>
    <w:rsid w:val="005F60FC"/>
    <w:rsid w:val="005F725D"/>
    <w:rsid w:val="006015D0"/>
    <w:rsid w:val="00602758"/>
    <w:rsid w:val="00602916"/>
    <w:rsid w:val="00602D49"/>
    <w:rsid w:val="0060368B"/>
    <w:rsid w:val="006038FC"/>
    <w:rsid w:val="00603C64"/>
    <w:rsid w:val="006046BE"/>
    <w:rsid w:val="00605510"/>
    <w:rsid w:val="00605B62"/>
    <w:rsid w:val="00606147"/>
    <w:rsid w:val="00607B50"/>
    <w:rsid w:val="00607E54"/>
    <w:rsid w:val="00610314"/>
    <w:rsid w:val="006104D3"/>
    <w:rsid w:val="00610AB2"/>
    <w:rsid w:val="00613998"/>
    <w:rsid w:val="00613E42"/>
    <w:rsid w:val="00613F6F"/>
    <w:rsid w:val="00615567"/>
    <w:rsid w:val="006158FA"/>
    <w:rsid w:val="006160FD"/>
    <w:rsid w:val="0061647B"/>
    <w:rsid w:val="00616A89"/>
    <w:rsid w:val="00616F4D"/>
    <w:rsid w:val="00622849"/>
    <w:rsid w:val="006228C1"/>
    <w:rsid w:val="00622BC9"/>
    <w:rsid w:val="00622F15"/>
    <w:rsid w:val="0062307B"/>
    <w:rsid w:val="00623115"/>
    <w:rsid w:val="00623ECC"/>
    <w:rsid w:val="006241B7"/>
    <w:rsid w:val="0062693C"/>
    <w:rsid w:val="00626963"/>
    <w:rsid w:val="0063043E"/>
    <w:rsid w:val="00630B01"/>
    <w:rsid w:val="006311DA"/>
    <w:rsid w:val="006316B5"/>
    <w:rsid w:val="00632661"/>
    <w:rsid w:val="0063293A"/>
    <w:rsid w:val="00632988"/>
    <w:rsid w:val="00632A38"/>
    <w:rsid w:val="006340CB"/>
    <w:rsid w:val="00634211"/>
    <w:rsid w:val="00635A4A"/>
    <w:rsid w:val="00635A4E"/>
    <w:rsid w:val="00636714"/>
    <w:rsid w:val="006369FF"/>
    <w:rsid w:val="00637A80"/>
    <w:rsid w:val="0064031E"/>
    <w:rsid w:val="006405E3"/>
    <w:rsid w:val="00640ED3"/>
    <w:rsid w:val="00641EE0"/>
    <w:rsid w:val="00642EA9"/>
    <w:rsid w:val="00643895"/>
    <w:rsid w:val="0064428B"/>
    <w:rsid w:val="00644C3D"/>
    <w:rsid w:val="00644D12"/>
    <w:rsid w:val="006463F7"/>
    <w:rsid w:val="00646AB4"/>
    <w:rsid w:val="00646B50"/>
    <w:rsid w:val="00651051"/>
    <w:rsid w:val="006511FB"/>
    <w:rsid w:val="00651284"/>
    <w:rsid w:val="006512B7"/>
    <w:rsid w:val="00651537"/>
    <w:rsid w:val="006515FE"/>
    <w:rsid w:val="0065180F"/>
    <w:rsid w:val="00652194"/>
    <w:rsid w:val="00652B72"/>
    <w:rsid w:val="006544D8"/>
    <w:rsid w:val="00654BCB"/>
    <w:rsid w:val="00655448"/>
    <w:rsid w:val="00660760"/>
    <w:rsid w:val="006612B3"/>
    <w:rsid w:val="00661D4B"/>
    <w:rsid w:val="00662355"/>
    <w:rsid w:val="00663537"/>
    <w:rsid w:val="00664B76"/>
    <w:rsid w:val="00664FC1"/>
    <w:rsid w:val="0066585B"/>
    <w:rsid w:val="00665CD5"/>
    <w:rsid w:val="00666263"/>
    <w:rsid w:val="00666DB4"/>
    <w:rsid w:val="006675B0"/>
    <w:rsid w:val="00671218"/>
    <w:rsid w:val="00671C3E"/>
    <w:rsid w:val="006735C1"/>
    <w:rsid w:val="00676850"/>
    <w:rsid w:val="00680AA3"/>
    <w:rsid w:val="0068186B"/>
    <w:rsid w:val="0068339A"/>
    <w:rsid w:val="006833AB"/>
    <w:rsid w:val="006838A8"/>
    <w:rsid w:val="00683BDC"/>
    <w:rsid w:val="00683E09"/>
    <w:rsid w:val="00684BB4"/>
    <w:rsid w:val="00684DC2"/>
    <w:rsid w:val="006854EF"/>
    <w:rsid w:val="006865E2"/>
    <w:rsid w:val="00686C8D"/>
    <w:rsid w:val="00686D37"/>
    <w:rsid w:val="006875D6"/>
    <w:rsid w:val="00687614"/>
    <w:rsid w:val="00690791"/>
    <w:rsid w:val="00690832"/>
    <w:rsid w:val="00691301"/>
    <w:rsid w:val="00691964"/>
    <w:rsid w:val="00691A57"/>
    <w:rsid w:val="0069273C"/>
    <w:rsid w:val="00692E57"/>
    <w:rsid w:val="00693312"/>
    <w:rsid w:val="006947CE"/>
    <w:rsid w:val="00694BB9"/>
    <w:rsid w:val="0069522B"/>
    <w:rsid w:val="006953E7"/>
    <w:rsid w:val="006960E4"/>
    <w:rsid w:val="00696212"/>
    <w:rsid w:val="0069650D"/>
    <w:rsid w:val="00696F54"/>
    <w:rsid w:val="006970A4"/>
    <w:rsid w:val="00697FA1"/>
    <w:rsid w:val="006A06BC"/>
    <w:rsid w:val="006A1118"/>
    <w:rsid w:val="006A1D5F"/>
    <w:rsid w:val="006A3018"/>
    <w:rsid w:val="006A3386"/>
    <w:rsid w:val="006A38C3"/>
    <w:rsid w:val="006A398E"/>
    <w:rsid w:val="006A4050"/>
    <w:rsid w:val="006A44F6"/>
    <w:rsid w:val="006A51E2"/>
    <w:rsid w:val="006A627F"/>
    <w:rsid w:val="006A6B10"/>
    <w:rsid w:val="006A7A4B"/>
    <w:rsid w:val="006B045A"/>
    <w:rsid w:val="006B05E1"/>
    <w:rsid w:val="006B0A34"/>
    <w:rsid w:val="006B0D97"/>
    <w:rsid w:val="006B1B6B"/>
    <w:rsid w:val="006B1C36"/>
    <w:rsid w:val="006B24B6"/>
    <w:rsid w:val="006B25EC"/>
    <w:rsid w:val="006B27A7"/>
    <w:rsid w:val="006B2FF6"/>
    <w:rsid w:val="006B381C"/>
    <w:rsid w:val="006B4A49"/>
    <w:rsid w:val="006B4D44"/>
    <w:rsid w:val="006B4EAC"/>
    <w:rsid w:val="006B4EF6"/>
    <w:rsid w:val="006B546A"/>
    <w:rsid w:val="006B77AF"/>
    <w:rsid w:val="006B7A5C"/>
    <w:rsid w:val="006C02B5"/>
    <w:rsid w:val="006C0387"/>
    <w:rsid w:val="006C05C2"/>
    <w:rsid w:val="006C1203"/>
    <w:rsid w:val="006C15B3"/>
    <w:rsid w:val="006C18FD"/>
    <w:rsid w:val="006C1F65"/>
    <w:rsid w:val="006C2066"/>
    <w:rsid w:val="006C30E9"/>
    <w:rsid w:val="006C32AF"/>
    <w:rsid w:val="006C3557"/>
    <w:rsid w:val="006C35E3"/>
    <w:rsid w:val="006C3EDB"/>
    <w:rsid w:val="006C461F"/>
    <w:rsid w:val="006C4B85"/>
    <w:rsid w:val="006C514D"/>
    <w:rsid w:val="006C550C"/>
    <w:rsid w:val="006C6AF3"/>
    <w:rsid w:val="006D101C"/>
    <w:rsid w:val="006D1E6D"/>
    <w:rsid w:val="006D2129"/>
    <w:rsid w:val="006D23F3"/>
    <w:rsid w:val="006D3A3B"/>
    <w:rsid w:val="006D3BFB"/>
    <w:rsid w:val="006D3F9A"/>
    <w:rsid w:val="006D4013"/>
    <w:rsid w:val="006D4D26"/>
    <w:rsid w:val="006D6B03"/>
    <w:rsid w:val="006D6BD8"/>
    <w:rsid w:val="006D7342"/>
    <w:rsid w:val="006D7421"/>
    <w:rsid w:val="006D7AC5"/>
    <w:rsid w:val="006E04F6"/>
    <w:rsid w:val="006E0B29"/>
    <w:rsid w:val="006E1B55"/>
    <w:rsid w:val="006E234F"/>
    <w:rsid w:val="006E2367"/>
    <w:rsid w:val="006E2A37"/>
    <w:rsid w:val="006E3627"/>
    <w:rsid w:val="006E42CB"/>
    <w:rsid w:val="006E4592"/>
    <w:rsid w:val="006E45A9"/>
    <w:rsid w:val="006E6287"/>
    <w:rsid w:val="006F027F"/>
    <w:rsid w:val="006F0A2E"/>
    <w:rsid w:val="006F0D80"/>
    <w:rsid w:val="006F13F8"/>
    <w:rsid w:val="006F14B6"/>
    <w:rsid w:val="006F16D8"/>
    <w:rsid w:val="006F1D7F"/>
    <w:rsid w:val="006F2DA6"/>
    <w:rsid w:val="006F3F7E"/>
    <w:rsid w:val="006F4B77"/>
    <w:rsid w:val="006F4CDD"/>
    <w:rsid w:val="006F515A"/>
    <w:rsid w:val="007000C6"/>
    <w:rsid w:val="0070147D"/>
    <w:rsid w:val="0070244C"/>
    <w:rsid w:val="0070282E"/>
    <w:rsid w:val="00702A44"/>
    <w:rsid w:val="00702BF7"/>
    <w:rsid w:val="00703A18"/>
    <w:rsid w:val="00703E26"/>
    <w:rsid w:val="0070433C"/>
    <w:rsid w:val="00704AAC"/>
    <w:rsid w:val="00704CC3"/>
    <w:rsid w:val="00705C3E"/>
    <w:rsid w:val="00706734"/>
    <w:rsid w:val="00707AFE"/>
    <w:rsid w:val="007106AC"/>
    <w:rsid w:val="007109B8"/>
    <w:rsid w:val="00712051"/>
    <w:rsid w:val="0071383C"/>
    <w:rsid w:val="007139C3"/>
    <w:rsid w:val="00713A17"/>
    <w:rsid w:val="00714C64"/>
    <w:rsid w:val="00714E1B"/>
    <w:rsid w:val="00714F63"/>
    <w:rsid w:val="00715C57"/>
    <w:rsid w:val="007168F4"/>
    <w:rsid w:val="007175F1"/>
    <w:rsid w:val="007176E8"/>
    <w:rsid w:val="00717766"/>
    <w:rsid w:val="007211DC"/>
    <w:rsid w:val="007229E5"/>
    <w:rsid w:val="007231A2"/>
    <w:rsid w:val="007231C5"/>
    <w:rsid w:val="00723EFC"/>
    <w:rsid w:val="007255A0"/>
    <w:rsid w:val="00725C40"/>
    <w:rsid w:val="007262A4"/>
    <w:rsid w:val="00726D29"/>
    <w:rsid w:val="00727A09"/>
    <w:rsid w:val="00727D9F"/>
    <w:rsid w:val="00730B51"/>
    <w:rsid w:val="0073134E"/>
    <w:rsid w:val="0073149A"/>
    <w:rsid w:val="007329F7"/>
    <w:rsid w:val="00732C16"/>
    <w:rsid w:val="00736635"/>
    <w:rsid w:val="00736B65"/>
    <w:rsid w:val="007374DC"/>
    <w:rsid w:val="00737F6F"/>
    <w:rsid w:val="00741970"/>
    <w:rsid w:val="00741C45"/>
    <w:rsid w:val="00742043"/>
    <w:rsid w:val="00742616"/>
    <w:rsid w:val="00742FB9"/>
    <w:rsid w:val="00743FBD"/>
    <w:rsid w:val="00744917"/>
    <w:rsid w:val="00745F96"/>
    <w:rsid w:val="007467D7"/>
    <w:rsid w:val="00746F70"/>
    <w:rsid w:val="00747FDC"/>
    <w:rsid w:val="0075012C"/>
    <w:rsid w:val="00751F4C"/>
    <w:rsid w:val="00751F89"/>
    <w:rsid w:val="00752305"/>
    <w:rsid w:val="00752757"/>
    <w:rsid w:val="00752B9D"/>
    <w:rsid w:val="00752DDC"/>
    <w:rsid w:val="007539D5"/>
    <w:rsid w:val="00755269"/>
    <w:rsid w:val="00755413"/>
    <w:rsid w:val="00755A28"/>
    <w:rsid w:val="007562E1"/>
    <w:rsid w:val="00757CF3"/>
    <w:rsid w:val="00757E55"/>
    <w:rsid w:val="00757EAD"/>
    <w:rsid w:val="007604F0"/>
    <w:rsid w:val="007605F8"/>
    <w:rsid w:val="00760719"/>
    <w:rsid w:val="00760C2B"/>
    <w:rsid w:val="007614D0"/>
    <w:rsid w:val="00761DF1"/>
    <w:rsid w:val="00761E62"/>
    <w:rsid w:val="007625A5"/>
    <w:rsid w:val="007626E0"/>
    <w:rsid w:val="007640BE"/>
    <w:rsid w:val="007641C9"/>
    <w:rsid w:val="00765E40"/>
    <w:rsid w:val="00766332"/>
    <w:rsid w:val="00766F19"/>
    <w:rsid w:val="00767843"/>
    <w:rsid w:val="00767C42"/>
    <w:rsid w:val="00773ECF"/>
    <w:rsid w:val="00774710"/>
    <w:rsid w:val="007748C2"/>
    <w:rsid w:val="007754F0"/>
    <w:rsid w:val="00775F9F"/>
    <w:rsid w:val="00776033"/>
    <w:rsid w:val="00776DCF"/>
    <w:rsid w:val="0077706A"/>
    <w:rsid w:val="00777ED3"/>
    <w:rsid w:val="00780472"/>
    <w:rsid w:val="00783E7D"/>
    <w:rsid w:val="007843AF"/>
    <w:rsid w:val="0078494E"/>
    <w:rsid w:val="007849BC"/>
    <w:rsid w:val="007849C9"/>
    <w:rsid w:val="00784DC0"/>
    <w:rsid w:val="00784EF1"/>
    <w:rsid w:val="00784F6A"/>
    <w:rsid w:val="00785A6D"/>
    <w:rsid w:val="00786426"/>
    <w:rsid w:val="0078682D"/>
    <w:rsid w:val="00786BD9"/>
    <w:rsid w:val="00786DBC"/>
    <w:rsid w:val="00786EB7"/>
    <w:rsid w:val="00787E0A"/>
    <w:rsid w:val="0079038F"/>
    <w:rsid w:val="007904C5"/>
    <w:rsid w:val="0079263F"/>
    <w:rsid w:val="00792A81"/>
    <w:rsid w:val="007935DA"/>
    <w:rsid w:val="00793EE6"/>
    <w:rsid w:val="00793F67"/>
    <w:rsid w:val="0079423C"/>
    <w:rsid w:val="00794504"/>
    <w:rsid w:val="00794EC1"/>
    <w:rsid w:val="007955AC"/>
    <w:rsid w:val="00795DFF"/>
    <w:rsid w:val="007961B3"/>
    <w:rsid w:val="0079637D"/>
    <w:rsid w:val="00796E63"/>
    <w:rsid w:val="007A06E1"/>
    <w:rsid w:val="007A0DF3"/>
    <w:rsid w:val="007A20F8"/>
    <w:rsid w:val="007A35F9"/>
    <w:rsid w:val="007A37C1"/>
    <w:rsid w:val="007A3B69"/>
    <w:rsid w:val="007A3F12"/>
    <w:rsid w:val="007A417F"/>
    <w:rsid w:val="007A478C"/>
    <w:rsid w:val="007A4AD8"/>
    <w:rsid w:val="007A521B"/>
    <w:rsid w:val="007B1A51"/>
    <w:rsid w:val="007B1EEA"/>
    <w:rsid w:val="007B244A"/>
    <w:rsid w:val="007B2D5C"/>
    <w:rsid w:val="007B32E2"/>
    <w:rsid w:val="007B403C"/>
    <w:rsid w:val="007B4BA0"/>
    <w:rsid w:val="007B4ED1"/>
    <w:rsid w:val="007B5B55"/>
    <w:rsid w:val="007B7088"/>
    <w:rsid w:val="007B722F"/>
    <w:rsid w:val="007B77E5"/>
    <w:rsid w:val="007B7A78"/>
    <w:rsid w:val="007C0507"/>
    <w:rsid w:val="007C0F06"/>
    <w:rsid w:val="007C1A3F"/>
    <w:rsid w:val="007C1D9F"/>
    <w:rsid w:val="007C2E83"/>
    <w:rsid w:val="007C3874"/>
    <w:rsid w:val="007C3894"/>
    <w:rsid w:val="007C417F"/>
    <w:rsid w:val="007C4606"/>
    <w:rsid w:val="007C4DCF"/>
    <w:rsid w:val="007C56BA"/>
    <w:rsid w:val="007C637D"/>
    <w:rsid w:val="007C749A"/>
    <w:rsid w:val="007D1357"/>
    <w:rsid w:val="007D198F"/>
    <w:rsid w:val="007D2E96"/>
    <w:rsid w:val="007D443B"/>
    <w:rsid w:val="007D5703"/>
    <w:rsid w:val="007D61FB"/>
    <w:rsid w:val="007D7DD0"/>
    <w:rsid w:val="007E00FC"/>
    <w:rsid w:val="007E06D1"/>
    <w:rsid w:val="007E169E"/>
    <w:rsid w:val="007E22A3"/>
    <w:rsid w:val="007E2527"/>
    <w:rsid w:val="007E2AEB"/>
    <w:rsid w:val="007E3738"/>
    <w:rsid w:val="007E3A9A"/>
    <w:rsid w:val="007E43D5"/>
    <w:rsid w:val="007E44A0"/>
    <w:rsid w:val="007E46A8"/>
    <w:rsid w:val="007E4A2E"/>
    <w:rsid w:val="007E4AE7"/>
    <w:rsid w:val="007E4DB0"/>
    <w:rsid w:val="007E6B31"/>
    <w:rsid w:val="007E7E25"/>
    <w:rsid w:val="007F05DD"/>
    <w:rsid w:val="007F0AE1"/>
    <w:rsid w:val="007F11BA"/>
    <w:rsid w:val="007F19CD"/>
    <w:rsid w:val="007F1F5D"/>
    <w:rsid w:val="007F2EE5"/>
    <w:rsid w:val="007F312C"/>
    <w:rsid w:val="007F3247"/>
    <w:rsid w:val="007F340F"/>
    <w:rsid w:val="007F5B90"/>
    <w:rsid w:val="007F63EA"/>
    <w:rsid w:val="007F6D9E"/>
    <w:rsid w:val="007F7557"/>
    <w:rsid w:val="007F7DB5"/>
    <w:rsid w:val="00800A64"/>
    <w:rsid w:val="00801DDC"/>
    <w:rsid w:val="0080338C"/>
    <w:rsid w:val="00804297"/>
    <w:rsid w:val="008054C7"/>
    <w:rsid w:val="00807A2E"/>
    <w:rsid w:val="00810CB9"/>
    <w:rsid w:val="00810D14"/>
    <w:rsid w:val="00811D3E"/>
    <w:rsid w:val="00812397"/>
    <w:rsid w:val="00812D87"/>
    <w:rsid w:val="008135E4"/>
    <w:rsid w:val="00815466"/>
    <w:rsid w:val="008158F4"/>
    <w:rsid w:val="00815F93"/>
    <w:rsid w:val="00816CED"/>
    <w:rsid w:val="0081721D"/>
    <w:rsid w:val="0082027A"/>
    <w:rsid w:val="00820A7A"/>
    <w:rsid w:val="00821AE2"/>
    <w:rsid w:val="0082259E"/>
    <w:rsid w:val="008229FD"/>
    <w:rsid w:val="00822CDA"/>
    <w:rsid w:val="00823489"/>
    <w:rsid w:val="00823CD5"/>
    <w:rsid w:val="0082586B"/>
    <w:rsid w:val="00825CB8"/>
    <w:rsid w:val="00826320"/>
    <w:rsid w:val="00826C92"/>
    <w:rsid w:val="008277D0"/>
    <w:rsid w:val="00827B8B"/>
    <w:rsid w:val="00827FB6"/>
    <w:rsid w:val="00830664"/>
    <w:rsid w:val="00830D62"/>
    <w:rsid w:val="0083113A"/>
    <w:rsid w:val="00831865"/>
    <w:rsid w:val="00831A15"/>
    <w:rsid w:val="008325DA"/>
    <w:rsid w:val="00832671"/>
    <w:rsid w:val="00832685"/>
    <w:rsid w:val="00833010"/>
    <w:rsid w:val="00833553"/>
    <w:rsid w:val="0083359A"/>
    <w:rsid w:val="0083382A"/>
    <w:rsid w:val="0083494D"/>
    <w:rsid w:val="00836262"/>
    <w:rsid w:val="008379C7"/>
    <w:rsid w:val="00837BEE"/>
    <w:rsid w:val="008402BF"/>
    <w:rsid w:val="00841055"/>
    <w:rsid w:val="00841072"/>
    <w:rsid w:val="00841263"/>
    <w:rsid w:val="00841974"/>
    <w:rsid w:val="00841AF9"/>
    <w:rsid w:val="00841D2B"/>
    <w:rsid w:val="00843975"/>
    <w:rsid w:val="00843FE6"/>
    <w:rsid w:val="00844279"/>
    <w:rsid w:val="00845023"/>
    <w:rsid w:val="00845638"/>
    <w:rsid w:val="0084778B"/>
    <w:rsid w:val="008479AF"/>
    <w:rsid w:val="00847AFB"/>
    <w:rsid w:val="00847B82"/>
    <w:rsid w:val="00851082"/>
    <w:rsid w:val="00851206"/>
    <w:rsid w:val="0085170F"/>
    <w:rsid w:val="008525FB"/>
    <w:rsid w:val="00853659"/>
    <w:rsid w:val="00854CE1"/>
    <w:rsid w:val="00855042"/>
    <w:rsid w:val="008557F3"/>
    <w:rsid w:val="008558EC"/>
    <w:rsid w:val="00855B74"/>
    <w:rsid w:val="00856D68"/>
    <w:rsid w:val="00856FB2"/>
    <w:rsid w:val="008574E6"/>
    <w:rsid w:val="0085769D"/>
    <w:rsid w:val="00857856"/>
    <w:rsid w:val="00857C38"/>
    <w:rsid w:val="00860A61"/>
    <w:rsid w:val="008621C1"/>
    <w:rsid w:val="0086247E"/>
    <w:rsid w:val="00863343"/>
    <w:rsid w:val="00863360"/>
    <w:rsid w:val="008644CC"/>
    <w:rsid w:val="008646F7"/>
    <w:rsid w:val="008649CB"/>
    <w:rsid w:val="00864E01"/>
    <w:rsid w:val="00865FA0"/>
    <w:rsid w:val="008662A6"/>
    <w:rsid w:val="0086657F"/>
    <w:rsid w:val="008711E2"/>
    <w:rsid w:val="0087139C"/>
    <w:rsid w:val="00871C93"/>
    <w:rsid w:val="008727DE"/>
    <w:rsid w:val="008727FB"/>
    <w:rsid w:val="008742AD"/>
    <w:rsid w:val="0087525D"/>
    <w:rsid w:val="00877743"/>
    <w:rsid w:val="0088069B"/>
    <w:rsid w:val="00880AD6"/>
    <w:rsid w:val="00880ED1"/>
    <w:rsid w:val="00880FDC"/>
    <w:rsid w:val="008826E1"/>
    <w:rsid w:val="0088297C"/>
    <w:rsid w:val="00882F2C"/>
    <w:rsid w:val="00883484"/>
    <w:rsid w:val="00883681"/>
    <w:rsid w:val="00884B90"/>
    <w:rsid w:val="00885186"/>
    <w:rsid w:val="008866B7"/>
    <w:rsid w:val="008876AA"/>
    <w:rsid w:val="00887AD4"/>
    <w:rsid w:val="00887D44"/>
    <w:rsid w:val="00891758"/>
    <w:rsid w:val="00891BDB"/>
    <w:rsid w:val="0089210C"/>
    <w:rsid w:val="00894EF2"/>
    <w:rsid w:val="008951C6"/>
    <w:rsid w:val="00895747"/>
    <w:rsid w:val="00896231"/>
    <w:rsid w:val="00896501"/>
    <w:rsid w:val="008971FE"/>
    <w:rsid w:val="00897300"/>
    <w:rsid w:val="0089769D"/>
    <w:rsid w:val="00897FEB"/>
    <w:rsid w:val="008A00B0"/>
    <w:rsid w:val="008A0D0A"/>
    <w:rsid w:val="008A26D7"/>
    <w:rsid w:val="008A3881"/>
    <w:rsid w:val="008A4083"/>
    <w:rsid w:val="008A46A9"/>
    <w:rsid w:val="008A499B"/>
    <w:rsid w:val="008A4E0C"/>
    <w:rsid w:val="008A526E"/>
    <w:rsid w:val="008A5AC1"/>
    <w:rsid w:val="008A63C4"/>
    <w:rsid w:val="008A66FC"/>
    <w:rsid w:val="008A7BA1"/>
    <w:rsid w:val="008B0FB4"/>
    <w:rsid w:val="008B1AB9"/>
    <w:rsid w:val="008B221E"/>
    <w:rsid w:val="008B2BD9"/>
    <w:rsid w:val="008B2C82"/>
    <w:rsid w:val="008B2D9D"/>
    <w:rsid w:val="008B31CD"/>
    <w:rsid w:val="008B4168"/>
    <w:rsid w:val="008B6593"/>
    <w:rsid w:val="008B65A5"/>
    <w:rsid w:val="008B71C6"/>
    <w:rsid w:val="008C0400"/>
    <w:rsid w:val="008C078B"/>
    <w:rsid w:val="008C0C88"/>
    <w:rsid w:val="008C0E8D"/>
    <w:rsid w:val="008C0FE6"/>
    <w:rsid w:val="008C143D"/>
    <w:rsid w:val="008C15DB"/>
    <w:rsid w:val="008C1C75"/>
    <w:rsid w:val="008C1EC6"/>
    <w:rsid w:val="008C2440"/>
    <w:rsid w:val="008C2BDD"/>
    <w:rsid w:val="008C2F0A"/>
    <w:rsid w:val="008C31A3"/>
    <w:rsid w:val="008C413C"/>
    <w:rsid w:val="008C4D9A"/>
    <w:rsid w:val="008C5CFB"/>
    <w:rsid w:val="008C5FB4"/>
    <w:rsid w:val="008C770F"/>
    <w:rsid w:val="008C7BEF"/>
    <w:rsid w:val="008D0668"/>
    <w:rsid w:val="008D0787"/>
    <w:rsid w:val="008D0C2B"/>
    <w:rsid w:val="008D0CFF"/>
    <w:rsid w:val="008D0F48"/>
    <w:rsid w:val="008D132A"/>
    <w:rsid w:val="008D1443"/>
    <w:rsid w:val="008D22F9"/>
    <w:rsid w:val="008D30F1"/>
    <w:rsid w:val="008D3CC5"/>
    <w:rsid w:val="008D45FF"/>
    <w:rsid w:val="008D51C7"/>
    <w:rsid w:val="008D51EA"/>
    <w:rsid w:val="008D5773"/>
    <w:rsid w:val="008D712E"/>
    <w:rsid w:val="008D74BC"/>
    <w:rsid w:val="008E075D"/>
    <w:rsid w:val="008E2496"/>
    <w:rsid w:val="008E2A42"/>
    <w:rsid w:val="008E2E1C"/>
    <w:rsid w:val="008E3574"/>
    <w:rsid w:val="008E4C7A"/>
    <w:rsid w:val="008E4FD2"/>
    <w:rsid w:val="008E537F"/>
    <w:rsid w:val="008E5431"/>
    <w:rsid w:val="008E5ECB"/>
    <w:rsid w:val="008E5EDE"/>
    <w:rsid w:val="008E6D2C"/>
    <w:rsid w:val="008E6E4B"/>
    <w:rsid w:val="008E7EF7"/>
    <w:rsid w:val="008F0272"/>
    <w:rsid w:val="008F0964"/>
    <w:rsid w:val="008F1EE1"/>
    <w:rsid w:val="008F3AA7"/>
    <w:rsid w:val="008F3B63"/>
    <w:rsid w:val="008F554E"/>
    <w:rsid w:val="008F5E00"/>
    <w:rsid w:val="008F693B"/>
    <w:rsid w:val="008F6DFD"/>
    <w:rsid w:val="008F70D1"/>
    <w:rsid w:val="0090098A"/>
    <w:rsid w:val="00900D61"/>
    <w:rsid w:val="00901008"/>
    <w:rsid w:val="0090125F"/>
    <w:rsid w:val="00901554"/>
    <w:rsid w:val="00902247"/>
    <w:rsid w:val="00902A52"/>
    <w:rsid w:val="00902FD8"/>
    <w:rsid w:val="00903135"/>
    <w:rsid w:val="0090335D"/>
    <w:rsid w:val="0090346D"/>
    <w:rsid w:val="009038E6"/>
    <w:rsid w:val="00903F66"/>
    <w:rsid w:val="00904CEA"/>
    <w:rsid w:val="009055FC"/>
    <w:rsid w:val="00905B7D"/>
    <w:rsid w:val="00907114"/>
    <w:rsid w:val="0090759B"/>
    <w:rsid w:val="00907D05"/>
    <w:rsid w:val="00910281"/>
    <w:rsid w:val="0091052C"/>
    <w:rsid w:val="0091082D"/>
    <w:rsid w:val="009126C9"/>
    <w:rsid w:val="00912A17"/>
    <w:rsid w:val="00913472"/>
    <w:rsid w:val="00913881"/>
    <w:rsid w:val="00914374"/>
    <w:rsid w:val="00914B69"/>
    <w:rsid w:val="0091580D"/>
    <w:rsid w:val="0091591B"/>
    <w:rsid w:val="00915E37"/>
    <w:rsid w:val="00916699"/>
    <w:rsid w:val="009177E9"/>
    <w:rsid w:val="0092388A"/>
    <w:rsid w:val="0092489A"/>
    <w:rsid w:val="00924BC5"/>
    <w:rsid w:val="0092531B"/>
    <w:rsid w:val="0092750A"/>
    <w:rsid w:val="00927B4E"/>
    <w:rsid w:val="00927F85"/>
    <w:rsid w:val="009310F9"/>
    <w:rsid w:val="00932E69"/>
    <w:rsid w:val="00933118"/>
    <w:rsid w:val="009343CB"/>
    <w:rsid w:val="009345F9"/>
    <w:rsid w:val="00934B2C"/>
    <w:rsid w:val="00934DD7"/>
    <w:rsid w:val="00935ABF"/>
    <w:rsid w:val="00936FDB"/>
    <w:rsid w:val="009408E6"/>
    <w:rsid w:val="009413D5"/>
    <w:rsid w:val="0094151E"/>
    <w:rsid w:val="0094280C"/>
    <w:rsid w:val="00942EA5"/>
    <w:rsid w:val="00943051"/>
    <w:rsid w:val="0094386D"/>
    <w:rsid w:val="0094465A"/>
    <w:rsid w:val="0094509E"/>
    <w:rsid w:val="009455E4"/>
    <w:rsid w:val="00946049"/>
    <w:rsid w:val="00946468"/>
    <w:rsid w:val="00946B7B"/>
    <w:rsid w:val="00946E39"/>
    <w:rsid w:val="00947157"/>
    <w:rsid w:val="00951217"/>
    <w:rsid w:val="009514F6"/>
    <w:rsid w:val="00951E2E"/>
    <w:rsid w:val="00951E79"/>
    <w:rsid w:val="0095286D"/>
    <w:rsid w:val="00952EAA"/>
    <w:rsid w:val="00953474"/>
    <w:rsid w:val="009534B6"/>
    <w:rsid w:val="00954352"/>
    <w:rsid w:val="009546FF"/>
    <w:rsid w:val="00957FA0"/>
    <w:rsid w:val="009607B5"/>
    <w:rsid w:val="00960ED8"/>
    <w:rsid w:val="0096137F"/>
    <w:rsid w:val="00962481"/>
    <w:rsid w:val="00962E23"/>
    <w:rsid w:val="00963CC9"/>
    <w:rsid w:val="00964193"/>
    <w:rsid w:val="00965668"/>
    <w:rsid w:val="00965A05"/>
    <w:rsid w:val="00965FFA"/>
    <w:rsid w:val="00966DCF"/>
    <w:rsid w:val="0097127A"/>
    <w:rsid w:val="00973992"/>
    <w:rsid w:val="00973DFD"/>
    <w:rsid w:val="00974F0B"/>
    <w:rsid w:val="00975DC2"/>
    <w:rsid w:val="009770A6"/>
    <w:rsid w:val="00977559"/>
    <w:rsid w:val="009775F9"/>
    <w:rsid w:val="00977AC4"/>
    <w:rsid w:val="00977F8C"/>
    <w:rsid w:val="00981461"/>
    <w:rsid w:val="0098169A"/>
    <w:rsid w:val="0098234A"/>
    <w:rsid w:val="00982797"/>
    <w:rsid w:val="00983D23"/>
    <w:rsid w:val="009841C0"/>
    <w:rsid w:val="0098583E"/>
    <w:rsid w:val="00986848"/>
    <w:rsid w:val="0098710D"/>
    <w:rsid w:val="00990864"/>
    <w:rsid w:val="00991B27"/>
    <w:rsid w:val="00991BEB"/>
    <w:rsid w:val="0099265C"/>
    <w:rsid w:val="00992ACB"/>
    <w:rsid w:val="00993296"/>
    <w:rsid w:val="009932B1"/>
    <w:rsid w:val="00995AD5"/>
    <w:rsid w:val="00995C5D"/>
    <w:rsid w:val="0099692C"/>
    <w:rsid w:val="00996CFC"/>
    <w:rsid w:val="009974DF"/>
    <w:rsid w:val="009A019C"/>
    <w:rsid w:val="009A0934"/>
    <w:rsid w:val="009A0DB4"/>
    <w:rsid w:val="009A1016"/>
    <w:rsid w:val="009A1456"/>
    <w:rsid w:val="009A1CF4"/>
    <w:rsid w:val="009A1E33"/>
    <w:rsid w:val="009A21A4"/>
    <w:rsid w:val="009A21F7"/>
    <w:rsid w:val="009A3988"/>
    <w:rsid w:val="009A4087"/>
    <w:rsid w:val="009A5106"/>
    <w:rsid w:val="009A5A08"/>
    <w:rsid w:val="009A746C"/>
    <w:rsid w:val="009A76DA"/>
    <w:rsid w:val="009B015D"/>
    <w:rsid w:val="009B1528"/>
    <w:rsid w:val="009B2F4F"/>
    <w:rsid w:val="009B3C59"/>
    <w:rsid w:val="009B47E3"/>
    <w:rsid w:val="009B5410"/>
    <w:rsid w:val="009B5FEF"/>
    <w:rsid w:val="009B600A"/>
    <w:rsid w:val="009B62F7"/>
    <w:rsid w:val="009B7CD3"/>
    <w:rsid w:val="009C0614"/>
    <w:rsid w:val="009C0D31"/>
    <w:rsid w:val="009C196B"/>
    <w:rsid w:val="009C1EDF"/>
    <w:rsid w:val="009C2FB1"/>
    <w:rsid w:val="009C3A0E"/>
    <w:rsid w:val="009C4430"/>
    <w:rsid w:val="009C4937"/>
    <w:rsid w:val="009C4FBE"/>
    <w:rsid w:val="009C5A5A"/>
    <w:rsid w:val="009C6312"/>
    <w:rsid w:val="009C65EE"/>
    <w:rsid w:val="009C6CF0"/>
    <w:rsid w:val="009C6FC4"/>
    <w:rsid w:val="009C78C6"/>
    <w:rsid w:val="009D06DD"/>
    <w:rsid w:val="009D0B21"/>
    <w:rsid w:val="009D2094"/>
    <w:rsid w:val="009D2A2E"/>
    <w:rsid w:val="009D45AD"/>
    <w:rsid w:val="009D6104"/>
    <w:rsid w:val="009D662F"/>
    <w:rsid w:val="009D6BCB"/>
    <w:rsid w:val="009D6BF4"/>
    <w:rsid w:val="009D71BE"/>
    <w:rsid w:val="009E027E"/>
    <w:rsid w:val="009E0D3A"/>
    <w:rsid w:val="009E12DA"/>
    <w:rsid w:val="009E1378"/>
    <w:rsid w:val="009E1CFC"/>
    <w:rsid w:val="009E2E7B"/>
    <w:rsid w:val="009E331F"/>
    <w:rsid w:val="009E3350"/>
    <w:rsid w:val="009E3DAD"/>
    <w:rsid w:val="009E3E38"/>
    <w:rsid w:val="009E4DB5"/>
    <w:rsid w:val="009E5699"/>
    <w:rsid w:val="009E61D1"/>
    <w:rsid w:val="009E6494"/>
    <w:rsid w:val="009E69E0"/>
    <w:rsid w:val="009E6AF1"/>
    <w:rsid w:val="009E6B95"/>
    <w:rsid w:val="009E71AC"/>
    <w:rsid w:val="009E777C"/>
    <w:rsid w:val="009F07D0"/>
    <w:rsid w:val="009F0C25"/>
    <w:rsid w:val="009F111F"/>
    <w:rsid w:val="009F122D"/>
    <w:rsid w:val="009F1EEF"/>
    <w:rsid w:val="009F2D89"/>
    <w:rsid w:val="009F2EBB"/>
    <w:rsid w:val="009F41FA"/>
    <w:rsid w:val="009F4DB0"/>
    <w:rsid w:val="009F6318"/>
    <w:rsid w:val="009F6736"/>
    <w:rsid w:val="009F6CAE"/>
    <w:rsid w:val="009F716E"/>
    <w:rsid w:val="009F77E0"/>
    <w:rsid w:val="009F7915"/>
    <w:rsid w:val="009F7A11"/>
    <w:rsid w:val="00A01A04"/>
    <w:rsid w:val="00A01C68"/>
    <w:rsid w:val="00A02613"/>
    <w:rsid w:val="00A027E3"/>
    <w:rsid w:val="00A03153"/>
    <w:rsid w:val="00A0337A"/>
    <w:rsid w:val="00A03506"/>
    <w:rsid w:val="00A0470C"/>
    <w:rsid w:val="00A04D76"/>
    <w:rsid w:val="00A052CC"/>
    <w:rsid w:val="00A052CF"/>
    <w:rsid w:val="00A05AA5"/>
    <w:rsid w:val="00A05E10"/>
    <w:rsid w:val="00A06869"/>
    <w:rsid w:val="00A0770B"/>
    <w:rsid w:val="00A1178C"/>
    <w:rsid w:val="00A11CF5"/>
    <w:rsid w:val="00A124BC"/>
    <w:rsid w:val="00A12DB3"/>
    <w:rsid w:val="00A13383"/>
    <w:rsid w:val="00A14986"/>
    <w:rsid w:val="00A14C76"/>
    <w:rsid w:val="00A14D22"/>
    <w:rsid w:val="00A156EE"/>
    <w:rsid w:val="00A17B79"/>
    <w:rsid w:val="00A200CE"/>
    <w:rsid w:val="00A21664"/>
    <w:rsid w:val="00A22632"/>
    <w:rsid w:val="00A22EBD"/>
    <w:rsid w:val="00A2378E"/>
    <w:rsid w:val="00A23CDC"/>
    <w:rsid w:val="00A23DFD"/>
    <w:rsid w:val="00A2401D"/>
    <w:rsid w:val="00A240C3"/>
    <w:rsid w:val="00A24F8E"/>
    <w:rsid w:val="00A24FE1"/>
    <w:rsid w:val="00A2522A"/>
    <w:rsid w:val="00A2572A"/>
    <w:rsid w:val="00A25ABE"/>
    <w:rsid w:val="00A262C9"/>
    <w:rsid w:val="00A265AA"/>
    <w:rsid w:val="00A26782"/>
    <w:rsid w:val="00A269AB"/>
    <w:rsid w:val="00A26A5C"/>
    <w:rsid w:val="00A273AC"/>
    <w:rsid w:val="00A27D0B"/>
    <w:rsid w:val="00A30F72"/>
    <w:rsid w:val="00A328B0"/>
    <w:rsid w:val="00A335EF"/>
    <w:rsid w:val="00A33853"/>
    <w:rsid w:val="00A33871"/>
    <w:rsid w:val="00A34047"/>
    <w:rsid w:val="00A34303"/>
    <w:rsid w:val="00A34C7D"/>
    <w:rsid w:val="00A34DCF"/>
    <w:rsid w:val="00A354C2"/>
    <w:rsid w:val="00A35AFD"/>
    <w:rsid w:val="00A35FC2"/>
    <w:rsid w:val="00A3691A"/>
    <w:rsid w:val="00A37022"/>
    <w:rsid w:val="00A3705A"/>
    <w:rsid w:val="00A40360"/>
    <w:rsid w:val="00A409E8"/>
    <w:rsid w:val="00A436E7"/>
    <w:rsid w:val="00A439A4"/>
    <w:rsid w:val="00A446B7"/>
    <w:rsid w:val="00A44B73"/>
    <w:rsid w:val="00A46FA4"/>
    <w:rsid w:val="00A470B7"/>
    <w:rsid w:val="00A475E5"/>
    <w:rsid w:val="00A5166B"/>
    <w:rsid w:val="00A516A3"/>
    <w:rsid w:val="00A52C8A"/>
    <w:rsid w:val="00A53212"/>
    <w:rsid w:val="00A5463C"/>
    <w:rsid w:val="00A553BB"/>
    <w:rsid w:val="00A565D8"/>
    <w:rsid w:val="00A56795"/>
    <w:rsid w:val="00A56799"/>
    <w:rsid w:val="00A5691B"/>
    <w:rsid w:val="00A57365"/>
    <w:rsid w:val="00A57658"/>
    <w:rsid w:val="00A6048F"/>
    <w:rsid w:val="00A60805"/>
    <w:rsid w:val="00A6098A"/>
    <w:rsid w:val="00A61298"/>
    <w:rsid w:val="00A61CE4"/>
    <w:rsid w:val="00A61DD6"/>
    <w:rsid w:val="00A6202D"/>
    <w:rsid w:val="00A63429"/>
    <w:rsid w:val="00A63767"/>
    <w:rsid w:val="00A64A72"/>
    <w:rsid w:val="00A64CAF"/>
    <w:rsid w:val="00A64D1C"/>
    <w:rsid w:val="00A668C3"/>
    <w:rsid w:val="00A66FC7"/>
    <w:rsid w:val="00A703F7"/>
    <w:rsid w:val="00A704C0"/>
    <w:rsid w:val="00A7094B"/>
    <w:rsid w:val="00A723AF"/>
    <w:rsid w:val="00A72912"/>
    <w:rsid w:val="00A72C7C"/>
    <w:rsid w:val="00A737F1"/>
    <w:rsid w:val="00A748C4"/>
    <w:rsid w:val="00A75509"/>
    <w:rsid w:val="00A7553E"/>
    <w:rsid w:val="00A75602"/>
    <w:rsid w:val="00A76533"/>
    <w:rsid w:val="00A76B7D"/>
    <w:rsid w:val="00A76FDE"/>
    <w:rsid w:val="00A80698"/>
    <w:rsid w:val="00A8108B"/>
    <w:rsid w:val="00A814F7"/>
    <w:rsid w:val="00A8174D"/>
    <w:rsid w:val="00A82A1A"/>
    <w:rsid w:val="00A854B3"/>
    <w:rsid w:val="00A87477"/>
    <w:rsid w:val="00A87DAD"/>
    <w:rsid w:val="00A90484"/>
    <w:rsid w:val="00A90F4B"/>
    <w:rsid w:val="00A9172C"/>
    <w:rsid w:val="00A91E3C"/>
    <w:rsid w:val="00A9372D"/>
    <w:rsid w:val="00A93CBC"/>
    <w:rsid w:val="00A94C1C"/>
    <w:rsid w:val="00A953A5"/>
    <w:rsid w:val="00A954DC"/>
    <w:rsid w:val="00A96AF5"/>
    <w:rsid w:val="00A97863"/>
    <w:rsid w:val="00A97964"/>
    <w:rsid w:val="00A97FC1"/>
    <w:rsid w:val="00AA0E94"/>
    <w:rsid w:val="00AA1545"/>
    <w:rsid w:val="00AA1E6F"/>
    <w:rsid w:val="00AA2F66"/>
    <w:rsid w:val="00AA32D4"/>
    <w:rsid w:val="00AA34AB"/>
    <w:rsid w:val="00AA3B43"/>
    <w:rsid w:val="00AA3EAA"/>
    <w:rsid w:val="00AA3FF4"/>
    <w:rsid w:val="00AA4289"/>
    <w:rsid w:val="00AA433D"/>
    <w:rsid w:val="00AA5106"/>
    <w:rsid w:val="00AA5A45"/>
    <w:rsid w:val="00AA5BDF"/>
    <w:rsid w:val="00AA5EAB"/>
    <w:rsid w:val="00AA6011"/>
    <w:rsid w:val="00AA615A"/>
    <w:rsid w:val="00AA6BA5"/>
    <w:rsid w:val="00AA76DD"/>
    <w:rsid w:val="00AB0863"/>
    <w:rsid w:val="00AB0A09"/>
    <w:rsid w:val="00AB0A6C"/>
    <w:rsid w:val="00AB1751"/>
    <w:rsid w:val="00AB1F24"/>
    <w:rsid w:val="00AB2E1B"/>
    <w:rsid w:val="00AB5268"/>
    <w:rsid w:val="00AB6DD9"/>
    <w:rsid w:val="00AB74F8"/>
    <w:rsid w:val="00AB79B2"/>
    <w:rsid w:val="00AC0385"/>
    <w:rsid w:val="00AC14E2"/>
    <w:rsid w:val="00AC26EB"/>
    <w:rsid w:val="00AC2D51"/>
    <w:rsid w:val="00AC3B2F"/>
    <w:rsid w:val="00AC40C4"/>
    <w:rsid w:val="00AC494B"/>
    <w:rsid w:val="00AC4FB4"/>
    <w:rsid w:val="00AC5918"/>
    <w:rsid w:val="00AC6A70"/>
    <w:rsid w:val="00AD0458"/>
    <w:rsid w:val="00AD0769"/>
    <w:rsid w:val="00AD120A"/>
    <w:rsid w:val="00AD26EF"/>
    <w:rsid w:val="00AD2897"/>
    <w:rsid w:val="00AD30FF"/>
    <w:rsid w:val="00AD344B"/>
    <w:rsid w:val="00AD38BC"/>
    <w:rsid w:val="00AD3EC6"/>
    <w:rsid w:val="00AD4031"/>
    <w:rsid w:val="00AD4377"/>
    <w:rsid w:val="00AD527F"/>
    <w:rsid w:val="00AD615E"/>
    <w:rsid w:val="00AD6FC1"/>
    <w:rsid w:val="00AD7A2E"/>
    <w:rsid w:val="00AD7C13"/>
    <w:rsid w:val="00AE0A6D"/>
    <w:rsid w:val="00AE26C0"/>
    <w:rsid w:val="00AE2E3D"/>
    <w:rsid w:val="00AE2E96"/>
    <w:rsid w:val="00AE3C79"/>
    <w:rsid w:val="00AE40C6"/>
    <w:rsid w:val="00AE4E0A"/>
    <w:rsid w:val="00AE4E95"/>
    <w:rsid w:val="00AE5679"/>
    <w:rsid w:val="00AE5B5D"/>
    <w:rsid w:val="00AE5D3A"/>
    <w:rsid w:val="00AE61EE"/>
    <w:rsid w:val="00AE6F49"/>
    <w:rsid w:val="00AE75A3"/>
    <w:rsid w:val="00AE78CC"/>
    <w:rsid w:val="00AF028D"/>
    <w:rsid w:val="00AF0F8A"/>
    <w:rsid w:val="00AF1A56"/>
    <w:rsid w:val="00AF1DF9"/>
    <w:rsid w:val="00AF2244"/>
    <w:rsid w:val="00AF31AE"/>
    <w:rsid w:val="00AF3482"/>
    <w:rsid w:val="00AF39A0"/>
    <w:rsid w:val="00AF4D44"/>
    <w:rsid w:val="00AF4F84"/>
    <w:rsid w:val="00AF4FE7"/>
    <w:rsid w:val="00AF55CF"/>
    <w:rsid w:val="00AF5887"/>
    <w:rsid w:val="00AF708C"/>
    <w:rsid w:val="00AF7D5B"/>
    <w:rsid w:val="00AF7F53"/>
    <w:rsid w:val="00B0017F"/>
    <w:rsid w:val="00B004E1"/>
    <w:rsid w:val="00B01BC7"/>
    <w:rsid w:val="00B024B6"/>
    <w:rsid w:val="00B02A40"/>
    <w:rsid w:val="00B03232"/>
    <w:rsid w:val="00B04C12"/>
    <w:rsid w:val="00B106DF"/>
    <w:rsid w:val="00B11029"/>
    <w:rsid w:val="00B11477"/>
    <w:rsid w:val="00B12497"/>
    <w:rsid w:val="00B12E57"/>
    <w:rsid w:val="00B1342D"/>
    <w:rsid w:val="00B14286"/>
    <w:rsid w:val="00B14B1B"/>
    <w:rsid w:val="00B14EBE"/>
    <w:rsid w:val="00B155B9"/>
    <w:rsid w:val="00B15B05"/>
    <w:rsid w:val="00B15B48"/>
    <w:rsid w:val="00B16FEE"/>
    <w:rsid w:val="00B17D3C"/>
    <w:rsid w:val="00B202F0"/>
    <w:rsid w:val="00B20F37"/>
    <w:rsid w:val="00B21542"/>
    <w:rsid w:val="00B217EE"/>
    <w:rsid w:val="00B230E2"/>
    <w:rsid w:val="00B2317D"/>
    <w:rsid w:val="00B24B25"/>
    <w:rsid w:val="00B258A7"/>
    <w:rsid w:val="00B2628D"/>
    <w:rsid w:val="00B2659C"/>
    <w:rsid w:val="00B26B43"/>
    <w:rsid w:val="00B27813"/>
    <w:rsid w:val="00B3040C"/>
    <w:rsid w:val="00B30D1E"/>
    <w:rsid w:val="00B30E9D"/>
    <w:rsid w:val="00B31AE3"/>
    <w:rsid w:val="00B329F0"/>
    <w:rsid w:val="00B3367B"/>
    <w:rsid w:val="00B338F1"/>
    <w:rsid w:val="00B33E0C"/>
    <w:rsid w:val="00B35718"/>
    <w:rsid w:val="00B36398"/>
    <w:rsid w:val="00B3642C"/>
    <w:rsid w:val="00B37D01"/>
    <w:rsid w:val="00B37F08"/>
    <w:rsid w:val="00B4158F"/>
    <w:rsid w:val="00B418A5"/>
    <w:rsid w:val="00B41E8C"/>
    <w:rsid w:val="00B437BB"/>
    <w:rsid w:val="00B443A1"/>
    <w:rsid w:val="00B443F4"/>
    <w:rsid w:val="00B4455D"/>
    <w:rsid w:val="00B478B9"/>
    <w:rsid w:val="00B478E5"/>
    <w:rsid w:val="00B5053C"/>
    <w:rsid w:val="00B514A3"/>
    <w:rsid w:val="00B51C68"/>
    <w:rsid w:val="00B52185"/>
    <w:rsid w:val="00B52479"/>
    <w:rsid w:val="00B527AC"/>
    <w:rsid w:val="00B52B56"/>
    <w:rsid w:val="00B53B39"/>
    <w:rsid w:val="00B54AEB"/>
    <w:rsid w:val="00B55418"/>
    <w:rsid w:val="00B5583A"/>
    <w:rsid w:val="00B609E7"/>
    <w:rsid w:val="00B612C0"/>
    <w:rsid w:val="00B62B3B"/>
    <w:rsid w:val="00B6434B"/>
    <w:rsid w:val="00B65321"/>
    <w:rsid w:val="00B702AC"/>
    <w:rsid w:val="00B70982"/>
    <w:rsid w:val="00B70CC7"/>
    <w:rsid w:val="00B70F25"/>
    <w:rsid w:val="00B718CB"/>
    <w:rsid w:val="00B71BAC"/>
    <w:rsid w:val="00B71E76"/>
    <w:rsid w:val="00B723D5"/>
    <w:rsid w:val="00B7329D"/>
    <w:rsid w:val="00B74CA6"/>
    <w:rsid w:val="00B74F46"/>
    <w:rsid w:val="00B755CC"/>
    <w:rsid w:val="00B76B2F"/>
    <w:rsid w:val="00B76BED"/>
    <w:rsid w:val="00B76CBE"/>
    <w:rsid w:val="00B76CE6"/>
    <w:rsid w:val="00B76FD9"/>
    <w:rsid w:val="00B77071"/>
    <w:rsid w:val="00B77DEF"/>
    <w:rsid w:val="00B77F9E"/>
    <w:rsid w:val="00B802D8"/>
    <w:rsid w:val="00B80C40"/>
    <w:rsid w:val="00B80FA1"/>
    <w:rsid w:val="00B81D45"/>
    <w:rsid w:val="00B81DCD"/>
    <w:rsid w:val="00B83D74"/>
    <w:rsid w:val="00B85233"/>
    <w:rsid w:val="00B85723"/>
    <w:rsid w:val="00B85C75"/>
    <w:rsid w:val="00B875BF"/>
    <w:rsid w:val="00B87766"/>
    <w:rsid w:val="00B87CE7"/>
    <w:rsid w:val="00B87E8B"/>
    <w:rsid w:val="00B90432"/>
    <w:rsid w:val="00B9165D"/>
    <w:rsid w:val="00B916AE"/>
    <w:rsid w:val="00B9181F"/>
    <w:rsid w:val="00B91B7B"/>
    <w:rsid w:val="00B91D2C"/>
    <w:rsid w:val="00B91ECA"/>
    <w:rsid w:val="00B92878"/>
    <w:rsid w:val="00B92E1C"/>
    <w:rsid w:val="00B93C40"/>
    <w:rsid w:val="00B93EB8"/>
    <w:rsid w:val="00B9443C"/>
    <w:rsid w:val="00B94CC1"/>
    <w:rsid w:val="00B9507A"/>
    <w:rsid w:val="00B95927"/>
    <w:rsid w:val="00B95F17"/>
    <w:rsid w:val="00B96776"/>
    <w:rsid w:val="00B96B64"/>
    <w:rsid w:val="00B97548"/>
    <w:rsid w:val="00BA0382"/>
    <w:rsid w:val="00BA1B7D"/>
    <w:rsid w:val="00BA314A"/>
    <w:rsid w:val="00BA31F4"/>
    <w:rsid w:val="00BA37AB"/>
    <w:rsid w:val="00BA4059"/>
    <w:rsid w:val="00BA469B"/>
    <w:rsid w:val="00BA48A5"/>
    <w:rsid w:val="00BA4DF8"/>
    <w:rsid w:val="00BA505D"/>
    <w:rsid w:val="00BA62E6"/>
    <w:rsid w:val="00BA6D20"/>
    <w:rsid w:val="00BA708E"/>
    <w:rsid w:val="00BA7379"/>
    <w:rsid w:val="00BA7B4F"/>
    <w:rsid w:val="00BA7BBE"/>
    <w:rsid w:val="00BA7D99"/>
    <w:rsid w:val="00BB0CEF"/>
    <w:rsid w:val="00BB15D0"/>
    <w:rsid w:val="00BB1B06"/>
    <w:rsid w:val="00BB1BF1"/>
    <w:rsid w:val="00BB368E"/>
    <w:rsid w:val="00BB41AC"/>
    <w:rsid w:val="00BB50F3"/>
    <w:rsid w:val="00BB78C4"/>
    <w:rsid w:val="00BC09E7"/>
    <w:rsid w:val="00BC0BB0"/>
    <w:rsid w:val="00BC0DC5"/>
    <w:rsid w:val="00BC1898"/>
    <w:rsid w:val="00BC1BC6"/>
    <w:rsid w:val="00BC21CE"/>
    <w:rsid w:val="00BC21D0"/>
    <w:rsid w:val="00BC230B"/>
    <w:rsid w:val="00BC2A61"/>
    <w:rsid w:val="00BC343F"/>
    <w:rsid w:val="00BC399F"/>
    <w:rsid w:val="00BC4963"/>
    <w:rsid w:val="00BC585E"/>
    <w:rsid w:val="00BC6024"/>
    <w:rsid w:val="00BC6626"/>
    <w:rsid w:val="00BC7545"/>
    <w:rsid w:val="00BC7F01"/>
    <w:rsid w:val="00BD00B7"/>
    <w:rsid w:val="00BD040F"/>
    <w:rsid w:val="00BD1474"/>
    <w:rsid w:val="00BD168D"/>
    <w:rsid w:val="00BD18C8"/>
    <w:rsid w:val="00BD1AD8"/>
    <w:rsid w:val="00BD2007"/>
    <w:rsid w:val="00BD22DA"/>
    <w:rsid w:val="00BD3F05"/>
    <w:rsid w:val="00BD4F93"/>
    <w:rsid w:val="00BD554A"/>
    <w:rsid w:val="00BD5F2D"/>
    <w:rsid w:val="00BD73BA"/>
    <w:rsid w:val="00BD74B1"/>
    <w:rsid w:val="00BE168E"/>
    <w:rsid w:val="00BE1A64"/>
    <w:rsid w:val="00BE22E8"/>
    <w:rsid w:val="00BE2C59"/>
    <w:rsid w:val="00BE31AB"/>
    <w:rsid w:val="00BE45A0"/>
    <w:rsid w:val="00BE53A9"/>
    <w:rsid w:val="00BE5EAD"/>
    <w:rsid w:val="00BE6F74"/>
    <w:rsid w:val="00BE705A"/>
    <w:rsid w:val="00BF0C77"/>
    <w:rsid w:val="00BF2777"/>
    <w:rsid w:val="00BF3C44"/>
    <w:rsid w:val="00BF476F"/>
    <w:rsid w:val="00BF5061"/>
    <w:rsid w:val="00BF56F3"/>
    <w:rsid w:val="00BF625F"/>
    <w:rsid w:val="00BF7B02"/>
    <w:rsid w:val="00C0166D"/>
    <w:rsid w:val="00C019F2"/>
    <w:rsid w:val="00C01A76"/>
    <w:rsid w:val="00C01EB2"/>
    <w:rsid w:val="00C0221D"/>
    <w:rsid w:val="00C028AF"/>
    <w:rsid w:val="00C029B8"/>
    <w:rsid w:val="00C035CC"/>
    <w:rsid w:val="00C03667"/>
    <w:rsid w:val="00C03A55"/>
    <w:rsid w:val="00C04973"/>
    <w:rsid w:val="00C04A6C"/>
    <w:rsid w:val="00C05859"/>
    <w:rsid w:val="00C068D4"/>
    <w:rsid w:val="00C071AD"/>
    <w:rsid w:val="00C122CA"/>
    <w:rsid w:val="00C12433"/>
    <w:rsid w:val="00C124F8"/>
    <w:rsid w:val="00C12A9D"/>
    <w:rsid w:val="00C12F69"/>
    <w:rsid w:val="00C13425"/>
    <w:rsid w:val="00C15703"/>
    <w:rsid w:val="00C16475"/>
    <w:rsid w:val="00C17A38"/>
    <w:rsid w:val="00C17AB0"/>
    <w:rsid w:val="00C17CC2"/>
    <w:rsid w:val="00C17D5D"/>
    <w:rsid w:val="00C21044"/>
    <w:rsid w:val="00C21C6A"/>
    <w:rsid w:val="00C21DC3"/>
    <w:rsid w:val="00C224C3"/>
    <w:rsid w:val="00C2315B"/>
    <w:rsid w:val="00C23903"/>
    <w:rsid w:val="00C23F37"/>
    <w:rsid w:val="00C24422"/>
    <w:rsid w:val="00C25514"/>
    <w:rsid w:val="00C25745"/>
    <w:rsid w:val="00C25D25"/>
    <w:rsid w:val="00C27E38"/>
    <w:rsid w:val="00C30B4F"/>
    <w:rsid w:val="00C31928"/>
    <w:rsid w:val="00C31D6F"/>
    <w:rsid w:val="00C32433"/>
    <w:rsid w:val="00C3380C"/>
    <w:rsid w:val="00C338CD"/>
    <w:rsid w:val="00C358B2"/>
    <w:rsid w:val="00C37F32"/>
    <w:rsid w:val="00C415A6"/>
    <w:rsid w:val="00C41B90"/>
    <w:rsid w:val="00C429F0"/>
    <w:rsid w:val="00C42D00"/>
    <w:rsid w:val="00C450E7"/>
    <w:rsid w:val="00C459B8"/>
    <w:rsid w:val="00C45BC0"/>
    <w:rsid w:val="00C469C8"/>
    <w:rsid w:val="00C47B2B"/>
    <w:rsid w:val="00C50892"/>
    <w:rsid w:val="00C5109E"/>
    <w:rsid w:val="00C510DC"/>
    <w:rsid w:val="00C52D65"/>
    <w:rsid w:val="00C53273"/>
    <w:rsid w:val="00C537ED"/>
    <w:rsid w:val="00C5415C"/>
    <w:rsid w:val="00C54274"/>
    <w:rsid w:val="00C5443E"/>
    <w:rsid w:val="00C54DC1"/>
    <w:rsid w:val="00C56A15"/>
    <w:rsid w:val="00C56FD8"/>
    <w:rsid w:val="00C6020B"/>
    <w:rsid w:val="00C608FB"/>
    <w:rsid w:val="00C62375"/>
    <w:rsid w:val="00C63629"/>
    <w:rsid w:val="00C6374E"/>
    <w:rsid w:val="00C63CB8"/>
    <w:rsid w:val="00C65F50"/>
    <w:rsid w:val="00C66AD5"/>
    <w:rsid w:val="00C67976"/>
    <w:rsid w:val="00C70760"/>
    <w:rsid w:val="00C70E61"/>
    <w:rsid w:val="00C71DA8"/>
    <w:rsid w:val="00C722D4"/>
    <w:rsid w:val="00C72AA9"/>
    <w:rsid w:val="00C73ECB"/>
    <w:rsid w:val="00C741F8"/>
    <w:rsid w:val="00C74A4F"/>
    <w:rsid w:val="00C752B4"/>
    <w:rsid w:val="00C764D1"/>
    <w:rsid w:val="00C76871"/>
    <w:rsid w:val="00C80333"/>
    <w:rsid w:val="00C8070D"/>
    <w:rsid w:val="00C817C6"/>
    <w:rsid w:val="00C832EE"/>
    <w:rsid w:val="00C83A8E"/>
    <w:rsid w:val="00C83CB7"/>
    <w:rsid w:val="00C83D67"/>
    <w:rsid w:val="00C83E5B"/>
    <w:rsid w:val="00C83F18"/>
    <w:rsid w:val="00C840B2"/>
    <w:rsid w:val="00C84DFF"/>
    <w:rsid w:val="00C85029"/>
    <w:rsid w:val="00C85FC1"/>
    <w:rsid w:val="00C86490"/>
    <w:rsid w:val="00C86CF2"/>
    <w:rsid w:val="00C86F7A"/>
    <w:rsid w:val="00C876C6"/>
    <w:rsid w:val="00C900AF"/>
    <w:rsid w:val="00C90472"/>
    <w:rsid w:val="00C9070F"/>
    <w:rsid w:val="00C9085D"/>
    <w:rsid w:val="00C90B9D"/>
    <w:rsid w:val="00C90C64"/>
    <w:rsid w:val="00C92FF5"/>
    <w:rsid w:val="00C932E1"/>
    <w:rsid w:val="00C936B1"/>
    <w:rsid w:val="00C93749"/>
    <w:rsid w:val="00C9377B"/>
    <w:rsid w:val="00C93CCD"/>
    <w:rsid w:val="00C95141"/>
    <w:rsid w:val="00C95375"/>
    <w:rsid w:val="00C956AA"/>
    <w:rsid w:val="00C95A4E"/>
    <w:rsid w:val="00C95BC9"/>
    <w:rsid w:val="00C97819"/>
    <w:rsid w:val="00C97BDC"/>
    <w:rsid w:val="00CA0987"/>
    <w:rsid w:val="00CA0DAA"/>
    <w:rsid w:val="00CA2B7B"/>
    <w:rsid w:val="00CA2E0B"/>
    <w:rsid w:val="00CA316A"/>
    <w:rsid w:val="00CA3522"/>
    <w:rsid w:val="00CA5522"/>
    <w:rsid w:val="00CA5EDD"/>
    <w:rsid w:val="00CA6236"/>
    <w:rsid w:val="00CA6811"/>
    <w:rsid w:val="00CA7594"/>
    <w:rsid w:val="00CA76C1"/>
    <w:rsid w:val="00CB1029"/>
    <w:rsid w:val="00CB1552"/>
    <w:rsid w:val="00CB1B6A"/>
    <w:rsid w:val="00CB2067"/>
    <w:rsid w:val="00CB2618"/>
    <w:rsid w:val="00CB4849"/>
    <w:rsid w:val="00CB5B72"/>
    <w:rsid w:val="00CB5C36"/>
    <w:rsid w:val="00CB736A"/>
    <w:rsid w:val="00CB79AF"/>
    <w:rsid w:val="00CB79E5"/>
    <w:rsid w:val="00CC04AB"/>
    <w:rsid w:val="00CC06F5"/>
    <w:rsid w:val="00CC1FFA"/>
    <w:rsid w:val="00CC205D"/>
    <w:rsid w:val="00CC2485"/>
    <w:rsid w:val="00CC266F"/>
    <w:rsid w:val="00CC3304"/>
    <w:rsid w:val="00CC3456"/>
    <w:rsid w:val="00CC3A75"/>
    <w:rsid w:val="00CC4606"/>
    <w:rsid w:val="00CC5219"/>
    <w:rsid w:val="00CC534D"/>
    <w:rsid w:val="00CC619E"/>
    <w:rsid w:val="00CC6686"/>
    <w:rsid w:val="00CC6B5A"/>
    <w:rsid w:val="00CC7895"/>
    <w:rsid w:val="00CD0295"/>
    <w:rsid w:val="00CD0C05"/>
    <w:rsid w:val="00CD149D"/>
    <w:rsid w:val="00CD1B2F"/>
    <w:rsid w:val="00CD37A2"/>
    <w:rsid w:val="00CD3E9C"/>
    <w:rsid w:val="00CD4429"/>
    <w:rsid w:val="00CD4E20"/>
    <w:rsid w:val="00CD65F6"/>
    <w:rsid w:val="00CD685A"/>
    <w:rsid w:val="00CD744C"/>
    <w:rsid w:val="00CE005D"/>
    <w:rsid w:val="00CE0666"/>
    <w:rsid w:val="00CE0C02"/>
    <w:rsid w:val="00CE22A7"/>
    <w:rsid w:val="00CE2CA9"/>
    <w:rsid w:val="00CE2D73"/>
    <w:rsid w:val="00CE3617"/>
    <w:rsid w:val="00CE5F15"/>
    <w:rsid w:val="00CE6251"/>
    <w:rsid w:val="00CE7714"/>
    <w:rsid w:val="00CF2023"/>
    <w:rsid w:val="00CF2C45"/>
    <w:rsid w:val="00CF36CC"/>
    <w:rsid w:val="00CF3A40"/>
    <w:rsid w:val="00CF4085"/>
    <w:rsid w:val="00CF4242"/>
    <w:rsid w:val="00CF4DA0"/>
    <w:rsid w:val="00CF60E7"/>
    <w:rsid w:val="00CF6667"/>
    <w:rsid w:val="00CF67A9"/>
    <w:rsid w:val="00CF683D"/>
    <w:rsid w:val="00CF6C47"/>
    <w:rsid w:val="00CF6FBA"/>
    <w:rsid w:val="00D0274E"/>
    <w:rsid w:val="00D028D6"/>
    <w:rsid w:val="00D03CE3"/>
    <w:rsid w:val="00D0499E"/>
    <w:rsid w:val="00D04DDC"/>
    <w:rsid w:val="00D0693F"/>
    <w:rsid w:val="00D12561"/>
    <w:rsid w:val="00D1280D"/>
    <w:rsid w:val="00D13727"/>
    <w:rsid w:val="00D13AB7"/>
    <w:rsid w:val="00D1532C"/>
    <w:rsid w:val="00D154AF"/>
    <w:rsid w:val="00D15954"/>
    <w:rsid w:val="00D166A6"/>
    <w:rsid w:val="00D16B19"/>
    <w:rsid w:val="00D1718B"/>
    <w:rsid w:val="00D1779C"/>
    <w:rsid w:val="00D203CC"/>
    <w:rsid w:val="00D208E0"/>
    <w:rsid w:val="00D20BC6"/>
    <w:rsid w:val="00D215FC"/>
    <w:rsid w:val="00D2188C"/>
    <w:rsid w:val="00D22402"/>
    <w:rsid w:val="00D22769"/>
    <w:rsid w:val="00D23FB9"/>
    <w:rsid w:val="00D24249"/>
    <w:rsid w:val="00D2632D"/>
    <w:rsid w:val="00D2636B"/>
    <w:rsid w:val="00D30CB3"/>
    <w:rsid w:val="00D31249"/>
    <w:rsid w:val="00D3193C"/>
    <w:rsid w:val="00D31B80"/>
    <w:rsid w:val="00D32335"/>
    <w:rsid w:val="00D325D0"/>
    <w:rsid w:val="00D331C1"/>
    <w:rsid w:val="00D35EE4"/>
    <w:rsid w:val="00D37F64"/>
    <w:rsid w:val="00D401BD"/>
    <w:rsid w:val="00D408C5"/>
    <w:rsid w:val="00D40928"/>
    <w:rsid w:val="00D412FE"/>
    <w:rsid w:val="00D428CD"/>
    <w:rsid w:val="00D4315D"/>
    <w:rsid w:val="00D453D0"/>
    <w:rsid w:val="00D45472"/>
    <w:rsid w:val="00D463B0"/>
    <w:rsid w:val="00D46A20"/>
    <w:rsid w:val="00D46A96"/>
    <w:rsid w:val="00D47232"/>
    <w:rsid w:val="00D473A2"/>
    <w:rsid w:val="00D47AA8"/>
    <w:rsid w:val="00D5054E"/>
    <w:rsid w:val="00D53474"/>
    <w:rsid w:val="00D536BD"/>
    <w:rsid w:val="00D544AB"/>
    <w:rsid w:val="00D55A98"/>
    <w:rsid w:val="00D55C40"/>
    <w:rsid w:val="00D5639B"/>
    <w:rsid w:val="00D57421"/>
    <w:rsid w:val="00D57CBB"/>
    <w:rsid w:val="00D61C3A"/>
    <w:rsid w:val="00D62A21"/>
    <w:rsid w:val="00D63B8E"/>
    <w:rsid w:val="00D6456F"/>
    <w:rsid w:val="00D64E06"/>
    <w:rsid w:val="00D65365"/>
    <w:rsid w:val="00D67369"/>
    <w:rsid w:val="00D674C7"/>
    <w:rsid w:val="00D70708"/>
    <w:rsid w:val="00D70D07"/>
    <w:rsid w:val="00D70E31"/>
    <w:rsid w:val="00D712B0"/>
    <w:rsid w:val="00D721AC"/>
    <w:rsid w:val="00D74457"/>
    <w:rsid w:val="00D756B3"/>
    <w:rsid w:val="00D7628F"/>
    <w:rsid w:val="00D77401"/>
    <w:rsid w:val="00D7788D"/>
    <w:rsid w:val="00D80016"/>
    <w:rsid w:val="00D807F5"/>
    <w:rsid w:val="00D809BE"/>
    <w:rsid w:val="00D80B8F"/>
    <w:rsid w:val="00D80CB7"/>
    <w:rsid w:val="00D820B0"/>
    <w:rsid w:val="00D82DD4"/>
    <w:rsid w:val="00D83074"/>
    <w:rsid w:val="00D83C3B"/>
    <w:rsid w:val="00D83FA2"/>
    <w:rsid w:val="00D846E1"/>
    <w:rsid w:val="00D850A0"/>
    <w:rsid w:val="00D857A4"/>
    <w:rsid w:val="00D874DC"/>
    <w:rsid w:val="00D9075B"/>
    <w:rsid w:val="00D90AFF"/>
    <w:rsid w:val="00D91697"/>
    <w:rsid w:val="00D92248"/>
    <w:rsid w:val="00D9228C"/>
    <w:rsid w:val="00D9405F"/>
    <w:rsid w:val="00D94275"/>
    <w:rsid w:val="00D94B1E"/>
    <w:rsid w:val="00D963C4"/>
    <w:rsid w:val="00D9757F"/>
    <w:rsid w:val="00DA00B7"/>
    <w:rsid w:val="00DA1480"/>
    <w:rsid w:val="00DA168C"/>
    <w:rsid w:val="00DA1E34"/>
    <w:rsid w:val="00DA1E9B"/>
    <w:rsid w:val="00DA2131"/>
    <w:rsid w:val="00DA3504"/>
    <w:rsid w:val="00DA5157"/>
    <w:rsid w:val="00DA5B00"/>
    <w:rsid w:val="00DA6CA0"/>
    <w:rsid w:val="00DA7CD2"/>
    <w:rsid w:val="00DB0850"/>
    <w:rsid w:val="00DB1680"/>
    <w:rsid w:val="00DB1E44"/>
    <w:rsid w:val="00DB27A5"/>
    <w:rsid w:val="00DB2D62"/>
    <w:rsid w:val="00DB2FFE"/>
    <w:rsid w:val="00DB3B48"/>
    <w:rsid w:val="00DB452F"/>
    <w:rsid w:val="00DB4595"/>
    <w:rsid w:val="00DB4751"/>
    <w:rsid w:val="00DB4927"/>
    <w:rsid w:val="00DB4EF3"/>
    <w:rsid w:val="00DB539A"/>
    <w:rsid w:val="00DB6564"/>
    <w:rsid w:val="00DB6A58"/>
    <w:rsid w:val="00DB7686"/>
    <w:rsid w:val="00DB7C27"/>
    <w:rsid w:val="00DC13DB"/>
    <w:rsid w:val="00DC1A93"/>
    <w:rsid w:val="00DC24C9"/>
    <w:rsid w:val="00DC364F"/>
    <w:rsid w:val="00DC397E"/>
    <w:rsid w:val="00DC51FB"/>
    <w:rsid w:val="00DC5500"/>
    <w:rsid w:val="00DC582B"/>
    <w:rsid w:val="00DC5EB4"/>
    <w:rsid w:val="00DC67FA"/>
    <w:rsid w:val="00DC6800"/>
    <w:rsid w:val="00DC6C31"/>
    <w:rsid w:val="00DC6C3A"/>
    <w:rsid w:val="00DC725D"/>
    <w:rsid w:val="00DC78D6"/>
    <w:rsid w:val="00DC7B96"/>
    <w:rsid w:val="00DD0290"/>
    <w:rsid w:val="00DD0692"/>
    <w:rsid w:val="00DD14A8"/>
    <w:rsid w:val="00DD2F38"/>
    <w:rsid w:val="00DD34EA"/>
    <w:rsid w:val="00DD3803"/>
    <w:rsid w:val="00DD4421"/>
    <w:rsid w:val="00DD516C"/>
    <w:rsid w:val="00DD57D5"/>
    <w:rsid w:val="00DD60CB"/>
    <w:rsid w:val="00DD6428"/>
    <w:rsid w:val="00DD70D4"/>
    <w:rsid w:val="00DD77F8"/>
    <w:rsid w:val="00DE008A"/>
    <w:rsid w:val="00DE0980"/>
    <w:rsid w:val="00DE1F11"/>
    <w:rsid w:val="00DE2079"/>
    <w:rsid w:val="00DE2BA2"/>
    <w:rsid w:val="00DE397D"/>
    <w:rsid w:val="00DE3BD0"/>
    <w:rsid w:val="00DE4658"/>
    <w:rsid w:val="00DE49D7"/>
    <w:rsid w:val="00DE4AC8"/>
    <w:rsid w:val="00DE5811"/>
    <w:rsid w:val="00DE5C85"/>
    <w:rsid w:val="00DE6C81"/>
    <w:rsid w:val="00DE7608"/>
    <w:rsid w:val="00DF148E"/>
    <w:rsid w:val="00DF208F"/>
    <w:rsid w:val="00DF29DA"/>
    <w:rsid w:val="00DF2C14"/>
    <w:rsid w:val="00DF4F33"/>
    <w:rsid w:val="00DF53AA"/>
    <w:rsid w:val="00DF540D"/>
    <w:rsid w:val="00DF6C11"/>
    <w:rsid w:val="00DF7068"/>
    <w:rsid w:val="00DF774F"/>
    <w:rsid w:val="00E003C5"/>
    <w:rsid w:val="00E014A3"/>
    <w:rsid w:val="00E01646"/>
    <w:rsid w:val="00E017AC"/>
    <w:rsid w:val="00E01BF9"/>
    <w:rsid w:val="00E027EC"/>
    <w:rsid w:val="00E02F12"/>
    <w:rsid w:val="00E032BE"/>
    <w:rsid w:val="00E03435"/>
    <w:rsid w:val="00E034F7"/>
    <w:rsid w:val="00E03A94"/>
    <w:rsid w:val="00E03AB7"/>
    <w:rsid w:val="00E04F12"/>
    <w:rsid w:val="00E05356"/>
    <w:rsid w:val="00E05764"/>
    <w:rsid w:val="00E0715D"/>
    <w:rsid w:val="00E07FCA"/>
    <w:rsid w:val="00E106DD"/>
    <w:rsid w:val="00E109A4"/>
    <w:rsid w:val="00E111CD"/>
    <w:rsid w:val="00E13BC4"/>
    <w:rsid w:val="00E13E85"/>
    <w:rsid w:val="00E13FC0"/>
    <w:rsid w:val="00E1502E"/>
    <w:rsid w:val="00E1529B"/>
    <w:rsid w:val="00E158EE"/>
    <w:rsid w:val="00E15924"/>
    <w:rsid w:val="00E15BDD"/>
    <w:rsid w:val="00E16588"/>
    <w:rsid w:val="00E172CD"/>
    <w:rsid w:val="00E17D4C"/>
    <w:rsid w:val="00E207D6"/>
    <w:rsid w:val="00E21413"/>
    <w:rsid w:val="00E225ED"/>
    <w:rsid w:val="00E228E0"/>
    <w:rsid w:val="00E22ABC"/>
    <w:rsid w:val="00E230BE"/>
    <w:rsid w:val="00E23555"/>
    <w:rsid w:val="00E23B0A"/>
    <w:rsid w:val="00E23E51"/>
    <w:rsid w:val="00E251BF"/>
    <w:rsid w:val="00E25317"/>
    <w:rsid w:val="00E271D7"/>
    <w:rsid w:val="00E274CD"/>
    <w:rsid w:val="00E27C25"/>
    <w:rsid w:val="00E30FFC"/>
    <w:rsid w:val="00E31415"/>
    <w:rsid w:val="00E31514"/>
    <w:rsid w:val="00E31601"/>
    <w:rsid w:val="00E31810"/>
    <w:rsid w:val="00E31CBF"/>
    <w:rsid w:val="00E321E7"/>
    <w:rsid w:val="00E32259"/>
    <w:rsid w:val="00E3312B"/>
    <w:rsid w:val="00E33A53"/>
    <w:rsid w:val="00E353CD"/>
    <w:rsid w:val="00E35756"/>
    <w:rsid w:val="00E35C93"/>
    <w:rsid w:val="00E36500"/>
    <w:rsid w:val="00E3658B"/>
    <w:rsid w:val="00E3659D"/>
    <w:rsid w:val="00E37472"/>
    <w:rsid w:val="00E377BA"/>
    <w:rsid w:val="00E37CC1"/>
    <w:rsid w:val="00E40693"/>
    <w:rsid w:val="00E407AB"/>
    <w:rsid w:val="00E40FF4"/>
    <w:rsid w:val="00E415BF"/>
    <w:rsid w:val="00E417EF"/>
    <w:rsid w:val="00E41C93"/>
    <w:rsid w:val="00E42FFA"/>
    <w:rsid w:val="00E4352D"/>
    <w:rsid w:val="00E43859"/>
    <w:rsid w:val="00E43EF1"/>
    <w:rsid w:val="00E4429B"/>
    <w:rsid w:val="00E45243"/>
    <w:rsid w:val="00E46DBD"/>
    <w:rsid w:val="00E47542"/>
    <w:rsid w:val="00E47EF8"/>
    <w:rsid w:val="00E507D7"/>
    <w:rsid w:val="00E50B21"/>
    <w:rsid w:val="00E51BAE"/>
    <w:rsid w:val="00E5234C"/>
    <w:rsid w:val="00E53698"/>
    <w:rsid w:val="00E54530"/>
    <w:rsid w:val="00E5459D"/>
    <w:rsid w:val="00E5559D"/>
    <w:rsid w:val="00E557FC"/>
    <w:rsid w:val="00E55E8B"/>
    <w:rsid w:val="00E5693F"/>
    <w:rsid w:val="00E56943"/>
    <w:rsid w:val="00E60143"/>
    <w:rsid w:val="00E604C5"/>
    <w:rsid w:val="00E60601"/>
    <w:rsid w:val="00E60846"/>
    <w:rsid w:val="00E60D12"/>
    <w:rsid w:val="00E621D9"/>
    <w:rsid w:val="00E6279E"/>
    <w:rsid w:val="00E6487B"/>
    <w:rsid w:val="00E649EB"/>
    <w:rsid w:val="00E64B3C"/>
    <w:rsid w:val="00E65ADB"/>
    <w:rsid w:val="00E674E5"/>
    <w:rsid w:val="00E726FD"/>
    <w:rsid w:val="00E72ADB"/>
    <w:rsid w:val="00E72B08"/>
    <w:rsid w:val="00E72ECA"/>
    <w:rsid w:val="00E73010"/>
    <w:rsid w:val="00E74577"/>
    <w:rsid w:val="00E750E9"/>
    <w:rsid w:val="00E75E6B"/>
    <w:rsid w:val="00E76BF9"/>
    <w:rsid w:val="00E76FFE"/>
    <w:rsid w:val="00E81071"/>
    <w:rsid w:val="00E810F4"/>
    <w:rsid w:val="00E826A0"/>
    <w:rsid w:val="00E839A8"/>
    <w:rsid w:val="00E83C91"/>
    <w:rsid w:val="00E83D89"/>
    <w:rsid w:val="00E844D9"/>
    <w:rsid w:val="00E84E23"/>
    <w:rsid w:val="00E85551"/>
    <w:rsid w:val="00E85A67"/>
    <w:rsid w:val="00E85A8B"/>
    <w:rsid w:val="00E86AAE"/>
    <w:rsid w:val="00E86D94"/>
    <w:rsid w:val="00E87D98"/>
    <w:rsid w:val="00E87FE0"/>
    <w:rsid w:val="00E9010E"/>
    <w:rsid w:val="00E90187"/>
    <w:rsid w:val="00E910F0"/>
    <w:rsid w:val="00E923B0"/>
    <w:rsid w:val="00E92792"/>
    <w:rsid w:val="00E92E13"/>
    <w:rsid w:val="00E939D5"/>
    <w:rsid w:val="00E93CF1"/>
    <w:rsid w:val="00E942D4"/>
    <w:rsid w:val="00E94CB3"/>
    <w:rsid w:val="00E95B81"/>
    <w:rsid w:val="00E95D6A"/>
    <w:rsid w:val="00E95E11"/>
    <w:rsid w:val="00EA040A"/>
    <w:rsid w:val="00EA0EA9"/>
    <w:rsid w:val="00EA0F4C"/>
    <w:rsid w:val="00EA138D"/>
    <w:rsid w:val="00EA169A"/>
    <w:rsid w:val="00EA1A95"/>
    <w:rsid w:val="00EA20C4"/>
    <w:rsid w:val="00EA2126"/>
    <w:rsid w:val="00EA2505"/>
    <w:rsid w:val="00EA2ACF"/>
    <w:rsid w:val="00EA3148"/>
    <w:rsid w:val="00EA461B"/>
    <w:rsid w:val="00EA4F01"/>
    <w:rsid w:val="00EA542E"/>
    <w:rsid w:val="00EA7338"/>
    <w:rsid w:val="00EA7375"/>
    <w:rsid w:val="00EA76B9"/>
    <w:rsid w:val="00EA794B"/>
    <w:rsid w:val="00EA7E97"/>
    <w:rsid w:val="00EB0258"/>
    <w:rsid w:val="00EB06DE"/>
    <w:rsid w:val="00EB2512"/>
    <w:rsid w:val="00EB3AFE"/>
    <w:rsid w:val="00EB46AB"/>
    <w:rsid w:val="00EB4B16"/>
    <w:rsid w:val="00EB4C36"/>
    <w:rsid w:val="00EB60C2"/>
    <w:rsid w:val="00EB7CB5"/>
    <w:rsid w:val="00EC1550"/>
    <w:rsid w:val="00EC4CC8"/>
    <w:rsid w:val="00EC52EB"/>
    <w:rsid w:val="00EC5ABE"/>
    <w:rsid w:val="00EC5EFA"/>
    <w:rsid w:val="00EC67E8"/>
    <w:rsid w:val="00EC71E6"/>
    <w:rsid w:val="00EC7DCD"/>
    <w:rsid w:val="00ED02F0"/>
    <w:rsid w:val="00ED0E11"/>
    <w:rsid w:val="00ED1209"/>
    <w:rsid w:val="00ED13E1"/>
    <w:rsid w:val="00ED1861"/>
    <w:rsid w:val="00ED1BEE"/>
    <w:rsid w:val="00ED27E1"/>
    <w:rsid w:val="00ED304E"/>
    <w:rsid w:val="00ED366E"/>
    <w:rsid w:val="00ED38E5"/>
    <w:rsid w:val="00ED5C74"/>
    <w:rsid w:val="00ED606F"/>
    <w:rsid w:val="00ED6C75"/>
    <w:rsid w:val="00EE065D"/>
    <w:rsid w:val="00EE1419"/>
    <w:rsid w:val="00EE2656"/>
    <w:rsid w:val="00EE2DC3"/>
    <w:rsid w:val="00EE3F35"/>
    <w:rsid w:val="00EE3FE5"/>
    <w:rsid w:val="00EE4115"/>
    <w:rsid w:val="00EE43E3"/>
    <w:rsid w:val="00EE4B1C"/>
    <w:rsid w:val="00EE5636"/>
    <w:rsid w:val="00EE5A15"/>
    <w:rsid w:val="00EE6547"/>
    <w:rsid w:val="00EE660F"/>
    <w:rsid w:val="00EE6703"/>
    <w:rsid w:val="00EE684E"/>
    <w:rsid w:val="00EE6B8E"/>
    <w:rsid w:val="00EE70AF"/>
    <w:rsid w:val="00EE7E5E"/>
    <w:rsid w:val="00EF06CA"/>
    <w:rsid w:val="00EF10FD"/>
    <w:rsid w:val="00EF26D4"/>
    <w:rsid w:val="00EF299E"/>
    <w:rsid w:val="00EF2F65"/>
    <w:rsid w:val="00EF2FC5"/>
    <w:rsid w:val="00EF33C6"/>
    <w:rsid w:val="00EF3F07"/>
    <w:rsid w:val="00EF4721"/>
    <w:rsid w:val="00EF5A6E"/>
    <w:rsid w:val="00EF60EA"/>
    <w:rsid w:val="00EF6628"/>
    <w:rsid w:val="00EF74B2"/>
    <w:rsid w:val="00EF792A"/>
    <w:rsid w:val="00EF79A3"/>
    <w:rsid w:val="00EF7BFD"/>
    <w:rsid w:val="00F00E8B"/>
    <w:rsid w:val="00F017DF"/>
    <w:rsid w:val="00F02EE0"/>
    <w:rsid w:val="00F0307C"/>
    <w:rsid w:val="00F03192"/>
    <w:rsid w:val="00F04EFC"/>
    <w:rsid w:val="00F060C2"/>
    <w:rsid w:val="00F06CED"/>
    <w:rsid w:val="00F06D45"/>
    <w:rsid w:val="00F112FB"/>
    <w:rsid w:val="00F11650"/>
    <w:rsid w:val="00F121AC"/>
    <w:rsid w:val="00F1295D"/>
    <w:rsid w:val="00F12BE7"/>
    <w:rsid w:val="00F1357E"/>
    <w:rsid w:val="00F13FDB"/>
    <w:rsid w:val="00F1478A"/>
    <w:rsid w:val="00F14F27"/>
    <w:rsid w:val="00F16703"/>
    <w:rsid w:val="00F20083"/>
    <w:rsid w:val="00F205AE"/>
    <w:rsid w:val="00F20A8E"/>
    <w:rsid w:val="00F2351D"/>
    <w:rsid w:val="00F23562"/>
    <w:rsid w:val="00F2386B"/>
    <w:rsid w:val="00F239E2"/>
    <w:rsid w:val="00F23E75"/>
    <w:rsid w:val="00F24FEF"/>
    <w:rsid w:val="00F254D0"/>
    <w:rsid w:val="00F268CA"/>
    <w:rsid w:val="00F268DC"/>
    <w:rsid w:val="00F26D6C"/>
    <w:rsid w:val="00F26FA0"/>
    <w:rsid w:val="00F30B59"/>
    <w:rsid w:val="00F30D5D"/>
    <w:rsid w:val="00F3107A"/>
    <w:rsid w:val="00F359F2"/>
    <w:rsid w:val="00F3625B"/>
    <w:rsid w:val="00F36583"/>
    <w:rsid w:val="00F37004"/>
    <w:rsid w:val="00F40D82"/>
    <w:rsid w:val="00F41B3D"/>
    <w:rsid w:val="00F42966"/>
    <w:rsid w:val="00F4297E"/>
    <w:rsid w:val="00F43982"/>
    <w:rsid w:val="00F45168"/>
    <w:rsid w:val="00F460C8"/>
    <w:rsid w:val="00F46163"/>
    <w:rsid w:val="00F46423"/>
    <w:rsid w:val="00F465F3"/>
    <w:rsid w:val="00F47E21"/>
    <w:rsid w:val="00F5024C"/>
    <w:rsid w:val="00F51196"/>
    <w:rsid w:val="00F5210E"/>
    <w:rsid w:val="00F52282"/>
    <w:rsid w:val="00F52D90"/>
    <w:rsid w:val="00F52E0A"/>
    <w:rsid w:val="00F52FBE"/>
    <w:rsid w:val="00F53F4C"/>
    <w:rsid w:val="00F55482"/>
    <w:rsid w:val="00F55CC4"/>
    <w:rsid w:val="00F571FB"/>
    <w:rsid w:val="00F57539"/>
    <w:rsid w:val="00F60DC5"/>
    <w:rsid w:val="00F648E0"/>
    <w:rsid w:val="00F65044"/>
    <w:rsid w:val="00F65A95"/>
    <w:rsid w:val="00F65CB5"/>
    <w:rsid w:val="00F65F37"/>
    <w:rsid w:val="00F666F0"/>
    <w:rsid w:val="00F670EA"/>
    <w:rsid w:val="00F6750B"/>
    <w:rsid w:val="00F678C5"/>
    <w:rsid w:val="00F70D66"/>
    <w:rsid w:val="00F711A0"/>
    <w:rsid w:val="00F7236B"/>
    <w:rsid w:val="00F72629"/>
    <w:rsid w:val="00F72654"/>
    <w:rsid w:val="00F74154"/>
    <w:rsid w:val="00F74A75"/>
    <w:rsid w:val="00F75718"/>
    <w:rsid w:val="00F767D0"/>
    <w:rsid w:val="00F825E0"/>
    <w:rsid w:val="00F8342F"/>
    <w:rsid w:val="00F8359A"/>
    <w:rsid w:val="00F835B0"/>
    <w:rsid w:val="00F83C83"/>
    <w:rsid w:val="00F84144"/>
    <w:rsid w:val="00F843D9"/>
    <w:rsid w:val="00F85A51"/>
    <w:rsid w:val="00F85CA6"/>
    <w:rsid w:val="00F86BE3"/>
    <w:rsid w:val="00F87809"/>
    <w:rsid w:val="00F878D0"/>
    <w:rsid w:val="00F87D01"/>
    <w:rsid w:val="00F87E79"/>
    <w:rsid w:val="00F90FF1"/>
    <w:rsid w:val="00F91465"/>
    <w:rsid w:val="00F91AEE"/>
    <w:rsid w:val="00F91F8F"/>
    <w:rsid w:val="00F92D1F"/>
    <w:rsid w:val="00F947CE"/>
    <w:rsid w:val="00F94C66"/>
    <w:rsid w:val="00F95877"/>
    <w:rsid w:val="00F96CE6"/>
    <w:rsid w:val="00F9758F"/>
    <w:rsid w:val="00F97623"/>
    <w:rsid w:val="00FA11FD"/>
    <w:rsid w:val="00FA138C"/>
    <w:rsid w:val="00FA14C6"/>
    <w:rsid w:val="00FA196B"/>
    <w:rsid w:val="00FA1C57"/>
    <w:rsid w:val="00FA23E3"/>
    <w:rsid w:val="00FA2BD4"/>
    <w:rsid w:val="00FA2C25"/>
    <w:rsid w:val="00FA4F30"/>
    <w:rsid w:val="00FA5B9B"/>
    <w:rsid w:val="00FA5BE8"/>
    <w:rsid w:val="00FA6463"/>
    <w:rsid w:val="00FA68EA"/>
    <w:rsid w:val="00FA6AE3"/>
    <w:rsid w:val="00FA782F"/>
    <w:rsid w:val="00FA7F7F"/>
    <w:rsid w:val="00FB013F"/>
    <w:rsid w:val="00FB0332"/>
    <w:rsid w:val="00FB08B8"/>
    <w:rsid w:val="00FB1A60"/>
    <w:rsid w:val="00FB1AB3"/>
    <w:rsid w:val="00FB2C4D"/>
    <w:rsid w:val="00FB363A"/>
    <w:rsid w:val="00FB49C0"/>
    <w:rsid w:val="00FB4B1B"/>
    <w:rsid w:val="00FB52D3"/>
    <w:rsid w:val="00FB5A80"/>
    <w:rsid w:val="00FB6621"/>
    <w:rsid w:val="00FC1BEC"/>
    <w:rsid w:val="00FC1C9E"/>
    <w:rsid w:val="00FC2469"/>
    <w:rsid w:val="00FC24BF"/>
    <w:rsid w:val="00FC2598"/>
    <w:rsid w:val="00FC268A"/>
    <w:rsid w:val="00FC2C84"/>
    <w:rsid w:val="00FC31F2"/>
    <w:rsid w:val="00FC3931"/>
    <w:rsid w:val="00FC3DF5"/>
    <w:rsid w:val="00FC4BD8"/>
    <w:rsid w:val="00FC5A5D"/>
    <w:rsid w:val="00FC7F54"/>
    <w:rsid w:val="00FD1244"/>
    <w:rsid w:val="00FD1D54"/>
    <w:rsid w:val="00FD2079"/>
    <w:rsid w:val="00FD340E"/>
    <w:rsid w:val="00FD3C3D"/>
    <w:rsid w:val="00FD3F1B"/>
    <w:rsid w:val="00FD4345"/>
    <w:rsid w:val="00FD4E3A"/>
    <w:rsid w:val="00FD593B"/>
    <w:rsid w:val="00FD5A39"/>
    <w:rsid w:val="00FD6A59"/>
    <w:rsid w:val="00FD7400"/>
    <w:rsid w:val="00FD7B08"/>
    <w:rsid w:val="00FE0054"/>
    <w:rsid w:val="00FE2C75"/>
    <w:rsid w:val="00FE2D94"/>
    <w:rsid w:val="00FE3439"/>
    <w:rsid w:val="00FE6B86"/>
    <w:rsid w:val="00FE786C"/>
    <w:rsid w:val="00FF0592"/>
    <w:rsid w:val="00FF0D65"/>
    <w:rsid w:val="00FF0DA5"/>
    <w:rsid w:val="00FF0F23"/>
    <w:rsid w:val="00FF171B"/>
    <w:rsid w:val="00FF19F0"/>
    <w:rsid w:val="00FF235D"/>
    <w:rsid w:val="00FF2398"/>
    <w:rsid w:val="00FF2CD2"/>
    <w:rsid w:val="00FF3177"/>
    <w:rsid w:val="00FF3C26"/>
    <w:rsid w:val="00FF46E1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545BB76"/>
  <w15:chartTrackingRefBased/>
  <w15:docId w15:val="{DA3FBAC5-A113-4760-B56B-0ECF8C4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40E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Times New Roman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343A4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343A4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2343A4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343A4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rFonts w:cs="Times New Roman"/>
      <w:sz w:val="20"/>
      <w:szCs w:val="20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ind w:left="1260" w:hanging="1260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8F3A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4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01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Title">
    <w:name w:val="Title"/>
    <w:basedOn w:val="Normal"/>
    <w:qFormat/>
    <w:rsid w:val="00247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38741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868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-23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78682D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682D"/>
  </w:style>
  <w:style w:type="character" w:customStyle="1" w:styleId="AccPolicyalternativeChar">
    <w:name w:val="Acc Policy alternative Char"/>
    <w:basedOn w:val="AccPolicysubheadChar"/>
    <w:link w:val="AccPolicyalternative"/>
    <w:rsid w:val="0078682D"/>
    <w:rPr>
      <w:rFonts w:cs="Times New Roman"/>
      <w:bCs/>
      <w:i/>
      <w:iCs/>
      <w:sz w:val="22"/>
      <w:szCs w:val="22"/>
      <w:lang w:eastAsia="en-GB"/>
    </w:rPr>
  </w:style>
  <w:style w:type="paragraph" w:styleId="FootnoteText">
    <w:name w:val="footnote text"/>
    <w:aliases w:val="ft"/>
    <w:basedOn w:val="Normal"/>
    <w:semiHidden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2343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343A4"/>
    <w:pPr>
      <w:spacing w:after="0"/>
    </w:pPr>
  </w:style>
  <w:style w:type="paragraph" w:customStyle="1" w:styleId="acctdividends">
    <w:name w:val="acct dividends"/>
    <w:aliases w:val="a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343A4"/>
    <w:pPr>
      <w:spacing w:after="0"/>
    </w:pPr>
  </w:style>
  <w:style w:type="paragraph" w:customStyle="1" w:styleId="acctindent">
    <w:name w:val="acct indent"/>
    <w:aliases w:val="ai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343A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343A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343A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343A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343A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343A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343A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343A4"/>
    <w:pPr>
      <w:spacing w:after="0"/>
    </w:pPr>
  </w:style>
  <w:style w:type="paragraph" w:customStyle="1" w:styleId="List1a">
    <w:name w:val="List 1a"/>
    <w:aliases w:val="1a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2343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343A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343A4"/>
  </w:style>
  <w:style w:type="paragraph" w:customStyle="1" w:styleId="zreportaddinfo">
    <w:name w:val="zreport addinfo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343A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343A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343A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343A4"/>
    <w:rPr>
      <w:b/>
      <w:bCs/>
    </w:rPr>
  </w:style>
  <w:style w:type="paragraph" w:customStyle="1" w:styleId="nineptbodytext">
    <w:name w:val="nine pt body text"/>
    <w:aliases w:val="9bt"/>
    <w:basedOn w:val="nineptnormal"/>
    <w:rsid w:val="002343A4"/>
    <w:pPr>
      <w:spacing w:after="220"/>
    </w:pPr>
  </w:style>
  <w:style w:type="paragraph" w:customStyle="1" w:styleId="nineptnormal">
    <w:name w:val="nine pt normal"/>
    <w:aliases w:val="9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343A4"/>
    <w:pPr>
      <w:jc w:val="center"/>
    </w:pPr>
  </w:style>
  <w:style w:type="paragraph" w:customStyle="1" w:styleId="heading">
    <w:name w:val="heading"/>
    <w:aliases w:val="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343A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343A4"/>
  </w:style>
  <w:style w:type="paragraph" w:customStyle="1" w:styleId="nineptheadingcentredbold">
    <w:name w:val="nine pt heading centred bold"/>
    <w:aliases w:val="9hc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343A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343A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343A4"/>
    <w:rPr>
      <w:b/>
    </w:rPr>
  </w:style>
  <w:style w:type="paragraph" w:customStyle="1" w:styleId="nineptcolumntab1">
    <w:name w:val="nine pt column tab1"/>
    <w:aliases w:val="a91"/>
    <w:basedOn w:val="nineptnormal"/>
    <w:rsid w:val="002343A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343A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343A4"/>
    <w:pPr>
      <w:jc w:val="center"/>
    </w:pPr>
  </w:style>
  <w:style w:type="paragraph" w:customStyle="1" w:styleId="Normalheading">
    <w:name w:val="Normal heading"/>
    <w:aliases w:val="n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343A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343A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343A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343A4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2343A4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2343A4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343A4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2343A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343A4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343A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343A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343A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343A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343A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343A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343A4"/>
    <w:pPr>
      <w:spacing w:after="0"/>
    </w:pPr>
  </w:style>
  <w:style w:type="paragraph" w:customStyle="1" w:styleId="smallreturn">
    <w:name w:val="small return"/>
    <w:aliases w:val="sr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343A4"/>
    <w:pPr>
      <w:spacing w:after="0"/>
    </w:pPr>
  </w:style>
  <w:style w:type="paragraph" w:customStyle="1" w:styleId="headingbolditalic">
    <w:name w:val="heading bold italic"/>
    <w:aliases w:val="hbi"/>
    <w:basedOn w:val="heading"/>
    <w:rsid w:val="002343A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343A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343A4"/>
    <w:pPr>
      <w:spacing w:after="0"/>
    </w:pPr>
  </w:style>
  <w:style w:type="paragraph" w:customStyle="1" w:styleId="blockbullet">
    <w:name w:val="block bullet"/>
    <w:aliases w:val="bb"/>
    <w:basedOn w:val="block"/>
    <w:rsid w:val="002343A4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343A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343A4"/>
    <w:pPr>
      <w:spacing w:after="0"/>
    </w:pPr>
  </w:style>
  <w:style w:type="paragraph" w:customStyle="1" w:styleId="eightptnormal">
    <w:name w:val="eight pt normal"/>
    <w:aliases w:val="8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343A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343A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343A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343A4"/>
    <w:rPr>
      <w:b/>
      <w:bCs/>
    </w:rPr>
  </w:style>
  <w:style w:type="paragraph" w:customStyle="1" w:styleId="eightptbodytext">
    <w:name w:val="eight pt body text"/>
    <w:aliases w:val="8bt"/>
    <w:basedOn w:val="eightptnormal"/>
    <w:rsid w:val="002343A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343A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343A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343A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343A4"/>
    <w:pPr>
      <w:spacing w:after="0"/>
    </w:pPr>
  </w:style>
  <w:style w:type="paragraph" w:customStyle="1" w:styleId="eightptblock">
    <w:name w:val="eight pt block"/>
    <w:aliases w:val="8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343A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343A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343A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343A4"/>
    <w:pPr>
      <w:spacing w:after="0"/>
    </w:pPr>
  </w:style>
  <w:style w:type="paragraph" w:customStyle="1" w:styleId="blockindent">
    <w:name w:val="block indent"/>
    <w:aliases w:val="bi"/>
    <w:basedOn w:val="block"/>
    <w:rsid w:val="002343A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343A4"/>
    <w:pPr>
      <w:jc w:val="center"/>
    </w:pPr>
  </w:style>
  <w:style w:type="paragraph" w:customStyle="1" w:styleId="nineptcol">
    <w:name w:val="nine pt %col"/>
    <w:aliases w:val="9%"/>
    <w:basedOn w:val="nineptnormal"/>
    <w:rsid w:val="002343A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343A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343A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343A4"/>
    <w:pPr>
      <w:spacing w:after="0"/>
    </w:pPr>
  </w:style>
  <w:style w:type="paragraph" w:customStyle="1" w:styleId="nineptblocklist">
    <w:name w:val="nine pt block list"/>
    <w:aliases w:val="9bl"/>
    <w:basedOn w:val="nineptblock"/>
    <w:rsid w:val="002343A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343A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343A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343A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343A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343A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343A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343A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343A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343A4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343A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343A4"/>
    <w:pPr>
      <w:spacing w:after="80"/>
    </w:pPr>
  </w:style>
  <w:style w:type="paragraph" w:customStyle="1" w:styleId="nineptratecol">
    <w:name w:val="nine pt rate col"/>
    <w:aliases w:val="a9r"/>
    <w:basedOn w:val="nineptnormal"/>
    <w:rsid w:val="002343A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343A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343A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343A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343A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343A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343A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343A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343A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343A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343A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343A4"/>
    <w:pPr>
      <w:ind w:left="907" w:hanging="340"/>
    </w:pPr>
  </w:style>
  <w:style w:type="paragraph" w:customStyle="1" w:styleId="List3i">
    <w:name w:val="List 3i"/>
    <w:aliases w:val="3i"/>
    <w:basedOn w:val="List2i"/>
    <w:rsid w:val="002343A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343A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343A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343A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343A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343A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343A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343A4"/>
    <w:pPr>
      <w:spacing w:after="80"/>
    </w:pPr>
  </w:style>
  <w:style w:type="paragraph" w:customStyle="1" w:styleId="blockbullet2">
    <w:name w:val="block bullet 2"/>
    <w:aliases w:val="bb2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343A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343A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76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343A4"/>
    <w:rPr>
      <w:b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2343A4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2343A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customStyle="1" w:styleId="Default">
    <w:name w:val="Default"/>
    <w:rsid w:val="00DB475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erChar">
    <w:name w:val="Header Char"/>
    <w:link w:val="Header"/>
    <w:semiHidden/>
    <w:locked/>
    <w:rsid w:val="0056751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60D92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1">
    <w:name w:val="???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odySingle">
    <w:name w:val="Body Single"/>
    <w:uiPriority w:val="99"/>
    <w:rsid w:val="001C5D1E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553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550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55090"/>
    <w:rPr>
      <w:rFonts w:ascii="Univers 45 Light" w:eastAsia="MS Mincho" w:hAnsi="Univers 45 Light" w:cs="Univers 45 Light"/>
      <w:color w:val="00000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3F6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38DB8-8D05-4948-B760-4DE41B15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307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UNIMIT ENGINEERING COMPANY LIMITED</vt:lpstr>
    </vt:vector>
  </TitlesOfParts>
  <Company>KPMG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UNIMIT ENGINEERING COMPANY LIMITED</dc:title>
  <dc:subject/>
  <dc:creator>Nuttaporn, Tammakitsirichok</dc:creator>
  <cp:keywords/>
  <cp:lastModifiedBy>Somjai, Nigonyanont</cp:lastModifiedBy>
  <cp:revision>3</cp:revision>
  <cp:lastPrinted>2020-05-12T05:03:00Z</cp:lastPrinted>
  <dcterms:created xsi:type="dcterms:W3CDTF">2020-05-13T03:43:00Z</dcterms:created>
  <dcterms:modified xsi:type="dcterms:W3CDTF">2020-05-13T03:46:00Z</dcterms:modified>
</cp:coreProperties>
</file>