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CA10B" w14:textId="77777777"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098EA884" w14:textId="77777777"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 period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382C8BF6" w:rsidR="00E227FA" w:rsidRPr="0011074A" w:rsidRDefault="00E227FA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11074A">
        <w:rPr>
          <w:rFonts w:ascii="Times New Roman" w:hAnsi="Times New Roman"/>
          <w:sz w:val="36"/>
          <w:szCs w:val="36"/>
        </w:rPr>
        <w:t>31 March 20</w:t>
      </w:r>
      <w:r w:rsidR="00D850EF">
        <w:rPr>
          <w:rFonts w:ascii="Times New Roman" w:hAnsi="Times New Roman"/>
          <w:sz w:val="36"/>
          <w:szCs w:val="36"/>
        </w:rPr>
        <w:t>20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ACDAF4" w14:textId="77777777" w:rsidR="000652B2" w:rsidRDefault="000652B2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8867738" w14:textId="77777777" w:rsidR="000652B2" w:rsidRDefault="000652B2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7984D0B5" w14:textId="77777777" w:rsidR="000652B2" w:rsidRDefault="000652B2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F3D338" w14:textId="77777777" w:rsidR="000652B2" w:rsidRDefault="000652B2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6163F504" w14:textId="7747B4E6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1" w:name="_GoBack"/>
      <w:bookmarkEnd w:id="1"/>
      <w:r w:rsidRPr="00FB68BB">
        <w:t xml:space="preserve">Independent </w:t>
      </w:r>
      <w:r w:rsidR="00501B18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501B18">
        <w:t>r</w:t>
      </w:r>
      <w:r w:rsidRPr="00FB68BB">
        <w:t xml:space="preserve">eport on </w:t>
      </w:r>
      <w:r w:rsidR="00501B18">
        <w:t>r</w:t>
      </w:r>
      <w:r w:rsidRPr="00FB68BB">
        <w:t xml:space="preserve">eview of </w:t>
      </w:r>
      <w:r w:rsidR="00501B18">
        <w:t>i</w:t>
      </w:r>
      <w:r w:rsidRPr="00FB68BB">
        <w:t xml:space="preserve">nterim </w:t>
      </w:r>
      <w:r w:rsidR="00501B18">
        <w:t>f</w:t>
      </w:r>
      <w:r w:rsidRPr="00FB68BB">
        <w:t xml:space="preserve">inancial </w:t>
      </w:r>
      <w:r w:rsidR="00501B18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18ED39B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F58C33D" w14:textId="3A92A6BC" w:rsidR="005D078F" w:rsidRPr="0011074A" w:rsidRDefault="005D078F" w:rsidP="005D07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31 March 20</w:t>
      </w:r>
      <w:r w:rsidR="00D850EF">
        <w:t>20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income, changes in equity and cash flows for the three-month period ended 31 March 20</w:t>
      </w:r>
      <w:r w:rsidR="00D850EF">
        <w:t>20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B46E483" w14:textId="77777777" w:rsidR="00481042" w:rsidRPr="00D41BAA" w:rsidRDefault="00481042" w:rsidP="00036D43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29B9380E" w14:textId="77777777"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14:paraId="41A828FC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6B39125A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781F97D" w14:textId="77777777" w:rsidR="00036D43" w:rsidRDefault="00036D43" w:rsidP="00036D43">
      <w:pPr>
        <w:pStyle w:val="StandaardOpinion"/>
        <w:spacing w:line="240" w:lineRule="atLeast"/>
        <w:jc w:val="thaiDistribute"/>
      </w:pPr>
    </w:p>
    <w:p w14:paraId="204CEE61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4261BB08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3A50F9CC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4F8BE36C" w14:textId="77777777" w:rsidR="00D10BB8" w:rsidRPr="001E712E" w:rsidRDefault="00D10BB8" w:rsidP="00D10BB8">
      <w:pPr>
        <w:jc w:val="both"/>
        <w:rPr>
          <w:rFonts w:ascii="Times New Roman" w:hAnsi="Times New Roman"/>
          <w:sz w:val="22"/>
          <w:szCs w:val="22"/>
        </w:rPr>
      </w:pPr>
    </w:p>
    <w:p w14:paraId="6BA63756" w14:textId="68CA6650" w:rsidR="001E712E" w:rsidRPr="001E712E" w:rsidRDefault="001E712E" w:rsidP="001E712E">
      <w:pPr>
        <w:jc w:val="both"/>
        <w:rPr>
          <w:rFonts w:ascii="Times New Roman" w:hAnsi="Times New Roman"/>
          <w:i/>
          <w:sz w:val="22"/>
          <w:szCs w:val="22"/>
        </w:rPr>
      </w:pPr>
      <w:r w:rsidRPr="001E712E">
        <w:rPr>
          <w:rFonts w:ascii="Times New Roman" w:hAnsi="Times New Roman"/>
          <w:i/>
          <w:sz w:val="22"/>
          <w:szCs w:val="22"/>
        </w:rPr>
        <w:t>Emphasis of Matter</w:t>
      </w:r>
    </w:p>
    <w:p w14:paraId="37C3F59D" w14:textId="73B246BF" w:rsidR="001E712E" w:rsidRPr="001E712E" w:rsidRDefault="001E712E" w:rsidP="001E712E">
      <w:pPr>
        <w:jc w:val="both"/>
        <w:rPr>
          <w:rFonts w:ascii="Times New Roman" w:hAnsi="Times New Roman"/>
          <w:i/>
          <w:sz w:val="22"/>
          <w:szCs w:val="22"/>
        </w:rPr>
      </w:pPr>
    </w:p>
    <w:p w14:paraId="19510EDE" w14:textId="5675282D" w:rsidR="001E712E" w:rsidRPr="001E712E" w:rsidRDefault="001E712E" w:rsidP="001E712E">
      <w:pPr>
        <w:jc w:val="both"/>
        <w:rPr>
          <w:rFonts w:ascii="Times New Roman" w:hAnsi="Times New Roman"/>
          <w:sz w:val="22"/>
          <w:szCs w:val="22"/>
        </w:rPr>
      </w:pPr>
      <w:r w:rsidRPr="001E712E">
        <w:rPr>
          <w:rFonts w:ascii="Times New Roman" w:hAnsi="Times New Roman"/>
          <w:sz w:val="22"/>
          <w:szCs w:val="22"/>
        </w:rPr>
        <w:t xml:space="preserve">I draw attention to note </w:t>
      </w:r>
      <w:r>
        <w:rPr>
          <w:rFonts w:ascii="Times New Roman" w:hAnsi="Times New Roman" w:cstheme="minorBidi"/>
          <w:sz w:val="22"/>
          <w:szCs w:val="22"/>
        </w:rPr>
        <w:t>3</w:t>
      </w:r>
      <w:r w:rsidRPr="001E712E">
        <w:rPr>
          <w:rFonts w:ascii="Times New Roman" w:hAnsi="Times New Roman"/>
          <w:sz w:val="22"/>
          <w:szCs w:val="22"/>
        </w:rPr>
        <w:t xml:space="preserve"> to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1E712E">
        <w:rPr>
          <w:rFonts w:ascii="Times New Roman" w:hAnsi="Times New Roman"/>
          <w:sz w:val="22"/>
          <w:szCs w:val="22"/>
        </w:rPr>
        <w:t>interim financial information describing the effect of the Company and its subsidiaries’ adoption from 1 January 20</w:t>
      </w:r>
      <w:r>
        <w:rPr>
          <w:rFonts w:ascii="Times New Roman" w:hAnsi="Times New Roman"/>
          <w:sz w:val="22"/>
          <w:szCs w:val="22"/>
        </w:rPr>
        <w:t>20</w:t>
      </w:r>
      <w:r w:rsidRPr="001E712E">
        <w:rPr>
          <w:rFonts w:ascii="Times New Roman" w:hAnsi="Times New Roman"/>
          <w:sz w:val="22"/>
          <w:szCs w:val="22"/>
        </w:rPr>
        <w:t xml:space="preserve"> of certain new accounting policies.</w:t>
      </w:r>
      <w:r w:rsidRPr="001E712E">
        <w:rPr>
          <w:rFonts w:ascii="Times New Roman" w:hAnsi="Times New Roman" w:hint="cs"/>
          <w:sz w:val="22"/>
          <w:szCs w:val="22"/>
          <w:cs/>
        </w:rPr>
        <w:t xml:space="preserve"> </w:t>
      </w:r>
      <w:r w:rsidRPr="001E712E">
        <w:rPr>
          <w:rFonts w:ascii="Times New Roman" w:hAnsi="Times New Roman"/>
          <w:sz w:val="22"/>
          <w:szCs w:val="22"/>
        </w:rPr>
        <w:t>My conclusion is not modified in respect of this matter.</w:t>
      </w:r>
    </w:p>
    <w:p w14:paraId="44A077AE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5B1C390F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13A47D44" w14:textId="77777777" w:rsidR="00481042" w:rsidRPr="00D41BAA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86649E2" w14:textId="77777777" w:rsidR="004216B2" w:rsidRPr="009D5EFB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FF4BDB" w:rsidRPr="0011074A">
        <w:rPr>
          <w:rFonts w:ascii="Times New Roman" w:hAnsi="Times New Roman"/>
          <w:sz w:val="22"/>
          <w:szCs w:val="22"/>
        </w:rPr>
        <w:t>Orawan Sirirattanawong</w:t>
      </w:r>
      <w:r>
        <w:rPr>
          <w:rFonts w:ascii="Times New Roman" w:hAnsi="Times New Roman"/>
          <w:sz w:val="22"/>
          <w:szCs w:val="22"/>
        </w:rPr>
        <w:t>)</w:t>
      </w:r>
    </w:p>
    <w:p w14:paraId="772D3512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C59E8CE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4216B2">
        <w:rPr>
          <w:rFonts w:ascii="Times New Roman" w:hAnsi="Times New Roman"/>
          <w:sz w:val="22"/>
          <w:szCs w:val="22"/>
        </w:rPr>
        <w:t>375</w:t>
      </w:r>
      <w:r w:rsidR="00FF4BDB">
        <w:rPr>
          <w:rFonts w:ascii="Times New Roman" w:hAnsi="Times New Roman"/>
          <w:sz w:val="22"/>
          <w:szCs w:val="22"/>
        </w:rPr>
        <w:t>7</w:t>
      </w:r>
    </w:p>
    <w:p w14:paraId="4044E4A7" w14:textId="77777777"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E04AEE4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04B61A9A" w14:textId="77777777" w:rsidR="007443AD" w:rsidRDefault="009B38A8" w:rsidP="0074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566280C1" w:rsidR="007443AD" w:rsidRPr="007443AD" w:rsidRDefault="00C00687" w:rsidP="007443AD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13 </w:t>
      </w:r>
      <w:r w:rsidR="007443AD">
        <w:rPr>
          <w:rFonts w:ascii="Times New Roman" w:hAnsi="Times New Roman" w:cstheme="minorBidi"/>
          <w:sz w:val="22"/>
          <w:szCs w:val="22"/>
        </w:rPr>
        <w:t>May 20</w:t>
      </w:r>
      <w:r w:rsidR="00D850EF">
        <w:rPr>
          <w:rFonts w:ascii="Times New Roman" w:hAnsi="Times New Roman" w:cstheme="minorBidi"/>
          <w:sz w:val="22"/>
          <w:szCs w:val="22"/>
        </w:rPr>
        <w:t>20</w:t>
      </w:r>
    </w:p>
    <w:p w14:paraId="59668F96" w14:textId="77777777" w:rsidR="00C91136" w:rsidRPr="000652B2" w:rsidRDefault="00C91136" w:rsidP="000652B2">
      <w:pPr>
        <w:pStyle w:val="IndexHeading1"/>
        <w:spacing w:after="0" w:line="240" w:lineRule="atLeast"/>
        <w:ind w:left="1080" w:hanging="1080"/>
        <w:outlineLvl w:val="0"/>
        <w:rPr>
          <w:lang w:val="en-US" w:eastAsia="x-none"/>
        </w:rPr>
      </w:pPr>
    </w:p>
    <w:sectPr w:rsidR="00C91136" w:rsidRPr="000652B2" w:rsidSect="000652B2">
      <w:headerReference w:type="default" r:id="rId13"/>
      <w:footerReference w:type="default" r:id="rId14"/>
      <w:pgSz w:w="11907" w:h="16840" w:code="9"/>
      <w:pgMar w:top="691" w:right="1107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97DF8" w14:textId="77777777" w:rsidR="005E0D76" w:rsidRDefault="005E0D76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63CF6E79" w14:textId="77777777" w:rsidR="005E0D76" w:rsidRDefault="005E0D76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852C6" w14:textId="77777777" w:rsidR="009671B4" w:rsidRDefault="009671B4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9671B4" w:rsidRDefault="009671B4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1301E" w14:textId="77777777" w:rsidR="009671B4" w:rsidRDefault="009671B4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76F00A87" w:rsidR="009671B4" w:rsidRDefault="009671B4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0652B2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AE563" w14:textId="77777777" w:rsidR="009671B4" w:rsidRPr="00287851" w:rsidRDefault="009671B4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4C693" w14:textId="61C2D409" w:rsidR="000652B2" w:rsidRDefault="000652B2" w:rsidP="000652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58BD4" w14:textId="77777777" w:rsidR="005E0D76" w:rsidRDefault="005E0D76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76FEC7A5" w14:textId="77777777" w:rsidR="005E0D76" w:rsidRDefault="005E0D76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DDFCD" w14:textId="77777777" w:rsidR="009671B4" w:rsidRPr="005030DE" w:rsidRDefault="009671B4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9671B4" w:rsidRPr="005030DE" w:rsidRDefault="009671B4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9671B4" w:rsidRPr="005030DE" w:rsidRDefault="009671B4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9671B4" w:rsidRDefault="009671B4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9671B4" w:rsidRDefault="009671B4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63F11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9671B4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9671B4" w:rsidRPr="00287851" w:rsidRDefault="009671B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D7973" w14:textId="229C137E" w:rsidR="009671B4" w:rsidRDefault="009671B4" w:rsidP="00AB2A60">
    <w:pPr>
      <w:pStyle w:val="acctmainheading"/>
      <w:spacing w:after="0" w:line="280" w:lineRule="atLeast"/>
      <w:rPr>
        <w:sz w:val="24"/>
        <w:szCs w:val="24"/>
      </w:rPr>
    </w:pPr>
  </w:p>
  <w:p w14:paraId="58A48F0E" w14:textId="3C10F476" w:rsidR="000652B2" w:rsidRDefault="000652B2" w:rsidP="00AB2A60">
    <w:pPr>
      <w:pStyle w:val="acctmainheading"/>
      <w:spacing w:after="0" w:line="280" w:lineRule="atLeast"/>
      <w:rPr>
        <w:sz w:val="24"/>
        <w:szCs w:val="24"/>
      </w:rPr>
    </w:pPr>
  </w:p>
  <w:p w14:paraId="717F2DAD" w14:textId="37084BBF" w:rsidR="000652B2" w:rsidRDefault="000652B2" w:rsidP="00AB2A60">
    <w:pPr>
      <w:pStyle w:val="acctmainheading"/>
      <w:spacing w:after="0" w:line="280" w:lineRule="atLeast"/>
      <w:rPr>
        <w:sz w:val="24"/>
        <w:szCs w:val="24"/>
      </w:rPr>
    </w:pPr>
  </w:p>
  <w:p w14:paraId="544EA8A4" w14:textId="68A875A4" w:rsidR="000652B2" w:rsidRDefault="000652B2" w:rsidP="00AB2A60">
    <w:pPr>
      <w:pStyle w:val="acctmainheading"/>
      <w:spacing w:after="0" w:line="280" w:lineRule="atLeast"/>
      <w:rPr>
        <w:sz w:val="24"/>
        <w:szCs w:val="24"/>
      </w:rPr>
    </w:pPr>
  </w:p>
  <w:p w14:paraId="21B5FB28" w14:textId="77777777" w:rsidR="000652B2" w:rsidRDefault="000652B2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9671B4" w:rsidRDefault="009671B4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5D41BDA"/>
    <w:multiLevelType w:val="multilevel"/>
    <w:tmpl w:val="A88A348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60" w:hanging="360"/>
      </w:pPr>
    </w:lvl>
    <w:lvl w:ilvl="2" w:tplc="0409001B" w:tentative="1">
      <w:start w:val="1"/>
      <w:numFmt w:val="lowerRoman"/>
      <w:lvlText w:val="%3."/>
      <w:lvlJc w:val="right"/>
      <w:pPr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15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D05A7A"/>
    <w:multiLevelType w:val="hybridMultilevel"/>
    <w:tmpl w:val="753867C8"/>
    <w:lvl w:ilvl="0" w:tplc="1652A280">
      <w:start w:val="1"/>
      <w:numFmt w:val="upperLetter"/>
      <w:lvlText w:val="%1."/>
      <w:lvlJc w:val="left"/>
      <w:pPr>
        <w:ind w:left="906" w:hanging="36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6"/>
  </w:num>
  <w:num w:numId="14">
    <w:abstractNumId w:val="18"/>
  </w:num>
  <w:num w:numId="15">
    <w:abstractNumId w:val="22"/>
  </w:num>
  <w:num w:numId="16">
    <w:abstractNumId w:val="10"/>
  </w:num>
  <w:num w:numId="17">
    <w:abstractNumId w:val="29"/>
  </w:num>
  <w:num w:numId="18">
    <w:abstractNumId w:val="30"/>
  </w:num>
  <w:num w:numId="19">
    <w:abstractNumId w:val="25"/>
  </w:num>
  <w:num w:numId="20">
    <w:abstractNumId w:val="19"/>
  </w:num>
  <w:num w:numId="21">
    <w:abstractNumId w:val="23"/>
  </w:num>
  <w:num w:numId="22">
    <w:abstractNumId w:val="15"/>
  </w:num>
  <w:num w:numId="23">
    <w:abstractNumId w:val="11"/>
  </w:num>
  <w:num w:numId="24">
    <w:abstractNumId w:val="18"/>
  </w:num>
  <w:num w:numId="25">
    <w:abstractNumId w:val="20"/>
  </w:num>
  <w:num w:numId="26">
    <w:abstractNumId w:val="5"/>
  </w:num>
  <w:num w:numId="27">
    <w:abstractNumId w:val="13"/>
  </w:num>
  <w:num w:numId="28">
    <w:abstractNumId w:val="18"/>
  </w:num>
  <w:num w:numId="29">
    <w:abstractNumId w:val="17"/>
  </w:num>
  <w:num w:numId="30">
    <w:abstractNumId w:val="12"/>
  </w:num>
  <w:num w:numId="31">
    <w:abstractNumId w:val="18"/>
  </w:num>
  <w:num w:numId="32">
    <w:abstractNumId w:val="28"/>
  </w:num>
  <w:num w:numId="33">
    <w:abstractNumId w:val="7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31"/>
  </w:num>
  <w:num w:numId="38">
    <w:abstractNumId w:val="24"/>
  </w:num>
  <w:num w:numId="39">
    <w:abstractNumId w:val="14"/>
  </w:num>
  <w:num w:numId="4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73CF"/>
    <w:rsid w:val="00027530"/>
    <w:rsid w:val="0002769C"/>
    <w:rsid w:val="0003000E"/>
    <w:rsid w:val="000307EB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A69"/>
    <w:rsid w:val="00036D43"/>
    <w:rsid w:val="00036EB3"/>
    <w:rsid w:val="00040036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64C"/>
    <w:rsid w:val="00046924"/>
    <w:rsid w:val="00047021"/>
    <w:rsid w:val="0004769E"/>
    <w:rsid w:val="00047897"/>
    <w:rsid w:val="00051834"/>
    <w:rsid w:val="00051E3F"/>
    <w:rsid w:val="000527AC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C4C"/>
    <w:rsid w:val="0006397E"/>
    <w:rsid w:val="0006451C"/>
    <w:rsid w:val="00064DD0"/>
    <w:rsid w:val="000652B2"/>
    <w:rsid w:val="0006616E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DEF"/>
    <w:rsid w:val="00076AC8"/>
    <w:rsid w:val="00076E39"/>
    <w:rsid w:val="0007747D"/>
    <w:rsid w:val="00077BE1"/>
    <w:rsid w:val="00077DD0"/>
    <w:rsid w:val="00080189"/>
    <w:rsid w:val="000807BF"/>
    <w:rsid w:val="00080CA4"/>
    <w:rsid w:val="00080F58"/>
    <w:rsid w:val="00081635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81B"/>
    <w:rsid w:val="00085094"/>
    <w:rsid w:val="000855CB"/>
    <w:rsid w:val="00085743"/>
    <w:rsid w:val="00085F60"/>
    <w:rsid w:val="00087246"/>
    <w:rsid w:val="000908E6"/>
    <w:rsid w:val="00091489"/>
    <w:rsid w:val="000918EB"/>
    <w:rsid w:val="00091AFA"/>
    <w:rsid w:val="00093764"/>
    <w:rsid w:val="00093780"/>
    <w:rsid w:val="000938EC"/>
    <w:rsid w:val="00093F91"/>
    <w:rsid w:val="000949E4"/>
    <w:rsid w:val="00094C74"/>
    <w:rsid w:val="00096E93"/>
    <w:rsid w:val="00097E4C"/>
    <w:rsid w:val="000A0137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7CD"/>
    <w:rsid w:val="000F59E8"/>
    <w:rsid w:val="000F6768"/>
    <w:rsid w:val="000F6812"/>
    <w:rsid w:val="000F6D51"/>
    <w:rsid w:val="000F728E"/>
    <w:rsid w:val="001003E4"/>
    <w:rsid w:val="0010095F"/>
    <w:rsid w:val="00101016"/>
    <w:rsid w:val="0010108D"/>
    <w:rsid w:val="00101D13"/>
    <w:rsid w:val="00101FF0"/>
    <w:rsid w:val="001021F8"/>
    <w:rsid w:val="001023EB"/>
    <w:rsid w:val="00102B56"/>
    <w:rsid w:val="001032C5"/>
    <w:rsid w:val="00103CE3"/>
    <w:rsid w:val="00103DB2"/>
    <w:rsid w:val="001041C6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9D9"/>
    <w:rsid w:val="001123ED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9EA"/>
    <w:rsid w:val="0013446C"/>
    <w:rsid w:val="00134CB4"/>
    <w:rsid w:val="00135C7D"/>
    <w:rsid w:val="00136626"/>
    <w:rsid w:val="00136AD1"/>
    <w:rsid w:val="00136D59"/>
    <w:rsid w:val="00136F2A"/>
    <w:rsid w:val="00137963"/>
    <w:rsid w:val="00137AAE"/>
    <w:rsid w:val="00137EDA"/>
    <w:rsid w:val="001401D5"/>
    <w:rsid w:val="00140658"/>
    <w:rsid w:val="00140704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9E3"/>
    <w:rsid w:val="00161AD7"/>
    <w:rsid w:val="0016248F"/>
    <w:rsid w:val="001625AE"/>
    <w:rsid w:val="00162803"/>
    <w:rsid w:val="0016284D"/>
    <w:rsid w:val="00163075"/>
    <w:rsid w:val="00163253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DB"/>
    <w:rsid w:val="00182764"/>
    <w:rsid w:val="00184408"/>
    <w:rsid w:val="0018490C"/>
    <w:rsid w:val="00185A29"/>
    <w:rsid w:val="00185AA6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C2F"/>
    <w:rsid w:val="001A7DD0"/>
    <w:rsid w:val="001B044B"/>
    <w:rsid w:val="001B15F0"/>
    <w:rsid w:val="001B27AD"/>
    <w:rsid w:val="001B2A72"/>
    <w:rsid w:val="001B2FDB"/>
    <w:rsid w:val="001B30BC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5135"/>
    <w:rsid w:val="001F51E1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613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302AE"/>
    <w:rsid w:val="002307B8"/>
    <w:rsid w:val="00230DC6"/>
    <w:rsid w:val="00231119"/>
    <w:rsid w:val="002314AC"/>
    <w:rsid w:val="002318A9"/>
    <w:rsid w:val="00231AB9"/>
    <w:rsid w:val="00232675"/>
    <w:rsid w:val="00232AD3"/>
    <w:rsid w:val="00232F24"/>
    <w:rsid w:val="00233231"/>
    <w:rsid w:val="00233557"/>
    <w:rsid w:val="0023369B"/>
    <w:rsid w:val="002339C1"/>
    <w:rsid w:val="00233E38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641"/>
    <w:rsid w:val="002456B5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C1C"/>
    <w:rsid w:val="002B1F84"/>
    <w:rsid w:val="002B294B"/>
    <w:rsid w:val="002B2ABA"/>
    <w:rsid w:val="002B2B21"/>
    <w:rsid w:val="002B2E77"/>
    <w:rsid w:val="002B2F38"/>
    <w:rsid w:val="002B32CA"/>
    <w:rsid w:val="002B35B2"/>
    <w:rsid w:val="002B4238"/>
    <w:rsid w:val="002B5ABE"/>
    <w:rsid w:val="002B617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19E6"/>
    <w:rsid w:val="002C2371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5463"/>
    <w:rsid w:val="002D5CC6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60D0"/>
    <w:rsid w:val="002F6494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CE2"/>
    <w:rsid w:val="00304282"/>
    <w:rsid w:val="003057DE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A94"/>
    <w:rsid w:val="0031757F"/>
    <w:rsid w:val="00317A7D"/>
    <w:rsid w:val="00317BF9"/>
    <w:rsid w:val="00317D9E"/>
    <w:rsid w:val="00320664"/>
    <w:rsid w:val="003210FC"/>
    <w:rsid w:val="003214A1"/>
    <w:rsid w:val="0032184B"/>
    <w:rsid w:val="00321C68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66B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E6E"/>
    <w:rsid w:val="00346154"/>
    <w:rsid w:val="00346362"/>
    <w:rsid w:val="0034643B"/>
    <w:rsid w:val="00346B3E"/>
    <w:rsid w:val="0034732E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F6F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8F8"/>
    <w:rsid w:val="00384A22"/>
    <w:rsid w:val="003855AE"/>
    <w:rsid w:val="003856C5"/>
    <w:rsid w:val="0038570E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CB1"/>
    <w:rsid w:val="00391D84"/>
    <w:rsid w:val="00392283"/>
    <w:rsid w:val="003926DF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704"/>
    <w:rsid w:val="003A19C5"/>
    <w:rsid w:val="003A1D0F"/>
    <w:rsid w:val="003A23D1"/>
    <w:rsid w:val="003A2CBE"/>
    <w:rsid w:val="003A30CA"/>
    <w:rsid w:val="003A3E88"/>
    <w:rsid w:val="003A4AEF"/>
    <w:rsid w:val="003A50CA"/>
    <w:rsid w:val="003A54F5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EBB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4462"/>
    <w:rsid w:val="003C4984"/>
    <w:rsid w:val="003C56FD"/>
    <w:rsid w:val="003C5D24"/>
    <w:rsid w:val="003C60EF"/>
    <w:rsid w:val="003C66EC"/>
    <w:rsid w:val="003C6A3B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310"/>
    <w:rsid w:val="004127B7"/>
    <w:rsid w:val="004135C1"/>
    <w:rsid w:val="00413AB3"/>
    <w:rsid w:val="004148FC"/>
    <w:rsid w:val="00414BC7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77C"/>
    <w:rsid w:val="00422976"/>
    <w:rsid w:val="00422D2D"/>
    <w:rsid w:val="00423723"/>
    <w:rsid w:val="004239EA"/>
    <w:rsid w:val="00423A5C"/>
    <w:rsid w:val="00424398"/>
    <w:rsid w:val="004246B1"/>
    <w:rsid w:val="00424739"/>
    <w:rsid w:val="0042588D"/>
    <w:rsid w:val="00426445"/>
    <w:rsid w:val="00426AA4"/>
    <w:rsid w:val="00426FCD"/>
    <w:rsid w:val="004271E4"/>
    <w:rsid w:val="00427EA6"/>
    <w:rsid w:val="00430100"/>
    <w:rsid w:val="0043014B"/>
    <w:rsid w:val="004302CB"/>
    <w:rsid w:val="004308D7"/>
    <w:rsid w:val="00430A94"/>
    <w:rsid w:val="00430F9A"/>
    <w:rsid w:val="004317AC"/>
    <w:rsid w:val="00431B52"/>
    <w:rsid w:val="00432063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C49"/>
    <w:rsid w:val="00440B74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7C73"/>
    <w:rsid w:val="004604DB"/>
    <w:rsid w:val="00460B9C"/>
    <w:rsid w:val="00460DCA"/>
    <w:rsid w:val="00460DEA"/>
    <w:rsid w:val="00460EDC"/>
    <w:rsid w:val="004616D6"/>
    <w:rsid w:val="004618F7"/>
    <w:rsid w:val="0046240C"/>
    <w:rsid w:val="004627D3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BD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3DC"/>
    <w:rsid w:val="004E793F"/>
    <w:rsid w:val="004E7E62"/>
    <w:rsid w:val="004F0003"/>
    <w:rsid w:val="004F020C"/>
    <w:rsid w:val="004F02C1"/>
    <w:rsid w:val="004F1038"/>
    <w:rsid w:val="004F14F8"/>
    <w:rsid w:val="004F1DE1"/>
    <w:rsid w:val="004F239E"/>
    <w:rsid w:val="004F23C1"/>
    <w:rsid w:val="004F2649"/>
    <w:rsid w:val="004F2D64"/>
    <w:rsid w:val="004F2FE1"/>
    <w:rsid w:val="004F3937"/>
    <w:rsid w:val="004F3D3F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15"/>
    <w:rsid w:val="005035BC"/>
    <w:rsid w:val="00504746"/>
    <w:rsid w:val="00506730"/>
    <w:rsid w:val="00506731"/>
    <w:rsid w:val="00506E0F"/>
    <w:rsid w:val="00506F58"/>
    <w:rsid w:val="005076FF"/>
    <w:rsid w:val="00507C0E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EC0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40B"/>
    <w:rsid w:val="00555A52"/>
    <w:rsid w:val="00555E3B"/>
    <w:rsid w:val="00556261"/>
    <w:rsid w:val="005600BF"/>
    <w:rsid w:val="005607FB"/>
    <w:rsid w:val="0056153D"/>
    <w:rsid w:val="00563100"/>
    <w:rsid w:val="00563E1C"/>
    <w:rsid w:val="00563F31"/>
    <w:rsid w:val="00564290"/>
    <w:rsid w:val="005647B7"/>
    <w:rsid w:val="00565578"/>
    <w:rsid w:val="005656C8"/>
    <w:rsid w:val="00566BC0"/>
    <w:rsid w:val="00566D97"/>
    <w:rsid w:val="00566FAE"/>
    <w:rsid w:val="0056779A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07E"/>
    <w:rsid w:val="005871DE"/>
    <w:rsid w:val="00587257"/>
    <w:rsid w:val="00587392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F4"/>
    <w:rsid w:val="005A2C3B"/>
    <w:rsid w:val="005A32C5"/>
    <w:rsid w:val="005A39D8"/>
    <w:rsid w:val="005A41B2"/>
    <w:rsid w:val="005A4348"/>
    <w:rsid w:val="005A46B9"/>
    <w:rsid w:val="005A5137"/>
    <w:rsid w:val="005A5831"/>
    <w:rsid w:val="005A5E3F"/>
    <w:rsid w:val="005A65A3"/>
    <w:rsid w:val="005A6E19"/>
    <w:rsid w:val="005A6E24"/>
    <w:rsid w:val="005A7341"/>
    <w:rsid w:val="005A76C7"/>
    <w:rsid w:val="005A7948"/>
    <w:rsid w:val="005B03E2"/>
    <w:rsid w:val="005B072F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6221"/>
    <w:rsid w:val="005B6493"/>
    <w:rsid w:val="005B6988"/>
    <w:rsid w:val="005B72C8"/>
    <w:rsid w:val="005B7552"/>
    <w:rsid w:val="005C0E7E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C94"/>
    <w:rsid w:val="005D5FC7"/>
    <w:rsid w:val="005D6D52"/>
    <w:rsid w:val="005D6F2D"/>
    <w:rsid w:val="005D702B"/>
    <w:rsid w:val="005D7828"/>
    <w:rsid w:val="005E00FE"/>
    <w:rsid w:val="005E010C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E64"/>
    <w:rsid w:val="006160B3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BC0"/>
    <w:rsid w:val="00630C07"/>
    <w:rsid w:val="006314AB"/>
    <w:rsid w:val="006319DE"/>
    <w:rsid w:val="00632302"/>
    <w:rsid w:val="006325FF"/>
    <w:rsid w:val="00632B0C"/>
    <w:rsid w:val="006335F7"/>
    <w:rsid w:val="006337BC"/>
    <w:rsid w:val="006352A8"/>
    <w:rsid w:val="0063573B"/>
    <w:rsid w:val="00635DFB"/>
    <w:rsid w:val="00635F33"/>
    <w:rsid w:val="00637105"/>
    <w:rsid w:val="006376AC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FB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70C0"/>
    <w:rsid w:val="00657A0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2E7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5BA"/>
    <w:rsid w:val="00684728"/>
    <w:rsid w:val="00684905"/>
    <w:rsid w:val="00684E95"/>
    <w:rsid w:val="006854FC"/>
    <w:rsid w:val="00685EC1"/>
    <w:rsid w:val="00686341"/>
    <w:rsid w:val="00686CD3"/>
    <w:rsid w:val="00686F00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CC"/>
    <w:rsid w:val="006A4A6B"/>
    <w:rsid w:val="006A4AB9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242E"/>
    <w:rsid w:val="006D25BC"/>
    <w:rsid w:val="006D2B2B"/>
    <w:rsid w:val="006D378A"/>
    <w:rsid w:val="006D43EA"/>
    <w:rsid w:val="006D4502"/>
    <w:rsid w:val="006D4516"/>
    <w:rsid w:val="006D4A53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71FB"/>
    <w:rsid w:val="006E772C"/>
    <w:rsid w:val="006E788B"/>
    <w:rsid w:val="006E7EBB"/>
    <w:rsid w:val="006F006C"/>
    <w:rsid w:val="006F05BA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A2"/>
    <w:rsid w:val="00720FBB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86C"/>
    <w:rsid w:val="00737E1A"/>
    <w:rsid w:val="00740928"/>
    <w:rsid w:val="00740EB7"/>
    <w:rsid w:val="007413FE"/>
    <w:rsid w:val="00741F40"/>
    <w:rsid w:val="007421F5"/>
    <w:rsid w:val="007432F4"/>
    <w:rsid w:val="00743A91"/>
    <w:rsid w:val="0074428F"/>
    <w:rsid w:val="007442E7"/>
    <w:rsid w:val="007443AD"/>
    <w:rsid w:val="00744E88"/>
    <w:rsid w:val="00745189"/>
    <w:rsid w:val="007451DC"/>
    <w:rsid w:val="0074561B"/>
    <w:rsid w:val="00745B1B"/>
    <w:rsid w:val="00745EF8"/>
    <w:rsid w:val="0074626C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F56"/>
    <w:rsid w:val="00757F88"/>
    <w:rsid w:val="007607D6"/>
    <w:rsid w:val="00761223"/>
    <w:rsid w:val="0076150B"/>
    <w:rsid w:val="00761C10"/>
    <w:rsid w:val="00761CE7"/>
    <w:rsid w:val="00761E2A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A40"/>
    <w:rsid w:val="00785E84"/>
    <w:rsid w:val="00786014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AD1"/>
    <w:rsid w:val="0079239B"/>
    <w:rsid w:val="00792CAB"/>
    <w:rsid w:val="00793631"/>
    <w:rsid w:val="00793B55"/>
    <w:rsid w:val="00794314"/>
    <w:rsid w:val="00794344"/>
    <w:rsid w:val="007956F4"/>
    <w:rsid w:val="007959CB"/>
    <w:rsid w:val="00795DD7"/>
    <w:rsid w:val="00796418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1325"/>
    <w:rsid w:val="00811A52"/>
    <w:rsid w:val="008123C7"/>
    <w:rsid w:val="008125D6"/>
    <w:rsid w:val="00812BE2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974"/>
    <w:rsid w:val="00822030"/>
    <w:rsid w:val="00823154"/>
    <w:rsid w:val="00823CDF"/>
    <w:rsid w:val="00824504"/>
    <w:rsid w:val="0082527F"/>
    <w:rsid w:val="0082582E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180A"/>
    <w:rsid w:val="00841899"/>
    <w:rsid w:val="00842484"/>
    <w:rsid w:val="00842875"/>
    <w:rsid w:val="00842BCF"/>
    <w:rsid w:val="00842C9A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74B"/>
    <w:rsid w:val="00880B96"/>
    <w:rsid w:val="00880EF1"/>
    <w:rsid w:val="008811F4"/>
    <w:rsid w:val="008819BF"/>
    <w:rsid w:val="00881F6C"/>
    <w:rsid w:val="00882C1C"/>
    <w:rsid w:val="00883471"/>
    <w:rsid w:val="00883578"/>
    <w:rsid w:val="00883B7F"/>
    <w:rsid w:val="00884120"/>
    <w:rsid w:val="00885370"/>
    <w:rsid w:val="00885B2E"/>
    <w:rsid w:val="008860C2"/>
    <w:rsid w:val="008862C3"/>
    <w:rsid w:val="0088641A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728"/>
    <w:rsid w:val="008A6579"/>
    <w:rsid w:val="008A6970"/>
    <w:rsid w:val="008A6E58"/>
    <w:rsid w:val="008B047D"/>
    <w:rsid w:val="008B04C1"/>
    <w:rsid w:val="008B08EF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36D"/>
    <w:rsid w:val="008B7082"/>
    <w:rsid w:val="008B72F6"/>
    <w:rsid w:val="008B748E"/>
    <w:rsid w:val="008B7765"/>
    <w:rsid w:val="008B7C8F"/>
    <w:rsid w:val="008B7E60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D0692"/>
    <w:rsid w:val="008D149E"/>
    <w:rsid w:val="008D156C"/>
    <w:rsid w:val="008D168C"/>
    <w:rsid w:val="008D1697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441C"/>
    <w:rsid w:val="008F4604"/>
    <w:rsid w:val="008F4651"/>
    <w:rsid w:val="008F4660"/>
    <w:rsid w:val="008F4733"/>
    <w:rsid w:val="008F4A10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36E0"/>
    <w:rsid w:val="00904060"/>
    <w:rsid w:val="00905368"/>
    <w:rsid w:val="009055C5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339E"/>
    <w:rsid w:val="00913427"/>
    <w:rsid w:val="00914836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33D4"/>
    <w:rsid w:val="009240FB"/>
    <w:rsid w:val="00924345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30423"/>
    <w:rsid w:val="009304A0"/>
    <w:rsid w:val="00930827"/>
    <w:rsid w:val="00930C55"/>
    <w:rsid w:val="0093190A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205E"/>
    <w:rsid w:val="0095323C"/>
    <w:rsid w:val="0095349D"/>
    <w:rsid w:val="00954230"/>
    <w:rsid w:val="009545D7"/>
    <w:rsid w:val="00954DB9"/>
    <w:rsid w:val="009556DC"/>
    <w:rsid w:val="009562F6"/>
    <w:rsid w:val="00956661"/>
    <w:rsid w:val="00957799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E0A"/>
    <w:rsid w:val="009C414F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88A"/>
    <w:rsid w:val="009F1C4A"/>
    <w:rsid w:val="009F2001"/>
    <w:rsid w:val="009F244E"/>
    <w:rsid w:val="009F2BE2"/>
    <w:rsid w:val="009F2EAD"/>
    <w:rsid w:val="009F3043"/>
    <w:rsid w:val="009F3EA9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1F1"/>
    <w:rsid w:val="00A03302"/>
    <w:rsid w:val="00A03433"/>
    <w:rsid w:val="00A039F0"/>
    <w:rsid w:val="00A042BF"/>
    <w:rsid w:val="00A05769"/>
    <w:rsid w:val="00A07697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4472"/>
    <w:rsid w:val="00A14519"/>
    <w:rsid w:val="00A149C1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127"/>
    <w:rsid w:val="00A257DB"/>
    <w:rsid w:val="00A25C63"/>
    <w:rsid w:val="00A25E57"/>
    <w:rsid w:val="00A2670B"/>
    <w:rsid w:val="00A27580"/>
    <w:rsid w:val="00A27B71"/>
    <w:rsid w:val="00A3017B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38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7A1"/>
    <w:rsid w:val="00A54C32"/>
    <w:rsid w:val="00A550C1"/>
    <w:rsid w:val="00A55A64"/>
    <w:rsid w:val="00A5602E"/>
    <w:rsid w:val="00A56407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2209"/>
    <w:rsid w:val="00A72989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B01DB"/>
    <w:rsid w:val="00AB0256"/>
    <w:rsid w:val="00AB0356"/>
    <w:rsid w:val="00AB080E"/>
    <w:rsid w:val="00AB123D"/>
    <w:rsid w:val="00AB2900"/>
    <w:rsid w:val="00AB29B5"/>
    <w:rsid w:val="00AB2A60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77"/>
    <w:rsid w:val="00AD7938"/>
    <w:rsid w:val="00AD79B2"/>
    <w:rsid w:val="00AD7EAA"/>
    <w:rsid w:val="00AE0790"/>
    <w:rsid w:val="00AE0E0B"/>
    <w:rsid w:val="00AE1A7A"/>
    <w:rsid w:val="00AE1DFC"/>
    <w:rsid w:val="00AE26A3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C18"/>
    <w:rsid w:val="00AF2F93"/>
    <w:rsid w:val="00AF3075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A3D"/>
    <w:rsid w:val="00B15020"/>
    <w:rsid w:val="00B15B48"/>
    <w:rsid w:val="00B160EF"/>
    <w:rsid w:val="00B16560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92D"/>
    <w:rsid w:val="00B21A89"/>
    <w:rsid w:val="00B21EA0"/>
    <w:rsid w:val="00B2221B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B23"/>
    <w:rsid w:val="00B568B1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B62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6F0"/>
    <w:rsid w:val="00B7688D"/>
    <w:rsid w:val="00B76C05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3C49"/>
    <w:rsid w:val="00B83F68"/>
    <w:rsid w:val="00B8410B"/>
    <w:rsid w:val="00B841DD"/>
    <w:rsid w:val="00B84578"/>
    <w:rsid w:val="00B84800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B1172"/>
    <w:rsid w:val="00BB188A"/>
    <w:rsid w:val="00BB191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59B3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C42"/>
    <w:rsid w:val="00BC3E6D"/>
    <w:rsid w:val="00BC44AF"/>
    <w:rsid w:val="00BC4874"/>
    <w:rsid w:val="00BC4C01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AE2"/>
    <w:rsid w:val="00C02D2B"/>
    <w:rsid w:val="00C02E6A"/>
    <w:rsid w:val="00C034AA"/>
    <w:rsid w:val="00C03542"/>
    <w:rsid w:val="00C03992"/>
    <w:rsid w:val="00C04854"/>
    <w:rsid w:val="00C04BB8"/>
    <w:rsid w:val="00C04E2C"/>
    <w:rsid w:val="00C05F52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7227"/>
    <w:rsid w:val="00C1736E"/>
    <w:rsid w:val="00C1739C"/>
    <w:rsid w:val="00C2052A"/>
    <w:rsid w:val="00C20CCA"/>
    <w:rsid w:val="00C20FDC"/>
    <w:rsid w:val="00C211CB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6E2"/>
    <w:rsid w:val="00C56408"/>
    <w:rsid w:val="00C57307"/>
    <w:rsid w:val="00C603CC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75E6"/>
    <w:rsid w:val="00C97E65"/>
    <w:rsid w:val="00CA02F5"/>
    <w:rsid w:val="00CA09AE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C04"/>
    <w:rsid w:val="00CC1D2E"/>
    <w:rsid w:val="00CC1D6E"/>
    <w:rsid w:val="00CC3561"/>
    <w:rsid w:val="00CC3974"/>
    <w:rsid w:val="00CC3B19"/>
    <w:rsid w:val="00CC47E0"/>
    <w:rsid w:val="00CC4804"/>
    <w:rsid w:val="00CC4F65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FFD"/>
    <w:rsid w:val="00D031DA"/>
    <w:rsid w:val="00D03898"/>
    <w:rsid w:val="00D04593"/>
    <w:rsid w:val="00D04B29"/>
    <w:rsid w:val="00D0566E"/>
    <w:rsid w:val="00D05ADC"/>
    <w:rsid w:val="00D05BE3"/>
    <w:rsid w:val="00D05C20"/>
    <w:rsid w:val="00D0604F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19A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7040"/>
    <w:rsid w:val="00D27070"/>
    <w:rsid w:val="00D3063B"/>
    <w:rsid w:val="00D3123E"/>
    <w:rsid w:val="00D31D4D"/>
    <w:rsid w:val="00D325AD"/>
    <w:rsid w:val="00D3309C"/>
    <w:rsid w:val="00D33292"/>
    <w:rsid w:val="00D338F3"/>
    <w:rsid w:val="00D340A0"/>
    <w:rsid w:val="00D3482B"/>
    <w:rsid w:val="00D34871"/>
    <w:rsid w:val="00D348C5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C7B"/>
    <w:rsid w:val="00D37D1F"/>
    <w:rsid w:val="00D40EDF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C1E"/>
    <w:rsid w:val="00D5782A"/>
    <w:rsid w:val="00D57946"/>
    <w:rsid w:val="00D57AFD"/>
    <w:rsid w:val="00D60765"/>
    <w:rsid w:val="00D60D88"/>
    <w:rsid w:val="00D613FB"/>
    <w:rsid w:val="00D6168F"/>
    <w:rsid w:val="00D63FE1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0EF"/>
    <w:rsid w:val="00D85D15"/>
    <w:rsid w:val="00D85D2E"/>
    <w:rsid w:val="00D85E0A"/>
    <w:rsid w:val="00D8660E"/>
    <w:rsid w:val="00D87692"/>
    <w:rsid w:val="00D87843"/>
    <w:rsid w:val="00D87898"/>
    <w:rsid w:val="00D87E8F"/>
    <w:rsid w:val="00D90150"/>
    <w:rsid w:val="00D91EF2"/>
    <w:rsid w:val="00D921B3"/>
    <w:rsid w:val="00D921E1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339C"/>
    <w:rsid w:val="00DA3A4D"/>
    <w:rsid w:val="00DA3CF7"/>
    <w:rsid w:val="00DA3F63"/>
    <w:rsid w:val="00DA498F"/>
    <w:rsid w:val="00DA5556"/>
    <w:rsid w:val="00DA7214"/>
    <w:rsid w:val="00DA72B1"/>
    <w:rsid w:val="00DA72F0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CE5"/>
    <w:rsid w:val="00DC2D1D"/>
    <w:rsid w:val="00DC2DEC"/>
    <w:rsid w:val="00DC3329"/>
    <w:rsid w:val="00DC371C"/>
    <w:rsid w:val="00DC4088"/>
    <w:rsid w:val="00DC4286"/>
    <w:rsid w:val="00DC50D0"/>
    <w:rsid w:val="00DC5279"/>
    <w:rsid w:val="00DC5FAA"/>
    <w:rsid w:val="00DC6D51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F56"/>
    <w:rsid w:val="00DE3341"/>
    <w:rsid w:val="00DE4653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F04"/>
    <w:rsid w:val="00E1049B"/>
    <w:rsid w:val="00E108FE"/>
    <w:rsid w:val="00E10AFB"/>
    <w:rsid w:val="00E10ECE"/>
    <w:rsid w:val="00E12109"/>
    <w:rsid w:val="00E14C5E"/>
    <w:rsid w:val="00E14E6E"/>
    <w:rsid w:val="00E1515C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413E"/>
    <w:rsid w:val="00E352B5"/>
    <w:rsid w:val="00E35662"/>
    <w:rsid w:val="00E35E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E3A"/>
    <w:rsid w:val="00E70D9E"/>
    <w:rsid w:val="00E70E32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866"/>
    <w:rsid w:val="00E9062E"/>
    <w:rsid w:val="00E90702"/>
    <w:rsid w:val="00E91C21"/>
    <w:rsid w:val="00E92518"/>
    <w:rsid w:val="00E928B7"/>
    <w:rsid w:val="00E929DF"/>
    <w:rsid w:val="00E92ACB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E67"/>
    <w:rsid w:val="00EB03A2"/>
    <w:rsid w:val="00EB0708"/>
    <w:rsid w:val="00EB1042"/>
    <w:rsid w:val="00EB106A"/>
    <w:rsid w:val="00EB11B4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4C52"/>
    <w:rsid w:val="00EC4FE3"/>
    <w:rsid w:val="00EC6155"/>
    <w:rsid w:val="00EC7B10"/>
    <w:rsid w:val="00EC7BBD"/>
    <w:rsid w:val="00EC7D8D"/>
    <w:rsid w:val="00ED0F2F"/>
    <w:rsid w:val="00ED0FBA"/>
    <w:rsid w:val="00ED1D5D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C7A"/>
    <w:rsid w:val="00F04261"/>
    <w:rsid w:val="00F04583"/>
    <w:rsid w:val="00F04759"/>
    <w:rsid w:val="00F04C14"/>
    <w:rsid w:val="00F0558A"/>
    <w:rsid w:val="00F056D2"/>
    <w:rsid w:val="00F05896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504"/>
    <w:rsid w:val="00F17789"/>
    <w:rsid w:val="00F20107"/>
    <w:rsid w:val="00F20627"/>
    <w:rsid w:val="00F20821"/>
    <w:rsid w:val="00F2096A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CA6"/>
    <w:rsid w:val="00F7434D"/>
    <w:rsid w:val="00F744AA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119C"/>
    <w:rsid w:val="00F81226"/>
    <w:rsid w:val="00F814AB"/>
    <w:rsid w:val="00F81763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924"/>
    <w:rsid w:val="00FB68BB"/>
    <w:rsid w:val="00FB71DB"/>
    <w:rsid w:val="00FB7B10"/>
    <w:rsid w:val="00FB7C9A"/>
    <w:rsid w:val="00FC07A4"/>
    <w:rsid w:val="00FC08C3"/>
    <w:rsid w:val="00FC09AD"/>
    <w:rsid w:val="00FC1130"/>
    <w:rsid w:val="00FC19FA"/>
    <w:rsid w:val="00FC1E48"/>
    <w:rsid w:val="00FC24D1"/>
    <w:rsid w:val="00FC2948"/>
    <w:rsid w:val="00FC2AC3"/>
    <w:rsid w:val="00FC34A5"/>
    <w:rsid w:val="00FC3F78"/>
    <w:rsid w:val="00FC4A79"/>
    <w:rsid w:val="00FC4F39"/>
    <w:rsid w:val="00FC5C84"/>
    <w:rsid w:val="00FC60AB"/>
    <w:rsid w:val="00FC6164"/>
    <w:rsid w:val="00FC6AF5"/>
    <w:rsid w:val="00FC7309"/>
    <w:rsid w:val="00FC77F3"/>
    <w:rsid w:val="00FD00AB"/>
    <w:rsid w:val="00FD0A3A"/>
    <w:rsid w:val="00FD147D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871"/>
    <w:rsid w:val="00FD5DC5"/>
    <w:rsid w:val="00FD6730"/>
    <w:rsid w:val="00FD7151"/>
    <w:rsid w:val="00FD719A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  <w15:chartTrackingRefBased/>
  <w15:docId w15:val="{16D5A533-56F5-49F6-B741-94651D0E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E213E-55B7-4293-9EEA-2F807119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4</TotalTime>
  <Pages>2</Pages>
  <Words>350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Supawadee, Sukprajakthong</dc:creator>
  <cp:keywords/>
  <cp:lastModifiedBy>Somjai, Nigonyanont</cp:lastModifiedBy>
  <cp:revision>3</cp:revision>
  <cp:lastPrinted>2020-05-11T03:54:00Z</cp:lastPrinted>
  <dcterms:created xsi:type="dcterms:W3CDTF">2020-05-13T03:07:00Z</dcterms:created>
  <dcterms:modified xsi:type="dcterms:W3CDTF">2020-05-13T03:14:00Z</dcterms:modified>
</cp:coreProperties>
</file>