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60C4E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21457C1B" w:rsidR="002B7D0A" w:rsidRPr="00560C4E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2208E" w:rsidRPr="00560C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 w:rsidRPr="00560C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B7D0A" w:rsidRPr="00560C4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276D0" w:rsidRPr="00560C4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1D278F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7137FB56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560C4E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560C4E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560C4E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560C4E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560C4E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560C4E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560C4E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C4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560C4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560C4E">
        <w:rPr>
          <w:rFonts w:ascii="Angsana New" w:hAnsi="Angsana New"/>
          <w:b/>
          <w:bCs/>
          <w:sz w:val="30"/>
          <w:szCs w:val="30"/>
        </w:rPr>
        <w:t>(</w:t>
      </w:r>
      <w:r w:rsidRPr="00560C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560C4E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456CB6C9" w14:textId="48D146D5" w:rsidR="004A6D64" w:rsidRPr="00560C4E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31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มีนาคม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25</w:t>
      </w:r>
      <w:r w:rsidRPr="00560C4E">
        <w:rPr>
          <w:rFonts w:asciiTheme="majorBidi" w:hAnsiTheme="majorBidi" w:cstheme="majorBidi"/>
          <w:spacing w:val="-2"/>
          <w:lang w:val="en-US"/>
        </w:rPr>
        <w:t>6</w:t>
      </w:r>
      <w:r w:rsidR="001D278F">
        <w:rPr>
          <w:rFonts w:asciiTheme="majorBidi" w:hAnsiTheme="majorBidi" w:cstheme="majorBidi"/>
          <w:spacing w:val="-2"/>
          <w:lang w:val="en-US"/>
        </w:rPr>
        <w:t>3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592547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AF075E">
        <w:rPr>
          <w:rFonts w:asciiTheme="majorBidi" w:hAnsiTheme="majorBidi" w:cstheme="majorBidi"/>
          <w:spacing w:val="-2"/>
          <w:lang w:val="en-US"/>
        </w:rPr>
        <w:t>31</w:t>
      </w:r>
      <w:r w:rsidRPr="00560C4E">
        <w:rPr>
          <w:rFonts w:asciiTheme="majorBidi" w:hAnsiTheme="majorBidi" w:cstheme="majorBidi"/>
          <w:spacing w:val="-2"/>
          <w:cs/>
        </w:rPr>
        <w:t xml:space="preserve"> มีนาคม </w:t>
      </w:r>
      <w:r w:rsidR="00AF075E">
        <w:rPr>
          <w:rFonts w:asciiTheme="majorBidi" w:hAnsiTheme="majorBidi" w:cstheme="majorBidi"/>
          <w:spacing w:val="-2"/>
          <w:lang w:val="en-US"/>
        </w:rPr>
        <w:t>25</w:t>
      </w:r>
      <w:r w:rsidR="00B3493D" w:rsidRPr="00560C4E">
        <w:rPr>
          <w:rFonts w:asciiTheme="majorBidi" w:hAnsiTheme="majorBidi" w:cstheme="majorBidi"/>
          <w:spacing w:val="-2"/>
          <w:lang w:val="en-US"/>
        </w:rPr>
        <w:t>6</w:t>
      </w:r>
      <w:r w:rsidR="001D278F">
        <w:rPr>
          <w:rFonts w:asciiTheme="majorBidi" w:hAnsiTheme="majorBidi" w:cstheme="majorBidi"/>
          <w:spacing w:val="-2"/>
          <w:lang w:val="en-US"/>
        </w:rPr>
        <w:t>3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="00645643" w:rsidRPr="00560C4E">
        <w:rPr>
          <w:rFonts w:asciiTheme="majorBidi" w:hAnsiTheme="majorBidi" w:cs="Angsana New" w:hint="cs"/>
          <w:spacing w:val="-2"/>
          <w:cs/>
        </w:rPr>
        <w:t>และ</w:t>
      </w:r>
      <w:r w:rsidR="008B21C5" w:rsidRPr="00560C4E">
        <w:rPr>
          <w:rFonts w:asciiTheme="majorBidi" w:hAnsiTheme="majorBidi" w:cs="Angsana New" w:hint="cs"/>
          <w:spacing w:val="-2"/>
          <w:cs/>
        </w:rPr>
        <w:t>หมายเหตุประกอบ</w:t>
      </w:r>
      <w:r w:rsidR="00645643" w:rsidRPr="00560C4E">
        <w:rPr>
          <w:rFonts w:asciiTheme="majorBidi" w:hAnsiTheme="majorBidi" w:cs="Angsana New" w:hint="cs"/>
          <w:spacing w:val="-2"/>
          <w:cs/>
        </w:rPr>
        <w:t>งบการเงินแบบย่อ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645643" w:rsidRPr="00560C4E">
        <w:rPr>
          <w:rFonts w:asciiTheme="majorBidi" w:hAnsiTheme="majorBidi" w:cs="Angsana New"/>
          <w:spacing w:val="-2"/>
          <w:lang w:val="en-US"/>
        </w:rPr>
        <w:t>(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="00645643"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="008B21C5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="008B21C5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="00645643" w:rsidRPr="00560C4E">
        <w:rPr>
          <w:rFonts w:asciiTheme="majorBidi" w:hAnsiTheme="majorBidi" w:cs="Angsana New" w:hint="cs"/>
          <w:spacing w:val="-2"/>
          <w:cs/>
        </w:rPr>
        <w:t>ข้อมูลทางการเงิน</w:t>
      </w:r>
      <w:r w:rsidR="008B21C5" w:rsidRPr="00560C4E">
        <w:rPr>
          <w:rFonts w:asciiTheme="majorBidi" w:hAnsiTheme="majorBidi" w:cs="Angsana New" w:hint="cs"/>
          <w:spacing w:val="-2"/>
          <w:cs/>
        </w:rPr>
        <w:t>ระหว่างกาลเหล่านี้</w:t>
      </w:r>
      <w:r w:rsidR="00645643" w:rsidRPr="00560C4E">
        <w:rPr>
          <w:rFonts w:asciiTheme="majorBidi" w:hAnsiTheme="majorBidi" w:cs="Angsana New" w:hint="cs"/>
          <w:spacing w:val="-2"/>
          <w:cs/>
        </w:rPr>
        <w:t xml:space="preserve">ตามมาตรฐานการบัญชี ฉบับที่ </w:t>
      </w:r>
      <w:r w:rsidR="00645643"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="00357A30">
        <w:rPr>
          <w:rFonts w:asciiTheme="majorBidi" w:hAnsiTheme="majorBidi" w:cs="Angsana New"/>
          <w:spacing w:val="-2"/>
          <w:lang w:val="en-US"/>
        </w:rPr>
        <w:t xml:space="preserve"> 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="008B21C5" w:rsidRPr="00560C4E">
        <w:rPr>
          <w:rFonts w:asciiTheme="majorBidi" w:hAnsiTheme="majorBidi" w:cs="Angsana New"/>
          <w:spacing w:val="-2"/>
          <w:cs/>
        </w:rPr>
        <w:t xml:space="preserve"> </w:t>
      </w:r>
      <w:r w:rsidR="008B21C5"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</w:t>
      </w:r>
      <w:r w:rsidR="00645643" w:rsidRPr="00560C4E">
        <w:rPr>
          <w:rFonts w:asciiTheme="majorBidi" w:hAnsiTheme="majorBidi" w:cs="Angsana New" w:hint="cs"/>
          <w:spacing w:val="-2"/>
          <w:cs/>
        </w:rPr>
        <w:t>ข้อมูล</w:t>
      </w:r>
      <w:r w:rsidR="00EC3F01" w:rsidRPr="00560C4E">
        <w:rPr>
          <w:rFonts w:asciiTheme="majorBidi" w:hAnsiTheme="majorBidi" w:cs="Angsana New" w:hint="cs"/>
          <w:spacing w:val="-2"/>
          <w:cs/>
        </w:rPr>
        <w:t>ทางการเงิน</w:t>
      </w:r>
      <w:r w:rsidR="008B21C5" w:rsidRPr="00560C4E">
        <w:rPr>
          <w:rFonts w:asciiTheme="majorBidi" w:hAnsiTheme="majorBidi" w:cs="Angsana New" w:hint="cs"/>
          <w:spacing w:val="-2"/>
          <w:cs/>
        </w:rPr>
        <w:t>ระหว่างกาลดังกล่าวจากผลการสอบทานของข้าพเจ้า</w:t>
      </w:r>
    </w:p>
    <w:p w14:paraId="76AD2458" w14:textId="77777777" w:rsidR="001B36E9" w:rsidRPr="00560C4E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583050" w14:textId="77777777" w:rsidR="004A6D64" w:rsidRPr="00560C4E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426014" w14:textId="77777777" w:rsidR="004A6D64" w:rsidRPr="00560C4E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CB236" w14:textId="77777777" w:rsidR="001B36E9" w:rsidRPr="00560C4E" w:rsidRDefault="0034439E" w:rsidP="00DF4276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560C4E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560C4E">
        <w:rPr>
          <w:rFonts w:asciiTheme="majorBidi" w:hAnsiTheme="majorBidi" w:cstheme="majorBidi"/>
          <w:sz w:val="30"/>
          <w:szCs w:val="30"/>
        </w:rPr>
        <w:t xml:space="preserve">  </w:t>
      </w:r>
      <w:r w:rsidRPr="00560C4E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8B21C5"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</w:t>
      </w:r>
      <w:r w:rsidR="00AE4880" w:rsidRPr="00560C4E">
        <w:rPr>
          <w:rFonts w:asciiTheme="majorBidi" w:hAnsiTheme="majorBidi" w:hint="cs"/>
          <w:sz w:val="30"/>
          <w:szCs w:val="30"/>
          <w:cs/>
        </w:rPr>
        <w:t>ข้อมูลทาง</w:t>
      </w:r>
      <w:r w:rsidR="008B21C5" w:rsidRPr="00560C4E">
        <w:rPr>
          <w:rFonts w:asciiTheme="majorBidi" w:hAnsiTheme="majorBidi" w:hint="cs"/>
          <w:sz w:val="30"/>
          <w:szCs w:val="30"/>
          <w:cs/>
        </w:rPr>
        <w:t>การเงิน</w:t>
      </w:r>
      <w:r w:rsidR="008141AA" w:rsidRPr="00560C4E">
        <w:rPr>
          <w:rFonts w:asciiTheme="majorBidi" w:hAnsiTheme="majorBidi"/>
          <w:sz w:val="30"/>
          <w:szCs w:val="30"/>
          <w:cs/>
        </w:rPr>
        <w:br/>
      </w:r>
      <w:r w:rsidR="008B21C5" w:rsidRPr="00560C4E">
        <w:rPr>
          <w:rFonts w:asciiTheme="majorBidi" w:hAnsiTheme="majorBidi" w:hint="cs"/>
          <w:sz w:val="30"/>
          <w:szCs w:val="30"/>
          <w:cs/>
        </w:rPr>
        <w:t>ระหว่างกาลที่สอบทาน</w:t>
      </w:r>
    </w:p>
    <w:p w14:paraId="16FD9E6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1C42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E0CF2E" w14:textId="77777777" w:rsidR="00121F86" w:rsidRDefault="00121F8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21F86" w:rsidSect="008F65B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128D1B9C" w14:textId="77777777" w:rsidR="0045388B" w:rsidRPr="00560C4E" w:rsidRDefault="0045388B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</w:p>
    <w:p w14:paraId="4A68FDAC" w14:textId="470C191B" w:rsidR="0034439E" w:rsidRPr="00560C4E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8D88CB2" w14:textId="77777777" w:rsidR="0034439E" w:rsidRPr="00560C4E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9A6101" w14:textId="77777777" w:rsidR="0034439E" w:rsidRPr="00560C4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560C4E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="003B7427"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B88431F" w14:textId="77777777" w:rsidR="0039184C" w:rsidRPr="00560C4E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9CCF125" w14:textId="6A72111E" w:rsidR="000471E7" w:rsidRDefault="000471E7" w:rsidP="000471E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507AD00" w14:textId="77777777" w:rsidR="000471E7" w:rsidRPr="001F1790" w:rsidRDefault="000471E7" w:rsidP="000471E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4BF488" w14:textId="3BD8FF70" w:rsidR="000471E7" w:rsidRPr="00056045" w:rsidRDefault="000471E7" w:rsidP="0005604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056045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ซึ่งได้อธิบายถึงผลกระทบต่อบริษัทแล</w:t>
      </w:r>
      <w:r w:rsidR="00EF68DF" w:rsidRPr="0005604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บริษัทย่อยจากการนำนโยบายการบัญชีใหม่มาถือปฏิบัติตั้งแต่วันที่ </w:t>
      </w:r>
      <w:r w:rsidRPr="00056045">
        <w:rPr>
          <w:rFonts w:asciiTheme="majorBidi" w:hAnsiTheme="majorBidi" w:cstheme="majorBidi"/>
          <w:sz w:val="30"/>
          <w:szCs w:val="30"/>
        </w:rPr>
        <w:t xml:space="preserve">1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56045">
        <w:rPr>
          <w:rFonts w:asciiTheme="majorBidi" w:hAnsiTheme="majorBidi" w:cstheme="majorBidi"/>
          <w:sz w:val="30"/>
          <w:szCs w:val="30"/>
        </w:rPr>
        <w:t>2563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4583DB59" w14:textId="77777777" w:rsidR="008230DC" w:rsidRPr="00560C4E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E82AC10" w14:textId="77777777" w:rsidR="005A4491" w:rsidRPr="00560C4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260FCDA3" w14:textId="77777777" w:rsidR="00E37282" w:rsidRPr="00560C4E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750A860" w14:textId="77777777" w:rsidR="0039184C" w:rsidRPr="00560C4E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 w:rsidR="00B45751" w:rsidRPr="00560C4E">
        <w:rPr>
          <w:rFonts w:asciiTheme="majorBidi" w:hAnsiTheme="majorBidi" w:cstheme="majorBidi"/>
          <w:cs/>
        </w:rPr>
        <w:t>อรวรรณ ศิริรัตนวงศ์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7C58539F" w14:textId="77777777" w:rsidR="0039184C" w:rsidRPr="00560C4E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638CF86A" w14:textId="77777777" w:rsidR="0039184C" w:rsidRPr="00560C4E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 w:rsidRPr="00560C4E">
        <w:rPr>
          <w:rFonts w:asciiTheme="majorBidi" w:hAnsiTheme="majorBidi" w:cstheme="majorBidi"/>
          <w:lang w:val="en-US"/>
        </w:rPr>
        <w:t>3</w:t>
      </w:r>
      <w:r w:rsidR="00B45751" w:rsidRPr="00560C4E">
        <w:rPr>
          <w:rFonts w:asciiTheme="majorBidi" w:hAnsiTheme="majorBidi" w:cstheme="majorBidi"/>
          <w:lang w:val="en-US"/>
        </w:rPr>
        <w:t>757</w:t>
      </w:r>
    </w:p>
    <w:p w14:paraId="3222EBE0" w14:textId="77777777" w:rsidR="0039184C" w:rsidRPr="00560C4E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FC366" w14:textId="77777777" w:rsidR="0039184C" w:rsidRPr="00560C4E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7B7DD6B" w14:textId="77777777" w:rsidR="0039184C" w:rsidRPr="00560C4E" w:rsidRDefault="0039184C" w:rsidP="0039184C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B64902" w14:textId="201F3D48" w:rsidR="005455AA" w:rsidRPr="00560C4E" w:rsidRDefault="005E29DF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DF427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DF4276" w:rsidRPr="00560C4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F427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1C76B8" w:rsidRPr="00560C4E">
        <w:rPr>
          <w:rFonts w:asciiTheme="majorBidi" w:hAnsiTheme="majorBidi" w:cstheme="majorBidi"/>
          <w:sz w:val="30"/>
          <w:szCs w:val="30"/>
        </w:rPr>
        <w:t>256</w:t>
      </w:r>
      <w:r w:rsidR="001D278F">
        <w:rPr>
          <w:rFonts w:asciiTheme="majorBidi" w:hAnsiTheme="majorBidi" w:cstheme="majorBidi"/>
          <w:sz w:val="30"/>
          <w:szCs w:val="30"/>
        </w:rPr>
        <w:t>3</w:t>
      </w:r>
    </w:p>
    <w:p w14:paraId="6616AC32" w14:textId="40DCE262" w:rsidR="00255CF6" w:rsidRDefault="00255CF6" w:rsidP="00121F86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i/>
          <w:iCs/>
          <w:sz w:val="28"/>
          <w:szCs w:val="28"/>
          <w:cs/>
        </w:rPr>
      </w:pPr>
    </w:p>
    <w:sectPr w:rsidR="00255CF6" w:rsidSect="00121F86">
      <w:headerReference w:type="default" r:id="rId16"/>
      <w:footerReference w:type="default" r:id="rId17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7E66E" w14:textId="77777777" w:rsidR="008369F5" w:rsidRDefault="008369F5" w:rsidP="004956B4">
      <w:r>
        <w:separator/>
      </w:r>
    </w:p>
  </w:endnote>
  <w:endnote w:type="continuationSeparator" w:id="0">
    <w:p w14:paraId="3C1730CB" w14:textId="77777777" w:rsidR="008369F5" w:rsidRDefault="008369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96BDA" w14:textId="77777777" w:rsidR="00B9086C" w:rsidRDefault="00B9086C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B9086C" w:rsidRDefault="00B9086C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8F860" w14:textId="77777777" w:rsidR="00B9086C" w:rsidRPr="006F59B5" w:rsidRDefault="00B9086C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B9086C" w:rsidRPr="007661AC" w:rsidRDefault="00B9086C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B79B1" w14:textId="77777777" w:rsidR="00B9086C" w:rsidRPr="007661AC" w:rsidRDefault="00B9086C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5C1C" w14:textId="77777777" w:rsidR="00B9086C" w:rsidRPr="007661AC" w:rsidRDefault="00B9086C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99CF2" w14:textId="77777777" w:rsidR="00121F86" w:rsidRPr="006F59B5" w:rsidRDefault="00121F8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46B931" w14:textId="77777777" w:rsidR="00121F86" w:rsidRPr="007661AC" w:rsidRDefault="00121F8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39FF1" w14:textId="77777777" w:rsidR="008369F5" w:rsidRDefault="008369F5" w:rsidP="004956B4">
      <w:r>
        <w:separator/>
      </w:r>
    </w:p>
  </w:footnote>
  <w:footnote w:type="continuationSeparator" w:id="0">
    <w:p w14:paraId="297905D2" w14:textId="77777777" w:rsidR="008369F5" w:rsidRDefault="008369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9FFAA" w14:textId="77777777" w:rsidR="00B9086C" w:rsidRDefault="00B9086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B9086C" w:rsidRDefault="00B9086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B9086C" w:rsidRPr="006F59B5" w:rsidRDefault="00B9086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8C4B2" w14:textId="77777777" w:rsidR="00B9086C" w:rsidRDefault="00B908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9CA8" w14:textId="77777777" w:rsidR="00B9086C" w:rsidRDefault="00B908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3B601" w14:textId="77777777" w:rsidR="00B9086C" w:rsidRPr="00F276D0" w:rsidRDefault="00B9086C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8C6F1" w14:textId="7B3B7F5D" w:rsidR="00B9086C" w:rsidRDefault="00B9086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49208A6" w14:textId="77777777" w:rsidR="00121F86" w:rsidRPr="00D74AD8" w:rsidRDefault="00121F8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5" w15:restartNumberingAfterBreak="0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7"/>
  </w:num>
  <w:num w:numId="14">
    <w:abstractNumId w:val="22"/>
  </w:num>
  <w:num w:numId="15">
    <w:abstractNumId w:val="26"/>
  </w:num>
  <w:num w:numId="16">
    <w:abstractNumId w:val="40"/>
  </w:num>
  <w:num w:numId="17">
    <w:abstractNumId w:val="41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3"/>
  </w:num>
  <w:num w:numId="28">
    <w:abstractNumId w:val="38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6"/>
  </w:num>
  <w:num w:numId="37">
    <w:abstractNumId w:val="20"/>
  </w:num>
  <w:num w:numId="38">
    <w:abstractNumId w:val="39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5"/>
  </w:num>
  <w:num w:numId="4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F38"/>
    <w:rsid w:val="000443D1"/>
    <w:rsid w:val="00044B2E"/>
    <w:rsid w:val="00044F10"/>
    <w:rsid w:val="000451CF"/>
    <w:rsid w:val="0004524F"/>
    <w:rsid w:val="000455F1"/>
    <w:rsid w:val="00046995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EE"/>
    <w:rsid w:val="00081EFD"/>
    <w:rsid w:val="000820E2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624"/>
    <w:rsid w:val="000A6C35"/>
    <w:rsid w:val="000A753F"/>
    <w:rsid w:val="000A755E"/>
    <w:rsid w:val="000A7F25"/>
    <w:rsid w:val="000B019D"/>
    <w:rsid w:val="000B0354"/>
    <w:rsid w:val="000B0501"/>
    <w:rsid w:val="000B0AD3"/>
    <w:rsid w:val="000B0E74"/>
    <w:rsid w:val="000B1454"/>
    <w:rsid w:val="000B15FB"/>
    <w:rsid w:val="000B1B44"/>
    <w:rsid w:val="000B1D23"/>
    <w:rsid w:val="000B2267"/>
    <w:rsid w:val="000B37D0"/>
    <w:rsid w:val="000B3CCA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AE5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1F86"/>
    <w:rsid w:val="001223A8"/>
    <w:rsid w:val="001225BE"/>
    <w:rsid w:val="00122744"/>
    <w:rsid w:val="00122BF8"/>
    <w:rsid w:val="00122F45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3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67D31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6B8"/>
    <w:rsid w:val="001C78D2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75A"/>
    <w:rsid w:val="001D38D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607"/>
    <w:rsid w:val="00254EC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FD7"/>
    <w:rsid w:val="002C2B87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C8"/>
    <w:rsid w:val="002C7401"/>
    <w:rsid w:val="002C7B94"/>
    <w:rsid w:val="002D012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AFB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5033"/>
    <w:rsid w:val="003057D6"/>
    <w:rsid w:val="00305908"/>
    <w:rsid w:val="00305961"/>
    <w:rsid w:val="00305A09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A30"/>
    <w:rsid w:val="00357C07"/>
    <w:rsid w:val="00357DAD"/>
    <w:rsid w:val="00357E62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4FD5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1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C7D6E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C38"/>
    <w:rsid w:val="00522FA9"/>
    <w:rsid w:val="00523608"/>
    <w:rsid w:val="00523CD1"/>
    <w:rsid w:val="00523FA6"/>
    <w:rsid w:val="00524527"/>
    <w:rsid w:val="0052459A"/>
    <w:rsid w:val="00524C6F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17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ADB"/>
    <w:rsid w:val="005E4D7A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064"/>
    <w:rsid w:val="00740AE5"/>
    <w:rsid w:val="00740C76"/>
    <w:rsid w:val="00740D13"/>
    <w:rsid w:val="00740E8A"/>
    <w:rsid w:val="007412B1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47AF1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70D"/>
    <w:rsid w:val="007B09EE"/>
    <w:rsid w:val="007B0CC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0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639E"/>
    <w:rsid w:val="007D673A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0F2A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A59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C93"/>
    <w:rsid w:val="00875DE7"/>
    <w:rsid w:val="0087601B"/>
    <w:rsid w:val="0087657D"/>
    <w:rsid w:val="00876924"/>
    <w:rsid w:val="00876ED1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391F"/>
    <w:rsid w:val="00884752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1040"/>
    <w:rsid w:val="008C2D9E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A3"/>
    <w:rsid w:val="008D6C8D"/>
    <w:rsid w:val="008D7E68"/>
    <w:rsid w:val="008E0671"/>
    <w:rsid w:val="008E06FA"/>
    <w:rsid w:val="008E0EDB"/>
    <w:rsid w:val="008E1660"/>
    <w:rsid w:val="008E1A1F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417"/>
    <w:rsid w:val="008F4E7E"/>
    <w:rsid w:val="008F5352"/>
    <w:rsid w:val="008F536E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1950"/>
    <w:rsid w:val="00911CBA"/>
    <w:rsid w:val="00912C9C"/>
    <w:rsid w:val="009138BE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5B5A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F16"/>
    <w:rsid w:val="0098419E"/>
    <w:rsid w:val="0098566D"/>
    <w:rsid w:val="00985B11"/>
    <w:rsid w:val="00985E7A"/>
    <w:rsid w:val="00986667"/>
    <w:rsid w:val="009868FF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360"/>
    <w:rsid w:val="00997A1A"/>
    <w:rsid w:val="009A1ED0"/>
    <w:rsid w:val="009A278A"/>
    <w:rsid w:val="009A27C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8AB"/>
    <w:rsid w:val="009D0BF9"/>
    <w:rsid w:val="009D1251"/>
    <w:rsid w:val="009D1C47"/>
    <w:rsid w:val="009D1ECC"/>
    <w:rsid w:val="009D1F22"/>
    <w:rsid w:val="009D2151"/>
    <w:rsid w:val="009D2389"/>
    <w:rsid w:val="009D309C"/>
    <w:rsid w:val="009D31F4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FFF"/>
    <w:rsid w:val="00A630D8"/>
    <w:rsid w:val="00A63223"/>
    <w:rsid w:val="00A6326F"/>
    <w:rsid w:val="00A6360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17C"/>
    <w:rsid w:val="00A71302"/>
    <w:rsid w:val="00A71428"/>
    <w:rsid w:val="00A715C0"/>
    <w:rsid w:val="00A71783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201F"/>
    <w:rsid w:val="00A92B4D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B0055"/>
    <w:rsid w:val="00AB05FF"/>
    <w:rsid w:val="00AB0BBE"/>
    <w:rsid w:val="00AB0CFE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0AD"/>
    <w:rsid w:val="00B41C27"/>
    <w:rsid w:val="00B41C3D"/>
    <w:rsid w:val="00B41F58"/>
    <w:rsid w:val="00B42208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7E9"/>
    <w:rsid w:val="00B57F45"/>
    <w:rsid w:val="00B57FA6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562"/>
    <w:rsid w:val="00B91ACE"/>
    <w:rsid w:val="00B91C3A"/>
    <w:rsid w:val="00B91C46"/>
    <w:rsid w:val="00B91E43"/>
    <w:rsid w:val="00B92477"/>
    <w:rsid w:val="00B927E0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1B1"/>
    <w:rsid w:val="00C07828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62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3DA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11AE"/>
    <w:rsid w:val="00CC1F9C"/>
    <w:rsid w:val="00CC2269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902"/>
    <w:rsid w:val="00CD49DB"/>
    <w:rsid w:val="00CD5340"/>
    <w:rsid w:val="00CD569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D00292"/>
    <w:rsid w:val="00D00398"/>
    <w:rsid w:val="00D00B76"/>
    <w:rsid w:val="00D012A7"/>
    <w:rsid w:val="00D01442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8FA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1F64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9F"/>
    <w:rsid w:val="00D76567"/>
    <w:rsid w:val="00D7674A"/>
    <w:rsid w:val="00D76906"/>
    <w:rsid w:val="00D77C35"/>
    <w:rsid w:val="00D77D0C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267"/>
    <w:rsid w:val="00D96B06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2B1F"/>
    <w:rsid w:val="00DA334D"/>
    <w:rsid w:val="00DA33AF"/>
    <w:rsid w:val="00DA36A7"/>
    <w:rsid w:val="00DA3A4C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5680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59B"/>
    <w:rsid w:val="00DF6712"/>
    <w:rsid w:val="00DF7069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600"/>
    <w:rsid w:val="00E32FD4"/>
    <w:rsid w:val="00E330DC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779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BA9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53D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587"/>
    <w:rsid w:val="00FD4D12"/>
    <w:rsid w:val="00FD520B"/>
    <w:rsid w:val="00FD5FED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2F658-7CF8-4542-8170-9FA8AB8A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449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2020-05-11T03:37:00Z</cp:lastPrinted>
  <dcterms:created xsi:type="dcterms:W3CDTF">2020-05-13T03:17:00Z</dcterms:created>
  <dcterms:modified xsi:type="dcterms:W3CDTF">2020-05-13T03:23:00Z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