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6F6C88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6F6C88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6F6C88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4B20FC72" w14:textId="77777777" w:rsidR="005A1A67" w:rsidRPr="006F6C88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4B8185F8" w14:textId="672F41A3" w:rsidR="009310E8" w:rsidRPr="006F6C88" w:rsidRDefault="008559AE" w:rsidP="00795DD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6F6C88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601BA" w14:textId="4E3181B3" w:rsidR="00C07A0F" w:rsidRPr="006F6C88" w:rsidRDefault="00C07A0F" w:rsidP="00795DD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การเปลี่ยนแปลงนโยบายการบัญชี</w:t>
      </w:r>
    </w:p>
    <w:p w14:paraId="42FD4BCB" w14:textId="77777777" w:rsidR="005A1A67" w:rsidRPr="006F6C88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196388" w14:textId="77777777" w:rsidR="005A1A67" w:rsidRPr="006F6C88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="0083109C" w:rsidRPr="006F6C88">
        <w:rPr>
          <w:rFonts w:ascii="Angsana New" w:hAnsi="Angsana New" w:hint="cs"/>
          <w:sz w:val="28"/>
          <w:szCs w:val="28"/>
          <w:cs/>
        </w:rPr>
        <w:t>ร่วม</w:t>
      </w:r>
    </w:p>
    <w:p w14:paraId="130C2BF4" w14:textId="5C499BB3" w:rsidR="008E5F42" w:rsidRPr="006F6C88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เงินลงทุนใน</w:t>
      </w:r>
      <w:r w:rsidR="0083109C" w:rsidRPr="006F6C88">
        <w:rPr>
          <w:rFonts w:ascii="Angsana New" w:hAnsi="Angsana New" w:hint="cs"/>
          <w:sz w:val="28"/>
          <w:szCs w:val="28"/>
          <w:cs/>
        </w:rPr>
        <w:t>บริษัทย่อย</w:t>
      </w:r>
    </w:p>
    <w:p w14:paraId="54FEF76C" w14:textId="77777777" w:rsidR="00090486" w:rsidRPr="006F6C88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058E1DCD" w14:textId="77777777" w:rsidR="00090486" w:rsidRPr="006F6C88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58D0C930" w14:textId="7A88CDC7" w:rsidR="00090486" w:rsidRPr="006F6C88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ส่วนงานดำเนินงาน</w:t>
      </w:r>
      <w:r w:rsidR="00C07A0F" w:rsidRPr="006F6C88">
        <w:rPr>
          <w:rFonts w:ascii="Angsana New" w:hAnsi="Angsana New" w:hint="cs"/>
          <w:sz w:val="28"/>
          <w:szCs w:val="28"/>
          <w:cs/>
        </w:rPr>
        <w:t>และการจำแนกรายได้</w:t>
      </w:r>
    </w:p>
    <w:p w14:paraId="6D4B5083" w14:textId="421BA66B" w:rsidR="00C07A0F" w:rsidRPr="006F6C88" w:rsidRDefault="00C07A0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สัญญาเช่า</w:t>
      </w:r>
    </w:p>
    <w:p w14:paraId="42CD0009" w14:textId="5C26DD21" w:rsidR="00806EE9" w:rsidRPr="006F6C88" w:rsidRDefault="00806EE9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20F868F2" w14:textId="0006EA18" w:rsidR="006B0DC1" w:rsidRPr="006F6C88" w:rsidRDefault="006B0DC1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  <w:lang w:val="th-TH"/>
        </w:rPr>
        <w:t>เงินปันผล</w:t>
      </w:r>
    </w:p>
    <w:p w14:paraId="53BE2D81" w14:textId="77777777" w:rsidR="00F45474" w:rsidRPr="006F6C88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41E47F29" w14:textId="77777777" w:rsidR="00090486" w:rsidRPr="006F6C88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ภาระผูกพัน</w:t>
      </w:r>
      <w:r w:rsidR="00090486" w:rsidRPr="006F6C88">
        <w:rPr>
          <w:rFonts w:ascii="Angsana New" w:hAnsi="Angsana New"/>
          <w:sz w:val="28"/>
          <w:szCs w:val="28"/>
          <w:cs/>
        </w:rPr>
        <w:t>กับกิจการที่ไม่เกี่ยวข้องกัน</w:t>
      </w:r>
    </w:p>
    <w:p w14:paraId="75EF24CD" w14:textId="77777777" w:rsidR="005A1A67" w:rsidRPr="006F6C88" w:rsidRDefault="00FD3533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1B637C89" w14:textId="77777777" w:rsidR="00CF0EEB" w:rsidRPr="006F6C88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60C4E">
        <w:rPr>
          <w:rFonts w:ascii="Angsana New" w:hAnsi="Angsana New"/>
          <w:sz w:val="30"/>
          <w:szCs w:val="30"/>
          <w:cs/>
        </w:rPr>
        <w:br w:type="page"/>
      </w:r>
      <w:r w:rsidR="00CF0EEB" w:rsidRPr="006F6C8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6F6C88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CF0EEB" w:rsidRPr="006F6C88">
        <w:rPr>
          <w:rFonts w:asciiTheme="majorBidi" w:hAnsiTheme="majorBidi" w:cstheme="majorBidi"/>
          <w:sz w:val="28"/>
          <w:szCs w:val="28"/>
          <w:cs/>
        </w:rPr>
        <w:t>นี้</w:t>
      </w:r>
      <w:r w:rsidR="00EE0753"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52AD4525" w14:textId="77777777" w:rsidR="00CF0EEB" w:rsidRPr="006F6C8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2912E" w14:textId="7948BF0C" w:rsidR="00CF0EEB" w:rsidRPr="006F6C88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B21F7D" w:rsidRPr="006F6C88">
        <w:rPr>
          <w:rFonts w:asciiTheme="majorBidi" w:hAnsiTheme="majorBidi" w:cstheme="majorBidi"/>
          <w:sz w:val="28"/>
          <w:szCs w:val="28"/>
          <w:cs/>
        </w:rPr>
        <w:t>นี้</w:t>
      </w:r>
      <w:r w:rsidRPr="006F6C88">
        <w:rPr>
          <w:rFonts w:asciiTheme="majorBidi" w:hAnsiTheme="majorBidi" w:cstheme="majorBidi"/>
          <w:sz w:val="28"/>
          <w:szCs w:val="28"/>
          <w:cs/>
        </w:rPr>
        <w:t>ได้รับอนุมัติให้ออกงบการเงินจาก</w:t>
      </w:r>
      <w:r w:rsidR="008E5F42" w:rsidRPr="006F6C88">
        <w:rPr>
          <w:rFonts w:asciiTheme="majorBidi" w:hAnsiTheme="majorBidi" w:cstheme="majorBidi"/>
          <w:sz w:val="28"/>
          <w:szCs w:val="28"/>
          <w:cs/>
        </w:rPr>
        <w:t>คณะ</w:t>
      </w:r>
      <w:r w:rsidRPr="006F6C88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43258D" w:rsidRPr="006F6C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29DF">
        <w:rPr>
          <w:rFonts w:asciiTheme="majorBidi" w:hAnsiTheme="majorBidi" w:cstheme="majorBidi"/>
          <w:sz w:val="28"/>
          <w:szCs w:val="28"/>
        </w:rPr>
        <w:t>13</w:t>
      </w:r>
      <w:r w:rsidR="0043258D"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="0043258D" w:rsidRPr="006F6C88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106797"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38D7" w:rsidRPr="006F6C88">
        <w:rPr>
          <w:rFonts w:asciiTheme="majorBidi" w:hAnsiTheme="majorBidi" w:cstheme="majorBidi"/>
          <w:sz w:val="28"/>
          <w:szCs w:val="28"/>
        </w:rPr>
        <w:t>256</w:t>
      </w:r>
      <w:r w:rsidR="001D278F" w:rsidRPr="006F6C88">
        <w:rPr>
          <w:rFonts w:asciiTheme="majorBidi" w:hAnsiTheme="majorBidi" w:cstheme="majorBidi"/>
          <w:sz w:val="28"/>
          <w:szCs w:val="28"/>
        </w:rPr>
        <w:t>3</w:t>
      </w:r>
      <w:r w:rsidR="00EE0753"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00C86B67" w14:textId="77777777" w:rsidR="001C41B1" w:rsidRPr="00560C4E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D1228" w14:textId="77777777" w:rsidR="00CF0EEB" w:rsidRPr="00560C4E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 w:rsidRPr="00560C4E">
        <w:rPr>
          <w:rFonts w:asciiTheme="majorBidi" w:hAnsiTheme="majorBidi" w:cstheme="majorBidi"/>
          <w:b/>
          <w:bCs/>
          <w:sz w:val="30"/>
          <w:szCs w:val="30"/>
          <w:rtl/>
          <w:lang w:val="th-TH"/>
        </w:rPr>
        <w:t xml:space="preserve"> </w:t>
      </w:r>
    </w:p>
    <w:p w14:paraId="0D3E43CE" w14:textId="77777777" w:rsidR="00CF0EEB" w:rsidRPr="00560C4E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CC27C1" w14:textId="77777777" w:rsidR="005E29DF" w:rsidRPr="006F6C88" w:rsidRDefault="00CF0EEB" w:rsidP="005E2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6F6C88">
        <w:rPr>
          <w:rFonts w:asciiTheme="majorBidi" w:hAnsiTheme="majorBidi" w:cstheme="majorBidi"/>
          <w:sz w:val="28"/>
          <w:szCs w:val="28"/>
        </w:rPr>
        <w:t>“</w:t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F6C88">
        <w:rPr>
          <w:rFonts w:asciiTheme="majorBidi" w:hAnsiTheme="majorBidi" w:cstheme="majorBidi"/>
          <w:sz w:val="28"/>
          <w:szCs w:val="28"/>
        </w:rPr>
        <w:t>”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5E29D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E29DF" w:rsidRPr="006F6C88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5E29DF" w:rsidRPr="006F6C88">
        <w:rPr>
          <w:rFonts w:asciiTheme="majorBidi" w:hAnsiTheme="majorBidi" w:cstheme="majorBidi"/>
          <w:sz w:val="28"/>
          <w:szCs w:val="28"/>
        </w:rPr>
        <w:t>2532</w:t>
      </w:r>
    </w:p>
    <w:p w14:paraId="4BD16539" w14:textId="77777777" w:rsidR="00CF0EEB" w:rsidRPr="006F6C8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250AF2" w14:textId="77777777" w:rsidR="00CF0EEB" w:rsidRPr="006F6C88" w:rsidRDefault="00CF0EEB" w:rsidP="00CF0EEB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บริษัทมีสถานที่ตั้งปัจจุบัน ดังนี้</w:t>
      </w:r>
      <w:r w:rsidR="00EE0753"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721AFCC" w14:textId="77777777" w:rsidR="00DF0464" w:rsidRPr="006F6C88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E6383A" w:rsidRPr="006F6C88" w14:paraId="01390730" w14:textId="77777777" w:rsidTr="00280344">
        <w:tc>
          <w:tcPr>
            <w:tcW w:w="2160" w:type="dxa"/>
            <w:shd w:val="clear" w:color="auto" w:fill="auto"/>
          </w:tcPr>
          <w:p w14:paraId="0261DC56" w14:textId="77777777" w:rsidR="00E6383A" w:rsidRPr="006F6C88" w:rsidRDefault="00E6383A" w:rsidP="009F2BB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14:paraId="7F4E7DB2" w14:textId="7269142F" w:rsidR="00E6383A" w:rsidRPr="006F6C88" w:rsidRDefault="00F13EAF" w:rsidP="00F1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62AF"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ตำบล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 w:rsid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18E6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  <w:tr w:rsidR="00EE0753" w:rsidRPr="006F6C88" w14:paraId="1B5DB920" w14:textId="77777777" w:rsidTr="00280344">
        <w:tc>
          <w:tcPr>
            <w:tcW w:w="2160" w:type="dxa"/>
            <w:shd w:val="clear" w:color="auto" w:fill="auto"/>
          </w:tcPr>
          <w:p w14:paraId="03D567AD" w14:textId="77777777" w:rsidR="00EE0753" w:rsidRPr="006F6C88" w:rsidRDefault="00EE0753" w:rsidP="00EE075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(ข) โรงงาน       </w:t>
            </w:r>
          </w:p>
        </w:tc>
        <w:tc>
          <w:tcPr>
            <w:tcW w:w="7020" w:type="dxa"/>
            <w:shd w:val="clear" w:color="auto" w:fill="auto"/>
          </w:tcPr>
          <w:p w14:paraId="2CF703E8" w14:textId="066621B7" w:rsidR="00EE0753" w:rsidRPr="006F6C88" w:rsidRDefault="00F13EAF" w:rsidP="00F1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62AF"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 w:rsid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753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</w:tbl>
    <w:p w14:paraId="449FC74D" w14:textId="77777777" w:rsidR="00CF0EEB" w:rsidRPr="006F6C8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AD9B8E" w14:textId="77777777" w:rsidR="00A611A2" w:rsidRPr="006F6C88" w:rsidRDefault="00397462" w:rsidP="00FB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>ผู้</w:t>
      </w:r>
      <w:r w:rsidR="002C7B94" w:rsidRPr="006F6C88">
        <w:rPr>
          <w:rFonts w:asciiTheme="majorBidi" w:hAnsiTheme="majorBidi" w:cstheme="majorBidi"/>
          <w:spacing w:val="-4"/>
          <w:sz w:val="28"/>
          <w:szCs w:val="28"/>
          <w:cs/>
        </w:rPr>
        <w:t>ถือหุ้นรายใหญ่ในระหว่าง</w:t>
      </w:r>
      <w:r w:rsidR="005C7D14" w:rsidRPr="006F6C88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2C7B94"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ได้แก่ </w:t>
      </w:r>
    </w:p>
    <w:p w14:paraId="5F357478" w14:textId="7EC6DB04" w:rsidR="00A611A2" w:rsidRPr="006F6C88" w:rsidRDefault="00215EC2" w:rsidP="00623F6F">
      <w:pPr>
        <w:pStyle w:val="ListParagraph"/>
        <w:numPr>
          <w:ilvl w:val="0"/>
          <w:numId w:val="24"/>
        </w:numPr>
        <w:ind w:right="-117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</w:t>
      </w:r>
      <w:r w:rsidR="006F6C88">
        <w:rPr>
          <w:rFonts w:asciiTheme="majorBidi" w:hAnsiTheme="majorBidi" w:cstheme="majorBidi"/>
          <w:spacing w:val="-4"/>
          <w:sz w:val="28"/>
          <w:szCs w:val="28"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ถือหุ้นรวมร้อยละ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</w:t>
      </w:r>
      <w:r w:rsidR="00EB20B9" w:rsidRPr="006F6C88">
        <w:rPr>
          <w:rFonts w:asciiTheme="majorBidi" w:hAnsiTheme="majorBidi" w:cstheme="majorBidi"/>
          <w:spacing w:val="-4"/>
          <w:sz w:val="28"/>
          <w:szCs w:val="28"/>
          <w:cs/>
        </w:rPr>
        <w:t>ขึ้นใน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                  และ</w:t>
      </w:r>
      <w:r w:rsidR="002C7B94" w:rsidRPr="006F6C88">
        <w:rPr>
          <w:rFonts w:asciiTheme="majorBidi" w:hAnsiTheme="majorBidi" w:cstheme="majorBidi"/>
          <w:spacing w:val="-4"/>
          <w:sz w:val="28"/>
          <w:szCs w:val="28"/>
          <w:cs/>
        </w:rPr>
        <w:t>กลุ่มว่องวัฒนโรจน์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          </w:t>
      </w:r>
      <w:r w:rsidR="006F6C88">
        <w:rPr>
          <w:rFonts w:asciiTheme="majorBidi" w:hAnsiTheme="majorBidi" w:cstheme="majorBidi"/>
          <w:spacing w:val="-4"/>
          <w:sz w:val="28"/>
          <w:szCs w:val="28"/>
        </w:rPr>
        <w:t xml:space="preserve">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>ประเทศไทย</w:t>
      </w:r>
      <w:r w:rsidR="002C7B94"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A611A2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</w:t>
      </w:r>
      <w:r w:rsidR="00B92A88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20C2104A" w14:textId="3F72CA75" w:rsidR="00A611A2" w:rsidRPr="006F6C88" w:rsidRDefault="002C7B94" w:rsidP="00215EC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="003402E2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611A2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="00B92A88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="00215EC2"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</w:t>
      </w:r>
      <w:r w:rsidR="006F6C88">
        <w:rPr>
          <w:rFonts w:asciiTheme="majorBidi" w:hAnsiTheme="majorBidi" w:cstheme="majorBidi"/>
          <w:spacing w:val="-4"/>
          <w:sz w:val="28"/>
          <w:szCs w:val="28"/>
        </w:rPr>
        <w:tab/>
      </w:r>
      <w:r w:rsidR="00761C9F" w:rsidRPr="006F6C88">
        <w:rPr>
          <w:rFonts w:asciiTheme="majorBidi" w:hAnsiTheme="majorBidi" w:cstheme="majorBidi"/>
          <w:spacing w:val="-4"/>
          <w:sz w:val="28"/>
          <w:szCs w:val="28"/>
          <w:cs/>
        </w:rPr>
        <w:t>ถือหุ้น</w:t>
      </w:r>
      <w:r w:rsidR="00A611A2"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ร้อยละ </w:t>
      </w:r>
      <w:r w:rsidR="00A611A2" w:rsidRPr="006F6C88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4FF7A18D" w14:textId="74F5E63F" w:rsidR="00A611A2" w:rsidRPr="006F6C88" w:rsidRDefault="00A611A2" w:rsidP="00215EC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>กลุ่มเจียงวรี</w:t>
      </w:r>
      <w:r w:rsidR="002C7B94" w:rsidRPr="006F6C88">
        <w:rPr>
          <w:rFonts w:asciiTheme="majorBidi" w:hAnsiTheme="majorBidi" w:cstheme="majorBidi"/>
          <w:spacing w:val="-4"/>
          <w:sz w:val="28"/>
          <w:szCs w:val="28"/>
          <w:cs/>
        </w:rPr>
        <w:t>วงศ์</w:t>
      </w:r>
      <w:r w:rsidR="00775E22"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    </w:t>
      </w:r>
      <w:r w:rsidR="00B92A88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15EC2"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="00B92A88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="00215EC2"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="00761C9F" w:rsidRPr="006F6C88">
        <w:rPr>
          <w:rFonts w:asciiTheme="majorBidi" w:hAnsiTheme="majorBidi" w:cstheme="majorBidi"/>
          <w:spacing w:val="-4"/>
          <w:sz w:val="28"/>
          <w:szCs w:val="28"/>
          <w:cs/>
        </w:rPr>
        <w:t>ถือหุ้น</w:t>
      </w:r>
      <w:r w:rsidR="007C0355"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13</w:t>
      </w:r>
      <w:r w:rsidR="007C0355" w:rsidRPr="006F6C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69FD80AD" w14:textId="77777777" w:rsidR="00397462" w:rsidRPr="006F6C88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D3E609D" w14:textId="0F8B68B5" w:rsidR="00B56AC5" w:rsidRPr="006F6C88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14A10" w:rsidRPr="006F6C88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6F6C88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ดำเนินธุรกิจหลักเกี่ยวกับการผลิต</w:t>
      </w:r>
      <w:r w:rsidR="00047325" w:rsidRPr="006F6C88">
        <w:rPr>
          <w:rFonts w:asciiTheme="majorBidi" w:hAnsiTheme="majorBidi" w:cstheme="majorBidi"/>
          <w:sz w:val="28"/>
          <w:szCs w:val="28"/>
          <w:cs/>
        </w:rPr>
        <w:t>และจำหน่าย</w:t>
      </w:r>
      <w:r w:rsidRPr="006F6C88">
        <w:rPr>
          <w:rFonts w:asciiTheme="majorBidi" w:hAnsiTheme="majorBidi" w:cstheme="majorBidi"/>
          <w:sz w:val="28"/>
          <w:szCs w:val="28"/>
          <w:cs/>
        </w:rPr>
        <w:t>อาหารทะเล อาหารสำเร็จรูปและอาหารกึ่งสำเร็จรูป</w:t>
      </w:r>
      <w:r w:rsidR="006F6C88">
        <w:rPr>
          <w:rFonts w:asciiTheme="majorBidi" w:hAnsiTheme="majorBidi" w:cstheme="majorBidi"/>
          <w:sz w:val="28"/>
          <w:szCs w:val="28"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>แช่</w:t>
      </w:r>
      <w:r w:rsidR="00A14A10" w:rsidRPr="006F6C88">
        <w:rPr>
          <w:rFonts w:asciiTheme="majorBidi" w:hAnsiTheme="majorBidi" w:cstheme="majorBidi"/>
          <w:sz w:val="28"/>
          <w:szCs w:val="28"/>
          <w:cs/>
        </w:rPr>
        <w:t xml:space="preserve">แข็ง </w:t>
      </w:r>
      <w:r w:rsidR="001903CC" w:rsidRPr="006F6C88">
        <w:rPr>
          <w:rFonts w:asciiTheme="majorBidi" w:hAnsiTheme="majorBidi" w:cstheme="majorBidi" w:hint="cs"/>
          <w:sz w:val="28"/>
          <w:szCs w:val="28"/>
          <w:cs/>
        </w:rPr>
        <w:t>และให้บริการรับฝากห้องเย็นและขนส่งห้องเย็น</w:t>
      </w:r>
    </w:p>
    <w:p w14:paraId="130C013D" w14:textId="2B11020C" w:rsidR="004F491C" w:rsidRDefault="004F4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984F29" w14:textId="77777777" w:rsidR="00CF0EEB" w:rsidRPr="00560C4E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เก</w:t>
      </w:r>
      <w:r w:rsidR="008559AE"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560C4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5C2DA526" w14:textId="77777777" w:rsidR="00A33382" w:rsidRPr="000471E7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71E7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5E258290" w14:textId="77777777" w:rsidR="002E164A" w:rsidRPr="006F6C88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5AF132E" w14:textId="19080486" w:rsidR="008743DF" w:rsidRPr="006F6C88" w:rsidRDefault="008743DF" w:rsidP="0087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F6C88">
        <w:rPr>
          <w:rFonts w:ascii="Angsana New" w:hAnsi="Angsana New"/>
          <w:sz w:val="28"/>
          <w:szCs w:val="28"/>
        </w:rPr>
        <w:t xml:space="preserve">34 </w:t>
      </w:r>
      <w:r w:rsidRPr="006F6C88">
        <w:rPr>
          <w:rFonts w:ascii="Angsana New" w:hAnsi="Angsana New"/>
          <w:sz w:val="28"/>
          <w:szCs w:val="28"/>
          <w:cs/>
        </w:rPr>
        <w:t>เรื่อง</w:t>
      </w:r>
      <w:r w:rsidR="006F6C88">
        <w:rPr>
          <w:rFonts w:ascii="Angsana New" w:hAnsi="Angsana New"/>
          <w:sz w:val="28"/>
          <w:szCs w:val="28"/>
        </w:rPr>
        <w:br/>
      </w:r>
      <w:r w:rsidRPr="006F6C88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F6C88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F6C88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6F6C88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6C88">
        <w:rPr>
          <w:rFonts w:ascii="Angsana New" w:hAnsi="Angsana New"/>
          <w:sz w:val="28"/>
          <w:szCs w:val="28"/>
        </w:rPr>
        <w:t xml:space="preserve"> </w:t>
      </w:r>
    </w:p>
    <w:p w14:paraId="2E1EE8CA" w14:textId="77777777" w:rsidR="003749F2" w:rsidRPr="004F491C" w:rsidRDefault="003749F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D7EA8D" w14:textId="2456E5BE" w:rsidR="00AC0B92" w:rsidRPr="004F491C" w:rsidRDefault="008743DF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F491C">
        <w:rPr>
          <w:rFonts w:ascii="Angsana New" w:hAnsi="Angsana New"/>
          <w:sz w:val="28"/>
          <w:szCs w:val="28"/>
        </w:rPr>
        <w:t xml:space="preserve"> 31 </w:t>
      </w:r>
      <w:r w:rsidRPr="004F491C">
        <w:rPr>
          <w:rFonts w:ascii="Angsana New" w:hAnsi="Angsana New"/>
          <w:sz w:val="28"/>
          <w:szCs w:val="28"/>
          <w:cs/>
        </w:rPr>
        <w:t>ธันวาคม</w:t>
      </w:r>
      <w:r w:rsidRPr="004F491C">
        <w:rPr>
          <w:rFonts w:ascii="Angsana New" w:hAnsi="Angsana New"/>
          <w:sz w:val="28"/>
          <w:szCs w:val="28"/>
        </w:rPr>
        <w:t xml:space="preserve"> 2562</w:t>
      </w:r>
    </w:p>
    <w:p w14:paraId="777C590D" w14:textId="787138C9" w:rsidR="008743DF" w:rsidRPr="004F491C" w:rsidRDefault="008743DF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A9C7AF8" w14:textId="66936063" w:rsidR="008743DF" w:rsidRPr="004F491C" w:rsidRDefault="008743DF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4F491C">
        <w:rPr>
          <w:rFonts w:ascii="Angsana New" w:hAnsi="Angsana New" w:hint="cs"/>
          <w:sz w:val="28"/>
          <w:szCs w:val="28"/>
          <w:cs/>
        </w:rPr>
        <w:t xml:space="preserve"> </w:t>
      </w:r>
      <w:r w:rsidRPr="004F491C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4F491C">
        <w:rPr>
          <w:rFonts w:ascii="Angsana New" w:hAnsi="Angsana New"/>
          <w:sz w:val="28"/>
          <w:szCs w:val="28"/>
        </w:rPr>
        <w:t xml:space="preserve">16 </w:t>
      </w:r>
      <w:r w:rsidRPr="004F491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4F491C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4F491C">
        <w:rPr>
          <w:rFonts w:ascii="Angsana New" w:hAnsi="Angsana New"/>
          <w:sz w:val="28"/>
          <w:szCs w:val="28"/>
        </w:rPr>
        <w:t xml:space="preserve"> </w:t>
      </w:r>
      <w:r w:rsidRPr="004F491C">
        <w:rPr>
          <w:rFonts w:ascii="Angsana New" w:hAnsi="Angsana New"/>
          <w:sz w:val="28"/>
          <w:szCs w:val="28"/>
          <w:cs/>
        </w:rPr>
        <w:t>(</w:t>
      </w:r>
      <w:r w:rsidRPr="004F491C">
        <w:rPr>
          <w:rFonts w:ascii="Angsana New" w:hAnsi="Angsana New"/>
          <w:sz w:val="28"/>
          <w:szCs w:val="28"/>
        </w:rPr>
        <w:t>TFRS 16</w:t>
      </w:r>
      <w:r w:rsidRPr="004F491C">
        <w:rPr>
          <w:rFonts w:ascii="Angsana New" w:hAnsi="Angsana New"/>
          <w:sz w:val="28"/>
          <w:szCs w:val="28"/>
          <w:cs/>
        </w:rPr>
        <w:t>) เป็นครั้งแรกซึ่งได้เปิดเผยผลกระทบจากการเปลี่ยนแปลงนโยบายการบัญชีไว้ใน</w:t>
      </w:r>
      <w:r w:rsidR="00280344" w:rsidRPr="004F491C">
        <w:rPr>
          <w:rFonts w:ascii="Angsana New" w:hAnsi="Angsana New"/>
          <w:sz w:val="28"/>
          <w:szCs w:val="28"/>
          <w:cs/>
        </w:rPr>
        <w:br/>
      </w:r>
      <w:r w:rsidRPr="004F491C">
        <w:rPr>
          <w:rFonts w:ascii="Angsana New" w:hAnsi="Angsana New"/>
          <w:sz w:val="28"/>
          <w:szCs w:val="28"/>
          <w:cs/>
        </w:rPr>
        <w:t xml:space="preserve">หมายเหตุข้อ </w:t>
      </w:r>
      <w:r w:rsidRPr="004F491C">
        <w:rPr>
          <w:rFonts w:ascii="Angsana New" w:hAnsi="Angsana New"/>
          <w:sz w:val="28"/>
          <w:szCs w:val="28"/>
        </w:rPr>
        <w:t>3</w:t>
      </w:r>
    </w:p>
    <w:p w14:paraId="182E005A" w14:textId="77777777" w:rsidR="00471DA8" w:rsidRPr="004F491C" w:rsidRDefault="00471DA8" w:rsidP="0019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0448D" w14:textId="77777777" w:rsidR="00A33382" w:rsidRPr="004F491C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491C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839C39C" w14:textId="77777777" w:rsidR="00A33382" w:rsidRPr="004F491C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07F44B" w14:textId="34EFBE6B" w:rsidR="00CA6BF5" w:rsidRPr="004F491C" w:rsidRDefault="0019567E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  <w:r w:rsidRPr="004F491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F529D0"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>การบัญชีขอ</w:t>
      </w:r>
      <w:r w:rsidRPr="004F491C">
        <w:rPr>
          <w:rFonts w:ascii="Angsana New" w:hAnsi="Angsana New" w:hint="cs"/>
          <w:sz w:val="28"/>
          <w:szCs w:val="28"/>
          <w:cs/>
        </w:rPr>
        <w:t>ง</w:t>
      </w:r>
      <w:r w:rsidRPr="004F491C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F491C">
        <w:rPr>
          <w:rFonts w:ascii="Angsana New" w:hAnsi="Angsana New" w:hint="cs"/>
          <w:sz w:val="28"/>
          <w:szCs w:val="28"/>
          <w:cs/>
        </w:rPr>
        <w:t>ไว้</w:t>
      </w:r>
      <w:r w:rsidRPr="004F491C">
        <w:rPr>
          <w:rFonts w:ascii="Angsana New" w:hAnsi="Angsana New"/>
          <w:sz w:val="28"/>
          <w:szCs w:val="28"/>
          <w:cs/>
        </w:rPr>
        <w:t>ในงบการเงินสำหรับ</w:t>
      </w:r>
      <w:r w:rsidR="006F6C88" w:rsidRPr="004F491C"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4F491C">
        <w:rPr>
          <w:rFonts w:ascii="Angsana New" w:hAnsi="Angsana New"/>
          <w:sz w:val="28"/>
          <w:szCs w:val="28"/>
        </w:rPr>
        <w:t xml:space="preserve">31 </w:t>
      </w:r>
      <w:r w:rsidRPr="004F491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F491C">
        <w:rPr>
          <w:rFonts w:ascii="Angsana New" w:hAnsi="Angsana New"/>
          <w:sz w:val="28"/>
          <w:szCs w:val="28"/>
        </w:rPr>
        <w:t>2562</w:t>
      </w:r>
      <w:r w:rsidRPr="004F491C">
        <w:rPr>
          <w:rFonts w:ascii="Angsana New" w:hAnsi="Angsana New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4F491C">
        <w:rPr>
          <w:rFonts w:ascii="Angsana New" w:hAnsi="Angsana New"/>
          <w:sz w:val="28"/>
          <w:szCs w:val="28"/>
        </w:rPr>
        <w:t>3</w:t>
      </w:r>
      <w:r w:rsidR="00D4674A">
        <w:rPr>
          <w:rFonts w:ascii="Angsana New" w:hAnsi="Angsana New"/>
          <w:sz w:val="28"/>
          <w:szCs w:val="28"/>
        </w:rPr>
        <w:t xml:space="preserve"> </w:t>
      </w:r>
      <w:r w:rsidR="00D4674A">
        <w:rPr>
          <w:rFonts w:ascii="Angsana New" w:hAnsi="Angsana New" w:hint="cs"/>
          <w:sz w:val="28"/>
          <w:szCs w:val="28"/>
          <w:cs/>
        </w:rPr>
        <w:t>และการแพร่ระบาด</w:t>
      </w:r>
      <w:r w:rsidR="00D4674A" w:rsidRPr="00D4674A">
        <w:rPr>
          <w:rFonts w:ascii="Angsana New" w:hAnsi="Angsana New"/>
          <w:sz w:val="28"/>
          <w:szCs w:val="28"/>
          <w:cs/>
        </w:rPr>
        <w:t>ของโรค</w:t>
      </w:r>
      <w:r w:rsidR="00D4674A" w:rsidRPr="00D4674A">
        <w:rPr>
          <w:rFonts w:ascii="Angsana New" w:hAnsi="Angsana New" w:hint="cs"/>
          <w:sz w:val="28"/>
          <w:szCs w:val="28"/>
          <w:cs/>
        </w:rPr>
        <w:t xml:space="preserve">ติดเชื้อไวรัสโคโรนา </w:t>
      </w:r>
      <w:r w:rsidR="00D4674A">
        <w:rPr>
          <w:rFonts w:ascii="Angsana New" w:hAnsi="Angsana New"/>
          <w:sz w:val="28"/>
          <w:szCs w:val="28"/>
        </w:rPr>
        <w:t>2019</w:t>
      </w:r>
      <w:r w:rsidR="00D4674A" w:rsidRPr="00D4674A">
        <w:rPr>
          <w:rFonts w:ascii="Angsana New" w:hAnsi="Angsana New" w:hint="cs"/>
          <w:sz w:val="28"/>
          <w:szCs w:val="28"/>
          <w:cs/>
        </w:rPr>
        <w:t xml:space="preserve"> </w:t>
      </w:r>
      <w:r w:rsidR="00D4674A" w:rsidRPr="00D4674A">
        <w:rPr>
          <w:rFonts w:ascii="Angsana New" w:hAnsi="Angsana New"/>
          <w:sz w:val="28"/>
          <w:szCs w:val="28"/>
        </w:rPr>
        <w:t>(C</w:t>
      </w:r>
      <w:r w:rsidR="00EF2CD5">
        <w:rPr>
          <w:rFonts w:ascii="Angsana New" w:hAnsi="Angsana New"/>
          <w:sz w:val="28"/>
          <w:szCs w:val="28"/>
        </w:rPr>
        <w:t>OVID</w:t>
      </w:r>
      <w:r w:rsidR="00D4674A" w:rsidRPr="00D4674A">
        <w:rPr>
          <w:rFonts w:ascii="Angsana New" w:hAnsi="Angsana New"/>
          <w:sz w:val="28"/>
          <w:szCs w:val="28"/>
        </w:rPr>
        <w:t>-19)</w:t>
      </w:r>
    </w:p>
    <w:p w14:paraId="54EE0CA0" w14:textId="45708C31" w:rsidR="00056045" w:rsidRDefault="00056045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14:paraId="09BF0FBE" w14:textId="32A70092" w:rsidR="00D4674A" w:rsidRPr="00EF2CD5" w:rsidRDefault="00B9086C" w:rsidP="00A6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</w:t>
      </w:r>
      <w:r w:rsidR="00C7551F">
        <w:rPr>
          <w:rFonts w:ascii="Angsana New" w:hAnsi="Angsana New" w:hint="cs"/>
          <w:sz w:val="28"/>
          <w:szCs w:val="28"/>
          <w:cs/>
        </w:rPr>
        <w:t>ช่วงต้น</w:t>
      </w:r>
      <w:r>
        <w:rPr>
          <w:rFonts w:ascii="Angsana New" w:hAnsi="Angsana New" w:hint="cs"/>
          <w:sz w:val="28"/>
          <w:szCs w:val="28"/>
          <w:cs/>
        </w:rPr>
        <w:t xml:space="preserve">ปี </w:t>
      </w:r>
      <w:r>
        <w:rPr>
          <w:rFonts w:ascii="Angsana New" w:hAnsi="Angsana New"/>
          <w:sz w:val="28"/>
          <w:szCs w:val="28"/>
        </w:rPr>
        <w:t>2563</w:t>
      </w:r>
      <w:r w:rsidR="00E45416">
        <w:rPr>
          <w:rFonts w:ascii="Angsana New" w:hAnsi="Angsana New"/>
          <w:sz w:val="28"/>
          <w:szCs w:val="28"/>
        </w:rPr>
        <w:t xml:space="preserve"> </w:t>
      </w:r>
      <w:r w:rsidR="00C7551F">
        <w:rPr>
          <w:rFonts w:ascii="Angsana New" w:hAnsi="Angsana New" w:hint="cs"/>
          <w:sz w:val="28"/>
          <w:szCs w:val="28"/>
          <w:cs/>
        </w:rPr>
        <w:t>เกิด</w:t>
      </w:r>
      <w:r w:rsidR="00A63608">
        <w:rPr>
          <w:rFonts w:ascii="Angsana New" w:hAnsi="Angsana New" w:hint="cs"/>
          <w:sz w:val="28"/>
          <w:szCs w:val="28"/>
          <w:cs/>
        </w:rPr>
        <w:t>การแพร่ระบาด</w:t>
      </w:r>
      <w:r w:rsidR="00A63608" w:rsidRPr="00D4674A">
        <w:rPr>
          <w:rFonts w:ascii="Angsana New" w:hAnsi="Angsana New"/>
          <w:sz w:val="28"/>
          <w:szCs w:val="28"/>
          <w:cs/>
        </w:rPr>
        <w:t>ของโรค</w:t>
      </w:r>
      <w:r w:rsidR="00A63608" w:rsidRPr="00D4674A">
        <w:rPr>
          <w:rFonts w:ascii="Angsana New" w:hAnsi="Angsana New" w:hint="cs"/>
          <w:sz w:val="28"/>
          <w:szCs w:val="28"/>
          <w:cs/>
        </w:rPr>
        <w:t xml:space="preserve">ติดเชื้อไวรัสโคโรนา </w:t>
      </w:r>
      <w:r w:rsidR="00A63608">
        <w:rPr>
          <w:rFonts w:ascii="Angsana New" w:hAnsi="Angsana New"/>
          <w:sz w:val="28"/>
          <w:szCs w:val="28"/>
        </w:rPr>
        <w:t>2019</w:t>
      </w:r>
      <w:r w:rsidR="00A63608" w:rsidRPr="00D4674A">
        <w:rPr>
          <w:rFonts w:ascii="Angsana New" w:hAnsi="Angsana New" w:hint="cs"/>
          <w:sz w:val="28"/>
          <w:szCs w:val="28"/>
          <w:cs/>
        </w:rPr>
        <w:t xml:space="preserve"> </w:t>
      </w:r>
      <w:r w:rsidR="00A63608" w:rsidRPr="00D4674A">
        <w:rPr>
          <w:rFonts w:ascii="Angsana New" w:hAnsi="Angsana New"/>
          <w:sz w:val="28"/>
          <w:szCs w:val="28"/>
        </w:rPr>
        <w:t>(C</w:t>
      </w:r>
      <w:r w:rsidR="00A63608">
        <w:rPr>
          <w:rFonts w:ascii="Angsana New" w:hAnsi="Angsana New"/>
          <w:sz w:val="28"/>
          <w:szCs w:val="28"/>
        </w:rPr>
        <w:t>OVID</w:t>
      </w:r>
      <w:r w:rsidR="00A63608" w:rsidRPr="00D4674A">
        <w:rPr>
          <w:rFonts w:ascii="Angsana New" w:hAnsi="Angsana New"/>
          <w:sz w:val="28"/>
          <w:szCs w:val="28"/>
        </w:rPr>
        <w:t>-19)</w:t>
      </w:r>
      <w:r w:rsidR="00A63608">
        <w:rPr>
          <w:rFonts w:ascii="Angsana New" w:hAnsi="Angsana New" w:hint="cs"/>
          <w:sz w:val="28"/>
          <w:szCs w:val="28"/>
          <w:cs/>
        </w:rPr>
        <w:t xml:space="preserve"> </w:t>
      </w:r>
      <w:r w:rsidR="00C7551F" w:rsidRPr="00EA336D">
        <w:rPr>
          <w:rFonts w:ascii="Angsana New" w:hAnsi="Angsana New" w:hint="cs"/>
          <w:sz w:val="28"/>
          <w:szCs w:val="28"/>
          <w:cs/>
        </w:rPr>
        <w:t>ทำให้ประเทศไทย</w:t>
      </w:r>
      <w:r w:rsidR="00C7551F">
        <w:rPr>
          <w:rFonts w:ascii="Angsana New" w:hAnsi="Angsana New" w:hint="cs"/>
          <w:sz w:val="28"/>
          <w:szCs w:val="28"/>
          <w:cs/>
        </w:rPr>
        <w:t>ได้</w:t>
      </w:r>
      <w:r w:rsidR="00C7551F" w:rsidRPr="00EA336D">
        <w:rPr>
          <w:rFonts w:ascii="Angsana New" w:hAnsi="Angsana New"/>
          <w:sz w:val="28"/>
          <w:szCs w:val="28"/>
          <w:cs/>
        </w:rPr>
        <w:t xml:space="preserve">ประกาศมาตรการป้องกันหลายประการเพื่อป้องกันการแพร่ระบาดของโรค </w:t>
      </w:r>
      <w:r w:rsidR="00C7551F" w:rsidRPr="00EA336D">
        <w:rPr>
          <w:rFonts w:ascii="Angsana New" w:hAnsi="Angsana New" w:hint="cs"/>
          <w:sz w:val="28"/>
          <w:szCs w:val="28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</w:t>
      </w:r>
      <w:r w:rsidR="00A63608">
        <w:rPr>
          <w:rFonts w:ascii="Angsana New" w:hAnsi="Angsana New" w:hint="cs"/>
          <w:sz w:val="28"/>
          <w:szCs w:val="28"/>
          <w:cs/>
        </w:rPr>
        <w:t>ส่งผลให้ลูกค้าบางกลุ่มของกลุ่มบริษัทได้มีการปิดหรือลดเวลาประกอบกิจการ</w:t>
      </w:r>
      <w:r w:rsidR="00C7551F">
        <w:rPr>
          <w:rFonts w:ascii="Angsana New" w:hAnsi="Angsana New"/>
          <w:sz w:val="28"/>
          <w:szCs w:val="28"/>
          <w:cs/>
        </w:rPr>
        <w:br/>
      </w:r>
      <w:r w:rsidR="00A63608">
        <w:rPr>
          <w:rFonts w:ascii="Angsana New" w:hAnsi="Angsana New" w:hint="cs"/>
          <w:sz w:val="28"/>
          <w:szCs w:val="28"/>
          <w:cs/>
        </w:rPr>
        <w:t>ซึ่งกระทบต่อยอดขายของกลุ่มบริษัท อย่างไรก็ตาม ผู้บริหารพยายามลดผลกระทบดังกล่าวโดย</w:t>
      </w:r>
      <w:r w:rsidR="002A57D1">
        <w:rPr>
          <w:rFonts w:ascii="Angsana New" w:hAnsi="Angsana New" w:hint="cs"/>
          <w:sz w:val="28"/>
          <w:szCs w:val="28"/>
          <w:cs/>
        </w:rPr>
        <w:t>การ</w:t>
      </w:r>
      <w:r w:rsidR="00A63608">
        <w:rPr>
          <w:rFonts w:ascii="Angsana New" w:hAnsi="Angsana New" w:hint="cs"/>
          <w:sz w:val="28"/>
          <w:szCs w:val="28"/>
          <w:cs/>
        </w:rPr>
        <w:t>หาช่องทางการตลาดอื่นเพื่อ</w:t>
      </w:r>
      <w:r w:rsidR="002A57D1">
        <w:rPr>
          <w:rFonts w:ascii="Angsana New" w:hAnsi="Angsana New" w:hint="cs"/>
          <w:sz w:val="28"/>
          <w:szCs w:val="28"/>
          <w:cs/>
        </w:rPr>
        <w:t>รักษายอดขายผลิตภัณฑ์</w:t>
      </w:r>
      <w:r w:rsidR="00A63608">
        <w:rPr>
          <w:rFonts w:ascii="Angsana New" w:hAnsi="Angsana New" w:hint="cs"/>
          <w:sz w:val="28"/>
          <w:szCs w:val="28"/>
          <w:cs/>
        </w:rPr>
        <w:t>ของกลุ่มบริษัท ทั้งนี้</w:t>
      </w:r>
      <w:r>
        <w:rPr>
          <w:rFonts w:ascii="Angsana New" w:hAnsi="Angsana New"/>
          <w:sz w:val="28"/>
          <w:szCs w:val="28"/>
        </w:rPr>
        <w:t xml:space="preserve"> </w:t>
      </w:r>
      <w:r w:rsidR="00D4674A" w:rsidRPr="00EF2CD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4674A" w:rsidRPr="00EF2CD5">
        <w:rPr>
          <w:rFonts w:ascii="Angsana New" w:hAnsi="Angsana New"/>
          <w:sz w:val="28"/>
          <w:szCs w:val="28"/>
        </w:rPr>
        <w:t xml:space="preserve">31 </w:t>
      </w:r>
      <w:r w:rsidR="00D4674A" w:rsidRPr="00EF2CD5">
        <w:rPr>
          <w:rFonts w:ascii="Angsana New" w:hAnsi="Angsana New"/>
          <w:sz w:val="28"/>
          <w:szCs w:val="28"/>
          <w:cs/>
        </w:rPr>
        <w:t xml:space="preserve">มีนาคม </w:t>
      </w:r>
      <w:r w:rsidR="00D4674A" w:rsidRPr="00EF2CD5">
        <w:rPr>
          <w:rFonts w:ascii="Angsana New" w:hAnsi="Angsana New"/>
          <w:sz w:val="28"/>
          <w:szCs w:val="28"/>
        </w:rPr>
        <w:t xml:space="preserve">2563 </w:t>
      </w:r>
      <w:r w:rsidR="00D4674A" w:rsidRPr="00EF2CD5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2A57D1">
        <w:rPr>
          <w:rFonts w:ascii="Angsana New" w:hAnsi="Angsana New" w:hint="cs"/>
          <w:sz w:val="28"/>
          <w:szCs w:val="28"/>
          <w:cs/>
        </w:rPr>
        <w:t xml:space="preserve"> </w:t>
      </w:r>
      <w:r w:rsidR="00D4674A" w:rsidRPr="00EF2CD5">
        <w:rPr>
          <w:rFonts w:ascii="Angsana New" w:hAnsi="Angsana New"/>
          <w:sz w:val="28"/>
          <w:szCs w:val="28"/>
          <w:cs/>
        </w:rPr>
        <w:t xml:space="preserve">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4674A" w:rsidRPr="00EF2CD5">
        <w:rPr>
          <w:rFonts w:ascii="Angsana New" w:hAnsi="Angsana New"/>
          <w:sz w:val="28"/>
          <w:szCs w:val="28"/>
        </w:rPr>
        <w:t>2019</w:t>
      </w:r>
      <w:r w:rsidR="00A63608">
        <w:rPr>
          <w:rFonts w:ascii="Angsana New" w:hAnsi="Angsana New" w:hint="cs"/>
          <w:sz w:val="28"/>
          <w:szCs w:val="28"/>
          <w:cs/>
        </w:rPr>
        <w:t xml:space="preserve"> </w:t>
      </w:r>
      <w:r w:rsidR="00D4674A" w:rsidRPr="00EF2CD5">
        <w:rPr>
          <w:rFonts w:ascii="Angsana New" w:hAnsi="Angsana New"/>
          <w:sz w:val="28"/>
          <w:szCs w:val="28"/>
        </w:rPr>
        <w:t>(C</w:t>
      </w:r>
      <w:r w:rsidR="00EF2CD5">
        <w:rPr>
          <w:rFonts w:ascii="Angsana New" w:hAnsi="Angsana New"/>
          <w:sz w:val="28"/>
          <w:szCs w:val="28"/>
        </w:rPr>
        <w:t>OVID</w:t>
      </w:r>
      <w:r w:rsidR="00D4674A" w:rsidRPr="00EF2CD5">
        <w:rPr>
          <w:rFonts w:ascii="Angsana New" w:hAnsi="Angsana New"/>
          <w:sz w:val="28"/>
          <w:szCs w:val="28"/>
        </w:rPr>
        <w:t xml:space="preserve">-19) </w:t>
      </w:r>
      <w:r w:rsidR="00D4674A" w:rsidRPr="00EF2CD5">
        <w:rPr>
          <w:rFonts w:ascii="Angsana New" w:hAnsi="Angsana New"/>
          <w:sz w:val="28"/>
          <w:szCs w:val="28"/>
          <w:cs/>
        </w:rPr>
        <w:t>ในเรื่องดังต่อไปนี้</w:t>
      </w:r>
    </w:p>
    <w:p w14:paraId="348983A9" w14:textId="69DF8FBB" w:rsidR="006D2A6F" w:rsidRDefault="006D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  <w:r>
        <w:rPr>
          <w:rFonts w:ascii="Angsana New" w:hAnsi="Angsana New"/>
          <w:sz w:val="28"/>
          <w:szCs w:val="28"/>
          <w:shd w:val="clear" w:color="auto" w:fill="D9D9D9" w:themeFill="background1" w:themeFillShade="D9"/>
        </w:rPr>
        <w:br w:type="page"/>
      </w:r>
    </w:p>
    <w:p w14:paraId="18AFC6CB" w14:textId="77777777" w:rsidR="00D4674A" w:rsidRPr="00EF2CD5" w:rsidRDefault="00D4674A" w:rsidP="00D4674A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การด้อยค่าของสินทรัพย์</w:t>
      </w:r>
    </w:p>
    <w:p w14:paraId="2A6A0DE6" w14:textId="77777777" w:rsidR="00D4674A" w:rsidRPr="00EF2CD5" w:rsidRDefault="00D4674A" w:rsidP="00D467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1A3F437" w14:textId="7F3D9625" w:rsidR="00D4674A" w:rsidRPr="00EF2CD5" w:rsidRDefault="00D4674A" w:rsidP="00D467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color w:val="000000"/>
          <w:sz w:val="28"/>
          <w:szCs w:val="28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EF2CD5">
        <w:rPr>
          <w:rFonts w:ascii="Angsana New" w:hAnsi="Angsana New"/>
          <w:color w:val="000000"/>
          <w:sz w:val="28"/>
          <w:szCs w:val="28"/>
        </w:rPr>
        <w:t>Simplified approach)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EF2CD5">
        <w:rPr>
          <w:rFonts w:ascii="Angsana New" w:hAnsi="Angsana New"/>
          <w:color w:val="000000"/>
          <w:sz w:val="28"/>
          <w:szCs w:val="28"/>
        </w:rPr>
        <w:t>loss rate)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Pr="00EF2CD5">
        <w:rPr>
          <w:rFonts w:ascii="Angsana New" w:hAnsi="Angsana New"/>
          <w:sz w:val="28"/>
          <w:szCs w:val="28"/>
          <w:cs/>
        </w:rPr>
        <w:t xml:space="preserve">ไม่นำข้อมูลที่มีการคาดการณ์ในอนาคต </w:t>
      </w:r>
      <w:r w:rsidRPr="00EF2CD5">
        <w:rPr>
          <w:rFonts w:ascii="Angsana New" w:hAnsi="Angsana New"/>
          <w:sz w:val="28"/>
          <w:szCs w:val="28"/>
        </w:rPr>
        <w:t xml:space="preserve">(Forward-looking information) </w:t>
      </w:r>
      <w:r w:rsidRPr="00EF2CD5">
        <w:rPr>
          <w:rFonts w:ascii="Angsana New" w:hAnsi="Angsana New"/>
          <w:sz w:val="28"/>
          <w:szCs w:val="28"/>
          <w:cs/>
        </w:rPr>
        <w:t>มาพิจารณา</w:t>
      </w:r>
    </w:p>
    <w:p w14:paraId="49DCBCA5" w14:textId="77777777" w:rsidR="00D4674A" w:rsidRPr="00EF2CD5" w:rsidRDefault="00D4674A" w:rsidP="00D467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3DD78A" w14:textId="06A1A689" w:rsidR="00D4674A" w:rsidRPr="00EF2CD5" w:rsidRDefault="00D4674A" w:rsidP="00D467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2CD5">
        <w:rPr>
          <w:rFonts w:ascii="Angsana New" w:hAnsi="Angsana New"/>
          <w:sz w:val="28"/>
          <w:szCs w:val="28"/>
          <w:cs/>
        </w:rPr>
        <w:t xml:space="preserve">กลุ่มบริษัทเลือกไม่นำสถานการณ์ </w:t>
      </w:r>
      <w:r w:rsidRPr="00EF2CD5">
        <w:rPr>
          <w:rFonts w:ascii="Angsana New" w:hAnsi="Angsana New"/>
          <w:sz w:val="28"/>
          <w:szCs w:val="28"/>
        </w:rPr>
        <w:t xml:space="preserve">COVID-19 </w:t>
      </w:r>
      <w:r w:rsidRPr="00EF2CD5">
        <w:rPr>
          <w:rFonts w:ascii="Angsana New" w:hAnsi="Angsana New"/>
          <w:sz w:val="28"/>
          <w:szCs w:val="28"/>
          <w:cs/>
        </w:rPr>
        <w:t>มาถือเป็นข้อบ่งชี้การด้อย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ค่าของที่ดิน อาคาร และอุปกรณ์ </w:t>
      </w:r>
    </w:p>
    <w:p w14:paraId="236299B7" w14:textId="0A656352" w:rsidR="00D4674A" w:rsidRPr="00EF2CD5" w:rsidRDefault="00D4674A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14:paraId="076AFD66" w14:textId="77777777" w:rsidR="00D4674A" w:rsidRPr="00EF2CD5" w:rsidRDefault="00D4674A" w:rsidP="00D4674A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2E87E9BA" w14:textId="77777777" w:rsidR="00D4674A" w:rsidRPr="00EF2CD5" w:rsidRDefault="00D4674A" w:rsidP="00D467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2F1E5CD6" w14:textId="44366460" w:rsidR="00D4674A" w:rsidRPr="00EF2CD5" w:rsidRDefault="00D4674A" w:rsidP="00D467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sz w:val="28"/>
          <w:szCs w:val="28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EF2CD5">
        <w:rPr>
          <w:rFonts w:ascii="Angsana New" w:hAnsi="Angsana New"/>
          <w:sz w:val="28"/>
          <w:szCs w:val="28"/>
        </w:rPr>
        <w:t>31</w:t>
      </w:r>
      <w:r w:rsidRPr="00EF2CD5">
        <w:rPr>
          <w:rFonts w:ascii="Angsana New" w:hAnsi="Angsana New"/>
          <w:sz w:val="28"/>
          <w:szCs w:val="28"/>
          <w:cs/>
        </w:rPr>
        <w:t xml:space="preserve"> มีนาคม </w:t>
      </w:r>
      <w:r w:rsidRPr="00EF2CD5">
        <w:rPr>
          <w:rFonts w:ascii="Angsana New" w:hAnsi="Angsana New"/>
          <w:sz w:val="28"/>
          <w:szCs w:val="28"/>
        </w:rPr>
        <w:t xml:space="preserve">2563 </w:t>
      </w:r>
      <w:r w:rsidRPr="00EF2CD5">
        <w:rPr>
          <w:rFonts w:ascii="Angsana New" w:hAnsi="Angsana New"/>
          <w:sz w:val="28"/>
          <w:szCs w:val="28"/>
          <w:cs/>
        </w:rPr>
        <w:t xml:space="preserve">ด้วยมูลค่ายุติธรรม ณ วันที่ </w:t>
      </w:r>
      <w:r w:rsidRPr="00EF2CD5">
        <w:rPr>
          <w:rFonts w:ascii="Angsana New" w:hAnsi="Angsana New"/>
          <w:sz w:val="28"/>
          <w:szCs w:val="28"/>
        </w:rPr>
        <w:t>1</w:t>
      </w:r>
      <w:r w:rsidRPr="00EF2CD5">
        <w:rPr>
          <w:rFonts w:ascii="Angsana New" w:hAnsi="Angsana New"/>
          <w:sz w:val="28"/>
          <w:szCs w:val="28"/>
          <w:cs/>
        </w:rPr>
        <w:t xml:space="preserve"> มกราคม </w:t>
      </w:r>
      <w:r w:rsidRPr="00EF2CD5">
        <w:rPr>
          <w:rFonts w:ascii="Angsana New" w:hAnsi="Angsana New"/>
          <w:sz w:val="28"/>
          <w:szCs w:val="28"/>
        </w:rPr>
        <w:t>2563</w:t>
      </w:r>
    </w:p>
    <w:p w14:paraId="3ADC5688" w14:textId="77777777" w:rsidR="00D4674A" w:rsidRPr="000C2A78" w:rsidRDefault="00D4674A" w:rsidP="00D467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58EC1106" w14:textId="44B2991E" w:rsidR="00D7674A" w:rsidRPr="006F6C88" w:rsidRDefault="00D767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/>
          <w:b/>
          <w:bCs/>
          <w:sz w:val="30"/>
          <w:szCs w:val="30"/>
          <w:cs/>
          <w:lang w:val="th-TH" w:bidi="th-TH"/>
        </w:rPr>
      </w:pPr>
      <w:r w:rsidRPr="006F6C88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การเปลี่ยนแปลงนโยบายการบัญชี</w:t>
      </w:r>
    </w:p>
    <w:p w14:paraId="12A8FFA6" w14:textId="41073492" w:rsidR="00D7674A" w:rsidRPr="004F491C" w:rsidRDefault="00D7674A" w:rsidP="00D7674A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p w14:paraId="47889109" w14:textId="2B8E03B6" w:rsidR="006F613A" w:rsidRPr="004F491C" w:rsidRDefault="006F613A" w:rsidP="006F613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F491C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4F491C">
        <w:rPr>
          <w:rFonts w:asciiTheme="majorBidi" w:hAnsiTheme="majorBidi" w:cstheme="majorBidi"/>
          <w:sz w:val="28"/>
          <w:szCs w:val="28"/>
        </w:rPr>
        <w:t xml:space="preserve">1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F491C">
        <w:rPr>
          <w:rFonts w:asciiTheme="majorBidi" w:hAnsiTheme="majorBidi" w:cstheme="majorBidi"/>
          <w:sz w:val="28"/>
          <w:szCs w:val="28"/>
        </w:rPr>
        <w:t xml:space="preserve">2563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4F491C">
        <w:rPr>
          <w:rFonts w:asciiTheme="majorBidi" w:hAnsiTheme="majorBidi" w:cstheme="majorBidi"/>
          <w:sz w:val="28"/>
          <w:szCs w:val="28"/>
        </w:rPr>
        <w:t xml:space="preserve">TFRS 16 </w:t>
      </w:r>
      <w:r w:rsidRPr="004F491C">
        <w:rPr>
          <w:rFonts w:asciiTheme="majorBidi" w:hAnsiTheme="majorBidi" w:cstheme="majorBidi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C788B65" w14:textId="33655A98" w:rsidR="006F613A" w:rsidRPr="004F491C" w:rsidRDefault="006F613A" w:rsidP="00D7674A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180"/>
        <w:gridCol w:w="1804"/>
      </w:tblGrid>
      <w:tr w:rsidR="00056045" w:rsidRPr="006F6C88" w14:paraId="23217294" w14:textId="77777777" w:rsidTr="00056045">
        <w:trPr>
          <w:cantSplit/>
          <w:trHeight w:val="299"/>
          <w:tblHeader/>
        </w:trPr>
        <w:tc>
          <w:tcPr>
            <w:tcW w:w="4590" w:type="dxa"/>
            <w:vAlign w:val="bottom"/>
          </w:tcPr>
          <w:p w14:paraId="1270F4B5" w14:textId="5FC5A7AD" w:rsidR="00056045" w:rsidRPr="006F6C88" w:rsidRDefault="00056045" w:rsidP="000A3DD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12686CD1" w14:textId="77777777" w:rsidR="00056045" w:rsidRPr="006F6C88" w:rsidRDefault="00056045" w:rsidP="000A3D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62E9C9F" w14:textId="77777777" w:rsidR="00056045" w:rsidRPr="006F6C88" w:rsidRDefault="00056045" w:rsidP="000A3DD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bottom"/>
          </w:tcPr>
          <w:p w14:paraId="4B235615" w14:textId="71649EF5" w:rsidR="00056045" w:rsidRPr="006F6C88" w:rsidRDefault="00056045" w:rsidP="000A3DD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0560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045" w:rsidRPr="006F6C88" w14:paraId="60F13002" w14:textId="77777777" w:rsidTr="00056045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553556A1" w14:textId="77777777" w:rsidR="00056045" w:rsidRPr="006F6C88" w:rsidRDefault="00056045" w:rsidP="000A3DD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A494789" w14:textId="282B416C" w:rsidR="00056045" w:rsidRPr="006F6C88" w:rsidRDefault="00056045" w:rsidP="000A3D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84A45EF" w14:textId="3A2D2C5D" w:rsidR="00056045" w:rsidRPr="006F6C88" w:rsidRDefault="00056045" w:rsidP="0005604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469C2B6" w14:textId="77777777" w:rsidR="00056045" w:rsidRPr="006F6C88" w:rsidRDefault="00056045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1FE28FB" w14:textId="65571984" w:rsidR="00056045" w:rsidRPr="006F6C88" w:rsidRDefault="00056045" w:rsidP="000A3DD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56045" w:rsidRPr="006F6C88" w14:paraId="1DF8D532" w14:textId="77777777" w:rsidTr="00056045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00B54868" w14:textId="77777777" w:rsidR="00056045" w:rsidRPr="006F6C88" w:rsidRDefault="00056045" w:rsidP="000A3DD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45A766C4" w14:textId="1E799A9D" w:rsidR="00056045" w:rsidRPr="006F6C88" w:rsidRDefault="00056045" w:rsidP="000A3D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94" w:type="dxa"/>
            <w:gridSpan w:val="3"/>
            <w:vAlign w:val="bottom"/>
          </w:tcPr>
          <w:p w14:paraId="284FF1B8" w14:textId="66F9E4D1" w:rsidR="00056045" w:rsidRPr="00056045" w:rsidRDefault="00056045" w:rsidP="000A3DD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560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56045" w:rsidRPr="006F6C88" w14:paraId="03A45EF7" w14:textId="77777777" w:rsidTr="00056045">
        <w:trPr>
          <w:cantSplit/>
          <w:trHeight w:val="20"/>
        </w:trPr>
        <w:tc>
          <w:tcPr>
            <w:tcW w:w="4590" w:type="dxa"/>
          </w:tcPr>
          <w:p w14:paraId="46A6A402" w14:textId="77777777" w:rsidR="00056045" w:rsidRPr="00626EDB" w:rsidRDefault="00056045" w:rsidP="00C30C59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01EEB147" w14:textId="77777777" w:rsidR="00056045" w:rsidRPr="006F6C88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13AE62" w14:textId="7D00391A" w:rsidR="00056045" w:rsidRPr="006F6C88" w:rsidRDefault="00056045" w:rsidP="000560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677,748</w:t>
            </w:r>
          </w:p>
        </w:tc>
        <w:tc>
          <w:tcPr>
            <w:tcW w:w="180" w:type="dxa"/>
            <w:vAlign w:val="bottom"/>
          </w:tcPr>
          <w:p w14:paraId="3715CB48" w14:textId="77777777" w:rsidR="00056045" w:rsidRPr="006F6C88" w:rsidRDefault="00056045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A24664A" w14:textId="66E5EAA4" w:rsidR="00056045" w:rsidRPr="006F6C88" w:rsidRDefault="00056045" w:rsidP="00056045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631,44</w:t>
            </w:r>
            <w:r w:rsidR="00773C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56045" w:rsidRPr="006F6C88" w14:paraId="31CD9860" w14:textId="77777777" w:rsidTr="00056045">
        <w:trPr>
          <w:cantSplit/>
          <w:trHeight w:val="254"/>
        </w:trPr>
        <w:tc>
          <w:tcPr>
            <w:tcW w:w="4590" w:type="dxa"/>
          </w:tcPr>
          <w:p w14:paraId="53DBE9F1" w14:textId="7A3EBB56" w:rsidR="00056045" w:rsidRPr="00626EDB" w:rsidRDefault="00056045" w:rsidP="000A3DD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="00620F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="00620FD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ลดลง</w:t>
            </w:r>
            <w:r w:rsidR="00620F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) </w:t>
            </w: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00" w:type="dxa"/>
            <w:vAlign w:val="bottom"/>
          </w:tcPr>
          <w:p w14:paraId="36AAB5F1" w14:textId="77777777" w:rsidR="00056045" w:rsidRPr="006F6C88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E12ADE6" w14:textId="77777777" w:rsidR="00056045" w:rsidRPr="006F6C88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A6381B" w14:textId="77777777" w:rsidR="00056045" w:rsidRPr="006F6C88" w:rsidRDefault="00056045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CC33EB3" w14:textId="77777777" w:rsidR="00056045" w:rsidRPr="006F6C88" w:rsidRDefault="00056045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045" w:rsidRPr="006F6C88" w14:paraId="4F664A1C" w14:textId="77777777" w:rsidTr="00056045">
        <w:trPr>
          <w:cantSplit/>
          <w:trHeight w:val="254"/>
        </w:trPr>
        <w:tc>
          <w:tcPr>
            <w:tcW w:w="4590" w:type="dxa"/>
          </w:tcPr>
          <w:p w14:paraId="375B6F9F" w14:textId="5B378B30" w:rsidR="00056045" w:rsidRPr="00626EDB" w:rsidRDefault="00056045" w:rsidP="000A3DD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 w:rsidR="00626EDB" w:rsidRPr="00626ED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26EDB"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49D5EAF2" w14:textId="77777777" w:rsidR="00056045" w:rsidRPr="006F6C88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EA32AFE" w14:textId="77777777" w:rsidR="00056045" w:rsidRPr="006F6C88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B52D63" w14:textId="77777777" w:rsidR="00056045" w:rsidRPr="006F6C88" w:rsidRDefault="00056045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759B0401" w14:textId="77777777" w:rsidR="00056045" w:rsidRPr="006F6C88" w:rsidRDefault="00056045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045" w:rsidRPr="006F6C88" w14:paraId="583335B7" w14:textId="77777777" w:rsidTr="00056045">
        <w:trPr>
          <w:cantSplit/>
          <w:trHeight w:val="20"/>
        </w:trPr>
        <w:tc>
          <w:tcPr>
            <w:tcW w:w="4590" w:type="dxa"/>
          </w:tcPr>
          <w:p w14:paraId="2235E938" w14:textId="77777777" w:rsidR="00056045" w:rsidRPr="00626EDB" w:rsidRDefault="00056045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0940C30B" w14:textId="77777777" w:rsidR="00056045" w:rsidRPr="00BC2986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(1)</w:t>
            </w:r>
          </w:p>
        </w:tc>
        <w:tc>
          <w:tcPr>
            <w:tcW w:w="1710" w:type="dxa"/>
            <w:vAlign w:val="bottom"/>
          </w:tcPr>
          <w:p w14:paraId="14872B3B" w14:textId="143461FD" w:rsidR="00056045" w:rsidRPr="006F6C88" w:rsidRDefault="00BC2986" w:rsidP="00BC298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80" w:type="dxa"/>
            <w:vAlign w:val="bottom"/>
          </w:tcPr>
          <w:p w14:paraId="20922CAF" w14:textId="77777777" w:rsidR="00056045" w:rsidRPr="006F6C88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2C8FC89" w14:textId="6C210456" w:rsidR="00056045" w:rsidRPr="006F6C88" w:rsidRDefault="00BC2986" w:rsidP="00BC2986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4,849</w:t>
            </w:r>
          </w:p>
        </w:tc>
      </w:tr>
      <w:tr w:rsidR="00056045" w:rsidRPr="006F6C88" w14:paraId="4AF2AF57" w14:textId="77777777" w:rsidTr="00056045">
        <w:trPr>
          <w:cantSplit/>
          <w:trHeight w:val="20"/>
        </w:trPr>
        <w:tc>
          <w:tcPr>
            <w:tcW w:w="4590" w:type="dxa"/>
          </w:tcPr>
          <w:p w14:paraId="1FE1154E" w14:textId="77777777" w:rsidR="00056045" w:rsidRPr="00626EDB" w:rsidRDefault="00056045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18FB208A" w14:textId="77777777" w:rsidR="00056045" w:rsidRPr="00BC2986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1C0161" w14:textId="02584938" w:rsidR="00056045" w:rsidRPr="00BC2986" w:rsidRDefault="00BC2986" w:rsidP="00BC298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(883)</w:t>
            </w:r>
          </w:p>
        </w:tc>
        <w:tc>
          <w:tcPr>
            <w:tcW w:w="180" w:type="dxa"/>
            <w:vAlign w:val="bottom"/>
          </w:tcPr>
          <w:p w14:paraId="4E6DEFBB" w14:textId="77777777" w:rsidR="00056045" w:rsidRPr="006F6C88" w:rsidRDefault="00056045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A92BEC2" w14:textId="67719B8F" w:rsidR="00056045" w:rsidRPr="006F6C88" w:rsidRDefault="00BC2986" w:rsidP="00BC2986">
            <w:pPr>
              <w:pStyle w:val="acctfourfigures"/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(920)</w:t>
            </w:r>
          </w:p>
        </w:tc>
      </w:tr>
      <w:tr w:rsidR="00D96267" w:rsidRPr="006F6C88" w14:paraId="694D034B" w14:textId="77777777" w:rsidTr="00056045">
        <w:trPr>
          <w:cantSplit/>
          <w:trHeight w:val="20"/>
        </w:trPr>
        <w:tc>
          <w:tcPr>
            <w:tcW w:w="4590" w:type="dxa"/>
          </w:tcPr>
          <w:p w14:paraId="631CAB7F" w14:textId="2E86A2F3" w:rsidR="00D96267" w:rsidRPr="00D96267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</w:t>
            </w:r>
            <w:r w:rsidR="009471A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5DEC186D" w14:textId="77777777" w:rsidR="00D96267" w:rsidRPr="00BC2986" w:rsidRDefault="00D96267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5720003" w14:textId="6B810EC4" w:rsidR="00D96267" w:rsidRPr="00BC2986" w:rsidRDefault="00D96267" w:rsidP="00BC298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(1,696)</w:t>
            </w:r>
          </w:p>
        </w:tc>
        <w:tc>
          <w:tcPr>
            <w:tcW w:w="180" w:type="dxa"/>
            <w:vAlign w:val="bottom"/>
          </w:tcPr>
          <w:p w14:paraId="41775AF1" w14:textId="77777777" w:rsidR="00D96267" w:rsidRPr="006F6C88" w:rsidRDefault="00D96267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1AE89FF4" w14:textId="010A2687" w:rsidR="00D96267" w:rsidRDefault="00D96267" w:rsidP="00D96267">
            <w:pPr>
              <w:pStyle w:val="acctfourfigures"/>
              <w:tabs>
                <w:tab w:val="clear" w:pos="765"/>
              </w:tabs>
              <w:spacing w:line="240" w:lineRule="auto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6045" w:rsidRPr="006F6C88" w14:paraId="7E971DB1" w14:textId="77777777" w:rsidTr="00056045">
        <w:trPr>
          <w:cantSplit/>
          <w:trHeight w:val="20"/>
        </w:trPr>
        <w:tc>
          <w:tcPr>
            <w:tcW w:w="4590" w:type="dxa"/>
          </w:tcPr>
          <w:p w14:paraId="5B3D764B" w14:textId="77777777" w:rsidR="00056045" w:rsidRPr="00626EDB" w:rsidRDefault="00056045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vAlign w:val="bottom"/>
          </w:tcPr>
          <w:p w14:paraId="5FF00558" w14:textId="77777777" w:rsidR="00056045" w:rsidRPr="00BC2986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</w:tcPr>
          <w:p w14:paraId="1609E29A" w14:textId="6EBEA822" w:rsidR="00056045" w:rsidRPr="006F6C88" w:rsidRDefault="00BC2986" w:rsidP="00BC298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446FB6D" w14:textId="77777777" w:rsidR="00056045" w:rsidRPr="006F6C88" w:rsidRDefault="00056045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2283109" w14:textId="6AB639F1" w:rsidR="00056045" w:rsidRPr="006F6C88" w:rsidRDefault="00BC2986" w:rsidP="00BC2986">
            <w:pPr>
              <w:pStyle w:val="acctfourfigures"/>
              <w:tabs>
                <w:tab w:val="clear" w:pos="765"/>
              </w:tabs>
              <w:spacing w:line="240" w:lineRule="auto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6045" w:rsidRPr="006F6C88" w14:paraId="40FA017C" w14:textId="77777777" w:rsidTr="00056045">
        <w:trPr>
          <w:cantSplit/>
          <w:trHeight w:val="20"/>
        </w:trPr>
        <w:tc>
          <w:tcPr>
            <w:tcW w:w="4590" w:type="dxa"/>
          </w:tcPr>
          <w:p w14:paraId="065AFBBA" w14:textId="1E0C79C0" w:rsidR="00056045" w:rsidRPr="00056045" w:rsidRDefault="00056045" w:rsidP="00FC080B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bookmarkStart w:id="0" w:name="_GoBack"/>
            <w:bookmarkEnd w:id="0"/>
          </w:p>
        </w:tc>
        <w:tc>
          <w:tcPr>
            <w:tcW w:w="900" w:type="dxa"/>
            <w:vAlign w:val="bottom"/>
          </w:tcPr>
          <w:p w14:paraId="6B77BBC0" w14:textId="77777777" w:rsidR="00056045" w:rsidRPr="006F6C88" w:rsidRDefault="00056045" w:rsidP="000A3DD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A2E4" w14:textId="547EB276" w:rsidR="00056045" w:rsidRPr="002813DD" w:rsidRDefault="00BC2986" w:rsidP="00BC298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2813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1,523</w:t>
            </w:r>
          </w:p>
        </w:tc>
        <w:tc>
          <w:tcPr>
            <w:tcW w:w="180" w:type="dxa"/>
            <w:vAlign w:val="bottom"/>
          </w:tcPr>
          <w:p w14:paraId="74F805A1" w14:textId="77777777" w:rsidR="00056045" w:rsidRPr="006F6C88" w:rsidRDefault="00056045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CD49E" w14:textId="117339A5" w:rsidR="00056045" w:rsidRPr="00111A41" w:rsidRDefault="00BC2986" w:rsidP="00BC2986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635,37</w:t>
            </w:r>
            <w:r w:rsidR="00263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83F82ED" w14:textId="77777777" w:rsidR="004F491C" w:rsidRDefault="004F491C" w:rsidP="004F4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58058F28" w14:textId="77894596" w:rsidR="00C30C59" w:rsidRPr="007B0CCE" w:rsidRDefault="00C30C59" w:rsidP="00C30C5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7B0CC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6851C42D" w14:textId="77777777" w:rsidR="00C30C59" w:rsidRPr="007B0CCE" w:rsidRDefault="00C30C59" w:rsidP="00C30C5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DFD99A" w14:textId="2ACF5610" w:rsidR="00C30C59" w:rsidRPr="007B0CCE" w:rsidRDefault="00C30C59" w:rsidP="00C30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7B0CCE">
        <w:rPr>
          <w:rFonts w:asciiTheme="majorBidi" w:hAnsiTheme="majorBidi" w:cstheme="majorBidi"/>
          <w:sz w:val="28"/>
          <w:szCs w:val="28"/>
        </w:rPr>
        <w:t xml:space="preserve">1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B0CCE">
        <w:rPr>
          <w:rFonts w:asciiTheme="majorBidi" w:hAnsiTheme="majorBidi" w:cstheme="majorBidi"/>
          <w:sz w:val="28"/>
          <w:szCs w:val="28"/>
        </w:rPr>
        <w:t xml:space="preserve">2563 </w:t>
      </w:r>
      <w:r w:rsidRPr="007B0CCE">
        <w:rPr>
          <w:rFonts w:asciiTheme="majorBidi" w:hAnsiTheme="majorBidi" w:cstheme="majorBidi"/>
          <w:sz w:val="28"/>
          <w:szCs w:val="28"/>
          <w:cs/>
        </w:rPr>
        <w:t>ดังนั้น กลุ่มบริษัทจ</w:t>
      </w:r>
      <w:r w:rsidR="005215DA">
        <w:rPr>
          <w:rFonts w:asciiTheme="majorBidi" w:hAnsiTheme="majorBidi" w:cstheme="majorBidi" w:hint="cs"/>
          <w:sz w:val="28"/>
          <w:szCs w:val="28"/>
          <w:cs/>
        </w:rPr>
        <w:t>ึ</w:t>
      </w:r>
      <w:r w:rsidRPr="007B0CCE">
        <w:rPr>
          <w:rFonts w:asciiTheme="majorBidi" w:hAnsiTheme="majorBidi" w:cstheme="majorBidi"/>
          <w:sz w:val="28"/>
          <w:szCs w:val="28"/>
          <w:cs/>
        </w:rPr>
        <w:t>งไม่ปรับปรุงข้อมูลที่นำเสนอในปี</w:t>
      </w:r>
      <w:r w:rsidRPr="007B0CCE">
        <w:rPr>
          <w:rFonts w:asciiTheme="majorBidi" w:hAnsiTheme="majorBidi" w:cstheme="majorBidi"/>
          <w:sz w:val="28"/>
          <w:szCs w:val="28"/>
        </w:rPr>
        <w:t xml:space="preserve"> 2562 </w:t>
      </w:r>
    </w:p>
    <w:p w14:paraId="1D5758FE" w14:textId="2C4D5077" w:rsidR="00C30C59" w:rsidRPr="006F6C88" w:rsidRDefault="00C30C59" w:rsidP="00C30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B0CCE">
        <w:rPr>
          <w:rFonts w:asciiTheme="majorBidi" w:hAnsiTheme="majorBidi" w:cstheme="majorBidi"/>
          <w:sz w:val="28"/>
          <w:szCs w:val="28"/>
        </w:rPr>
        <w:t xml:space="preserve"> </w:t>
      </w:r>
      <w:r w:rsidRPr="007B0CCE">
        <w:rPr>
          <w:rFonts w:asciiTheme="majorBidi" w:hAnsiTheme="majorBidi" w:cstheme="maj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Pr="007B0CCE">
        <w:rPr>
          <w:rFonts w:asciiTheme="majorBidi" w:hAnsiTheme="majorBidi" w:cstheme="majorBidi"/>
          <w:sz w:val="28"/>
          <w:szCs w:val="28"/>
          <w:shd w:val="clear" w:color="auto" w:fill="D9D9D9"/>
          <w:cs/>
        </w:rPr>
        <w:t xml:space="preserve"> </w:t>
      </w:r>
    </w:p>
    <w:p w14:paraId="3AFDCCD5" w14:textId="77777777" w:rsidR="00C30C59" w:rsidRPr="006F6C88" w:rsidRDefault="00C30C59" w:rsidP="00C30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35A7E8F0" w14:textId="5D6CD3EB" w:rsidR="00C30C59" w:rsidRPr="007B0CCE" w:rsidRDefault="00C30C59" w:rsidP="00C30C5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5A005B3" w14:textId="77777777" w:rsidR="00C30C59" w:rsidRPr="007B0CCE" w:rsidRDefault="00C30C59" w:rsidP="00C30C5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075494" w14:textId="77777777" w:rsidR="00C30C59" w:rsidRPr="007B0CCE" w:rsidRDefault="00C30C59" w:rsidP="00C30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7B0CCE">
        <w:rPr>
          <w:rFonts w:asciiTheme="majorBidi" w:hAnsiTheme="majorBidi" w:cstheme="majorBidi"/>
          <w:sz w:val="28"/>
          <w:szCs w:val="28"/>
        </w:rPr>
        <w:t xml:space="preserve">9 (“TFRS 9”)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7B0CCE">
        <w:rPr>
          <w:rFonts w:asciiTheme="majorBidi" w:hAnsiTheme="majorBidi" w:cstheme="majorBidi"/>
          <w:sz w:val="28"/>
          <w:szCs w:val="28"/>
        </w:rPr>
        <w:t xml:space="preserve">3 </w:t>
      </w:r>
      <w:r w:rsidRPr="007B0CCE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7B0CCE">
        <w:rPr>
          <w:rFonts w:asciiTheme="majorBidi" w:hAnsiTheme="majorBidi" w:cstheme="majorBidi"/>
          <w:sz w:val="28"/>
          <w:szCs w:val="28"/>
        </w:rPr>
        <w:t xml:space="preserve">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B0CCE">
        <w:rPr>
          <w:rFonts w:asciiTheme="majorBidi" w:hAnsiTheme="majorBidi" w:cstheme="majorBidi"/>
          <w:sz w:val="28"/>
          <w:szCs w:val="28"/>
        </w:rPr>
        <w:t>(FVOCI)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7B0CCE">
        <w:rPr>
          <w:rFonts w:asciiTheme="majorBidi" w:hAnsiTheme="majorBidi" w:cstheme="majorBidi"/>
          <w:sz w:val="28"/>
          <w:szCs w:val="28"/>
        </w:rPr>
        <w:t xml:space="preserve"> (FVTPL)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B0CCE">
        <w:rPr>
          <w:rFonts w:asciiTheme="majorBidi" w:hAnsiTheme="majorBidi" w:cstheme="majorBidi"/>
          <w:sz w:val="28"/>
          <w:szCs w:val="28"/>
        </w:rPr>
        <w:t>105</w:t>
      </w:r>
    </w:p>
    <w:p w14:paraId="1F44A695" w14:textId="77777777" w:rsidR="00C30C59" w:rsidRPr="006F6C88" w:rsidRDefault="00C30C59" w:rsidP="00C30C5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6D69F" w14:textId="634D18A6" w:rsidR="00C30C59" w:rsidRPr="006F6C88" w:rsidRDefault="00C30C59" w:rsidP="00C30C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6F6C88">
        <w:rPr>
          <w:rFonts w:asciiTheme="majorBidi" w:hAnsiTheme="majorBidi" w:cstheme="majorBidi"/>
          <w:sz w:val="28"/>
          <w:szCs w:val="28"/>
        </w:rPr>
        <w:t xml:space="preserve">TFRS 9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อนุพันธ์จะวัดมูลค่าด้วยมูลค่ายุติธรรมผ่านกำไรหรือขาดทุน </w:t>
      </w:r>
      <w:r w:rsidRPr="007B0CCE">
        <w:rPr>
          <w:rFonts w:asciiTheme="majorBidi" w:hAnsiTheme="majorBidi" w:cstheme="majorBidi"/>
          <w:sz w:val="28"/>
          <w:szCs w:val="28"/>
          <w:cs/>
        </w:rPr>
        <w:t>เดิมกลุ่มบริษัท</w:t>
      </w:r>
      <w:r w:rsidR="007B0CCE">
        <w:rPr>
          <w:rFonts w:asciiTheme="majorBidi" w:hAnsiTheme="majorBidi" w:cstheme="majorBidi" w:hint="cs"/>
          <w:sz w:val="28"/>
          <w:szCs w:val="28"/>
          <w:cs/>
        </w:rPr>
        <w:t>บันทึกอนุพันธ์โดยการแปลงค่าเป็นเงินบาทด้วยอัตราแลกเปลี่ยน ณ วันที่รายงาน ปรับปรุงด้วยลูกหนี้</w:t>
      </w:r>
      <w:r w:rsidR="007B0CCE">
        <w:rPr>
          <w:rFonts w:asciiTheme="majorBidi" w:hAnsiTheme="majorBidi" w:cstheme="majorBidi"/>
          <w:sz w:val="28"/>
          <w:szCs w:val="28"/>
        </w:rPr>
        <w:t>/</w:t>
      </w:r>
      <w:r w:rsidR="007B0CCE">
        <w:rPr>
          <w:rFonts w:asciiTheme="majorBidi" w:hAnsiTheme="majorBidi" w:cstheme="majorBidi" w:hint="cs"/>
          <w:sz w:val="28"/>
          <w:szCs w:val="28"/>
          <w:cs/>
        </w:rPr>
        <w:t>เจ้าหนี้สุทธิจ</w:t>
      </w:r>
      <w:r w:rsidR="007B0CCE" w:rsidRPr="007B0CCE">
        <w:rPr>
          <w:rFonts w:asciiTheme="majorBidi" w:hAnsiTheme="majorBidi" w:cstheme="majorBidi" w:hint="cs"/>
          <w:sz w:val="28"/>
          <w:szCs w:val="28"/>
          <w:cs/>
        </w:rPr>
        <w:t>ากสัญญาซื้อขายเงินตราต่างประเทศและค่าธรรมเนียมรอตัดบัญชีที่เหลืออยู่</w:t>
      </w:r>
      <w:r w:rsidR="007B0CCE">
        <w:rPr>
          <w:rFonts w:asciiTheme="majorBidi" w:hAnsiTheme="majorBidi" w:cstheme="majorBidi" w:hint="cs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56848214" w14:textId="77777777" w:rsidR="00C30C59" w:rsidRPr="006F6C88" w:rsidRDefault="00C30C59" w:rsidP="00C30C5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BB9B23" w14:textId="6E9BA467" w:rsidR="00D7674A" w:rsidRPr="007B0CCE" w:rsidRDefault="00C30C59" w:rsidP="00AD1FDF">
      <w:pPr>
        <w:pStyle w:val="index"/>
        <w:tabs>
          <w:tab w:val="clear" w:pos="1134"/>
        </w:tabs>
        <w:spacing w:after="0" w:line="240" w:lineRule="atLeast"/>
        <w:ind w:left="810" w:firstLine="0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TFRS 9 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รวมถึงการกระทบยอดมูลค่าตามบัญชีของสินทรัพย์ทางการเงินแต่ละประเภทของกลุ่มบริษัท ณ วันที่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1 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มกราคม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2563</w:t>
      </w:r>
    </w:p>
    <w:p w14:paraId="522E8230" w14:textId="26481B7B" w:rsidR="001B2B68" w:rsidRDefault="001B2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Style w:val="TableGrid"/>
        <w:tblW w:w="877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7"/>
        <w:gridCol w:w="257"/>
        <w:gridCol w:w="1370"/>
        <w:gridCol w:w="239"/>
        <w:gridCol w:w="1493"/>
        <w:gridCol w:w="235"/>
        <w:gridCol w:w="1408"/>
      </w:tblGrid>
      <w:tr w:rsidR="00C30C59" w:rsidRPr="006F6C88" w14:paraId="30B138FF" w14:textId="77777777" w:rsidTr="000C5607">
        <w:trPr>
          <w:tblHeader/>
        </w:trPr>
        <w:tc>
          <w:tcPr>
            <w:tcW w:w="8779" w:type="dxa"/>
            <w:gridSpan w:val="8"/>
            <w:vAlign w:val="bottom"/>
          </w:tcPr>
          <w:p w14:paraId="0B394FA6" w14:textId="15FC1498" w:rsidR="00C30C59" w:rsidRPr="006F6C88" w:rsidRDefault="00C30C59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30C59" w:rsidRPr="006F6C88" w14:paraId="6DEEC415" w14:textId="77777777" w:rsidTr="000C5607">
        <w:trPr>
          <w:tblHeader/>
        </w:trPr>
        <w:tc>
          <w:tcPr>
            <w:tcW w:w="3777" w:type="dxa"/>
            <w:gridSpan w:val="2"/>
            <w:tcBorders>
              <w:bottom w:val="single" w:sz="4" w:space="0" w:color="auto"/>
            </w:tcBorders>
            <w:vAlign w:val="bottom"/>
          </w:tcPr>
          <w:p w14:paraId="72944DAD" w14:textId="77777777" w:rsidR="00740064" w:rsidRDefault="00C30C59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19E45020" w14:textId="3F8F2BE9" w:rsidR="00C30C59" w:rsidRPr="006F6C88" w:rsidRDefault="00C30C59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14:paraId="66E2AC05" w14:textId="77777777" w:rsidR="00C30C59" w:rsidRPr="006F6C88" w:rsidRDefault="00C30C59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14:paraId="20EE3833" w14:textId="77777777" w:rsidR="00C30C59" w:rsidRPr="006F6C88" w:rsidRDefault="00C30C59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6F6C88" w:rsidRPr="006F6C88" w14:paraId="7DB0E3F5" w14:textId="77777777" w:rsidTr="002C0D4F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7BE5455F" w14:textId="77777777" w:rsidR="006F6C88" w:rsidRPr="006F6C88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5A35582" w14:textId="77777777" w:rsidR="006F6C88" w:rsidRPr="006F6C88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61429C8" w14:textId="02AEC4C5" w:rsidR="006F6C88" w:rsidRPr="006F6C88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E93910E" w14:textId="77777777" w:rsidR="006F6C88" w:rsidRPr="006F6C88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14:paraId="0E30B728" w14:textId="77777777" w:rsidR="006F6C88" w:rsidRPr="006F6C88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5F4DF8F9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946E671" w14:textId="600FF59A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14:paraId="30037E4E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1111368D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5C668C3F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B4ACF21" w14:textId="4D556091" w:rsidR="006F6C88" w:rsidRPr="004B68E2" w:rsidRDefault="006F6C88" w:rsidP="006F6C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14:paraId="7FF9263C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143CD8BD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7D5397C2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0AF1EA29" w14:textId="77777777" w:rsidR="006F6C88" w:rsidRPr="004B68E2" w:rsidRDefault="006F6C88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11A41" w:rsidRPr="006F6C88" w14:paraId="63D4158B" w14:textId="77777777" w:rsidTr="002C0D4F">
        <w:trPr>
          <w:tblHeader/>
        </w:trPr>
        <w:tc>
          <w:tcPr>
            <w:tcW w:w="2610" w:type="dxa"/>
            <w:vAlign w:val="bottom"/>
          </w:tcPr>
          <w:p w14:paraId="38B62E31" w14:textId="77777777" w:rsidR="00111A41" w:rsidRPr="006F6C88" w:rsidRDefault="00111A41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9" w:type="dxa"/>
            <w:gridSpan w:val="7"/>
            <w:vAlign w:val="bottom"/>
          </w:tcPr>
          <w:p w14:paraId="3DAAFDB6" w14:textId="66633CBE" w:rsidR="00111A41" w:rsidRPr="004B68E2" w:rsidRDefault="00111A41" w:rsidP="000A3D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83054" w:rsidRPr="006F6C88" w14:paraId="39BDA00B" w14:textId="77777777" w:rsidTr="00111A41">
        <w:tc>
          <w:tcPr>
            <w:tcW w:w="2610" w:type="dxa"/>
          </w:tcPr>
          <w:p w14:paraId="2F81D8FA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67" w:type="dxa"/>
            <w:vAlign w:val="bottom"/>
          </w:tcPr>
          <w:p w14:paraId="236DC511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14:paraId="452DD346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3C28BDF6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14:paraId="020C4A08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2C80C935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14:paraId="63B3C7DA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0306DFA0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500402" w:rsidRPr="006F6C88" w14:paraId="0F1B73BC" w14:textId="77777777" w:rsidTr="00B9086C">
        <w:tc>
          <w:tcPr>
            <w:tcW w:w="2610" w:type="dxa"/>
          </w:tcPr>
          <w:p w14:paraId="39FAA54C" w14:textId="3A5491A5" w:rsidR="00500402" w:rsidRPr="006F6C88" w:rsidRDefault="00500402" w:rsidP="00500402">
            <w:pPr>
              <w:pStyle w:val="NoSpacing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7" w:type="dxa"/>
            <w:vAlign w:val="bottom"/>
          </w:tcPr>
          <w:p w14:paraId="5FA43065" w14:textId="77777777" w:rsidR="00500402" w:rsidRPr="006F6C88" w:rsidRDefault="0050040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5,352</w:t>
            </w:r>
          </w:p>
        </w:tc>
        <w:tc>
          <w:tcPr>
            <w:tcW w:w="257" w:type="dxa"/>
          </w:tcPr>
          <w:p w14:paraId="38E18016" w14:textId="77777777" w:rsidR="00500402" w:rsidRPr="006F6C88" w:rsidRDefault="0050040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3DFBAD53" w14:textId="77777777" w:rsidR="00500402" w:rsidRPr="006F6C88" w:rsidRDefault="0050040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9,885</w:t>
            </w:r>
          </w:p>
        </w:tc>
        <w:tc>
          <w:tcPr>
            <w:tcW w:w="239" w:type="dxa"/>
          </w:tcPr>
          <w:p w14:paraId="7B35211D" w14:textId="77777777" w:rsidR="00500402" w:rsidRPr="006F6C88" w:rsidRDefault="0050040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40445F2E" w14:textId="77777777" w:rsidR="00500402" w:rsidRPr="006F6C88" w:rsidRDefault="0050040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A04351D" w14:textId="77777777" w:rsidR="00500402" w:rsidRPr="006F6C88" w:rsidRDefault="0050040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2E76655D" w14:textId="77777777" w:rsidR="00500402" w:rsidRPr="006F6C88" w:rsidRDefault="0050040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0738" w:rsidRPr="006F6C88" w14:paraId="64DF0AF5" w14:textId="77777777" w:rsidTr="00111A41">
        <w:tc>
          <w:tcPr>
            <w:tcW w:w="2610" w:type="dxa"/>
          </w:tcPr>
          <w:p w14:paraId="306AF7C7" w14:textId="204E9C60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2B062CA" w14:textId="3030D875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257" w:type="dxa"/>
          </w:tcPr>
          <w:p w14:paraId="13CA9C87" w14:textId="77777777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A6640F" w14:textId="7557DF1D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14:paraId="0A593EE9" w14:textId="77777777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1CCF319C" w14:textId="3368596D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53AEFF28" w14:textId="77777777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B7F7CAE" w14:textId="14049483" w:rsidR="00DC0738" w:rsidRPr="006F6C8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83054" w:rsidRPr="006F6C88" w14:paraId="7AC54212" w14:textId="77777777" w:rsidTr="00111A41">
        <w:tc>
          <w:tcPr>
            <w:tcW w:w="2610" w:type="dxa"/>
          </w:tcPr>
          <w:p w14:paraId="6F98279A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3442F8" w14:textId="0EDEE958" w:rsidR="00083054" w:rsidRPr="00DC0738" w:rsidRDefault="00DC0738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7,352</w:t>
            </w:r>
          </w:p>
        </w:tc>
        <w:tc>
          <w:tcPr>
            <w:tcW w:w="257" w:type="dxa"/>
            <w:shd w:val="clear" w:color="auto" w:fill="auto"/>
          </w:tcPr>
          <w:p w14:paraId="5EFA0007" w14:textId="77777777" w:rsidR="00083054" w:rsidRPr="00DC073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7AEF2" w14:textId="4F2A23BF" w:rsidR="00083054" w:rsidRPr="00DC0738" w:rsidRDefault="00DC0738" w:rsidP="00DC0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13,706</w:t>
            </w:r>
          </w:p>
        </w:tc>
        <w:tc>
          <w:tcPr>
            <w:tcW w:w="239" w:type="dxa"/>
          </w:tcPr>
          <w:p w14:paraId="168F5627" w14:textId="77777777" w:rsidR="00083054" w:rsidRPr="006F6C8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8E0A6" w14:textId="53C21AAE" w:rsidR="00083054" w:rsidRPr="00DC0738" w:rsidRDefault="00DC0738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67FF08E8" w14:textId="77777777" w:rsidR="00083054" w:rsidRPr="00DC0738" w:rsidRDefault="00083054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5ACDC" w14:textId="5EE053FA" w:rsidR="00083054" w:rsidRPr="00DC0738" w:rsidRDefault="00DC0738" w:rsidP="000830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470C349E" w14:textId="206F6F9B" w:rsidR="00D7674A" w:rsidRDefault="00D7674A" w:rsidP="00981DD9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tbl>
      <w:tblPr>
        <w:tblStyle w:val="TableGrid"/>
        <w:tblW w:w="877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2"/>
        <w:gridCol w:w="257"/>
        <w:gridCol w:w="1370"/>
        <w:gridCol w:w="239"/>
        <w:gridCol w:w="1493"/>
        <w:gridCol w:w="235"/>
        <w:gridCol w:w="1408"/>
      </w:tblGrid>
      <w:tr w:rsidR="00DC0738" w:rsidRPr="006F6C88" w14:paraId="4E91C818" w14:textId="77777777" w:rsidTr="000C5607">
        <w:trPr>
          <w:tblHeader/>
        </w:trPr>
        <w:tc>
          <w:tcPr>
            <w:tcW w:w="8774" w:type="dxa"/>
            <w:gridSpan w:val="8"/>
            <w:vAlign w:val="bottom"/>
          </w:tcPr>
          <w:p w14:paraId="2D311224" w14:textId="330CDFF5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DC0738" w:rsidRPr="006F6C88" w14:paraId="4834AA98" w14:textId="77777777" w:rsidTr="000C5607">
        <w:trPr>
          <w:tblHeader/>
        </w:trPr>
        <w:tc>
          <w:tcPr>
            <w:tcW w:w="3772" w:type="dxa"/>
            <w:gridSpan w:val="2"/>
            <w:tcBorders>
              <w:bottom w:val="single" w:sz="4" w:space="0" w:color="auto"/>
            </w:tcBorders>
            <w:vAlign w:val="bottom"/>
          </w:tcPr>
          <w:p w14:paraId="49B61277" w14:textId="77777777" w:rsidR="00DC073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68EF3F96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14:paraId="3D674DF6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14:paraId="3F26A27F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DC0738" w:rsidRPr="006F6C88" w14:paraId="214AFE26" w14:textId="77777777" w:rsidTr="002C0D4F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2781557F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7B9BF88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BF58872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5802E31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14:paraId="1178F129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67C85FD3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0D1108C2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14:paraId="6189AB8E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79873F73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549A08F3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34563AF4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14:paraId="6B2072F6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56E73CC7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0013906A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0997D820" w14:textId="77777777" w:rsidR="00DC0738" w:rsidRPr="004B68E2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11A41" w:rsidRPr="006F6C88" w14:paraId="241C17DC" w14:textId="77777777" w:rsidTr="002C0D4F">
        <w:trPr>
          <w:tblHeader/>
        </w:trPr>
        <w:tc>
          <w:tcPr>
            <w:tcW w:w="2610" w:type="dxa"/>
            <w:vAlign w:val="bottom"/>
          </w:tcPr>
          <w:p w14:paraId="3503659D" w14:textId="77777777" w:rsidR="00111A41" w:rsidRPr="006F6C88" w:rsidRDefault="00111A41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4" w:type="dxa"/>
            <w:gridSpan w:val="7"/>
            <w:vAlign w:val="bottom"/>
          </w:tcPr>
          <w:p w14:paraId="1FD406F8" w14:textId="27205FAA" w:rsidR="00111A41" w:rsidRPr="004B68E2" w:rsidRDefault="00111A41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C0738" w:rsidRPr="006F6C88" w14:paraId="74C34A4C" w14:textId="77777777" w:rsidTr="00111A41">
        <w:tc>
          <w:tcPr>
            <w:tcW w:w="2610" w:type="dxa"/>
          </w:tcPr>
          <w:p w14:paraId="005E1947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vAlign w:val="bottom"/>
          </w:tcPr>
          <w:p w14:paraId="34FC5E2F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14:paraId="50B5FD0D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70B9CAFD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14:paraId="22AD4200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6BC9B7AA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14:paraId="3497E168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41AF14F1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261782" w:rsidRPr="006F6C88" w14:paraId="583210CB" w14:textId="77777777" w:rsidTr="00B9086C">
        <w:tc>
          <w:tcPr>
            <w:tcW w:w="2610" w:type="dxa"/>
          </w:tcPr>
          <w:p w14:paraId="7EDC784E" w14:textId="5C899132" w:rsidR="00261782" w:rsidRPr="006F6C88" w:rsidRDefault="00261782" w:rsidP="00261782">
            <w:pPr>
              <w:pStyle w:val="NoSpacing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2" w:type="dxa"/>
            <w:vAlign w:val="bottom"/>
          </w:tcPr>
          <w:p w14:paraId="6B005054" w14:textId="77777777" w:rsidR="00261782" w:rsidRPr="006F6C88" w:rsidRDefault="0026178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579</w:t>
            </w:r>
          </w:p>
        </w:tc>
        <w:tc>
          <w:tcPr>
            <w:tcW w:w="257" w:type="dxa"/>
          </w:tcPr>
          <w:p w14:paraId="06169A6F" w14:textId="77777777" w:rsidR="00261782" w:rsidRPr="006F6C88" w:rsidRDefault="0026178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14:paraId="2C2F47CD" w14:textId="77777777" w:rsidR="00261782" w:rsidRPr="006F6C88" w:rsidRDefault="0026178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1,807</w:t>
            </w:r>
          </w:p>
        </w:tc>
        <w:tc>
          <w:tcPr>
            <w:tcW w:w="239" w:type="dxa"/>
          </w:tcPr>
          <w:p w14:paraId="2CE25525" w14:textId="77777777" w:rsidR="00261782" w:rsidRPr="006F6C88" w:rsidRDefault="0026178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14:paraId="01E945D6" w14:textId="77777777" w:rsidR="00261782" w:rsidRPr="006F6C88" w:rsidRDefault="0026178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6D28CA9A" w14:textId="77777777" w:rsidR="00261782" w:rsidRPr="006F6C88" w:rsidRDefault="0026178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14:paraId="50F16810" w14:textId="77777777" w:rsidR="00261782" w:rsidRPr="006F6C88" w:rsidRDefault="00261782" w:rsidP="00B908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0738" w:rsidRPr="006F6C88" w14:paraId="768F9075" w14:textId="77777777" w:rsidTr="00111A41">
        <w:tc>
          <w:tcPr>
            <w:tcW w:w="2610" w:type="dxa"/>
          </w:tcPr>
          <w:p w14:paraId="03064345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24F52B5" w14:textId="659625CE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57" w:type="dxa"/>
          </w:tcPr>
          <w:p w14:paraId="5824BCC7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46AF2AA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14:paraId="65EC2B76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304C478D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7961C576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6E12685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0738" w:rsidRPr="006F6C88" w14:paraId="35CF5AE7" w14:textId="77777777" w:rsidTr="00111A41">
        <w:tc>
          <w:tcPr>
            <w:tcW w:w="2610" w:type="dxa"/>
          </w:tcPr>
          <w:p w14:paraId="7CA5D807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D8ABE" w14:textId="0FB34179" w:rsidR="00DC0738" w:rsidRPr="00DC073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779</w:t>
            </w:r>
          </w:p>
        </w:tc>
        <w:tc>
          <w:tcPr>
            <w:tcW w:w="257" w:type="dxa"/>
            <w:shd w:val="clear" w:color="auto" w:fill="auto"/>
          </w:tcPr>
          <w:p w14:paraId="7CA05AC9" w14:textId="77777777" w:rsidR="00DC0738" w:rsidRPr="00DC073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7C0F7" w14:textId="666D2537" w:rsidR="00DC0738" w:rsidRPr="00DC073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5,628</w:t>
            </w:r>
          </w:p>
        </w:tc>
        <w:tc>
          <w:tcPr>
            <w:tcW w:w="239" w:type="dxa"/>
          </w:tcPr>
          <w:p w14:paraId="404290FB" w14:textId="77777777" w:rsidR="00DC0738" w:rsidRPr="006F6C8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0D170" w14:textId="77777777" w:rsidR="00DC0738" w:rsidRPr="00DC073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042F90E1" w14:textId="77777777" w:rsidR="00DC0738" w:rsidRPr="00DC073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BD63" w14:textId="77777777" w:rsidR="00DC0738" w:rsidRPr="00DC0738" w:rsidRDefault="00DC0738" w:rsidP="009542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6C8282FD" w14:textId="77777777" w:rsidR="008F61D1" w:rsidRPr="00580F1D" w:rsidRDefault="008F61D1" w:rsidP="00D7674A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</w:pPr>
    </w:p>
    <w:p w14:paraId="7D5C41C3" w14:textId="1D5C81FC" w:rsidR="00C30C59" w:rsidRPr="00580F1D" w:rsidRDefault="00C30C59" w:rsidP="00C30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80F1D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กลุ่มบริษัทและบริษัทถือตราสารทุนที่ไม่อยู่ในความต้องการของตลาดจำนวน </w:t>
      </w:r>
      <w:r w:rsidR="00C35BB5" w:rsidRPr="00580F1D">
        <w:rPr>
          <w:rFonts w:asciiTheme="majorBidi" w:hAnsiTheme="majorBidi" w:cstheme="majorBidi"/>
          <w:sz w:val="28"/>
          <w:szCs w:val="28"/>
        </w:rPr>
        <w:t xml:space="preserve">3.8 </w:t>
      </w:r>
      <w:r w:rsidRPr="00580F1D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C35BB5" w:rsidRPr="00580F1D">
        <w:rPr>
          <w:rFonts w:asciiTheme="majorBidi" w:hAnsiTheme="majorBidi" w:cstheme="majorBidi"/>
          <w:sz w:val="28"/>
          <w:szCs w:val="28"/>
        </w:rPr>
        <w:t>3.8</w:t>
      </w:r>
      <w:r w:rsidRPr="00580F1D">
        <w:rPr>
          <w:rFonts w:asciiTheme="majorBidi" w:hAnsiTheme="majorBidi" w:cstheme="majorBidi"/>
          <w:sz w:val="28"/>
          <w:szCs w:val="28"/>
        </w:rPr>
        <w:t xml:space="preserve"> </w:t>
      </w:r>
      <w:r w:rsidRPr="00580F1D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580F1D">
        <w:rPr>
          <w:rFonts w:asciiTheme="majorBidi" w:hAnsiTheme="majorBidi" w:cstheme="majorBidi"/>
          <w:sz w:val="28"/>
          <w:szCs w:val="28"/>
        </w:rPr>
        <w:t xml:space="preserve"> </w:t>
      </w:r>
      <w:r w:rsidR="00C35BB5" w:rsidRPr="00580F1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580F1D">
        <w:rPr>
          <w:rFonts w:asciiTheme="majorBidi" w:hAnsiTheme="majorBidi" w:cstheme="majorBidi"/>
          <w:sz w:val="28"/>
          <w:szCs w:val="28"/>
          <w:cs/>
        </w:rPr>
        <w:t>เลือกกำหนดให้เงินลงทุนดังกล่าวเป็นเงินลงทุนที่วัดมูลค่าด้วยมูลค่ายุติธรรมผ่านกำไร</w:t>
      </w:r>
      <w:r w:rsidR="00AB0055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580F1D">
        <w:rPr>
          <w:rFonts w:asciiTheme="majorBidi" w:hAnsiTheme="majorBidi" w:cstheme="majorBidi"/>
          <w:sz w:val="28"/>
          <w:szCs w:val="28"/>
          <w:cs/>
        </w:rPr>
        <w:t xml:space="preserve">ขาดทุน </w:t>
      </w:r>
    </w:p>
    <w:p w14:paraId="5753D272" w14:textId="77777777" w:rsidR="00C30C59" w:rsidRPr="006F6C88" w:rsidRDefault="00C30C59" w:rsidP="00C30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25036C91" w14:textId="77777777" w:rsidR="00C30C59" w:rsidRPr="006F6C88" w:rsidRDefault="00C30C59" w:rsidP="00C30C5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16 </w:t>
      </w: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0F68C175" w14:textId="77777777" w:rsidR="00C30C59" w:rsidRPr="006F6C88" w:rsidRDefault="00C30C59" w:rsidP="00C30C59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2639F" w14:textId="24945DA2" w:rsidR="00C30C59" w:rsidRPr="006F6C88" w:rsidRDefault="00C30C59" w:rsidP="00C30C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6F6C88">
        <w:rPr>
          <w:rFonts w:asciiTheme="majorBidi" w:hAnsiTheme="majorBidi" w:cstheme="majorBidi"/>
          <w:sz w:val="28"/>
          <w:szCs w:val="28"/>
        </w:rPr>
        <w:t xml:space="preserve">TFRS 16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17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(TAS 17)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4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(TFRIC 4)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6F6C88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244947D" w14:textId="77777777" w:rsidR="00C30C59" w:rsidRPr="006F6C88" w:rsidRDefault="00C30C59" w:rsidP="00C30C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01756B" w14:textId="762C6D52" w:rsidR="00C30C59" w:rsidRPr="006F6C88" w:rsidRDefault="00C30C59" w:rsidP="00C30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TFRS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16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(Transaction price)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A75720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โดยกลุ่มบริษัทรับรู้</w:t>
      </w:r>
      <w:r w:rsidR="00A75720"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14:paraId="37C985D5" w14:textId="77777777" w:rsidR="00C30C59" w:rsidRPr="006F6C88" w:rsidRDefault="00C30C59" w:rsidP="00BE6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E773A39" w14:textId="7BC68932" w:rsidR="00C30C59" w:rsidRPr="00A75720" w:rsidRDefault="00C30C59" w:rsidP="00A75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6F017C17" w14:textId="77777777" w:rsidR="00C30C59" w:rsidRPr="006F6C88" w:rsidRDefault="00C30C59" w:rsidP="00C30C5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2702610A" w14:textId="0EE9E136" w:rsidR="00C30C59" w:rsidRPr="006F6C88" w:rsidRDefault="00C30C59" w:rsidP="00C30C5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BE6370" w:rsidRPr="006F6C88">
        <w:rPr>
          <w:rFonts w:asciiTheme="majorBidi" w:eastAsia="MS Mincho" w:hAnsiTheme="majorBidi" w:cstheme="majorBidi"/>
          <w:sz w:val="28"/>
          <w:szCs w:val="28"/>
          <w:cs/>
        </w:rPr>
        <w:t>และ</w:t>
      </w:r>
    </w:p>
    <w:p w14:paraId="4D8E651A" w14:textId="77777777" w:rsidR="00C30C59" w:rsidRPr="006F6C88" w:rsidRDefault="00C30C59" w:rsidP="00C30C5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6AC96664" w14:textId="77777777" w:rsidR="00C30C59" w:rsidRPr="006F6C88" w:rsidRDefault="00C30C59" w:rsidP="00C30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C30C59" w:rsidRPr="006F6C88" w14:paraId="5D35E9B9" w14:textId="77777777" w:rsidTr="00BE637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B6A0343" w14:textId="25DC34E9" w:rsidR="00C30C59" w:rsidRPr="006F6C88" w:rsidRDefault="00C30C59" w:rsidP="00BE637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6F6C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D0C01C6" w14:textId="43A8B84A" w:rsidR="00C30C59" w:rsidRPr="006F6C88" w:rsidRDefault="00C30C59" w:rsidP="000A3DD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ACDA01" w14:textId="77777777" w:rsidR="00C30C59" w:rsidRPr="006F6C88" w:rsidRDefault="00C30C59" w:rsidP="000A3D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234205E" w14:textId="77777777" w:rsidR="00C30C59" w:rsidRPr="006F6C88" w:rsidRDefault="00C30C59" w:rsidP="000A3DD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4CAA558" w14:textId="60D9FD6D" w:rsidR="00C30C59" w:rsidRPr="006F6C88" w:rsidRDefault="00C30C59" w:rsidP="000A3DD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30C59" w:rsidRPr="006F6C88" w14:paraId="50D26B7D" w14:textId="77777777" w:rsidTr="00BE6370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14:paraId="7854465B" w14:textId="77777777" w:rsidR="00C30C59" w:rsidRPr="006F6C88" w:rsidRDefault="00C30C59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46" w:type="dxa"/>
            <w:gridSpan w:val="3"/>
          </w:tcPr>
          <w:p w14:paraId="541BFD54" w14:textId="77777777" w:rsidR="00C30C59" w:rsidRPr="006F6C88" w:rsidRDefault="00C30C59" w:rsidP="000A3D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0C59" w:rsidRPr="006F6C88" w14:paraId="483CE372" w14:textId="77777777" w:rsidTr="00BE6370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14:paraId="33726A6F" w14:textId="77777777" w:rsidR="00C30C59" w:rsidRPr="006F6C88" w:rsidRDefault="00C30C59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146" w:type="dxa"/>
            <w:gridSpan w:val="3"/>
          </w:tcPr>
          <w:p w14:paraId="4769FDDD" w14:textId="77777777" w:rsidR="00C30C59" w:rsidRPr="006F6C88" w:rsidRDefault="00C30C59" w:rsidP="000A3D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30C59" w:rsidRPr="006F6C88" w14:paraId="5B30D999" w14:textId="77777777" w:rsidTr="00833336">
        <w:trPr>
          <w:cantSplit/>
          <w:trHeight w:val="20"/>
        </w:trPr>
        <w:tc>
          <w:tcPr>
            <w:tcW w:w="5670" w:type="dxa"/>
            <w:vAlign w:val="bottom"/>
          </w:tcPr>
          <w:p w14:paraId="62EE7649" w14:textId="540F2FB0" w:rsidR="00C30C59" w:rsidRPr="006F6C88" w:rsidRDefault="00C30C59" w:rsidP="000A3DD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  <w:r w:rsidR="00A757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13CC19B" w14:textId="7E86C29A" w:rsidR="00C30C59" w:rsidRPr="00093E84" w:rsidRDefault="00093E84" w:rsidP="00093E8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(102,954)</w:t>
            </w:r>
          </w:p>
        </w:tc>
        <w:tc>
          <w:tcPr>
            <w:tcW w:w="180" w:type="dxa"/>
            <w:vAlign w:val="bottom"/>
          </w:tcPr>
          <w:p w14:paraId="42DC5783" w14:textId="77777777" w:rsidR="00C30C59" w:rsidRPr="00A75720" w:rsidRDefault="00C30C59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A160E57" w14:textId="052A13FD" w:rsidR="00C30C59" w:rsidRPr="00833336" w:rsidRDefault="00833336" w:rsidP="0083333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(13,680)</w:t>
            </w:r>
          </w:p>
        </w:tc>
      </w:tr>
      <w:tr w:rsidR="00A75720" w:rsidRPr="006F6C88" w14:paraId="05FB3607" w14:textId="77777777" w:rsidTr="00833336">
        <w:trPr>
          <w:cantSplit/>
          <w:trHeight w:val="20"/>
        </w:trPr>
        <w:tc>
          <w:tcPr>
            <w:tcW w:w="5670" w:type="dxa"/>
            <w:vAlign w:val="bottom"/>
          </w:tcPr>
          <w:p w14:paraId="30B98C0C" w14:textId="2840023D" w:rsidR="00A75720" w:rsidRPr="006F6C88" w:rsidRDefault="00A75720" w:rsidP="000A3DD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593E6D4B" w14:textId="20CE757F" w:rsidR="00A75720" w:rsidRPr="00093E84" w:rsidRDefault="00093E84" w:rsidP="00A757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118,960</w:t>
            </w:r>
          </w:p>
        </w:tc>
        <w:tc>
          <w:tcPr>
            <w:tcW w:w="180" w:type="dxa"/>
            <w:vAlign w:val="bottom"/>
          </w:tcPr>
          <w:p w14:paraId="4AF3B448" w14:textId="77777777" w:rsidR="00A75720" w:rsidRPr="00A75720" w:rsidRDefault="00A75720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258066D" w14:textId="0F281E8D" w:rsidR="00A75720" w:rsidRPr="00833336" w:rsidRDefault="00833336" w:rsidP="00A75720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16,400</w:t>
            </w:r>
          </w:p>
        </w:tc>
      </w:tr>
      <w:tr w:rsidR="00C30C59" w:rsidRPr="006F6C88" w14:paraId="7F545601" w14:textId="77777777" w:rsidTr="00BE6370">
        <w:trPr>
          <w:cantSplit/>
          <w:trHeight w:val="20"/>
        </w:trPr>
        <w:tc>
          <w:tcPr>
            <w:tcW w:w="5670" w:type="dxa"/>
          </w:tcPr>
          <w:p w14:paraId="75354743" w14:textId="77777777" w:rsidR="00C30C59" w:rsidRPr="006F6C88" w:rsidRDefault="00C30C59" w:rsidP="000A3DD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17FBD804" w14:textId="48A7092B" w:rsidR="00C30C59" w:rsidRPr="006F6C88" w:rsidRDefault="00A75720" w:rsidP="00A757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16,006</w:t>
            </w:r>
          </w:p>
        </w:tc>
        <w:tc>
          <w:tcPr>
            <w:tcW w:w="180" w:type="dxa"/>
          </w:tcPr>
          <w:p w14:paraId="339AE2E7" w14:textId="77777777" w:rsidR="00C30C59" w:rsidRPr="006F6C88" w:rsidRDefault="00C30C59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7FF7C67" w14:textId="7F778796" w:rsidR="00C30C59" w:rsidRPr="006F6C88" w:rsidRDefault="00A75720" w:rsidP="00A75720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</w:tr>
    </w:tbl>
    <w:p w14:paraId="526E7D3C" w14:textId="3753005F" w:rsidR="00C30C59" w:rsidRDefault="00C30C59" w:rsidP="00C30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C30C59" w:rsidRPr="006F6C88" w14:paraId="4A5B5D6E" w14:textId="77777777" w:rsidTr="00CB607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131BD91" w14:textId="57F5E2CF" w:rsidR="00C30C59" w:rsidRPr="006F6C88" w:rsidRDefault="00C30C59" w:rsidP="000A3DD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422B3C" w14:textId="319A6F88" w:rsidR="00C30C59" w:rsidRPr="006F6C88" w:rsidRDefault="00C30C59" w:rsidP="000A3DD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181622E" w14:textId="77777777" w:rsidR="00C30C59" w:rsidRPr="006F6C88" w:rsidRDefault="00C30C59" w:rsidP="000A3D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BA06031" w14:textId="77777777" w:rsidR="00C30C59" w:rsidRPr="006F6C88" w:rsidRDefault="00C30C59" w:rsidP="000A3DD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2971DB5" w14:textId="114AE946" w:rsidR="00C30C59" w:rsidRPr="006F6C88" w:rsidRDefault="00C30C59" w:rsidP="000A3DD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30C59" w:rsidRPr="006F6C88" w14:paraId="276A2400" w14:textId="77777777" w:rsidTr="00CB6072">
        <w:trPr>
          <w:cantSplit/>
          <w:trHeight w:val="20"/>
          <w:tblHeader/>
        </w:trPr>
        <w:tc>
          <w:tcPr>
            <w:tcW w:w="5670" w:type="dxa"/>
          </w:tcPr>
          <w:p w14:paraId="2E1C130A" w14:textId="77777777" w:rsidR="00C30C59" w:rsidRPr="006F6C88" w:rsidRDefault="00C30C59" w:rsidP="000A3D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6132474" w14:textId="77777777" w:rsidR="00C30C59" w:rsidRPr="006F6C88" w:rsidRDefault="00C30C59" w:rsidP="000A3D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0C59" w:rsidRPr="006F6C88" w14:paraId="02A5CA2B" w14:textId="77777777" w:rsidTr="00CB6072">
        <w:trPr>
          <w:cantSplit/>
          <w:trHeight w:val="20"/>
        </w:trPr>
        <w:tc>
          <w:tcPr>
            <w:tcW w:w="5670" w:type="dxa"/>
            <w:vAlign w:val="bottom"/>
          </w:tcPr>
          <w:p w14:paraId="2DF3CDC5" w14:textId="15FF33A4" w:rsidR="00C30C59" w:rsidRPr="006F6C88" w:rsidRDefault="00C30C59" w:rsidP="000A3DD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B6072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7D29DA20" w14:textId="66CD2127" w:rsidR="00C30C59" w:rsidRPr="00704112" w:rsidRDefault="00704112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181" w:type="dxa"/>
            <w:vAlign w:val="bottom"/>
          </w:tcPr>
          <w:p w14:paraId="49A1FC7A" w14:textId="77777777" w:rsidR="00C30C59" w:rsidRPr="00704112" w:rsidRDefault="00C30C59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665FC217" w14:textId="0788801A" w:rsidR="00C30C59" w:rsidRPr="00704112" w:rsidRDefault="00704112" w:rsidP="007759C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  <w:tr w:rsidR="00C30C59" w:rsidRPr="006F6C88" w14:paraId="682286CC" w14:textId="77777777" w:rsidTr="007759C5">
        <w:trPr>
          <w:cantSplit/>
          <w:trHeight w:val="20"/>
        </w:trPr>
        <w:tc>
          <w:tcPr>
            <w:tcW w:w="5670" w:type="dxa"/>
          </w:tcPr>
          <w:p w14:paraId="5ED5F9B6" w14:textId="7A6CDFBC" w:rsidR="00C30C59" w:rsidRPr="006F6C88" w:rsidRDefault="00C30C59" w:rsidP="000A3DD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</w:t>
            </w:r>
            <w:r w:rsidR="00CB6072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อ้างอิงมีมูลค่าต่ำ</w:t>
            </w:r>
          </w:p>
        </w:tc>
        <w:tc>
          <w:tcPr>
            <w:tcW w:w="1530" w:type="dxa"/>
          </w:tcPr>
          <w:p w14:paraId="4837746D" w14:textId="77777777" w:rsidR="00BF6F4E" w:rsidRDefault="00BF6F4E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D9B074" w14:textId="42DD8B58" w:rsidR="00C30C59" w:rsidRPr="007759C5" w:rsidRDefault="00C30C59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59C5" w:rsidRPr="007759C5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  <w:r w:rsidRPr="007759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27533D37" w14:textId="77777777" w:rsidR="00C30C59" w:rsidRPr="006F6C88" w:rsidRDefault="00C30C59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14:paraId="7C104823" w14:textId="77777777" w:rsidR="00BF6F4E" w:rsidRDefault="00BF6F4E" w:rsidP="007759C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0301C" w14:textId="127A620D" w:rsidR="00C30C59" w:rsidRPr="007759C5" w:rsidRDefault="00C30C59" w:rsidP="007759C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59C5" w:rsidRPr="007759C5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7759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59C5" w:rsidRPr="006F6C88" w14:paraId="73B79005" w14:textId="77777777" w:rsidTr="007759C5">
        <w:trPr>
          <w:cantSplit/>
          <w:trHeight w:val="20"/>
        </w:trPr>
        <w:tc>
          <w:tcPr>
            <w:tcW w:w="5670" w:type="dxa"/>
          </w:tcPr>
          <w:p w14:paraId="16C91B01" w14:textId="77777777" w:rsidR="007759C5" w:rsidRPr="006F6C88" w:rsidRDefault="007759C5" w:rsidP="0095424D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ความแน่นอนอย่างสมเหตุสมผลว่าจะได้ใช้สิทธิ</w:t>
            </w:r>
          </w:p>
        </w:tc>
        <w:tc>
          <w:tcPr>
            <w:tcW w:w="1530" w:type="dxa"/>
          </w:tcPr>
          <w:p w14:paraId="4C317454" w14:textId="77777777" w:rsidR="00BF6F4E" w:rsidRDefault="00BF6F4E" w:rsidP="0095424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1DAED5" w14:textId="17AC687E" w:rsidR="007759C5" w:rsidRPr="007759C5" w:rsidRDefault="007759C5" w:rsidP="0095424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81" w:type="dxa"/>
          </w:tcPr>
          <w:p w14:paraId="59C9076E" w14:textId="77777777" w:rsidR="007759C5" w:rsidRPr="006F6C88" w:rsidRDefault="007759C5" w:rsidP="009542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14:paraId="19E66A73" w14:textId="77777777" w:rsidR="00BF6F4E" w:rsidRDefault="00BF6F4E" w:rsidP="00965B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EEFF0" w14:textId="20488A17" w:rsidR="007759C5" w:rsidRPr="007759C5" w:rsidRDefault="007759C5" w:rsidP="00965B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59C5" w:rsidRPr="006F6C88" w14:paraId="49E55B0F" w14:textId="77777777" w:rsidTr="007759C5">
        <w:trPr>
          <w:cantSplit/>
          <w:trHeight w:val="20"/>
        </w:trPr>
        <w:tc>
          <w:tcPr>
            <w:tcW w:w="5670" w:type="dxa"/>
          </w:tcPr>
          <w:p w14:paraId="7A79D8A5" w14:textId="78AEC8FE" w:rsidR="007759C5" w:rsidRPr="006F6C88" w:rsidRDefault="007759C5" w:rsidP="000A3DD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530" w:type="dxa"/>
          </w:tcPr>
          <w:p w14:paraId="2F792B07" w14:textId="43291CE0" w:rsidR="007759C5" w:rsidRPr="00965B5A" w:rsidRDefault="00965B5A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(1,324)</w:t>
            </w:r>
          </w:p>
        </w:tc>
        <w:tc>
          <w:tcPr>
            <w:tcW w:w="181" w:type="dxa"/>
          </w:tcPr>
          <w:p w14:paraId="56747366" w14:textId="77777777" w:rsidR="007759C5" w:rsidRPr="006F6C88" w:rsidRDefault="007759C5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14:paraId="4C7BF150" w14:textId="59117BC7" w:rsidR="007759C5" w:rsidRPr="007759C5" w:rsidRDefault="00965B5A" w:rsidP="00965B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C59" w:rsidRPr="006F6C88" w14:paraId="40457E6E" w14:textId="77777777" w:rsidTr="004F491C">
        <w:trPr>
          <w:cantSplit/>
          <w:trHeight w:val="20"/>
        </w:trPr>
        <w:tc>
          <w:tcPr>
            <w:tcW w:w="5670" w:type="dxa"/>
          </w:tcPr>
          <w:p w14:paraId="1CA28679" w14:textId="051747E7" w:rsidR="00C30C59" w:rsidRPr="006F6C88" w:rsidRDefault="00965B5A" w:rsidP="000A3DD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D98B7" w14:textId="74108127" w:rsidR="00C30C59" w:rsidRPr="00965B5A" w:rsidRDefault="00965B5A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1" w:type="dxa"/>
          </w:tcPr>
          <w:p w14:paraId="7EA86644" w14:textId="77777777" w:rsidR="00C30C59" w:rsidRPr="006F6C88" w:rsidRDefault="00C30C59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D682AFA" w14:textId="324F2DA8" w:rsidR="00C30C59" w:rsidRPr="007759C5" w:rsidRDefault="00965B5A" w:rsidP="00965B5A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C30C59" w:rsidRPr="006F6C88" w14:paraId="317C46B9" w14:textId="77777777" w:rsidTr="004F491C">
        <w:trPr>
          <w:cantSplit/>
          <w:trHeight w:val="20"/>
        </w:trPr>
        <w:tc>
          <w:tcPr>
            <w:tcW w:w="5670" w:type="dxa"/>
          </w:tcPr>
          <w:p w14:paraId="451011FC" w14:textId="77777777" w:rsidR="00C30C59" w:rsidRPr="006F6C88" w:rsidRDefault="00C30C59" w:rsidP="000A3DD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CA17" w14:textId="36A9D23C" w:rsidR="00C30C59" w:rsidRPr="00965B5A" w:rsidRDefault="00965B5A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16,798</w:t>
            </w:r>
          </w:p>
        </w:tc>
        <w:tc>
          <w:tcPr>
            <w:tcW w:w="181" w:type="dxa"/>
            <w:vAlign w:val="bottom"/>
          </w:tcPr>
          <w:p w14:paraId="44EB8A27" w14:textId="77777777" w:rsidR="00C30C59" w:rsidRPr="00965B5A" w:rsidRDefault="00C30C59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E40B" w14:textId="4A4D3C5E" w:rsidR="00C30C59" w:rsidRPr="00965B5A" w:rsidRDefault="00965B5A" w:rsidP="007759C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2,886</w:t>
            </w:r>
          </w:p>
        </w:tc>
      </w:tr>
      <w:tr w:rsidR="00C30C59" w:rsidRPr="006F6C88" w14:paraId="7813BD30" w14:textId="77777777" w:rsidTr="004F491C">
        <w:trPr>
          <w:cantSplit/>
          <w:trHeight w:val="20"/>
        </w:trPr>
        <w:tc>
          <w:tcPr>
            <w:tcW w:w="5670" w:type="dxa"/>
          </w:tcPr>
          <w:p w14:paraId="07B2010D" w14:textId="77777777" w:rsidR="00C30C59" w:rsidRPr="006F6C88" w:rsidRDefault="00C30C59" w:rsidP="000A3DD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2DEFB08" w14:textId="1E142EBC" w:rsidR="00C30C59" w:rsidRPr="006F6C88" w:rsidRDefault="00C30C59" w:rsidP="000A3DD7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513B4C" w14:textId="6ADF6DB9" w:rsidR="00C30C59" w:rsidRPr="003B6139" w:rsidRDefault="000F7ADB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16,006</w:t>
            </w:r>
          </w:p>
        </w:tc>
        <w:tc>
          <w:tcPr>
            <w:tcW w:w="181" w:type="dxa"/>
            <w:vAlign w:val="bottom"/>
          </w:tcPr>
          <w:p w14:paraId="7A5CA0D5" w14:textId="77777777" w:rsidR="00C30C59" w:rsidRPr="003B6139" w:rsidRDefault="00C30C59" w:rsidP="000A3D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E92FD7E" w14:textId="28EC65B1" w:rsidR="00C30C59" w:rsidRPr="003B6139" w:rsidRDefault="000F7ADB" w:rsidP="007759C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</w:tr>
      <w:tr w:rsidR="00C30C59" w:rsidRPr="006F6C88" w14:paraId="7DC30011" w14:textId="77777777" w:rsidTr="00CB6072">
        <w:trPr>
          <w:cantSplit/>
          <w:trHeight w:val="20"/>
        </w:trPr>
        <w:tc>
          <w:tcPr>
            <w:tcW w:w="5670" w:type="dxa"/>
          </w:tcPr>
          <w:p w14:paraId="284DC24A" w14:textId="77777777" w:rsidR="00C30C59" w:rsidRPr="006F6C88" w:rsidRDefault="00C30C59" w:rsidP="000A3DD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4A23616E" w14:textId="30C38840" w:rsidR="00C30C59" w:rsidRPr="003B6139" w:rsidRDefault="000F7ADB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</w:p>
        </w:tc>
        <w:tc>
          <w:tcPr>
            <w:tcW w:w="181" w:type="dxa"/>
          </w:tcPr>
          <w:p w14:paraId="4A5D9CEA" w14:textId="77777777" w:rsidR="00C30C59" w:rsidRPr="003B6139" w:rsidRDefault="00C30C59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459A2B1" w14:textId="65C151F0" w:rsidR="00C30C59" w:rsidRPr="003B6139" w:rsidRDefault="000F7ADB" w:rsidP="007759C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</w:tr>
      <w:tr w:rsidR="00C30C59" w:rsidRPr="006F6C88" w14:paraId="2800BBDD" w14:textId="77777777" w:rsidTr="00CB6072">
        <w:trPr>
          <w:cantSplit/>
          <w:trHeight w:val="20"/>
        </w:trPr>
        <w:tc>
          <w:tcPr>
            <w:tcW w:w="5670" w:type="dxa"/>
            <w:vAlign w:val="bottom"/>
          </w:tcPr>
          <w:p w14:paraId="3CE68CFA" w14:textId="77777777" w:rsidR="00C30C59" w:rsidRPr="006F6C88" w:rsidRDefault="00C30C59" w:rsidP="000A3D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B35F3" w14:textId="41F07AB5" w:rsidR="00C30C59" w:rsidRPr="000F7ADB" w:rsidRDefault="000F7ADB" w:rsidP="007759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107,894</w:t>
            </w:r>
          </w:p>
        </w:tc>
        <w:tc>
          <w:tcPr>
            <w:tcW w:w="181" w:type="dxa"/>
          </w:tcPr>
          <w:p w14:paraId="70119107" w14:textId="77777777" w:rsidR="00C30C59" w:rsidRPr="000F7ADB" w:rsidRDefault="00C30C59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5AD28" w14:textId="0F133A8E" w:rsidR="00C30C59" w:rsidRPr="000F7ADB" w:rsidRDefault="000F7ADB" w:rsidP="007759C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6,786</w:t>
            </w:r>
          </w:p>
        </w:tc>
      </w:tr>
      <w:tr w:rsidR="00C30C59" w:rsidRPr="006F6C88" w14:paraId="34615C3A" w14:textId="77777777" w:rsidTr="00CB6072">
        <w:trPr>
          <w:cantSplit/>
          <w:trHeight w:val="20"/>
        </w:trPr>
        <w:tc>
          <w:tcPr>
            <w:tcW w:w="5670" w:type="dxa"/>
            <w:vAlign w:val="bottom"/>
          </w:tcPr>
          <w:p w14:paraId="3F33C927" w14:textId="0751B672" w:rsidR="00C30C59" w:rsidRPr="006F6C88" w:rsidRDefault="00C30C59" w:rsidP="000A3DD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B8BC07" w14:textId="301D084D" w:rsidR="00C30C59" w:rsidRPr="000F7ADB" w:rsidRDefault="000F7ADB" w:rsidP="000F7A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0A1230BD" w14:textId="77777777" w:rsidR="00C30C59" w:rsidRPr="000F7ADB" w:rsidRDefault="00C30C59" w:rsidP="000A3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E46E1E" w14:textId="77777777" w:rsidR="00C30C59" w:rsidRPr="000F7ADB" w:rsidRDefault="00C30C59" w:rsidP="000F7ADB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19270500" w14:textId="08F78587" w:rsidR="00C30C59" w:rsidRPr="006F6C88" w:rsidRDefault="00C30C59" w:rsidP="00D7674A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p w14:paraId="1ACA4C2F" w14:textId="05CD7184" w:rsidR="00C30C59" w:rsidRPr="006F6C88" w:rsidRDefault="00C30C59" w:rsidP="00CB60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B6072" w:rsidRPr="006F6C88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และส่วนงาน</w:t>
      </w:r>
      <w:r w:rsidR="00CB6072" w:rsidRPr="006F6C88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083CB807" w14:textId="41CB9FF7" w:rsidR="00F17245" w:rsidRDefault="00F17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CD5C56C" w14:textId="3DFAC889" w:rsidR="00B907E7" w:rsidRPr="00BE340B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บุคคลหรือกิจการที่เกี่ยวข้องกัน</w:t>
      </w:r>
    </w:p>
    <w:p w14:paraId="200384B9" w14:textId="77777777" w:rsidR="00C8301D" w:rsidRPr="006F6C88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9181F" w14:textId="3E29E148" w:rsidR="00CC556C" w:rsidRPr="006F6C88" w:rsidRDefault="00CC556C" w:rsidP="00CC556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ความสัมพันธ์ที่มีกับบริษัทย่อยและบริษัทร่วมได้เปิดเผยในหมายเหตุประกอบงบการเงินข้อ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6F6C88" w:rsidRPr="006F6C88">
        <w:rPr>
          <w:rFonts w:asciiTheme="majorBidi" w:hAnsiTheme="majorBidi" w:cstheme="majorBidi"/>
          <w:bCs/>
          <w:sz w:val="28"/>
          <w:szCs w:val="28"/>
        </w:rPr>
        <w:t>5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6F6C88" w:rsidRPr="006F6C88">
        <w:rPr>
          <w:rFonts w:asciiTheme="majorBidi" w:hAnsiTheme="majorBidi" w:cstheme="majorBidi"/>
          <w:bCs/>
          <w:sz w:val="28"/>
          <w:szCs w:val="28"/>
        </w:rPr>
        <w:t>6</w:t>
      </w:r>
      <w:r w:rsidRPr="006F6C88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สำหรับความสัมพันธ์กับผู้บริหารสำคัญ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และบุคคลหรือกิจการ</w:t>
      </w:r>
      <w:r w:rsidR="003E4A9D" w:rsidRPr="006F6C88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 ไม่มีการเปลี่ยนแปลงอย่างมีสาระสำคัญในระหว่างงวด</w:t>
      </w:r>
    </w:p>
    <w:p w14:paraId="6600772E" w14:textId="0C3D48AD" w:rsidR="00CC556C" w:rsidRPr="006F6C88" w:rsidRDefault="00CC556C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41321C0" w14:textId="6F76832A" w:rsidR="00CC556C" w:rsidRPr="00BF6F4E" w:rsidRDefault="00CC556C" w:rsidP="00CC556C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F6F4E">
        <w:rPr>
          <w:rFonts w:asciiTheme="majorBidi" w:hAnsiTheme="majorBidi" w:cstheme="majorBidi"/>
          <w:b/>
          <w:sz w:val="28"/>
          <w:szCs w:val="28"/>
          <w:cs/>
        </w:rPr>
        <w:t>นโยบายการกำหนดราคาที่มีการเปลี่ยนแปลงอย่างมีสาระสำคัญในระหว่างงวด</w:t>
      </w:r>
      <w:r w:rsidR="006F6C88" w:rsidRPr="00BF6F4E"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BF6F4E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Pr="00BF6F4E">
        <w:rPr>
          <w:rFonts w:asciiTheme="majorBidi" w:hAnsiTheme="majorBidi" w:cstheme="majorBidi"/>
          <w:sz w:val="28"/>
          <w:szCs w:val="28"/>
        </w:rPr>
        <w:t xml:space="preserve">31 </w:t>
      </w:r>
      <w:r w:rsidRPr="00BF6F4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BF6F4E">
        <w:rPr>
          <w:rFonts w:asciiTheme="majorBidi" w:hAnsiTheme="majorBidi" w:cstheme="majorBidi"/>
          <w:sz w:val="28"/>
          <w:szCs w:val="28"/>
        </w:rPr>
        <w:t>2563</w:t>
      </w:r>
      <w:r w:rsidRPr="00BF6F4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F6F4E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2D029745" w14:textId="77777777" w:rsidR="00CC556C" w:rsidRPr="00BF6F4E" w:rsidRDefault="00CC556C" w:rsidP="00CC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CC556C" w:rsidRPr="00BF6F4E" w14:paraId="1C3B2BC7" w14:textId="77777777" w:rsidTr="000A3DD7">
        <w:trPr>
          <w:tblHeader/>
        </w:trPr>
        <w:tc>
          <w:tcPr>
            <w:tcW w:w="3870" w:type="dxa"/>
          </w:tcPr>
          <w:p w14:paraId="577207B5" w14:textId="77777777" w:rsidR="00CC556C" w:rsidRPr="00BF6F4E" w:rsidRDefault="00CC556C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</w:tcPr>
          <w:p w14:paraId="4C9E9C32" w14:textId="77777777" w:rsidR="00CC556C" w:rsidRPr="00BF6F4E" w:rsidRDefault="00CC556C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</w:tcPr>
          <w:p w14:paraId="7BDB0426" w14:textId="77777777" w:rsidR="00CC556C" w:rsidRPr="00BF6F4E" w:rsidRDefault="00CC556C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C556C" w:rsidRPr="006F6C88" w14:paraId="6889EBBE" w14:textId="77777777" w:rsidTr="000A3DD7">
        <w:tc>
          <w:tcPr>
            <w:tcW w:w="3870" w:type="dxa"/>
          </w:tcPr>
          <w:p w14:paraId="250B4271" w14:textId="6EB04E8F" w:rsidR="00CC556C" w:rsidRPr="00BF6F4E" w:rsidRDefault="00CC556C" w:rsidP="000A3D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</w:t>
            </w:r>
            <w:r w:rsidR="00BF6F4E" w:rsidRPr="00BF6F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70" w:type="dxa"/>
          </w:tcPr>
          <w:p w14:paraId="3C00B807" w14:textId="77777777" w:rsidR="00CC556C" w:rsidRPr="00BF6F4E" w:rsidRDefault="00CC556C" w:rsidP="000A3DD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</w:tcPr>
          <w:p w14:paraId="02A0A942" w14:textId="77777777" w:rsidR="00CC556C" w:rsidRPr="00BF6F4E" w:rsidRDefault="00CC556C" w:rsidP="000A3DD7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4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2619BA77" w14:textId="77777777" w:rsidR="00CC556C" w:rsidRPr="006F6C88" w:rsidRDefault="00CC556C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690F14A" w14:textId="14D1DA49" w:rsidR="004B6EC1" w:rsidRPr="006F6C88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>รายการที่สำคัญกับบุคคลหรือกิจการที่เ</w:t>
      </w:r>
      <w:r w:rsidR="008A3086" w:rsidRPr="006F6C88">
        <w:rPr>
          <w:rFonts w:asciiTheme="majorBidi" w:hAnsiTheme="majorBidi" w:cstheme="majorBidi"/>
          <w:b/>
          <w:sz w:val="28"/>
          <w:szCs w:val="28"/>
          <w:cs/>
        </w:rPr>
        <w:t>กี่ยวข้องกันสำหรับงวดสามเดือน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6F6C88">
        <w:rPr>
          <w:rFonts w:asciiTheme="majorBidi" w:hAnsiTheme="majorBidi" w:cstheme="majorBidi"/>
          <w:bCs/>
          <w:sz w:val="28"/>
          <w:szCs w:val="28"/>
        </w:rPr>
        <w:t xml:space="preserve"> 3</w:t>
      </w:r>
      <w:r w:rsidR="00F2208E" w:rsidRPr="006F6C88">
        <w:rPr>
          <w:rFonts w:asciiTheme="majorBidi" w:hAnsiTheme="majorBidi" w:cstheme="majorBidi"/>
          <w:bCs/>
          <w:sz w:val="28"/>
          <w:szCs w:val="28"/>
        </w:rPr>
        <w:t>1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2208E" w:rsidRPr="006F6C88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Cs/>
          <w:sz w:val="28"/>
          <w:szCs w:val="28"/>
        </w:rPr>
        <w:t>25</w:t>
      </w:r>
      <w:r w:rsidR="00F2208E" w:rsidRPr="006F6C88">
        <w:rPr>
          <w:rFonts w:asciiTheme="majorBidi" w:hAnsiTheme="majorBidi" w:cstheme="majorBidi"/>
          <w:bCs/>
          <w:sz w:val="28"/>
          <w:szCs w:val="28"/>
        </w:rPr>
        <w:t>6</w:t>
      </w:r>
      <w:r w:rsidR="001D278F" w:rsidRPr="006F6C88">
        <w:rPr>
          <w:rFonts w:asciiTheme="majorBidi" w:hAnsiTheme="majorBidi" w:cstheme="majorBidi"/>
          <w:bCs/>
          <w:sz w:val="28"/>
          <w:szCs w:val="28"/>
        </w:rPr>
        <w:t>3</w:t>
      </w:r>
      <w:r w:rsidR="008A3086" w:rsidRPr="006F6C88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F6C88">
        <w:rPr>
          <w:rFonts w:asciiTheme="majorBidi" w:hAnsiTheme="majorBidi" w:cstheme="majorBidi"/>
          <w:bCs/>
          <w:sz w:val="28"/>
          <w:szCs w:val="28"/>
        </w:rPr>
        <w:t>25</w:t>
      </w:r>
      <w:r w:rsidR="005438D7" w:rsidRPr="006F6C88">
        <w:rPr>
          <w:rFonts w:asciiTheme="majorBidi" w:hAnsiTheme="majorBidi" w:cstheme="majorBidi"/>
          <w:bCs/>
          <w:sz w:val="28"/>
          <w:szCs w:val="28"/>
        </w:rPr>
        <w:t>6</w:t>
      </w:r>
      <w:r w:rsidR="001D278F" w:rsidRPr="006F6C88">
        <w:rPr>
          <w:rFonts w:asciiTheme="majorBidi" w:hAnsiTheme="majorBidi" w:cstheme="majorBidi"/>
          <w:bCs/>
          <w:sz w:val="28"/>
          <w:szCs w:val="28"/>
        </w:rPr>
        <w:t>2</w:t>
      </w:r>
      <w:r w:rsidR="00BF6F4E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6185A429" w14:textId="77777777" w:rsidR="004B6EC1" w:rsidRPr="006F6C88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4B6EC1" w:rsidRPr="006F6C88" w14:paraId="2FEF4848" w14:textId="77777777" w:rsidTr="008961EA">
        <w:trPr>
          <w:trHeight w:hRule="exact" w:val="374"/>
          <w:tblHeader/>
        </w:trPr>
        <w:tc>
          <w:tcPr>
            <w:tcW w:w="4338" w:type="dxa"/>
          </w:tcPr>
          <w:p w14:paraId="5EF79188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A970A09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68F03B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27D4F608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78F" w:rsidRPr="006F6C88" w14:paraId="7AE8713F" w14:textId="77777777" w:rsidTr="008961EA">
        <w:trPr>
          <w:trHeight w:hRule="exact" w:val="374"/>
          <w:tblHeader/>
        </w:trPr>
        <w:tc>
          <w:tcPr>
            <w:tcW w:w="4338" w:type="dxa"/>
          </w:tcPr>
          <w:p w14:paraId="09B4AE8D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73991A21" w14:textId="5F7961D6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3" w:type="dxa"/>
          </w:tcPr>
          <w:p w14:paraId="538C6C0F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1A4FE5" w14:textId="1B1D8151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577D2DF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E15DD9" w14:textId="54CC952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0DA2772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28238C" w14:textId="003F0CE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B6EC1" w:rsidRPr="006F6C88" w14:paraId="662D1663" w14:textId="77777777" w:rsidTr="008961EA">
        <w:trPr>
          <w:trHeight w:hRule="exact" w:val="374"/>
          <w:tblHeader/>
        </w:trPr>
        <w:tc>
          <w:tcPr>
            <w:tcW w:w="4338" w:type="dxa"/>
          </w:tcPr>
          <w:p w14:paraId="424D715A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30026017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6EC1" w:rsidRPr="006F6C88" w14:paraId="48B2116F" w14:textId="77777777" w:rsidTr="008961EA">
        <w:trPr>
          <w:trHeight w:hRule="exact" w:val="374"/>
        </w:trPr>
        <w:tc>
          <w:tcPr>
            <w:tcW w:w="4338" w:type="dxa"/>
          </w:tcPr>
          <w:p w14:paraId="6AC0D178" w14:textId="77777777" w:rsidR="004B6EC1" w:rsidRPr="006F6C88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230CBF4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0CFD93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68B124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0A087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FB04A1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D670F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8978ABB" w14:textId="77777777" w:rsidR="004B6EC1" w:rsidRPr="006F6C88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78F" w:rsidRPr="006F6C88" w14:paraId="18B43207" w14:textId="77777777" w:rsidTr="008961EA">
        <w:trPr>
          <w:trHeight w:hRule="exact" w:val="374"/>
        </w:trPr>
        <w:tc>
          <w:tcPr>
            <w:tcW w:w="4338" w:type="dxa"/>
          </w:tcPr>
          <w:p w14:paraId="72539F92" w14:textId="39D5EA24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CC556C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</w:tcPr>
          <w:p w14:paraId="0D1D927D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2896EFF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D73FF36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127489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0D9545" w14:textId="15299F89" w:rsidR="001D278F" w:rsidRPr="006F6C88" w:rsidRDefault="002E206C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F6F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2D244851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F71381" w14:textId="36DD0933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77,661</w:t>
            </w:r>
          </w:p>
        </w:tc>
      </w:tr>
      <w:tr w:rsidR="001D278F" w:rsidRPr="006F6C88" w14:paraId="6737B958" w14:textId="77777777" w:rsidTr="008961EA">
        <w:trPr>
          <w:trHeight w:hRule="exact" w:val="374"/>
        </w:trPr>
        <w:tc>
          <w:tcPr>
            <w:tcW w:w="4338" w:type="dxa"/>
          </w:tcPr>
          <w:p w14:paraId="53EFFB2D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3883D5E0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4B0B4C3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137421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5B0747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332135" w14:textId="1829D097" w:rsidR="001D278F" w:rsidRPr="006F6C88" w:rsidRDefault="002E206C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E2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  <w:tc>
          <w:tcPr>
            <w:tcW w:w="270" w:type="dxa"/>
          </w:tcPr>
          <w:p w14:paraId="768DD61A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A5B9A35" w14:textId="77C20FB0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122,096</w:t>
            </w:r>
          </w:p>
        </w:tc>
      </w:tr>
      <w:tr w:rsidR="001D278F" w:rsidRPr="006F6C88" w14:paraId="75B5F99F" w14:textId="77777777" w:rsidTr="008961EA">
        <w:trPr>
          <w:trHeight w:hRule="exact" w:val="374"/>
        </w:trPr>
        <w:tc>
          <w:tcPr>
            <w:tcW w:w="4338" w:type="dxa"/>
          </w:tcPr>
          <w:p w14:paraId="5FCE59DB" w14:textId="1392DF59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0A5A0E30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BDF02EE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58046D7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2A92E6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277DD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CD5238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D80EA0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278F" w:rsidRPr="006F6C88" w14:paraId="53075C61" w14:textId="77777777" w:rsidTr="008961EA">
        <w:trPr>
          <w:trHeight w:hRule="exact" w:val="374"/>
        </w:trPr>
        <w:tc>
          <w:tcPr>
            <w:tcW w:w="4338" w:type="dxa"/>
          </w:tcPr>
          <w:p w14:paraId="61363F5F" w14:textId="7E869765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C556C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ด้านการจัดการ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1062" w:type="dxa"/>
          </w:tcPr>
          <w:p w14:paraId="792A0E07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D691FAC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4F0F083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47A210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11CCD" w14:textId="47E4AD85" w:rsidR="001D278F" w:rsidRPr="006F6C88" w:rsidRDefault="002E206C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270" w:type="dxa"/>
          </w:tcPr>
          <w:p w14:paraId="465AA7E8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EE85B68" w14:textId="4ABB244F" w:rsidR="001D278F" w:rsidRPr="006F6C88" w:rsidRDefault="001D278F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10,119</w:t>
            </w:r>
          </w:p>
        </w:tc>
      </w:tr>
      <w:tr w:rsidR="001D278F" w:rsidRPr="006F6C88" w14:paraId="77AA8B0C" w14:textId="77777777" w:rsidTr="008961EA">
        <w:trPr>
          <w:trHeight w:hRule="exact" w:val="374"/>
        </w:trPr>
        <w:tc>
          <w:tcPr>
            <w:tcW w:w="4338" w:type="dxa"/>
          </w:tcPr>
          <w:p w14:paraId="5C6FC689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472052AE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10C00B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3A42FE1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CD81F5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F8F30" w14:textId="37BDA2F8" w:rsidR="001D278F" w:rsidRPr="006F6C88" w:rsidRDefault="002E206C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270" w:type="dxa"/>
          </w:tcPr>
          <w:p w14:paraId="4124EF97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10854D0" w14:textId="513822BC" w:rsidR="001D278F" w:rsidRPr="006F6C88" w:rsidRDefault="001D278F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2,113</w:t>
            </w:r>
          </w:p>
        </w:tc>
      </w:tr>
      <w:tr w:rsidR="001D278F" w:rsidRPr="006F6C88" w14:paraId="568EE63E" w14:textId="77777777" w:rsidTr="008961EA">
        <w:trPr>
          <w:trHeight w:hRule="exact" w:val="374"/>
        </w:trPr>
        <w:tc>
          <w:tcPr>
            <w:tcW w:w="4338" w:type="dxa"/>
          </w:tcPr>
          <w:p w14:paraId="64A5433E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3119357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44E4713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A096EE9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F08D4E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69A6B3" w14:textId="06F881C5" w:rsidR="001D278F" w:rsidRPr="006F6C88" w:rsidRDefault="002E206C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70" w:type="dxa"/>
          </w:tcPr>
          <w:p w14:paraId="712D1829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A04D5E7" w14:textId="22F03D10" w:rsidR="001D278F" w:rsidRPr="006F6C88" w:rsidRDefault="001D278F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1,338</w:t>
            </w:r>
          </w:p>
        </w:tc>
      </w:tr>
      <w:tr w:rsidR="001D278F" w:rsidRPr="006F6C88" w14:paraId="0CF320FB" w14:textId="77777777" w:rsidTr="008961EA">
        <w:trPr>
          <w:trHeight w:hRule="exact" w:val="374"/>
        </w:trPr>
        <w:tc>
          <w:tcPr>
            <w:tcW w:w="4338" w:type="dxa"/>
          </w:tcPr>
          <w:p w14:paraId="4323C4DF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4E446B83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1DD6BE3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680C181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8C23C3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4EEFE" w14:textId="75ECF9EC" w:rsidR="001D278F" w:rsidRPr="006F6C88" w:rsidRDefault="002E206C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4291697B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F885A0A" w14:textId="7EE9C069" w:rsidR="001D278F" w:rsidRPr="006F6C88" w:rsidRDefault="001D278F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</w:tr>
      <w:tr w:rsidR="001D278F" w:rsidRPr="006F6C88" w14:paraId="5BF6E683" w14:textId="77777777" w:rsidTr="008961EA">
        <w:trPr>
          <w:trHeight w:hRule="exact" w:val="374"/>
        </w:trPr>
        <w:tc>
          <w:tcPr>
            <w:tcW w:w="4338" w:type="dxa"/>
          </w:tcPr>
          <w:p w14:paraId="6644ED8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7D589A7F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B2BE728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E4FCE75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B0520C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84D6F" w14:textId="0E056A60" w:rsidR="001D278F" w:rsidRPr="006F6C88" w:rsidRDefault="009E12DA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2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31CF6235" w14:textId="77777777" w:rsidR="001D278F" w:rsidRPr="006F6C88" w:rsidRDefault="001D278F" w:rsidP="001D278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BF75EA5" w14:textId="2E9DCC65" w:rsidR="001D278F" w:rsidRPr="006F6C88" w:rsidRDefault="001D278F" w:rsidP="001D27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</w:tr>
      <w:tr w:rsidR="00BF6F4E" w:rsidRPr="006F6C88" w14:paraId="03AB9186" w14:textId="77777777" w:rsidTr="008961EA">
        <w:trPr>
          <w:trHeight w:hRule="exact" w:val="374"/>
        </w:trPr>
        <w:tc>
          <w:tcPr>
            <w:tcW w:w="4338" w:type="dxa"/>
          </w:tcPr>
          <w:p w14:paraId="6AC838EE" w14:textId="777F3912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1E3CE166" w14:textId="602405F8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09FBEE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B6C5EC5" w14:textId="6105E55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7C68C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CA9DA" w14:textId="1109542D" w:rsidR="00BF6F4E" w:rsidRPr="009E12DA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189D114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AD6940" w14:textId="2DEEEC75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0D11A328" w14:textId="77777777" w:rsidTr="008961EA">
        <w:trPr>
          <w:trHeight w:hRule="exact" w:val="374"/>
        </w:trPr>
        <w:tc>
          <w:tcPr>
            <w:tcW w:w="4338" w:type="dxa"/>
          </w:tcPr>
          <w:p w14:paraId="29F6121F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602203A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F2259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B97B24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9EDA4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29C8FE" w14:textId="3B53C925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E0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01065E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0224083" w14:textId="658EB51B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</w:tr>
      <w:tr w:rsidR="00BF6F4E" w:rsidRPr="006F6C88" w14:paraId="39204238" w14:textId="77777777" w:rsidTr="008961EA">
        <w:trPr>
          <w:trHeight w:hRule="exact" w:val="374"/>
        </w:trPr>
        <w:tc>
          <w:tcPr>
            <w:tcW w:w="4338" w:type="dxa"/>
          </w:tcPr>
          <w:p w14:paraId="78ACF430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14:paraId="1E20C81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AA935A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87D42C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78B69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00E1DF" w14:textId="5A0CB01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E5F1F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6807548" w14:textId="1B24043B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1,167</w:t>
            </w:r>
          </w:p>
        </w:tc>
      </w:tr>
      <w:tr w:rsidR="00BF6F4E" w:rsidRPr="006F6C88" w14:paraId="4E3A65AC" w14:textId="77777777" w:rsidTr="008961EA">
        <w:trPr>
          <w:trHeight w:hRule="exact" w:val="374"/>
        </w:trPr>
        <w:tc>
          <w:tcPr>
            <w:tcW w:w="4338" w:type="dxa"/>
          </w:tcPr>
          <w:p w14:paraId="259929F3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7FEB0D5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76AC58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629861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91DE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D1E0F" w14:textId="05647008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270" w:type="dxa"/>
          </w:tcPr>
          <w:p w14:paraId="1206D19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A31A73" w14:textId="08CAEA86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3,040</w:t>
            </w:r>
          </w:p>
        </w:tc>
      </w:tr>
      <w:tr w:rsidR="00BF6F4E" w:rsidRPr="006F6C88" w14:paraId="4F62EBED" w14:textId="77777777" w:rsidTr="008961EA">
        <w:trPr>
          <w:trHeight w:hRule="exact" w:val="374"/>
        </w:trPr>
        <w:tc>
          <w:tcPr>
            <w:tcW w:w="4338" w:type="dxa"/>
          </w:tcPr>
          <w:p w14:paraId="315B64A8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14:paraId="1A314D7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07565D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2D07E8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325C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E6072" w14:textId="2E266298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7B66E52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5711C99" w14:textId="2106E376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</w:tr>
      <w:tr w:rsidR="00BF6F4E" w:rsidRPr="006F6C88" w14:paraId="49581146" w14:textId="77777777" w:rsidTr="008961EA">
        <w:trPr>
          <w:trHeight w:hRule="exact" w:val="374"/>
        </w:trPr>
        <w:tc>
          <w:tcPr>
            <w:tcW w:w="4338" w:type="dxa"/>
          </w:tcPr>
          <w:p w14:paraId="2101D4D7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14:paraId="5E4F0B9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97D087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CB95CF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307D5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57E7F" w14:textId="1B35E76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612ACB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5780B58" w14:textId="5CF3257F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070C9F42" w14:textId="77777777" w:rsidTr="008961EA">
        <w:trPr>
          <w:trHeight w:hRule="exact" w:val="374"/>
        </w:trPr>
        <w:tc>
          <w:tcPr>
            <w:tcW w:w="4338" w:type="dxa"/>
          </w:tcPr>
          <w:p w14:paraId="529B9042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</w:tcPr>
          <w:p w14:paraId="34FA080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713868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31DD964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9A91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47E5EA" w14:textId="0D07061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394C1BD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7D52581" w14:textId="4A5D475F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</w:tr>
      <w:tr w:rsidR="00BF6F4E" w:rsidRPr="006F6C88" w14:paraId="7EB064B6" w14:textId="77777777" w:rsidTr="008961EA">
        <w:trPr>
          <w:trHeight w:hRule="exact" w:val="374"/>
        </w:trPr>
        <w:tc>
          <w:tcPr>
            <w:tcW w:w="4338" w:type="dxa"/>
          </w:tcPr>
          <w:p w14:paraId="0A464ED8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14:paraId="464B59D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3C318E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E9F106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466D3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D85FE6" w14:textId="01F30AFF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E3C5A2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321B1D7" w14:textId="316D1BEC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BF6F4E" w:rsidRPr="006F6C88" w14:paraId="70F4F842" w14:textId="77777777" w:rsidTr="00C071B1">
        <w:trPr>
          <w:trHeight w:hRule="exact" w:val="299"/>
        </w:trPr>
        <w:tc>
          <w:tcPr>
            <w:tcW w:w="4338" w:type="dxa"/>
          </w:tcPr>
          <w:p w14:paraId="501491A1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0239C8A" w14:textId="77777777" w:rsidR="00BF6F4E" w:rsidRPr="006F6C88" w:rsidRDefault="00BF6F4E" w:rsidP="00BF6F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3925D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86C6191" w14:textId="77777777" w:rsidR="00BF6F4E" w:rsidRPr="006F6C88" w:rsidRDefault="00BF6F4E" w:rsidP="00BF6F4E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8030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C9912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D1EB5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A3D691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7245" w:rsidRPr="006F6C88" w14:paraId="54CE1B76" w14:textId="77777777" w:rsidTr="00C071B1">
        <w:trPr>
          <w:trHeight w:hRule="exact" w:val="299"/>
        </w:trPr>
        <w:tc>
          <w:tcPr>
            <w:tcW w:w="4338" w:type="dxa"/>
          </w:tcPr>
          <w:p w14:paraId="2BEC9CE2" w14:textId="77777777" w:rsidR="00F17245" w:rsidRPr="006F6C88" w:rsidRDefault="00F17245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F4B575B" w14:textId="77777777" w:rsidR="00F17245" w:rsidRPr="006F6C88" w:rsidRDefault="00F17245" w:rsidP="00BF6F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62FBF2" w14:textId="77777777" w:rsidR="00F17245" w:rsidRPr="006F6C88" w:rsidRDefault="00F17245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687478" w14:textId="77777777" w:rsidR="00F17245" w:rsidRPr="006F6C88" w:rsidRDefault="00F17245" w:rsidP="00BF6F4E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8D552" w14:textId="77777777" w:rsidR="00F17245" w:rsidRPr="006F6C88" w:rsidRDefault="00F17245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C6755" w14:textId="77777777" w:rsidR="00F17245" w:rsidRPr="006F6C88" w:rsidRDefault="00F17245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84F8BB" w14:textId="77777777" w:rsidR="00F17245" w:rsidRPr="006F6C88" w:rsidRDefault="00F17245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146D109" w14:textId="77777777" w:rsidR="00F17245" w:rsidRPr="006F6C88" w:rsidRDefault="00F17245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F6F4E" w:rsidRPr="006F6C88" w14:paraId="272D1F77" w14:textId="77777777" w:rsidTr="008961EA">
        <w:trPr>
          <w:trHeight w:hRule="exact" w:val="374"/>
        </w:trPr>
        <w:tc>
          <w:tcPr>
            <w:tcW w:w="4338" w:type="dxa"/>
          </w:tcPr>
          <w:p w14:paraId="00E4ED92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697ABB9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247BDA5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E730C6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EB0718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FF861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2C899A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4BB0EA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02DC85BA" w14:textId="77777777" w:rsidTr="008961EA">
        <w:trPr>
          <w:trHeight w:hRule="exact" w:val="374"/>
        </w:trPr>
        <w:tc>
          <w:tcPr>
            <w:tcW w:w="4338" w:type="dxa"/>
          </w:tcPr>
          <w:p w14:paraId="091CDE11" w14:textId="104605E8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จากเงินลงทุนใน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 </w:t>
            </w:r>
          </w:p>
        </w:tc>
        <w:tc>
          <w:tcPr>
            <w:tcW w:w="1062" w:type="dxa"/>
          </w:tcPr>
          <w:p w14:paraId="337FF0BE" w14:textId="2F99815A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3" w:type="dxa"/>
          </w:tcPr>
          <w:p w14:paraId="4E43763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D1A5FD1" w14:textId="4D2D8C53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47DA8DD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6817FA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10AE2C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AA3C6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6F4E" w:rsidRPr="006F6C88" w14:paraId="272A3AEA" w14:textId="77777777" w:rsidTr="008961EA">
        <w:trPr>
          <w:trHeight w:hRule="exact" w:val="374"/>
        </w:trPr>
        <w:tc>
          <w:tcPr>
            <w:tcW w:w="4338" w:type="dxa"/>
          </w:tcPr>
          <w:p w14:paraId="6102F487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496BD595" w14:textId="112342CE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48ED8D3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C5074BD" w14:textId="634B7C71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159B621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50F91C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15875A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A76DB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6F4E" w:rsidRPr="006F6C88" w14:paraId="69BC3CAE" w14:textId="77777777" w:rsidTr="00C071B1">
        <w:trPr>
          <w:trHeight w:hRule="exact" w:val="335"/>
        </w:trPr>
        <w:tc>
          <w:tcPr>
            <w:tcW w:w="4338" w:type="dxa"/>
          </w:tcPr>
          <w:p w14:paraId="1A22E6AC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7F808C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175D89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103F7D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4705A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FB009A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6FBB9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C7C5B0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20615597" w14:textId="77777777" w:rsidTr="006E077A">
        <w:trPr>
          <w:trHeight w:hRule="exact" w:val="374"/>
        </w:trPr>
        <w:tc>
          <w:tcPr>
            <w:tcW w:w="4338" w:type="dxa"/>
          </w:tcPr>
          <w:p w14:paraId="7570E10F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0676F45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8852B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4D94D22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70DC5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2621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397CF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7D137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7792C069" w14:textId="77777777" w:rsidTr="006E077A">
        <w:trPr>
          <w:trHeight w:hRule="exact" w:val="374"/>
        </w:trPr>
        <w:tc>
          <w:tcPr>
            <w:tcW w:w="4338" w:type="dxa"/>
          </w:tcPr>
          <w:p w14:paraId="511D37BA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68EFCB6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25B6A1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802B4C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DCF7E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1F1DB4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C3527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E4065E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746D677A" w14:textId="77777777" w:rsidTr="008961EA">
        <w:trPr>
          <w:trHeight w:hRule="exact" w:val="416"/>
        </w:trPr>
        <w:tc>
          <w:tcPr>
            <w:tcW w:w="4338" w:type="dxa"/>
          </w:tcPr>
          <w:p w14:paraId="53EC6664" w14:textId="77777777" w:rsidR="00BF6F4E" w:rsidRPr="006F6C88" w:rsidRDefault="00BF6F4E" w:rsidP="00BF6F4E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2F20FA0C" w14:textId="21281A4B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6,650</w:t>
            </w:r>
          </w:p>
        </w:tc>
        <w:tc>
          <w:tcPr>
            <w:tcW w:w="243" w:type="dxa"/>
          </w:tcPr>
          <w:p w14:paraId="1F25718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8139B5" w14:textId="338620A1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7,289</w:t>
            </w:r>
          </w:p>
        </w:tc>
        <w:tc>
          <w:tcPr>
            <w:tcW w:w="270" w:type="dxa"/>
          </w:tcPr>
          <w:p w14:paraId="4A8FC3A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18A8E" w14:textId="3E6144C6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6,031</w:t>
            </w:r>
          </w:p>
        </w:tc>
        <w:tc>
          <w:tcPr>
            <w:tcW w:w="270" w:type="dxa"/>
          </w:tcPr>
          <w:p w14:paraId="3B3D157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16E6D8C" w14:textId="76447160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6,670</w:t>
            </w:r>
          </w:p>
        </w:tc>
      </w:tr>
      <w:tr w:rsidR="00BF6F4E" w:rsidRPr="006F6C88" w14:paraId="036C8E8C" w14:textId="77777777" w:rsidTr="008961EA">
        <w:trPr>
          <w:trHeight w:hRule="exact" w:val="374"/>
        </w:trPr>
        <w:tc>
          <w:tcPr>
            <w:tcW w:w="4338" w:type="dxa"/>
          </w:tcPr>
          <w:p w14:paraId="2427A86F" w14:textId="77777777" w:rsidR="00BF6F4E" w:rsidRPr="006F6C88" w:rsidRDefault="00BF6F4E" w:rsidP="00BF6F4E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0758092" w14:textId="450DC924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43" w:type="dxa"/>
          </w:tcPr>
          <w:p w14:paraId="56D21723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4CE7919" w14:textId="4C48F492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70" w:type="dxa"/>
          </w:tcPr>
          <w:p w14:paraId="100896B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9B947" w14:textId="496A277A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22959C6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9D08EE" w14:textId="373A7CE0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</w:tr>
      <w:tr w:rsidR="00BF6F4E" w:rsidRPr="006F6C88" w14:paraId="39F853B7" w14:textId="77777777" w:rsidTr="008961EA">
        <w:trPr>
          <w:trHeight w:hRule="exact" w:val="374"/>
        </w:trPr>
        <w:tc>
          <w:tcPr>
            <w:tcW w:w="4338" w:type="dxa"/>
          </w:tcPr>
          <w:p w14:paraId="76A53C8A" w14:textId="77777777" w:rsidR="00BF6F4E" w:rsidRPr="006F6C88" w:rsidRDefault="00BF6F4E" w:rsidP="00BF6F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10765D" w14:textId="0A62A24C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6,764</w:t>
            </w:r>
          </w:p>
        </w:tc>
        <w:tc>
          <w:tcPr>
            <w:tcW w:w="243" w:type="dxa"/>
          </w:tcPr>
          <w:p w14:paraId="5E99ADE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B1EBEF" w14:textId="6B43F5E0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7,399</w:t>
            </w:r>
          </w:p>
        </w:tc>
        <w:tc>
          <w:tcPr>
            <w:tcW w:w="270" w:type="dxa"/>
          </w:tcPr>
          <w:p w14:paraId="6CB5085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0CD2C1" w14:textId="2DC10143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6,145</w:t>
            </w:r>
          </w:p>
        </w:tc>
        <w:tc>
          <w:tcPr>
            <w:tcW w:w="270" w:type="dxa"/>
          </w:tcPr>
          <w:p w14:paraId="1EFE3352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9039859" w14:textId="6BC17C5E" w:rsidR="00BF6F4E" w:rsidRPr="006F6C88" w:rsidRDefault="00BF6F4E" w:rsidP="00BF6F4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6,780</w:t>
            </w:r>
          </w:p>
        </w:tc>
      </w:tr>
      <w:tr w:rsidR="00BF6F4E" w:rsidRPr="006F6C88" w14:paraId="6F31A1FB" w14:textId="77777777" w:rsidTr="00245AD0">
        <w:trPr>
          <w:trHeight w:hRule="exact" w:val="347"/>
        </w:trPr>
        <w:tc>
          <w:tcPr>
            <w:tcW w:w="4338" w:type="dxa"/>
          </w:tcPr>
          <w:p w14:paraId="06B074F7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83E745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4C1D1A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0562E3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AF5C6E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9CA1F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4BB8CA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FCF9B3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03F31D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926404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E13EE68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DADD67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10A308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1EF5ABC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CCA6BF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25CDF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C5B821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D9B0592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36DA5261" w14:textId="77777777" w:rsidTr="008961EA">
        <w:trPr>
          <w:trHeight w:hRule="exact" w:val="374"/>
        </w:trPr>
        <w:tc>
          <w:tcPr>
            <w:tcW w:w="4338" w:type="dxa"/>
          </w:tcPr>
          <w:p w14:paraId="5E200268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0D09431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75FDE7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3E6408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6C8A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C4BF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4B1D64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EB37D4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6F4E" w:rsidRPr="006F6C88" w14:paraId="7C0BB87A" w14:textId="77777777" w:rsidTr="008961EA">
        <w:trPr>
          <w:trHeight w:hRule="exact" w:val="374"/>
        </w:trPr>
        <w:tc>
          <w:tcPr>
            <w:tcW w:w="4338" w:type="dxa"/>
          </w:tcPr>
          <w:p w14:paraId="70972C8D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14:paraId="72950AD7" w14:textId="6AA5D824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</w:t>
            </w:r>
            <w:r w:rsidR="00BE63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8,350</w:t>
            </w:r>
          </w:p>
        </w:tc>
        <w:tc>
          <w:tcPr>
            <w:tcW w:w="243" w:type="dxa"/>
          </w:tcPr>
          <w:p w14:paraId="5ACDD06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4C16B85" w14:textId="21AA8AD2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1,002,922</w:t>
            </w:r>
          </w:p>
        </w:tc>
        <w:tc>
          <w:tcPr>
            <w:tcW w:w="270" w:type="dxa"/>
          </w:tcPr>
          <w:p w14:paraId="2B468E3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CA4645" w14:textId="1F5E609E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23,777</w:t>
            </w:r>
          </w:p>
        </w:tc>
        <w:tc>
          <w:tcPr>
            <w:tcW w:w="270" w:type="dxa"/>
          </w:tcPr>
          <w:p w14:paraId="06F695B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CD96BDC" w14:textId="3EA39DFC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20,297</w:t>
            </w:r>
          </w:p>
        </w:tc>
      </w:tr>
      <w:tr w:rsidR="00BF6F4E" w:rsidRPr="006F6C88" w14:paraId="057FFE31" w14:textId="77777777" w:rsidTr="008961EA">
        <w:trPr>
          <w:trHeight w:hRule="exact" w:val="374"/>
        </w:trPr>
        <w:tc>
          <w:tcPr>
            <w:tcW w:w="4338" w:type="dxa"/>
          </w:tcPr>
          <w:p w14:paraId="68B10D30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B53E7CA" w14:textId="6C7C85C5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11,816</w:t>
            </w:r>
          </w:p>
        </w:tc>
        <w:tc>
          <w:tcPr>
            <w:tcW w:w="243" w:type="dxa"/>
          </w:tcPr>
          <w:p w14:paraId="0CF02C2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DB23CB" w14:textId="5551CA85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21,986</w:t>
            </w:r>
          </w:p>
        </w:tc>
        <w:tc>
          <w:tcPr>
            <w:tcW w:w="270" w:type="dxa"/>
          </w:tcPr>
          <w:p w14:paraId="15F9091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DEE2B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AC702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56802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2F287B26" w14:textId="77777777" w:rsidTr="008961EA">
        <w:trPr>
          <w:trHeight w:hRule="exact" w:val="374"/>
        </w:trPr>
        <w:tc>
          <w:tcPr>
            <w:tcW w:w="4338" w:type="dxa"/>
          </w:tcPr>
          <w:p w14:paraId="1A4747FD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3BA17280" w14:textId="7A6A1D4C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4,792</w:t>
            </w:r>
          </w:p>
        </w:tc>
        <w:tc>
          <w:tcPr>
            <w:tcW w:w="243" w:type="dxa"/>
          </w:tcPr>
          <w:p w14:paraId="3BB27E2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99F70D8" w14:textId="6C0A4F69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4,959</w:t>
            </w:r>
          </w:p>
        </w:tc>
        <w:tc>
          <w:tcPr>
            <w:tcW w:w="270" w:type="dxa"/>
          </w:tcPr>
          <w:p w14:paraId="04B8E8E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CBEF5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A9950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C6FEC4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6D783020" w14:textId="77777777" w:rsidTr="008961EA">
        <w:trPr>
          <w:trHeight w:hRule="exact" w:val="374"/>
        </w:trPr>
        <w:tc>
          <w:tcPr>
            <w:tcW w:w="4338" w:type="dxa"/>
          </w:tcPr>
          <w:p w14:paraId="3F092165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5C52E932" w14:textId="5BDA6C86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1,109</w:t>
            </w:r>
          </w:p>
        </w:tc>
        <w:tc>
          <w:tcPr>
            <w:tcW w:w="243" w:type="dxa"/>
          </w:tcPr>
          <w:p w14:paraId="73C90445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B5B47F" w14:textId="1A649514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1,086</w:t>
            </w:r>
          </w:p>
        </w:tc>
        <w:tc>
          <w:tcPr>
            <w:tcW w:w="270" w:type="dxa"/>
          </w:tcPr>
          <w:p w14:paraId="32DA0F2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3382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0E5F34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670D5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7726625E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6DB342F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126DD2F5" w14:textId="39A73366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43" w:type="dxa"/>
            <w:shd w:val="clear" w:color="auto" w:fill="auto"/>
          </w:tcPr>
          <w:p w14:paraId="1A42B95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0CCD7BF4" w14:textId="6C007DA6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4218F357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3C372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DD31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2385BC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4613CC3A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1698B872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7BE8B079" w14:textId="0B11F70D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43" w:type="dxa"/>
            <w:shd w:val="clear" w:color="auto" w:fill="auto"/>
          </w:tcPr>
          <w:p w14:paraId="28C7019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5953D4B" w14:textId="7EFF5DBD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95D69F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B7358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8D14D9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965810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771F420E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08EA005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  <w:shd w:val="clear" w:color="auto" w:fill="auto"/>
          </w:tcPr>
          <w:p w14:paraId="7A9D9636" w14:textId="29B3EFFB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9890E1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9FABF1D" w14:textId="3919068D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38277ED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FA85E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B2638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A6606C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6F4E" w:rsidRPr="006F6C88" w14:paraId="35DBF57D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53608A7" w14:textId="77777777" w:rsidR="00BF6F4E" w:rsidRPr="006F6C88" w:rsidRDefault="00BF6F4E" w:rsidP="00B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  <w:shd w:val="clear" w:color="auto" w:fill="auto"/>
          </w:tcPr>
          <w:p w14:paraId="04F6A1FF" w14:textId="5E6B9A28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B17760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73D5925" w14:textId="4A66B4DB" w:rsidR="00BF6F4E" w:rsidRPr="006F6C88" w:rsidRDefault="00BF6F4E" w:rsidP="00BF6F4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791ADEA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9E32B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1CB786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EB94D6C" w14:textId="77777777" w:rsidR="00BF6F4E" w:rsidRPr="006F6C88" w:rsidRDefault="00BF6F4E" w:rsidP="00BF6F4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4AC7BE8" w14:textId="77777777" w:rsidR="000744C3" w:rsidRPr="006F6C88" w:rsidRDefault="000744C3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581A4F38" w14:textId="1384BDE1" w:rsidR="003E409D" w:rsidRPr="006F6C88" w:rsidRDefault="003E409D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1D278F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3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1D278F" w:rsidRPr="006F6C88">
        <w:rPr>
          <w:rFonts w:asciiTheme="majorBidi" w:hAnsiTheme="majorBidi" w:cstheme="majorBidi"/>
          <w:sz w:val="28"/>
          <w:szCs w:val="28"/>
          <w:lang w:eastAsia="ja-JP"/>
        </w:rPr>
        <w:t>449.1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8F2DE3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220.0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="008F2DE3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229.1</w:t>
      </w:r>
      <w:r w:rsidR="001D278F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1D278F" w:rsidRPr="006F6C88">
        <w:rPr>
          <w:rFonts w:asciiTheme="majorBidi" w:hAnsiTheme="majorBidi" w:cstheme="majorBidi"/>
          <w:sz w:val="28"/>
          <w:szCs w:val="28"/>
          <w:lang w:eastAsia="ja-JP"/>
        </w:rPr>
        <w:t>3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045DEC51" w14:textId="77777777" w:rsidR="000744C3" w:rsidRPr="006F6C88" w:rsidRDefault="000744C3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189FFF1F" w14:textId="77777777" w:rsidR="001D278F" w:rsidRPr="006F6C88" w:rsidRDefault="001D278F" w:rsidP="001D2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249.2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122.1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127.1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</w:p>
    <w:p w14:paraId="7BD6BAE1" w14:textId="77777777" w:rsidR="008B5539" w:rsidRPr="006F6C88" w:rsidRDefault="008B5539" w:rsidP="003A56CE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7CC4C56" w14:textId="3BA2FCA5" w:rsidR="008B5539" w:rsidRPr="006F6C88" w:rsidRDefault="008B5539" w:rsidP="008B553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F6C88">
        <w:rPr>
          <w:rFonts w:asciiTheme="majorBidi" w:hAnsiTheme="majorBidi" w:cstheme="majorBidi"/>
          <w:sz w:val="28"/>
          <w:szCs w:val="28"/>
        </w:rPr>
        <w:t>31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2267" w:rsidRPr="006F6C88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A56CE" w:rsidRPr="006F6C88">
        <w:rPr>
          <w:rFonts w:asciiTheme="majorBidi" w:hAnsiTheme="majorBidi" w:cstheme="majorBidi"/>
          <w:sz w:val="28"/>
          <w:szCs w:val="28"/>
        </w:rPr>
        <w:t>256</w:t>
      </w:r>
      <w:r w:rsidR="001D278F" w:rsidRPr="006F6C88">
        <w:rPr>
          <w:rFonts w:asciiTheme="majorBidi" w:hAnsiTheme="majorBidi" w:cstheme="majorBidi"/>
          <w:sz w:val="28"/>
          <w:szCs w:val="28"/>
        </w:rPr>
        <w:t>3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="00617369" w:rsidRPr="006F6C88">
        <w:rPr>
          <w:rFonts w:asciiTheme="majorBidi" w:hAnsiTheme="majorBidi" w:cstheme="majorBidi"/>
          <w:sz w:val="28"/>
          <w:szCs w:val="28"/>
        </w:rPr>
        <w:t>6.8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A56CE"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="003F0C1B" w:rsidRPr="006F6C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F0C1B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3F0C1B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3F0C1B" w:rsidRPr="006F6C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D278F" w:rsidRPr="006F6C8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F0C1B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617369" w:rsidRPr="006F6C88">
        <w:rPr>
          <w:rFonts w:asciiTheme="majorBidi" w:hAnsiTheme="majorBidi" w:cstheme="majorBidi"/>
          <w:i/>
          <w:iCs/>
          <w:sz w:val="28"/>
          <w:szCs w:val="28"/>
        </w:rPr>
        <w:t>6.8</w:t>
      </w:r>
      <w:r w:rsidR="003F0C1B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0C1B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840B6F" w:rsidRPr="006F6C88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73997028" w14:textId="77777777" w:rsidR="007E22AC" w:rsidRPr="006F6C88" w:rsidRDefault="007E22AC" w:rsidP="0030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070A48B" w14:textId="1D9242B0" w:rsidR="003F7D59" w:rsidRPr="006F6C88" w:rsidRDefault="00F17245" w:rsidP="00ED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  <w:r w:rsidR="003F7D59" w:rsidRPr="006F6C88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</w:t>
      </w:r>
      <w:r w:rsidR="002363E3" w:rsidRPr="006F6C88">
        <w:rPr>
          <w:rFonts w:asciiTheme="majorBidi" w:hAnsiTheme="majorBidi" w:cstheme="majorBidi"/>
          <w:sz w:val="28"/>
          <w:szCs w:val="28"/>
          <w:cs/>
        </w:rPr>
        <w:t>กับกิจการที่เกี่ยวข้องกัน</w:t>
      </w:r>
      <w:r w:rsidR="003F7D59" w:rsidRPr="006F6C8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F2208E" w:rsidRPr="006F6C88">
        <w:rPr>
          <w:rFonts w:asciiTheme="majorBidi" w:hAnsiTheme="majorBidi" w:cstheme="majorBidi"/>
          <w:bCs/>
          <w:sz w:val="28"/>
          <w:szCs w:val="28"/>
        </w:rPr>
        <w:t>31</w:t>
      </w:r>
      <w:r w:rsidR="00F2208E"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มีนาคม </w:t>
      </w:r>
      <w:r w:rsidR="00F2208E" w:rsidRPr="006F6C88">
        <w:rPr>
          <w:rFonts w:asciiTheme="majorBidi" w:hAnsiTheme="majorBidi" w:cstheme="majorBidi"/>
          <w:sz w:val="28"/>
          <w:szCs w:val="28"/>
        </w:rPr>
        <w:t>256</w:t>
      </w:r>
      <w:r w:rsidR="001D278F" w:rsidRPr="006F6C88">
        <w:rPr>
          <w:rFonts w:asciiTheme="majorBidi" w:hAnsiTheme="majorBidi" w:cstheme="majorBidi"/>
          <w:sz w:val="28"/>
          <w:szCs w:val="28"/>
        </w:rPr>
        <w:t>3</w:t>
      </w:r>
      <w:r w:rsidR="00F2208E"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="00DA7D5C" w:rsidRPr="006F6C88">
        <w:rPr>
          <w:rFonts w:asciiTheme="majorBidi" w:hAnsiTheme="majorBidi" w:cstheme="majorBidi"/>
          <w:sz w:val="28"/>
          <w:szCs w:val="28"/>
          <w:cs/>
        </w:rPr>
        <w:t>แ</w:t>
      </w:r>
      <w:r w:rsidR="00B21F7D" w:rsidRPr="006F6C88">
        <w:rPr>
          <w:rFonts w:asciiTheme="majorBidi" w:hAnsiTheme="majorBidi" w:cstheme="majorBidi"/>
          <w:sz w:val="28"/>
          <w:szCs w:val="28"/>
          <w:cs/>
        </w:rPr>
        <w:t>ละ</w:t>
      </w:r>
      <w:r w:rsidR="006B0DC1"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="004135A6" w:rsidRPr="006F6C88">
        <w:rPr>
          <w:rFonts w:asciiTheme="majorBidi" w:hAnsiTheme="majorBidi" w:cstheme="majorBidi"/>
          <w:sz w:val="28"/>
          <w:szCs w:val="28"/>
        </w:rPr>
        <w:t>31</w:t>
      </w:r>
      <w:r w:rsidR="003F7D59" w:rsidRPr="006F6C8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74528" w:rsidRPr="006F6C88">
        <w:rPr>
          <w:rFonts w:asciiTheme="majorBidi" w:hAnsiTheme="majorBidi" w:cstheme="majorBidi"/>
          <w:sz w:val="28"/>
          <w:szCs w:val="28"/>
        </w:rPr>
        <w:t>25</w:t>
      </w:r>
      <w:r w:rsidR="005438D7" w:rsidRPr="006F6C88">
        <w:rPr>
          <w:rFonts w:asciiTheme="majorBidi" w:hAnsiTheme="majorBidi" w:cstheme="majorBidi"/>
          <w:sz w:val="28"/>
          <w:szCs w:val="28"/>
        </w:rPr>
        <w:t>6</w:t>
      </w:r>
      <w:r w:rsidR="001D278F" w:rsidRPr="006F6C88">
        <w:rPr>
          <w:rFonts w:asciiTheme="majorBidi" w:hAnsiTheme="majorBidi" w:cstheme="majorBidi"/>
          <w:sz w:val="28"/>
          <w:szCs w:val="28"/>
        </w:rPr>
        <w:t>2</w:t>
      </w:r>
      <w:r w:rsidR="00A20917"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F7D59" w:rsidRPr="006F6C8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C6545A1" w14:textId="77777777" w:rsidR="003F7D59" w:rsidRPr="006F6C88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3F7D59" w:rsidRPr="006F6C88" w14:paraId="21D90682" w14:textId="77777777" w:rsidTr="00926980">
        <w:trPr>
          <w:trHeight w:val="403"/>
          <w:tblHeader/>
        </w:trPr>
        <w:tc>
          <w:tcPr>
            <w:tcW w:w="4320" w:type="dxa"/>
          </w:tcPr>
          <w:p w14:paraId="342D293A" w14:textId="5E7E8AA1" w:rsidR="003F7D59" w:rsidRPr="006F6C88" w:rsidRDefault="00843BA2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</w:t>
            </w:r>
            <w:r w:rsidR="000A0721"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การค้า</w:t>
            </w:r>
            <w:r w:rsidR="002363E3"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3935396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4"/>
          </w:tcPr>
          <w:p w14:paraId="76151524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A7D5C"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F2208E" w:rsidRPr="006F6C88" w14:paraId="29755DA8" w14:textId="77777777" w:rsidTr="00926980">
        <w:trPr>
          <w:trHeight w:val="403"/>
          <w:tblHeader/>
        </w:trPr>
        <w:tc>
          <w:tcPr>
            <w:tcW w:w="4320" w:type="dxa"/>
          </w:tcPr>
          <w:p w14:paraId="1DDB6998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6EA0D3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01C5F66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848DFD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91F9F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F2E579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FE1EE07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278F" w:rsidRPr="006F6C88" w14:paraId="1095349D" w14:textId="77777777" w:rsidTr="00926980">
        <w:trPr>
          <w:trHeight w:val="403"/>
          <w:tblHeader/>
        </w:trPr>
        <w:tc>
          <w:tcPr>
            <w:tcW w:w="4320" w:type="dxa"/>
          </w:tcPr>
          <w:p w14:paraId="1696CB14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F977F6" w14:textId="3A4F5B8E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A7BECF6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3E75FB" w14:textId="48B3309E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A40E5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37071" w14:textId="347B82E6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571D7B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09D09F" w14:textId="620F0154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27A81" w:rsidRPr="006F6C88" w14:paraId="33602747" w14:textId="77777777" w:rsidTr="00926980">
        <w:trPr>
          <w:trHeight w:val="403"/>
        </w:trPr>
        <w:tc>
          <w:tcPr>
            <w:tcW w:w="4320" w:type="dxa"/>
          </w:tcPr>
          <w:p w14:paraId="47101E2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15" w:type="dxa"/>
            <w:gridSpan w:val="8"/>
          </w:tcPr>
          <w:p w14:paraId="5060F9E8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D31" w:rsidRPr="006F6C88" w14:paraId="6A79C27A" w14:textId="77777777" w:rsidTr="00926980">
        <w:trPr>
          <w:trHeight w:val="371"/>
        </w:trPr>
        <w:tc>
          <w:tcPr>
            <w:tcW w:w="4320" w:type="dxa"/>
          </w:tcPr>
          <w:p w14:paraId="0ACF9B26" w14:textId="77777777" w:rsidR="00167D31" w:rsidRPr="006F6C88" w:rsidRDefault="00167D31" w:rsidP="00167D3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97FB7CD" w14:textId="77777777" w:rsidR="004F0240" w:rsidRPr="006F6C88" w:rsidRDefault="004F0240" w:rsidP="000744C3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BB19C1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D7B245" w14:textId="77777777" w:rsidR="00167D31" w:rsidRPr="006F6C88" w:rsidRDefault="00167D31" w:rsidP="000744C3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EBA89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6FFD3" w14:textId="79DEBA66" w:rsidR="00167D31" w:rsidRPr="006F6C88" w:rsidRDefault="002F7AFB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904A1A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43" w:type="dxa"/>
          </w:tcPr>
          <w:p w14:paraId="1CB1046A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E032A47" w14:textId="5E92C75E" w:rsidR="00167D31" w:rsidRPr="006F6C88" w:rsidRDefault="006B0DC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71,007</w:t>
            </w:r>
          </w:p>
        </w:tc>
      </w:tr>
      <w:tr w:rsidR="00167D31" w:rsidRPr="006F6C88" w14:paraId="3DB5DABC" w14:textId="77777777" w:rsidTr="00926980">
        <w:trPr>
          <w:trHeight w:val="335"/>
        </w:trPr>
        <w:tc>
          <w:tcPr>
            <w:tcW w:w="4320" w:type="dxa"/>
          </w:tcPr>
          <w:p w14:paraId="5C26B69C" w14:textId="77777777" w:rsidR="00167D31" w:rsidRPr="006F6C88" w:rsidRDefault="00167D31" w:rsidP="00167D3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854EA" w14:textId="499FD4D3" w:rsidR="00167D31" w:rsidRPr="00B25F16" w:rsidRDefault="00B25F16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286,807</w:t>
            </w:r>
          </w:p>
        </w:tc>
        <w:tc>
          <w:tcPr>
            <w:tcW w:w="236" w:type="dxa"/>
          </w:tcPr>
          <w:p w14:paraId="101E7179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AF3E7F9" w14:textId="652A0829" w:rsidR="00167D31" w:rsidRPr="006F6C88" w:rsidRDefault="006B0DC1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14:paraId="7A17446C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725DB9F3" w:rsidR="00167D31" w:rsidRPr="006F6C88" w:rsidRDefault="00904A1A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</w:t>
            </w:r>
            <w:r w:rsidR="008E06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0F638EDA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796BF57E" w14:textId="4147C1DC" w:rsidR="00167D31" w:rsidRPr="006F6C88" w:rsidRDefault="006B0DC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7,020</w:t>
            </w:r>
          </w:p>
        </w:tc>
      </w:tr>
      <w:tr w:rsidR="00167D31" w:rsidRPr="006F6C88" w14:paraId="321D50FD" w14:textId="77777777" w:rsidTr="00D9076C">
        <w:trPr>
          <w:trHeight w:val="403"/>
        </w:trPr>
        <w:tc>
          <w:tcPr>
            <w:tcW w:w="4320" w:type="dxa"/>
          </w:tcPr>
          <w:p w14:paraId="049530CC" w14:textId="77777777" w:rsidR="00167D31" w:rsidRPr="006F6C88" w:rsidRDefault="00167D31" w:rsidP="0016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240B564A" w:rsidR="00167D31" w:rsidRPr="006F6C88" w:rsidRDefault="00B25F16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286,807</w:t>
            </w:r>
          </w:p>
        </w:tc>
        <w:tc>
          <w:tcPr>
            <w:tcW w:w="236" w:type="dxa"/>
          </w:tcPr>
          <w:p w14:paraId="7397EE11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5D064CEB" w:rsidR="00167D31" w:rsidRPr="006F6C88" w:rsidRDefault="006B0DC1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14:paraId="3C0AC643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681EC8AB" w:rsidR="00167D31" w:rsidRPr="006F6C88" w:rsidRDefault="00904A1A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74,052</w:t>
            </w:r>
          </w:p>
        </w:tc>
        <w:tc>
          <w:tcPr>
            <w:tcW w:w="243" w:type="dxa"/>
          </w:tcPr>
          <w:p w14:paraId="28CC384F" w14:textId="77777777" w:rsidR="00167D31" w:rsidRPr="006F6C88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3E91BB12" w:rsidR="00167D31" w:rsidRPr="006F6C88" w:rsidRDefault="006B0DC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78,027</w:t>
            </w:r>
          </w:p>
        </w:tc>
      </w:tr>
    </w:tbl>
    <w:p w14:paraId="29B8C4FD" w14:textId="77777777" w:rsidR="00DC0C5E" w:rsidRPr="006F6C88" w:rsidRDefault="00DC0C5E" w:rsidP="006752F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</w:rPr>
        <w:tab/>
      </w:r>
    </w:p>
    <w:p w14:paraId="3069F7E6" w14:textId="01E24F95" w:rsidR="00610C5A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6F6C88">
        <w:rPr>
          <w:rFonts w:asciiTheme="majorBidi" w:hAnsiTheme="majorBidi" w:cstheme="majorBidi"/>
          <w:sz w:val="28"/>
          <w:szCs w:val="28"/>
        </w:rPr>
        <w:t xml:space="preserve">30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วัน ถึง </w:t>
      </w:r>
      <w:r w:rsidRPr="006F6C88">
        <w:rPr>
          <w:rFonts w:asciiTheme="majorBidi" w:hAnsiTheme="majorBidi" w:cstheme="majorBidi"/>
          <w:sz w:val="28"/>
          <w:szCs w:val="28"/>
        </w:rPr>
        <w:t xml:space="preserve">75 </w:t>
      </w:r>
      <w:r w:rsidRPr="006F6C88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6213B7AE" w14:textId="77777777" w:rsidR="00F17245" w:rsidRPr="006F6C88" w:rsidRDefault="00F17245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80"/>
      </w:tblGrid>
      <w:tr w:rsidR="00B4632A" w:rsidRPr="006F6C88" w14:paraId="2FAE0A82" w14:textId="77777777" w:rsidTr="004A0A9A">
        <w:tc>
          <w:tcPr>
            <w:tcW w:w="4320" w:type="dxa"/>
          </w:tcPr>
          <w:p w14:paraId="09BDA669" w14:textId="317CF30D" w:rsidR="00B4632A" w:rsidRPr="006F6C88" w:rsidRDefault="00E02A64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BA5B2D5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24FA4176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988" w:rsidRPr="006F6C88" w14:paraId="3766457B" w14:textId="77777777" w:rsidTr="004A0A9A">
        <w:tc>
          <w:tcPr>
            <w:tcW w:w="4320" w:type="dxa"/>
          </w:tcPr>
          <w:p w14:paraId="42D5F15F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99A2AE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502A6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BB8786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44EDB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6921ED2A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45AA5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51BA0" w:rsidRPr="006F6C88" w14:paraId="42A5F56E" w14:textId="77777777" w:rsidTr="004A0A9A">
        <w:tc>
          <w:tcPr>
            <w:tcW w:w="4320" w:type="dxa"/>
          </w:tcPr>
          <w:p w14:paraId="69845BD8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C45758" w14:textId="5C7B90DF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5797B2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636181" w14:textId="20AA3263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6A06389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5828" w14:textId="24C08A92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49DEB1F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51D004" w14:textId="11BC2059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27A81" w:rsidRPr="006F6C88" w14:paraId="2EA8EE8E" w14:textId="77777777" w:rsidTr="004A0A9A">
        <w:tc>
          <w:tcPr>
            <w:tcW w:w="4320" w:type="dxa"/>
          </w:tcPr>
          <w:p w14:paraId="73C55DD7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8"/>
          </w:tcPr>
          <w:p w14:paraId="75ADFBFC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7260" w:rsidRPr="006F6C88" w14:paraId="0DAD4A83" w14:textId="77777777" w:rsidTr="004A0A9A">
        <w:trPr>
          <w:trHeight w:val="450"/>
        </w:trPr>
        <w:tc>
          <w:tcPr>
            <w:tcW w:w="4320" w:type="dxa"/>
          </w:tcPr>
          <w:p w14:paraId="21D488BE" w14:textId="77777777" w:rsidR="003F7260" w:rsidRPr="006F6C88" w:rsidRDefault="003F7260" w:rsidP="003F726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18E9B9D" w14:textId="77777777" w:rsidR="003F7260" w:rsidRPr="006F6C88" w:rsidRDefault="00F1751F" w:rsidP="0093680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4D7E4" w14:textId="77777777" w:rsidR="003F7260" w:rsidRPr="006F6C88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0AF10F" w14:textId="77777777" w:rsidR="003F7260" w:rsidRPr="006F6C88" w:rsidRDefault="003F7260" w:rsidP="000744C3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EC53D" w14:textId="77777777" w:rsidR="003F7260" w:rsidRPr="006F6C88" w:rsidRDefault="003F7260" w:rsidP="003F726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16124" w14:textId="554AAB65" w:rsidR="003F7260" w:rsidRPr="006F6C88" w:rsidRDefault="00904A1A" w:rsidP="00DF7069">
            <w:pPr>
              <w:pStyle w:val="acctfourfigures"/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</w:t>
            </w:r>
            <w:r w:rsidR="008E0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03A893D3" w14:textId="77777777" w:rsidR="003F7260" w:rsidRPr="006F6C88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3BAEC9" w14:textId="717FD565" w:rsidR="003F7260" w:rsidRPr="006F6C88" w:rsidRDefault="00B200FD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1,763</w:t>
            </w:r>
          </w:p>
        </w:tc>
      </w:tr>
      <w:tr w:rsidR="00A71428" w:rsidRPr="006F6C88" w14:paraId="0712E1BB" w14:textId="77777777" w:rsidTr="00A1298F">
        <w:trPr>
          <w:trHeight w:val="403"/>
        </w:trPr>
        <w:tc>
          <w:tcPr>
            <w:tcW w:w="4320" w:type="dxa"/>
          </w:tcPr>
          <w:p w14:paraId="4C102FDF" w14:textId="77777777" w:rsidR="00A71428" w:rsidRPr="006F6C88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096544" w14:textId="77777777" w:rsidR="00A71428" w:rsidRPr="006F6C88" w:rsidRDefault="00F1751F" w:rsidP="003F7260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7EA0B8" w14:textId="77777777" w:rsidR="00A71428" w:rsidRPr="006F6C8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FE88377" w14:textId="77777777" w:rsidR="00A71428" w:rsidRPr="006F6C88" w:rsidRDefault="00A71428" w:rsidP="003F7260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085727" w14:textId="77777777" w:rsidR="00A71428" w:rsidRPr="006F6C8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0454CD" w14:textId="4806286A" w:rsidR="00A71428" w:rsidRPr="006F6C88" w:rsidRDefault="00904A1A" w:rsidP="00A71428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1,57</w:t>
            </w:r>
            <w:r w:rsidR="008E06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463609F3" w14:textId="77777777" w:rsidR="00A71428" w:rsidRPr="006F6C8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288213" w14:textId="25B3089B" w:rsidR="00A71428" w:rsidRPr="006F6C88" w:rsidRDefault="00B200FD" w:rsidP="001354A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1,763</w:t>
            </w:r>
          </w:p>
        </w:tc>
      </w:tr>
    </w:tbl>
    <w:p w14:paraId="7A6A79B4" w14:textId="77777777" w:rsidR="00301FE4" w:rsidRPr="006F6C88" w:rsidRDefault="00301FE4" w:rsidP="002B7D0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983"/>
        <w:gridCol w:w="268"/>
        <w:gridCol w:w="983"/>
        <w:gridCol w:w="268"/>
        <w:gridCol w:w="1026"/>
        <w:gridCol w:w="266"/>
        <w:gridCol w:w="936"/>
        <w:gridCol w:w="236"/>
        <w:gridCol w:w="925"/>
        <w:gridCol w:w="270"/>
        <w:gridCol w:w="1081"/>
      </w:tblGrid>
      <w:tr w:rsidR="00F909A8" w:rsidRPr="006F6C88" w14:paraId="161D194F" w14:textId="77777777" w:rsidTr="000A3DD7">
        <w:trPr>
          <w:tblHeader/>
        </w:trPr>
        <w:tc>
          <w:tcPr>
            <w:tcW w:w="1939" w:type="dxa"/>
          </w:tcPr>
          <w:p w14:paraId="41C7359A" w14:textId="5AB347A6" w:rsidR="00F909A8" w:rsidRPr="006F6C88" w:rsidRDefault="00F909A8" w:rsidP="000A3D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vAlign w:val="bottom"/>
          </w:tcPr>
          <w:p w14:paraId="1260390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107974FA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740" w:type="dxa"/>
            <w:gridSpan w:val="7"/>
          </w:tcPr>
          <w:p w14:paraId="1E8958B7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9A8" w:rsidRPr="006F6C88" w14:paraId="0D34253F" w14:textId="77777777" w:rsidTr="000A3DD7">
        <w:trPr>
          <w:tblHeader/>
        </w:trPr>
        <w:tc>
          <w:tcPr>
            <w:tcW w:w="1939" w:type="dxa"/>
            <w:shd w:val="clear" w:color="auto" w:fill="auto"/>
          </w:tcPr>
          <w:p w14:paraId="7560A158" w14:textId="1CCB329A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171AAF46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5C2BF1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2A753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6E02D2E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13201E5" w14:textId="36E5BBCF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7F9346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741992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A9E4EC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40222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6BC694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DF860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71E6833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0209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3F970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A90B9C9" w14:textId="74F77A30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909A8" w:rsidRPr="006F6C88" w14:paraId="0FA8AE7A" w14:textId="77777777" w:rsidTr="000A3DD7">
        <w:trPr>
          <w:tblHeader/>
        </w:trPr>
        <w:tc>
          <w:tcPr>
            <w:tcW w:w="1939" w:type="dxa"/>
            <w:vAlign w:val="bottom"/>
          </w:tcPr>
          <w:p w14:paraId="24859178" w14:textId="2AD0837F" w:rsidR="00F909A8" w:rsidRPr="008E06FA" w:rsidRDefault="008E06FA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83" w:type="dxa"/>
            <w:vAlign w:val="bottom"/>
          </w:tcPr>
          <w:p w14:paraId="332A692F" w14:textId="375C8894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8" w:type="dxa"/>
            <w:vAlign w:val="bottom"/>
          </w:tcPr>
          <w:p w14:paraId="7D11F993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5A083E0" w14:textId="044B09A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8" w:type="dxa"/>
            <w:vAlign w:val="bottom"/>
          </w:tcPr>
          <w:p w14:paraId="69EFEB6F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vAlign w:val="bottom"/>
          </w:tcPr>
          <w:p w14:paraId="3427F0F8" w14:textId="0BD84CCA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6" w:type="dxa"/>
            <w:vAlign w:val="bottom"/>
          </w:tcPr>
          <w:p w14:paraId="7B54264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664E0108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98A7E6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120F25E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FEC0A9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331FC4B" w14:textId="00561105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909A8" w:rsidRPr="006F6C88" w14:paraId="1FEAD227" w14:textId="77777777" w:rsidTr="000A3DD7">
        <w:trPr>
          <w:tblHeader/>
        </w:trPr>
        <w:tc>
          <w:tcPr>
            <w:tcW w:w="1939" w:type="dxa"/>
          </w:tcPr>
          <w:p w14:paraId="553A410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</w:tcPr>
          <w:p w14:paraId="36DCB687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4C5339DA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740" w:type="dxa"/>
            <w:gridSpan w:val="7"/>
          </w:tcPr>
          <w:p w14:paraId="2FDF2DBF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09A8" w:rsidRPr="006F6C88" w14:paraId="07BA9D52" w14:textId="77777777" w:rsidTr="000A3DD7">
        <w:tc>
          <w:tcPr>
            <w:tcW w:w="1939" w:type="dxa"/>
          </w:tcPr>
          <w:p w14:paraId="1B8FEECC" w14:textId="77777777" w:rsidR="00F909A8" w:rsidRPr="006F6C88" w:rsidRDefault="00F909A8" w:rsidP="000A3DD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3" w:type="dxa"/>
          </w:tcPr>
          <w:p w14:paraId="7BC8C758" w14:textId="7C5219E7" w:rsidR="00F909A8" w:rsidRPr="006F6C88" w:rsidRDefault="00B200FD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1.65-2.12</w:t>
            </w:r>
          </w:p>
        </w:tc>
        <w:tc>
          <w:tcPr>
            <w:tcW w:w="268" w:type="dxa"/>
          </w:tcPr>
          <w:p w14:paraId="609486DC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D06848F" w14:textId="323D4319" w:rsidR="00F909A8" w:rsidRPr="006F6C88" w:rsidRDefault="008E06FA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1.45-3.61</w:t>
            </w:r>
          </w:p>
        </w:tc>
        <w:tc>
          <w:tcPr>
            <w:tcW w:w="268" w:type="dxa"/>
          </w:tcPr>
          <w:p w14:paraId="3E18253C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</w:tcPr>
          <w:p w14:paraId="3F594CFB" w14:textId="34CE15AE" w:rsidR="00F909A8" w:rsidRPr="006F6C88" w:rsidRDefault="00B200FD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43,400</w:t>
            </w:r>
          </w:p>
        </w:tc>
        <w:tc>
          <w:tcPr>
            <w:tcW w:w="266" w:type="dxa"/>
          </w:tcPr>
          <w:p w14:paraId="5FEB1F62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A1FE983" w14:textId="3F0B464D" w:rsidR="00F909A8" w:rsidRPr="006F6C88" w:rsidRDefault="008E06FA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132,400</w:t>
            </w:r>
          </w:p>
        </w:tc>
        <w:tc>
          <w:tcPr>
            <w:tcW w:w="236" w:type="dxa"/>
          </w:tcPr>
          <w:p w14:paraId="154E2A8C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14:paraId="72C2FC2C" w14:textId="701139AB" w:rsidR="00F909A8" w:rsidRPr="006F6C88" w:rsidRDefault="008E06FA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(43,400)</w:t>
            </w:r>
          </w:p>
        </w:tc>
        <w:tc>
          <w:tcPr>
            <w:tcW w:w="270" w:type="dxa"/>
          </w:tcPr>
          <w:p w14:paraId="3D51107B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9F2191F" w14:textId="09F9367E" w:rsidR="00F909A8" w:rsidRPr="006F6C88" w:rsidRDefault="00904A1A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132,400</w:t>
            </w:r>
          </w:p>
        </w:tc>
      </w:tr>
      <w:tr w:rsidR="00F909A8" w:rsidRPr="006F6C88" w14:paraId="76378BA5" w14:textId="77777777" w:rsidTr="000A3DD7">
        <w:tc>
          <w:tcPr>
            <w:tcW w:w="1939" w:type="dxa"/>
          </w:tcPr>
          <w:p w14:paraId="1D320B36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3" w:type="dxa"/>
          </w:tcPr>
          <w:p w14:paraId="23E4E7D7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1F9EF90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</w:tcPr>
          <w:p w14:paraId="30C52850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16A84E92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1DAF1C8" w14:textId="1821AED0" w:rsidR="00F909A8" w:rsidRPr="006F6C88" w:rsidRDefault="00B200FD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43,400</w:t>
            </w:r>
          </w:p>
        </w:tc>
        <w:tc>
          <w:tcPr>
            <w:tcW w:w="266" w:type="dxa"/>
          </w:tcPr>
          <w:p w14:paraId="577A6F14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0F0441E9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153D9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</w:tcPr>
          <w:p w14:paraId="7DDA7B4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75B22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22FFE32" w14:textId="1688F2A4" w:rsidR="00F909A8" w:rsidRPr="006F6C88" w:rsidRDefault="00904A1A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132,400</w:t>
            </w:r>
          </w:p>
        </w:tc>
      </w:tr>
    </w:tbl>
    <w:p w14:paraId="1365AEE6" w14:textId="5B6E55FA" w:rsidR="00550827" w:rsidRDefault="00550827" w:rsidP="0053027C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2E53E40" w14:textId="1F91DC58" w:rsidR="0052459A" w:rsidRDefault="0052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991"/>
        <w:gridCol w:w="285"/>
        <w:gridCol w:w="991"/>
        <w:gridCol w:w="285"/>
        <w:gridCol w:w="992"/>
        <w:gridCol w:w="285"/>
        <w:gridCol w:w="960"/>
        <w:gridCol w:w="23"/>
      </w:tblGrid>
      <w:tr w:rsidR="0010411F" w:rsidRPr="006F6C88" w14:paraId="0CDAA6CB" w14:textId="77777777" w:rsidTr="0052459A">
        <w:tc>
          <w:tcPr>
            <w:tcW w:w="4368" w:type="dxa"/>
          </w:tcPr>
          <w:p w14:paraId="3EF37303" w14:textId="00D7AE02" w:rsidR="0010411F" w:rsidRPr="008E06FA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br w:type="page"/>
            </w: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67" w:type="dxa"/>
            <w:gridSpan w:val="3"/>
          </w:tcPr>
          <w:p w14:paraId="1C90228B" w14:textId="77777777" w:rsidR="0010411F" w:rsidRPr="006F6C88" w:rsidRDefault="0010411F" w:rsidP="00B200F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6089E9EA" w14:textId="77777777" w:rsidR="0010411F" w:rsidRPr="006F6C88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0" w:type="dxa"/>
            <w:gridSpan w:val="4"/>
          </w:tcPr>
          <w:p w14:paraId="25DF916C" w14:textId="77777777" w:rsidR="0010411F" w:rsidRPr="006F6C88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11F" w:rsidRPr="006F6C88" w14:paraId="59EE92F8" w14:textId="77777777" w:rsidTr="0052459A">
        <w:tc>
          <w:tcPr>
            <w:tcW w:w="4368" w:type="dxa"/>
          </w:tcPr>
          <w:p w14:paraId="3B3D62F5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3D0A2719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498AB89B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9D8F9EF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43F927AE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8742097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2A132DA7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gridSpan w:val="2"/>
          </w:tcPr>
          <w:p w14:paraId="3CCB2F9E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09A8" w:rsidRPr="006F6C88" w14:paraId="104D4238" w14:textId="77777777" w:rsidTr="0052459A">
        <w:tc>
          <w:tcPr>
            <w:tcW w:w="4368" w:type="dxa"/>
          </w:tcPr>
          <w:p w14:paraId="30891461" w14:textId="77777777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DF9060" w14:textId="21C433DE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5" w:type="dxa"/>
          </w:tcPr>
          <w:p w14:paraId="3CB28320" w14:textId="77777777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75D2AB5" w14:textId="3A7AFB71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5" w:type="dxa"/>
          </w:tcPr>
          <w:p w14:paraId="3C3C318E" w14:textId="77777777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C45D938" w14:textId="57F6E0E2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5" w:type="dxa"/>
          </w:tcPr>
          <w:p w14:paraId="4EAB21DE" w14:textId="77777777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gridSpan w:val="2"/>
          </w:tcPr>
          <w:p w14:paraId="163F2A7A" w14:textId="609FF22B" w:rsidR="00F909A8" w:rsidRPr="006F6C88" w:rsidRDefault="00F909A8" w:rsidP="00F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0411F" w:rsidRPr="006F6C88" w14:paraId="41B14C8C" w14:textId="77777777" w:rsidTr="0052459A">
        <w:tc>
          <w:tcPr>
            <w:tcW w:w="4368" w:type="dxa"/>
          </w:tcPr>
          <w:p w14:paraId="7EF22526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12" w:type="dxa"/>
            <w:gridSpan w:val="8"/>
          </w:tcPr>
          <w:p w14:paraId="2A881599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11F" w:rsidRPr="006F6C88" w14:paraId="55FD50A2" w14:textId="77777777" w:rsidTr="0052459A">
        <w:trPr>
          <w:trHeight w:val="375"/>
        </w:trPr>
        <w:tc>
          <w:tcPr>
            <w:tcW w:w="4368" w:type="dxa"/>
          </w:tcPr>
          <w:p w14:paraId="49D27904" w14:textId="77777777" w:rsidR="0010411F" w:rsidRPr="006F6C88" w:rsidRDefault="0010411F" w:rsidP="0010411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2A796658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0E581A49" w14:textId="77777777" w:rsidR="0010411F" w:rsidRPr="006F6C88" w:rsidRDefault="0010411F" w:rsidP="001041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64F50D9A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2817B7CB" w14:textId="77777777" w:rsidR="0010411F" w:rsidRPr="006F6C88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0F2C156" w14:textId="69012ECB" w:rsidR="0010411F" w:rsidRPr="006F6C88" w:rsidRDefault="00904A1A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285" w:type="dxa"/>
          </w:tcPr>
          <w:p w14:paraId="6BEFCADE" w14:textId="77777777" w:rsidR="0010411F" w:rsidRPr="006F6C88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3" w:type="dxa"/>
            <w:gridSpan w:val="2"/>
          </w:tcPr>
          <w:p w14:paraId="6946A38D" w14:textId="33D95602" w:rsidR="0010411F" w:rsidRPr="006F6C88" w:rsidRDefault="00B200FD" w:rsidP="00550827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</w:tr>
      <w:tr w:rsidR="0010411F" w:rsidRPr="006F6C88" w14:paraId="648BE89C" w14:textId="77777777" w:rsidTr="0052459A">
        <w:trPr>
          <w:trHeight w:val="406"/>
        </w:trPr>
        <w:tc>
          <w:tcPr>
            <w:tcW w:w="4368" w:type="dxa"/>
          </w:tcPr>
          <w:p w14:paraId="720B2CB7" w14:textId="77777777" w:rsidR="0010411F" w:rsidRPr="006F6C88" w:rsidRDefault="0010411F" w:rsidP="0010411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1BF6ED4" w14:textId="6B100E09" w:rsidR="0010411F" w:rsidRPr="006F6C88" w:rsidRDefault="00904A1A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4,823</w:t>
            </w:r>
          </w:p>
        </w:tc>
        <w:tc>
          <w:tcPr>
            <w:tcW w:w="285" w:type="dxa"/>
          </w:tcPr>
          <w:p w14:paraId="180B88B8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D88BC2F" w14:textId="48A7581B" w:rsidR="0010411F" w:rsidRPr="006F6C88" w:rsidRDefault="00B200FD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85" w:type="dxa"/>
          </w:tcPr>
          <w:p w14:paraId="51A81989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E87B08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49C4A8B7" w14:textId="77777777" w:rsidR="0010411F" w:rsidRPr="006F6C88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188940E9" w14:textId="77777777" w:rsidR="0010411F" w:rsidRPr="006F6C88" w:rsidRDefault="0010411F" w:rsidP="000744C3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0411F" w:rsidRPr="006F6C88" w14:paraId="7815045E" w14:textId="77777777" w:rsidTr="0052459A">
        <w:tc>
          <w:tcPr>
            <w:tcW w:w="4368" w:type="dxa"/>
          </w:tcPr>
          <w:p w14:paraId="66678AD3" w14:textId="77777777" w:rsidR="0010411F" w:rsidRPr="006F6C88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D45BEE8" w14:textId="58B5E216" w:rsidR="0010411F" w:rsidRPr="006F6C88" w:rsidRDefault="00904A1A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4,823</w:t>
            </w:r>
          </w:p>
        </w:tc>
        <w:tc>
          <w:tcPr>
            <w:tcW w:w="285" w:type="dxa"/>
          </w:tcPr>
          <w:p w14:paraId="67B9A697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838E6AA" w14:textId="5E313C4F" w:rsidR="0010411F" w:rsidRPr="006F6C88" w:rsidRDefault="00B200FD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85" w:type="dxa"/>
          </w:tcPr>
          <w:p w14:paraId="19F5F29C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B68FEE7" w14:textId="59202598" w:rsidR="0010411F" w:rsidRPr="006F6C88" w:rsidRDefault="00904A1A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85" w:type="dxa"/>
          </w:tcPr>
          <w:p w14:paraId="5607882F" w14:textId="77777777" w:rsidR="0010411F" w:rsidRPr="006F6C88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00499D" w14:textId="32AACEA6" w:rsidR="0010411F" w:rsidRPr="006F6C88" w:rsidRDefault="00B200FD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</w:t>
            </w:r>
          </w:p>
        </w:tc>
      </w:tr>
      <w:tr w:rsidR="00F17245" w:rsidRPr="006F6C88" w14:paraId="0A4CF201" w14:textId="77777777" w:rsidTr="0052459A">
        <w:tc>
          <w:tcPr>
            <w:tcW w:w="4368" w:type="dxa"/>
          </w:tcPr>
          <w:p w14:paraId="03C14C0F" w14:textId="77777777" w:rsidR="00F17245" w:rsidRPr="006F6C88" w:rsidRDefault="00F17245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98F93CC" w14:textId="77777777" w:rsidR="00F17245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425C35E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7C4A0DA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D5B8B6A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C00082D" w14:textId="77777777" w:rsidR="00F17245" w:rsidRDefault="00F17245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</w:tcPr>
          <w:p w14:paraId="78464F55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double" w:sz="4" w:space="0" w:color="auto"/>
            </w:tcBorders>
          </w:tcPr>
          <w:p w14:paraId="3C5E576E" w14:textId="77777777" w:rsidR="00F17245" w:rsidRPr="006F6C88" w:rsidRDefault="00F17245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D5E4A" w:rsidRPr="006F6C88" w14:paraId="136E572B" w14:textId="77777777" w:rsidTr="0052459A">
        <w:trPr>
          <w:gridAfter w:val="1"/>
          <w:wAfter w:w="23" w:type="dxa"/>
          <w:trHeight w:hRule="exact" w:val="389"/>
        </w:trPr>
        <w:tc>
          <w:tcPr>
            <w:tcW w:w="4368" w:type="dxa"/>
          </w:tcPr>
          <w:p w14:paraId="400B8311" w14:textId="344EBCFB" w:rsidR="004D5E4A" w:rsidRPr="006F6C88" w:rsidRDefault="004D5E4A" w:rsidP="00505E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67" w:type="dxa"/>
            <w:gridSpan w:val="3"/>
          </w:tcPr>
          <w:p w14:paraId="14AFEF28" w14:textId="77777777" w:rsidR="004D5E4A" w:rsidRPr="006F6C88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3C768C0D" w14:textId="77777777" w:rsidR="004D5E4A" w:rsidRPr="006F6C88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7" w:type="dxa"/>
            <w:gridSpan w:val="3"/>
          </w:tcPr>
          <w:p w14:paraId="2AE7A33E" w14:textId="77777777" w:rsidR="004D5E4A" w:rsidRPr="006F6C88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988" w:rsidRPr="006F6C88" w14:paraId="00EA6E78" w14:textId="77777777" w:rsidTr="0052459A">
        <w:trPr>
          <w:gridAfter w:val="1"/>
          <w:wAfter w:w="23" w:type="dxa"/>
        </w:trPr>
        <w:tc>
          <w:tcPr>
            <w:tcW w:w="4368" w:type="dxa"/>
          </w:tcPr>
          <w:p w14:paraId="0B12D7B4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6CE9C804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5FAB210F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32033F6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45763357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29C7BAD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28418B58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58B6D3B" w14:textId="77777777" w:rsidR="00BE4988" w:rsidRPr="006F6C88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3DD7" w:rsidRPr="006F6C88" w14:paraId="26946D14" w14:textId="77777777" w:rsidTr="0052459A">
        <w:trPr>
          <w:gridAfter w:val="1"/>
          <w:wAfter w:w="23" w:type="dxa"/>
        </w:trPr>
        <w:tc>
          <w:tcPr>
            <w:tcW w:w="4368" w:type="dxa"/>
          </w:tcPr>
          <w:p w14:paraId="3C9C92CA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DB814C4" w14:textId="30E4B97D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5" w:type="dxa"/>
          </w:tcPr>
          <w:p w14:paraId="7A019025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903DFB1" w14:textId="6D7E836B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5" w:type="dxa"/>
          </w:tcPr>
          <w:p w14:paraId="14A953B5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FD0864" w14:textId="5E995AAF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5" w:type="dxa"/>
          </w:tcPr>
          <w:p w14:paraId="0C37C2AB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233C188" w14:textId="6BCBC4B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27A81" w:rsidRPr="006F6C88" w14:paraId="40D04533" w14:textId="77777777" w:rsidTr="0052459A">
        <w:trPr>
          <w:gridAfter w:val="1"/>
          <w:wAfter w:w="23" w:type="dxa"/>
        </w:trPr>
        <w:tc>
          <w:tcPr>
            <w:tcW w:w="4368" w:type="dxa"/>
          </w:tcPr>
          <w:p w14:paraId="2729569C" w14:textId="77777777" w:rsidR="00D27A81" w:rsidRPr="006F6C88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789" w:type="dxa"/>
            <w:gridSpan w:val="7"/>
          </w:tcPr>
          <w:p w14:paraId="77EC56F1" w14:textId="77777777" w:rsidR="00D27A81" w:rsidRPr="006F6C88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5E0D" w:rsidRPr="006F6C88" w14:paraId="4CAB1A69" w14:textId="77777777" w:rsidTr="0052459A">
        <w:trPr>
          <w:gridAfter w:val="1"/>
          <w:wAfter w:w="23" w:type="dxa"/>
        </w:trPr>
        <w:tc>
          <w:tcPr>
            <w:tcW w:w="4368" w:type="dxa"/>
          </w:tcPr>
          <w:p w14:paraId="10FB93DE" w14:textId="77777777" w:rsidR="00505E0D" w:rsidRPr="006F6C88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1E645310" w14:textId="77777777" w:rsidR="00505E0D" w:rsidRPr="006F6C88" w:rsidRDefault="00F1751F" w:rsidP="000744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09D3551F" w14:textId="77777777" w:rsidR="00505E0D" w:rsidRPr="006F6C88" w:rsidRDefault="00505E0D" w:rsidP="00505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0B75449B" w14:textId="77777777" w:rsidR="00505E0D" w:rsidRPr="006F6C88" w:rsidRDefault="00505E0D" w:rsidP="000744C3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2CD5A695" w14:textId="77777777" w:rsidR="00505E0D" w:rsidRPr="006F6C88" w:rsidRDefault="00505E0D" w:rsidP="00505E0D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64656B" w14:textId="5BE0A5AA" w:rsidR="00505E0D" w:rsidRPr="006F6C88" w:rsidRDefault="00904A1A" w:rsidP="00505E0D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9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84</w:t>
            </w:r>
          </w:p>
        </w:tc>
        <w:tc>
          <w:tcPr>
            <w:tcW w:w="285" w:type="dxa"/>
          </w:tcPr>
          <w:p w14:paraId="759371B1" w14:textId="77777777" w:rsidR="00505E0D" w:rsidRPr="006F6C88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47D7981" w14:textId="1A5D82A8" w:rsidR="00505E0D" w:rsidRPr="006F6C88" w:rsidRDefault="00B200FD" w:rsidP="00505E0D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505E0D" w:rsidRPr="006F6C88" w14:paraId="2E6D0282" w14:textId="77777777" w:rsidTr="0052459A">
        <w:trPr>
          <w:gridAfter w:val="1"/>
          <w:wAfter w:w="23" w:type="dxa"/>
        </w:trPr>
        <w:tc>
          <w:tcPr>
            <w:tcW w:w="4368" w:type="dxa"/>
          </w:tcPr>
          <w:p w14:paraId="5B211219" w14:textId="77777777" w:rsidR="00505E0D" w:rsidRPr="006F6C88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C02EC3" w14:textId="466A5794" w:rsidR="00505E0D" w:rsidRPr="006F6C88" w:rsidRDefault="00904A1A" w:rsidP="00505E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6,234</w:t>
            </w:r>
          </w:p>
        </w:tc>
        <w:tc>
          <w:tcPr>
            <w:tcW w:w="285" w:type="dxa"/>
            <w:shd w:val="clear" w:color="auto" w:fill="FFFFFF"/>
          </w:tcPr>
          <w:p w14:paraId="4DCEB4F9" w14:textId="77777777" w:rsidR="00505E0D" w:rsidRPr="006F6C88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/>
          </w:tcPr>
          <w:p w14:paraId="0E018EE6" w14:textId="0CBE59D5" w:rsidR="00505E0D" w:rsidRPr="006F6C88" w:rsidRDefault="00B200FD" w:rsidP="00505E0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85" w:type="dxa"/>
            <w:shd w:val="clear" w:color="auto" w:fill="FFFFFF"/>
          </w:tcPr>
          <w:p w14:paraId="6CD3CA3F" w14:textId="77777777" w:rsidR="00505E0D" w:rsidRPr="006F6C88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1402B1AD" w14:textId="77777777" w:rsidR="00505E0D" w:rsidRPr="006F6C88" w:rsidRDefault="00F1751F" w:rsidP="00505E0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14:paraId="4666E4C8" w14:textId="77777777" w:rsidR="00505E0D" w:rsidRPr="006F6C88" w:rsidRDefault="00505E0D" w:rsidP="00505E0D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FFFFF"/>
          </w:tcPr>
          <w:p w14:paraId="7463A991" w14:textId="77777777" w:rsidR="00505E0D" w:rsidRPr="006F6C88" w:rsidRDefault="00505E0D" w:rsidP="000744C3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05E0D" w:rsidRPr="006F6C88" w14:paraId="11181CC3" w14:textId="77777777" w:rsidTr="0052459A">
        <w:trPr>
          <w:gridAfter w:val="1"/>
          <w:wAfter w:w="23" w:type="dxa"/>
        </w:trPr>
        <w:tc>
          <w:tcPr>
            <w:tcW w:w="4368" w:type="dxa"/>
          </w:tcPr>
          <w:p w14:paraId="2705FF2F" w14:textId="77777777" w:rsidR="00505E0D" w:rsidRPr="006F6C88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C1B6C44" w14:textId="134ACAEA" w:rsidR="00505E0D" w:rsidRPr="006F6C88" w:rsidRDefault="00904A1A" w:rsidP="00505E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6,234</w:t>
            </w:r>
          </w:p>
        </w:tc>
        <w:tc>
          <w:tcPr>
            <w:tcW w:w="285" w:type="dxa"/>
            <w:shd w:val="clear" w:color="auto" w:fill="FFFFFF"/>
          </w:tcPr>
          <w:p w14:paraId="33153D67" w14:textId="77777777" w:rsidR="00505E0D" w:rsidRPr="006F6C88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0E163F2" w14:textId="52CAF899" w:rsidR="00505E0D" w:rsidRPr="006F6C88" w:rsidRDefault="00B200FD" w:rsidP="00505E0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85" w:type="dxa"/>
            <w:shd w:val="clear" w:color="auto" w:fill="FFFFFF"/>
          </w:tcPr>
          <w:p w14:paraId="71C41859" w14:textId="77777777" w:rsidR="00505E0D" w:rsidRPr="006F6C88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AE6FB95" w14:textId="24248377" w:rsidR="00505E0D" w:rsidRPr="006F6C88" w:rsidRDefault="00904A1A" w:rsidP="00505E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85" w:type="dxa"/>
            <w:shd w:val="clear" w:color="auto" w:fill="FFFFFF"/>
            <w:vAlign w:val="center"/>
          </w:tcPr>
          <w:p w14:paraId="5A4E304F" w14:textId="77777777" w:rsidR="00505E0D" w:rsidRPr="006F6C88" w:rsidRDefault="00505E0D" w:rsidP="00505E0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4A034D9" w14:textId="6D8007D1" w:rsidR="00505E0D" w:rsidRPr="006F6C88" w:rsidRDefault="00B200FD" w:rsidP="00505E0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</w:tr>
    </w:tbl>
    <w:p w14:paraId="4E40953F" w14:textId="77777777" w:rsidR="000744C3" w:rsidRPr="00F17245" w:rsidRDefault="000744C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88"/>
        <w:gridCol w:w="234"/>
        <w:gridCol w:w="1024"/>
        <w:gridCol w:w="236"/>
        <w:gridCol w:w="1026"/>
        <w:gridCol w:w="235"/>
        <w:gridCol w:w="936"/>
        <w:gridCol w:w="235"/>
        <w:gridCol w:w="951"/>
        <w:gridCol w:w="235"/>
        <w:gridCol w:w="1024"/>
      </w:tblGrid>
      <w:tr w:rsidR="00F909A8" w:rsidRPr="006F6C88" w14:paraId="1D501AF3" w14:textId="77777777" w:rsidTr="0052459A">
        <w:trPr>
          <w:tblHeader/>
        </w:trPr>
        <w:tc>
          <w:tcPr>
            <w:tcW w:w="2070" w:type="dxa"/>
          </w:tcPr>
          <w:p w14:paraId="38A16663" w14:textId="0F81C0FE" w:rsidR="00F909A8" w:rsidRPr="006F6C88" w:rsidRDefault="00F909A8" w:rsidP="000A3D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22E1BBB5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8EADD21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14:paraId="753214AD" w14:textId="77777777" w:rsidR="00F909A8" w:rsidRPr="006F6C88" w:rsidRDefault="00F909A8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3DD7" w:rsidRPr="006F6C88" w14:paraId="52106FD6" w14:textId="77777777" w:rsidTr="0052459A">
        <w:trPr>
          <w:tblHeader/>
        </w:trPr>
        <w:tc>
          <w:tcPr>
            <w:tcW w:w="2070" w:type="dxa"/>
            <w:shd w:val="clear" w:color="auto" w:fill="auto"/>
          </w:tcPr>
          <w:p w14:paraId="2526978C" w14:textId="41713416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90A356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BD6ED0A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F506776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DA210D7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359F4F4" w14:textId="1D6CBA9C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16F229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454C73E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36C5FC8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A32F5B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5C9CA2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5F1E63D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C1AA7E0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5A6FD8F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5A5834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EF6831A" w14:textId="1BDE8409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A3DD7" w:rsidRPr="006F6C88" w14:paraId="7E7A70AE" w14:textId="77777777" w:rsidTr="0052459A">
        <w:trPr>
          <w:tblHeader/>
        </w:trPr>
        <w:tc>
          <w:tcPr>
            <w:tcW w:w="2070" w:type="dxa"/>
            <w:vAlign w:val="bottom"/>
          </w:tcPr>
          <w:p w14:paraId="5B9F3417" w14:textId="7B8269D5" w:rsidR="000A3DD7" w:rsidRPr="0072152E" w:rsidRDefault="0072152E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15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88" w:type="dxa"/>
            <w:vAlign w:val="bottom"/>
          </w:tcPr>
          <w:p w14:paraId="059E3DE9" w14:textId="1788D9A6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vAlign w:val="bottom"/>
          </w:tcPr>
          <w:p w14:paraId="22B9C82C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41001F" w14:textId="7A487548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4AE91AE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vAlign w:val="bottom"/>
          </w:tcPr>
          <w:p w14:paraId="6817BA0B" w14:textId="7DFA452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14:paraId="71491F52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1D437923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08B005E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2F99E905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E8D3A9C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B0E4BB0" w14:textId="2CBF13D5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A3DD7" w:rsidRPr="006F6C88" w14:paraId="7F264FD1" w14:textId="77777777" w:rsidTr="0052459A">
        <w:trPr>
          <w:tblHeader/>
        </w:trPr>
        <w:tc>
          <w:tcPr>
            <w:tcW w:w="2070" w:type="dxa"/>
          </w:tcPr>
          <w:p w14:paraId="3A41C9EF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6" w:type="dxa"/>
            <w:gridSpan w:val="3"/>
          </w:tcPr>
          <w:p w14:paraId="08ECA015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8C5F954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14:paraId="5DFAF217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3DD7" w:rsidRPr="006F6C88" w14:paraId="18E59E8F" w14:textId="77777777" w:rsidTr="0052459A">
        <w:tc>
          <w:tcPr>
            <w:tcW w:w="2070" w:type="dxa"/>
          </w:tcPr>
          <w:p w14:paraId="755EDC27" w14:textId="77777777" w:rsidR="000A3DD7" w:rsidRPr="006F6C88" w:rsidRDefault="000A3DD7" w:rsidP="000A3DD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88" w:type="dxa"/>
          </w:tcPr>
          <w:p w14:paraId="5330C006" w14:textId="77777777" w:rsidR="000A3DD7" w:rsidRPr="006F6C88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4" w:type="dxa"/>
          </w:tcPr>
          <w:p w14:paraId="104389C3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0A08C0AE" w14:textId="77777777" w:rsidR="000A3DD7" w:rsidRPr="008E06FA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6" w:type="dxa"/>
          </w:tcPr>
          <w:p w14:paraId="0CD48797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625E0F" w14:textId="77777777" w:rsidR="000A3DD7" w:rsidRPr="008E06FA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35" w:type="dxa"/>
          </w:tcPr>
          <w:p w14:paraId="68BF33BF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A311F79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9912CD1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717108D1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86C314A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ABA500" w14:textId="77777777" w:rsidR="000A3DD7" w:rsidRPr="008E06FA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A3DD7" w:rsidRPr="006F6C88" w14:paraId="5D8A3030" w14:textId="77777777" w:rsidTr="0052459A">
        <w:tc>
          <w:tcPr>
            <w:tcW w:w="2070" w:type="dxa"/>
          </w:tcPr>
          <w:p w14:paraId="3C009836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</w:tcPr>
          <w:p w14:paraId="7DDC154C" w14:textId="77777777" w:rsidR="000A3DD7" w:rsidRPr="006F6C88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2.12</w:t>
            </w:r>
          </w:p>
        </w:tc>
        <w:tc>
          <w:tcPr>
            <w:tcW w:w="234" w:type="dxa"/>
          </w:tcPr>
          <w:p w14:paraId="7F2A01F6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099A363A" w14:textId="1CB0D47E" w:rsidR="000A3DD7" w:rsidRPr="008E06FA" w:rsidRDefault="00221025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3.61</w:t>
            </w:r>
          </w:p>
        </w:tc>
        <w:tc>
          <w:tcPr>
            <w:tcW w:w="236" w:type="dxa"/>
          </w:tcPr>
          <w:p w14:paraId="7C1F0C49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E2735B8" w14:textId="77777777" w:rsidR="000A3DD7" w:rsidRPr="008E06FA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  <w:tc>
          <w:tcPr>
            <w:tcW w:w="235" w:type="dxa"/>
          </w:tcPr>
          <w:p w14:paraId="5144AE95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2EA62B1" w14:textId="228D5DD3" w:rsidR="000A3DD7" w:rsidRPr="008E06FA" w:rsidRDefault="00221025" w:rsidP="0022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  <w:tc>
          <w:tcPr>
            <w:tcW w:w="235" w:type="dxa"/>
          </w:tcPr>
          <w:p w14:paraId="04D914F8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17061A74" w14:textId="63A078CB" w:rsidR="000A3DD7" w:rsidRPr="008E06FA" w:rsidRDefault="00221025" w:rsidP="0022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(11,500)</w:t>
            </w:r>
          </w:p>
        </w:tc>
        <w:tc>
          <w:tcPr>
            <w:tcW w:w="235" w:type="dxa"/>
          </w:tcPr>
          <w:p w14:paraId="60319BFF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3A66E4" w14:textId="77777777" w:rsidR="000A3DD7" w:rsidRPr="008E06FA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</w:tr>
      <w:tr w:rsidR="000A3DD7" w:rsidRPr="006F6C88" w14:paraId="0F3F72D1" w14:textId="77777777" w:rsidTr="0052459A">
        <w:tc>
          <w:tcPr>
            <w:tcW w:w="2070" w:type="dxa"/>
          </w:tcPr>
          <w:p w14:paraId="196788D7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</w:tcPr>
          <w:p w14:paraId="33F96D0F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</w:tcPr>
          <w:p w14:paraId="02D9A0D6" w14:textId="77777777" w:rsidR="000A3DD7" w:rsidRPr="006F6C88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4" w:type="dxa"/>
          </w:tcPr>
          <w:p w14:paraId="71FBD0AF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81CA74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409EE1" w14:textId="77777777" w:rsidR="000A3DD7" w:rsidRPr="008E06FA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35" w:type="dxa"/>
          </w:tcPr>
          <w:p w14:paraId="641BF64D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1FC4DCA3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5E512BEF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</w:tcPr>
          <w:p w14:paraId="6B0F5E0B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4797AD41" w14:textId="77777777" w:rsidR="000A3DD7" w:rsidRPr="008E06FA" w:rsidRDefault="000A3DD7" w:rsidP="000A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0DE67C3" w14:textId="77777777" w:rsidR="000A3DD7" w:rsidRPr="008E06FA" w:rsidRDefault="000A3DD7" w:rsidP="000A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</w:tr>
    </w:tbl>
    <w:p w14:paraId="14F76184" w14:textId="77777777" w:rsidR="000744C3" w:rsidRPr="006F6C88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ECEFB" w14:textId="77777777" w:rsidR="0072152E" w:rsidRDefault="0072152E" w:rsidP="001975BD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6DF13CC" w14:textId="151F565D" w:rsidR="0072152E" w:rsidRPr="006F6C88" w:rsidRDefault="0072152E" w:rsidP="001975BD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72152E" w:rsidRPr="006F6C88" w:rsidSect="001C41B1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630" w:gutter="0"/>
          <w:pgNumType w:start="14"/>
          <w:cols w:space="708"/>
          <w:docGrid w:linePitch="360"/>
        </w:sectPr>
      </w:pPr>
    </w:p>
    <w:p w14:paraId="2B94ABA2" w14:textId="5A16B785" w:rsidR="001975BD" w:rsidRPr="00BE340B" w:rsidRDefault="001975BD" w:rsidP="001975B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เงินลงทุนในบริษัทร่วม</w:t>
      </w:r>
    </w:p>
    <w:p w14:paraId="0724D88F" w14:textId="77777777" w:rsidR="001975BD" w:rsidRPr="006F6C88" w:rsidRDefault="001975BD" w:rsidP="00C64C3A">
      <w:pPr>
        <w:pStyle w:val="block"/>
        <w:spacing w:after="0" w:line="240" w:lineRule="atLeast"/>
        <w:ind w:left="540" w:hanging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7707641B" w14:textId="07D2A080" w:rsidR="00FB6C2F" w:rsidRPr="006F6C88" w:rsidRDefault="00FB6C2F" w:rsidP="005B37D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AA45E2" w:rsidRPr="006F6C88">
        <w:rPr>
          <w:rFonts w:asciiTheme="majorBidi" w:hAnsiTheme="majorBidi" w:cstheme="majorBidi"/>
          <w:sz w:val="28"/>
          <w:szCs w:val="28"/>
        </w:rPr>
        <w:t>3</w:t>
      </w:r>
      <w:r w:rsidR="00AA45E2" w:rsidRPr="006F6C88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6034B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A45E2" w:rsidRPr="006F6C88">
        <w:rPr>
          <w:rFonts w:asciiTheme="majorBidi" w:hAnsiTheme="majorBidi" w:cstheme="majorBidi"/>
          <w:sz w:val="28"/>
          <w:szCs w:val="28"/>
          <w:cs/>
          <w:lang w:bidi="th-TH"/>
        </w:rPr>
        <w:t>มีนาคม</w:t>
      </w:r>
      <w:r w:rsidR="0006034B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4B4901" w:rsidRPr="006F6C88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AA45E2" w:rsidRPr="006F6C88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5B37DA" w:rsidRPr="006F6C8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6F7608" w:rsidRPr="006F6C8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A734FA" w:rsidRPr="006F6C88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AA45E2" w:rsidRPr="006F6C88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D27A81" w:rsidRPr="006F6C88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5B37DA" w:rsidRPr="006F6C88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6F7608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</w:t>
      </w:r>
      <w:r w:rsidR="002B7D0A" w:rsidRPr="006F6C88">
        <w:rPr>
          <w:rFonts w:asciiTheme="majorBidi" w:hAnsiTheme="majorBidi" w:cstheme="majorBidi"/>
          <w:sz w:val="28"/>
          <w:szCs w:val="28"/>
          <w:cs/>
          <w:lang w:bidi="th-TH"/>
        </w:rPr>
        <w:t>สำหรับงวด</w:t>
      </w:r>
      <w:r w:rsidR="00DC7B31" w:rsidRPr="006F6C88">
        <w:rPr>
          <w:rFonts w:asciiTheme="majorBidi" w:hAnsiTheme="majorBidi" w:cstheme="majorBidi"/>
          <w:sz w:val="28"/>
          <w:szCs w:val="28"/>
          <w:cs/>
          <w:lang w:bidi="th-TH"/>
        </w:rPr>
        <w:t>สาม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AA45E2" w:rsidRPr="006F6C88">
        <w:rPr>
          <w:rFonts w:asciiTheme="majorBidi" w:hAnsiTheme="majorBidi" w:cstheme="majorBidi"/>
          <w:sz w:val="28"/>
          <w:szCs w:val="28"/>
        </w:rPr>
        <w:t>3</w:t>
      </w:r>
      <w:r w:rsidR="00AA45E2" w:rsidRPr="006F6C88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A45E2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มีนาคม </w:t>
      </w:r>
      <w:r w:rsidR="00AA45E2" w:rsidRPr="006F6C88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A7117C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AA45E2" w:rsidRPr="006F6C8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en-US" w:eastAsia="ja-JP" w:bidi="th-TH"/>
        </w:rPr>
        <w:t xml:space="preserve">และ </w:t>
      </w:r>
      <w:r w:rsidR="00AA45E2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25</w:t>
      </w:r>
      <w:r w:rsidR="00D27A81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6</w:t>
      </w:r>
      <w:r w:rsidR="00A7117C">
        <w:rPr>
          <w:rFonts w:asciiTheme="majorBidi" w:hAnsiTheme="majorBidi" w:cstheme="majorBidi"/>
          <w:sz w:val="28"/>
          <w:szCs w:val="28"/>
          <w:lang w:val="en-US" w:eastAsia="ja-JP" w:bidi="th-TH"/>
        </w:rPr>
        <w:t>2</w:t>
      </w:r>
      <w:r w:rsidR="006F7608" w:rsidRPr="006F6C88">
        <w:rPr>
          <w:rFonts w:asciiTheme="majorBidi" w:hAnsiTheme="majorBidi" w:cstheme="majorBidi"/>
          <w:sz w:val="28"/>
          <w:szCs w:val="28"/>
          <w:cs/>
          <w:lang w:val="en-US" w:eastAsia="ja-JP" w:bidi="th-TH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71984855" w14:textId="77777777" w:rsidR="00E926AA" w:rsidRPr="006F6C88" w:rsidRDefault="00087EB3" w:rsidP="00087EB3">
      <w:pPr>
        <w:pStyle w:val="block"/>
        <w:tabs>
          <w:tab w:val="left" w:pos="5760"/>
        </w:tabs>
        <w:spacing w:after="0" w:line="240" w:lineRule="atLeast"/>
        <w:ind w:left="72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tbl>
      <w:tblPr>
        <w:tblW w:w="146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1"/>
        <w:gridCol w:w="1349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543"/>
        <w:gridCol w:w="270"/>
        <w:gridCol w:w="630"/>
        <w:gridCol w:w="236"/>
        <w:gridCol w:w="754"/>
        <w:gridCol w:w="270"/>
        <w:gridCol w:w="720"/>
      </w:tblGrid>
      <w:tr w:rsidR="005B37DA" w:rsidRPr="006F6C88" w14:paraId="0CF206D0" w14:textId="77777777" w:rsidTr="005B37DA">
        <w:tc>
          <w:tcPr>
            <w:tcW w:w="2071" w:type="dxa"/>
          </w:tcPr>
          <w:p w14:paraId="7A1BCDB3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17AF50B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2" w:type="dxa"/>
            <w:gridSpan w:val="28"/>
          </w:tcPr>
          <w:p w14:paraId="3947A782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37DA" w:rsidRPr="006F6C88" w14:paraId="61F40652" w14:textId="77777777" w:rsidTr="005B37DA">
        <w:tc>
          <w:tcPr>
            <w:tcW w:w="2071" w:type="dxa"/>
          </w:tcPr>
          <w:p w14:paraId="3BFC1235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50536161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2" w:type="dxa"/>
            <w:gridSpan w:val="28"/>
          </w:tcPr>
          <w:p w14:paraId="0718EAC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B37DA" w:rsidRPr="006F6C88" w14:paraId="32199E86" w14:textId="77777777" w:rsidTr="005B37DA">
        <w:tc>
          <w:tcPr>
            <w:tcW w:w="2071" w:type="dxa"/>
          </w:tcPr>
          <w:p w14:paraId="69A367CE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CD238E1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90" w:type="dxa"/>
            <w:gridSpan w:val="2"/>
          </w:tcPr>
          <w:p w14:paraId="221357C4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14:paraId="5B1ABF5C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14:paraId="2C2C1F5D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3BBFEB0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14:paraId="4E267FD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603A6D6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45243503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191282B1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14:paraId="762C8887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57EA725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14:paraId="06DEF2E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5B37DA" w:rsidRPr="006F6C88" w14:paraId="15948893" w14:textId="77777777" w:rsidTr="005B37DA">
        <w:tc>
          <w:tcPr>
            <w:tcW w:w="2071" w:type="dxa"/>
          </w:tcPr>
          <w:p w14:paraId="1BE35845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7BBDFD85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90" w:type="dxa"/>
            <w:gridSpan w:val="2"/>
          </w:tcPr>
          <w:p w14:paraId="062C746A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14:paraId="727AC299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14:paraId="6A885B58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0C25313D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14:paraId="09DEA4B7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3D61B2C2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681391BE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14:paraId="51CB1AFC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14:paraId="77D72423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39256D1" w14:textId="77777777" w:rsidR="005B37DA" w:rsidRPr="006F6C88" w:rsidRDefault="005B37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14:paraId="70194C64" w14:textId="77777777" w:rsidR="005B37DA" w:rsidRPr="006F6C88" w:rsidRDefault="005B37DA" w:rsidP="00AE5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งวดสามเดือนสิ้นสุดวันที่</w:t>
            </w:r>
          </w:p>
        </w:tc>
      </w:tr>
      <w:tr w:rsidR="005B37DA" w:rsidRPr="006F6C88" w14:paraId="05B97864" w14:textId="77777777" w:rsidTr="005B37DA">
        <w:tc>
          <w:tcPr>
            <w:tcW w:w="2071" w:type="dxa"/>
          </w:tcPr>
          <w:p w14:paraId="7E4826C5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1045CB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648F0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5919E25B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28" w:type="dxa"/>
          </w:tcPr>
          <w:p w14:paraId="510DB2D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14:paraId="1592F6FE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19" w:type="dxa"/>
          </w:tcPr>
          <w:p w14:paraId="421A1EAD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14:paraId="7F17B9B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4C3CD71B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55150C09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237B9E52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58757C97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2E398DAA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0FC804E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1D33077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3DF71016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4A30E113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03781E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14:paraId="7C7E3E65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14:paraId="122CA899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64CAB74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5A71FB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66D39926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5EA74761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526A48C0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5275D8E6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EBFA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DB4A2C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5B37DA" w:rsidRPr="006F6C88" w14:paraId="7A918A11" w14:textId="77777777" w:rsidTr="005B37DA">
        <w:tc>
          <w:tcPr>
            <w:tcW w:w="2071" w:type="dxa"/>
          </w:tcPr>
          <w:p w14:paraId="374C5837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06E0FF30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2BD62F08" w14:textId="2506CF4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14:paraId="52D70DB0" w14:textId="76AF67D1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45" w:type="dxa"/>
          </w:tcPr>
          <w:p w14:paraId="1F34FEBB" w14:textId="0AE5C7CA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14:paraId="4F1D0960" w14:textId="03AC5A98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62" w:type="dxa"/>
            <w:gridSpan w:val="2"/>
          </w:tcPr>
          <w:p w14:paraId="27FD7F9E" w14:textId="7F817623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43159EC6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78EB9F" w14:textId="6143CFA1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4CF3F67F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64447C5" w14:textId="571B58D4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14:paraId="44821E0B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4EC75ECB" w14:textId="557B0A69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18C6092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11619E2E" w14:textId="7E847D08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14:paraId="68FDF5B8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1C877B8" w14:textId="71129E5F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5" w:type="dxa"/>
          </w:tcPr>
          <w:p w14:paraId="32A5D2EB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14:paraId="1E994BA1" w14:textId="39409559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9F71330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A7FF04" w14:textId="21956BDE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5EF098E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7E4E62E6" w14:textId="17A3C8D9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0351B5A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6700AC" w14:textId="646EF8DA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B37DA" w:rsidRPr="006F6C88" w14:paraId="20FC09DA" w14:textId="77777777" w:rsidTr="005B37DA">
        <w:tc>
          <w:tcPr>
            <w:tcW w:w="2071" w:type="dxa"/>
          </w:tcPr>
          <w:p w14:paraId="3C6AA83C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62C4DB9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14:paraId="024624C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42" w:type="dxa"/>
            <w:gridSpan w:val="26"/>
          </w:tcPr>
          <w:p w14:paraId="57FD06D5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37DA" w:rsidRPr="006F6C88" w14:paraId="1C52E003" w14:textId="77777777" w:rsidTr="005B37DA">
        <w:trPr>
          <w:trHeight w:val="452"/>
        </w:trPr>
        <w:tc>
          <w:tcPr>
            <w:tcW w:w="2071" w:type="dxa"/>
          </w:tcPr>
          <w:p w14:paraId="0012ACF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67823F1E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14:paraId="7623B4BD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52D99C56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14:paraId="014F7BD1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614DBBF8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14:paraId="7E30F807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7A80F2B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455AAA61" w14:textId="77777777" w:rsidR="005B37DA" w:rsidRPr="006F6C88" w:rsidRDefault="005B37DA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247293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14:paraId="3F045AD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51D2D91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B69D024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562E552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4E045886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C4EF70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9225E98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3693F54A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3" w:type="dxa"/>
          </w:tcPr>
          <w:p w14:paraId="6535EC5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B82130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2DE2401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17ED9D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0403832B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CBC81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5C7C810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37DA" w:rsidRPr="006F6C88" w14:paraId="09CC23AC" w14:textId="77777777" w:rsidTr="005B37DA">
        <w:tc>
          <w:tcPr>
            <w:tcW w:w="2071" w:type="dxa"/>
          </w:tcPr>
          <w:p w14:paraId="32689088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9" w:type="dxa"/>
          </w:tcPr>
          <w:p w14:paraId="707D8925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662" w:type="dxa"/>
          </w:tcPr>
          <w:p w14:paraId="6781CF8C" w14:textId="77777777" w:rsidR="005B37DA" w:rsidRPr="006F6C88" w:rsidRDefault="005B37DA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A0425E4" w14:textId="77777777" w:rsidR="005B37DA" w:rsidRPr="006F6C88" w:rsidRDefault="005B37DA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14:paraId="0C2E9B96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7313716D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14:paraId="4BF35BAE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11106E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73B02D3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8C38E5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1388716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A3048D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F2597B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45FAFBC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5E56FED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03AC84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DFE207E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093141C4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14:paraId="41B4B45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76AFDD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4597B7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DA0693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2F3AE6A2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AEA3AC" w14:textId="77777777" w:rsidR="005B37DA" w:rsidRPr="006F6C88" w:rsidRDefault="005B37D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C9A503" w14:textId="77777777" w:rsidR="005B37DA" w:rsidRPr="006F6C88" w:rsidRDefault="005B37DA" w:rsidP="00D27A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37DA" w:rsidRPr="006F6C88" w14:paraId="323F1CE9" w14:textId="77777777" w:rsidTr="005B37DA">
        <w:tc>
          <w:tcPr>
            <w:tcW w:w="2071" w:type="dxa"/>
          </w:tcPr>
          <w:p w14:paraId="77813976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9" w:type="dxa"/>
          </w:tcPr>
          <w:p w14:paraId="3386605D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662" w:type="dxa"/>
          </w:tcPr>
          <w:p w14:paraId="330C5F5B" w14:textId="77777777" w:rsidR="005B37DA" w:rsidRPr="006F6C88" w:rsidRDefault="005B37DA" w:rsidP="00DB789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14:paraId="7CB2F2DB" w14:textId="77777777" w:rsidR="005B37DA" w:rsidRPr="006F6C88" w:rsidRDefault="005B37DA" w:rsidP="00DB789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14:paraId="781BC2BA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5C0A4D7C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14:paraId="124B67E4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71DD4122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5018B51B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5EE89B1B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C9353E5" w14:textId="78055EDD" w:rsidR="005B37DA" w:rsidRPr="006F6C88" w:rsidRDefault="0066705D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21,864</w:t>
            </w:r>
          </w:p>
        </w:tc>
        <w:tc>
          <w:tcPr>
            <w:tcW w:w="270" w:type="dxa"/>
            <w:gridSpan w:val="2"/>
          </w:tcPr>
          <w:p w14:paraId="5B06400C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D3ED9E" w14:textId="2E74B1EA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14:paraId="724F9765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26FE517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B496AB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0050CF1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4CCE45D4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14:paraId="2059AC69" w14:textId="3800E54E" w:rsidR="005B37DA" w:rsidRPr="006F6C88" w:rsidRDefault="0066705D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21,864</w:t>
            </w:r>
          </w:p>
        </w:tc>
        <w:tc>
          <w:tcPr>
            <w:tcW w:w="270" w:type="dxa"/>
            <w:shd w:val="clear" w:color="auto" w:fill="auto"/>
          </w:tcPr>
          <w:p w14:paraId="2B37FC2E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D247DB" w14:textId="551094F4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14:paraId="271B598D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F474A84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2910E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39D86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37DA" w:rsidRPr="006F6C88" w14:paraId="78EB3F67" w14:textId="77777777" w:rsidTr="005B37DA">
        <w:tc>
          <w:tcPr>
            <w:tcW w:w="2071" w:type="dxa"/>
          </w:tcPr>
          <w:p w14:paraId="3A44DA9B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</w:tcPr>
          <w:p w14:paraId="7E833C7A" w14:textId="77777777" w:rsidR="005B37DA" w:rsidRPr="006F6C88" w:rsidRDefault="005B37DA" w:rsidP="00DB78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14:paraId="188F52E4" w14:textId="77777777" w:rsidR="005B37DA" w:rsidRPr="006F6C88" w:rsidRDefault="005B37DA" w:rsidP="00DB78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4D6BC00E" w14:textId="77777777" w:rsidR="005B37DA" w:rsidRPr="006F6C88" w:rsidRDefault="005B37DA" w:rsidP="00DB78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14:paraId="39B3C103" w14:textId="77777777" w:rsidR="005B37DA" w:rsidRPr="006F6C88" w:rsidRDefault="005B37DA" w:rsidP="00DB78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40006775" w14:textId="77777777" w:rsidR="005B37DA" w:rsidRPr="006F6C88" w:rsidRDefault="005B37DA" w:rsidP="00DB78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6A8DC566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5BDAC859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44E68E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354DC8D4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E2E95" w14:textId="5C44A8F5" w:rsidR="005B37DA" w:rsidRPr="006F6C88" w:rsidRDefault="0066705D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21,864</w:t>
            </w:r>
          </w:p>
        </w:tc>
        <w:tc>
          <w:tcPr>
            <w:tcW w:w="270" w:type="dxa"/>
            <w:gridSpan w:val="2"/>
          </w:tcPr>
          <w:p w14:paraId="14EDBB23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30D93F" w14:textId="166E059A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14:paraId="100B342F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DB0F0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D9B411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9DDB197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8F2B74A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E45A8" w14:textId="141E212B" w:rsidR="005B37DA" w:rsidRPr="006F6C88" w:rsidRDefault="0066705D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21,864</w:t>
            </w:r>
          </w:p>
        </w:tc>
        <w:tc>
          <w:tcPr>
            <w:tcW w:w="270" w:type="dxa"/>
            <w:shd w:val="clear" w:color="auto" w:fill="auto"/>
          </w:tcPr>
          <w:p w14:paraId="3B732B94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5B95AC" w14:textId="283AE508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14:paraId="7089B735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65048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2C6E1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146ECC" w14:textId="77777777" w:rsidR="005B37DA" w:rsidRPr="006F6C88" w:rsidRDefault="005B37DA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3EC5491" w14:textId="77777777" w:rsidR="007D34DF" w:rsidRPr="006F6C88" w:rsidRDefault="007D34DF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C752C25" w14:textId="6744C419" w:rsidR="00300F06" w:rsidRPr="006F6C88" w:rsidRDefault="00300F06" w:rsidP="00C64C3A">
      <w:pPr>
        <w:pStyle w:val="block"/>
        <w:spacing w:after="0"/>
        <w:ind w:left="0"/>
        <w:rPr>
          <w:rFonts w:asciiTheme="majorBidi" w:hAnsiTheme="majorBidi" w:cstheme="majorBidi"/>
          <w:sz w:val="28"/>
          <w:szCs w:val="28"/>
          <w:cs/>
          <w:lang w:bidi="th-TH"/>
        </w:rPr>
        <w:sectPr w:rsidR="00300F06" w:rsidRPr="006F6C88" w:rsidSect="009B701F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3"/>
        <w:gridCol w:w="144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5B37DA" w:rsidRPr="006F6C88" w14:paraId="02CA5533" w14:textId="77777777" w:rsidTr="005B37DA">
        <w:trPr>
          <w:trHeight w:val="379"/>
        </w:trPr>
        <w:tc>
          <w:tcPr>
            <w:tcW w:w="4050" w:type="dxa"/>
            <w:gridSpan w:val="2"/>
          </w:tcPr>
          <w:p w14:paraId="08C6D435" w14:textId="77777777" w:rsidR="005B37DA" w:rsidRPr="006F6C88" w:rsidRDefault="005B37DA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14:paraId="0B6D7FBE" w14:textId="77777777" w:rsidR="005B37DA" w:rsidRPr="006F6C88" w:rsidRDefault="005B37DA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37DA" w:rsidRPr="006F6C88" w14:paraId="78AE1E9C" w14:textId="77777777" w:rsidTr="005B37DA">
        <w:trPr>
          <w:trHeight w:val="379"/>
        </w:trPr>
        <w:tc>
          <w:tcPr>
            <w:tcW w:w="4050" w:type="dxa"/>
            <w:gridSpan w:val="2"/>
          </w:tcPr>
          <w:p w14:paraId="27332958" w14:textId="77777777" w:rsidR="005B37DA" w:rsidRPr="006F6C88" w:rsidRDefault="005B37DA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14:paraId="7364AF83" w14:textId="77777777" w:rsidR="005B37DA" w:rsidRPr="006F6C88" w:rsidRDefault="005B37DA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B37DA" w:rsidRPr="006F6C88" w14:paraId="2E859FB2" w14:textId="77777777" w:rsidTr="005B37DA">
        <w:trPr>
          <w:gridBefore w:val="1"/>
          <w:wBefore w:w="2613" w:type="dxa"/>
        </w:trPr>
        <w:tc>
          <w:tcPr>
            <w:tcW w:w="1440" w:type="dxa"/>
          </w:tcPr>
          <w:p w14:paraId="4AD947C6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620" w:type="dxa"/>
            <w:gridSpan w:val="3"/>
          </w:tcPr>
          <w:p w14:paraId="7030694E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14:paraId="0C44CA4D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611B447" w14:textId="77777777" w:rsidR="005B37DA" w:rsidRPr="006F6C88" w:rsidRDefault="005B37DA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3DEC7F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2A6A2C5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DBF4937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E68A12B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EFBAE75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860B569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311C8777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5B37DA" w:rsidRPr="006F6C88" w14:paraId="56D8CC3D" w14:textId="77777777" w:rsidTr="005B37DA">
        <w:tc>
          <w:tcPr>
            <w:tcW w:w="2610" w:type="dxa"/>
          </w:tcPr>
          <w:p w14:paraId="574C43BC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3CF557F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620" w:type="dxa"/>
            <w:gridSpan w:val="3"/>
          </w:tcPr>
          <w:p w14:paraId="47765382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14:paraId="216E709B" w14:textId="77777777" w:rsidR="005B37DA" w:rsidRPr="006F6C88" w:rsidDel="00685444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4E29DA3" w14:textId="77777777" w:rsidR="005B37DA" w:rsidRPr="006F6C88" w:rsidRDefault="005B37DA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4C639F4" w14:textId="77777777" w:rsidR="005B37DA" w:rsidRPr="006F6C88" w:rsidDel="00685444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AA00E8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BF1B820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5331500E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5D91E47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156B4092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4E98CC0C" w14:textId="77777777" w:rsidR="005B37DA" w:rsidRPr="006F6C88" w:rsidRDefault="005B37DA" w:rsidP="00060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งวดสามเดือนสิ้นสุดวันที่</w:t>
            </w:r>
          </w:p>
        </w:tc>
      </w:tr>
      <w:tr w:rsidR="005B37DA" w:rsidRPr="006F6C88" w14:paraId="109FB891" w14:textId="77777777" w:rsidTr="005B37DA">
        <w:tc>
          <w:tcPr>
            <w:tcW w:w="2610" w:type="dxa"/>
          </w:tcPr>
          <w:p w14:paraId="56201EDE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94D1B44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BD9C5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9D637AF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A2303ED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5A5C4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14:paraId="61933768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7C1775B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0CD174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ACBF820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FACB2C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9515863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B89C1D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549EFAF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7CDCAD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12A92FD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55F251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13DD163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969323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A978D31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1064CD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6F7B157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5B182D" w14:textId="77777777" w:rsidR="005B37DA" w:rsidRPr="006F6C88" w:rsidRDefault="005B37DA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14:paraId="4CBB17FD" w14:textId="77777777" w:rsidR="005B37DA" w:rsidRPr="006F6C88" w:rsidRDefault="005B37DA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94341B" w14:textId="77777777" w:rsidR="005B37DA" w:rsidRPr="006F6C88" w:rsidRDefault="005B37DA" w:rsidP="0020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5B37DA" w:rsidRPr="006F6C88" w14:paraId="0179186B" w14:textId="77777777" w:rsidTr="005B37DA">
        <w:tc>
          <w:tcPr>
            <w:tcW w:w="2610" w:type="dxa"/>
          </w:tcPr>
          <w:p w14:paraId="5A785476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54D1F23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D69E917" w14:textId="5EE39682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31FF504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07763E" w14:textId="36A0D965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154FEF8F" w14:textId="2D9BB30A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6A5FBEB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BE3E57" w14:textId="5E62459B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556A4C85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067E01" w14:textId="163D441E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61CD797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876C8E" w14:textId="6BA75BF3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55C8656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A69BC" w14:textId="36EC265C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3D718A2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D8AF54" w14:textId="39038DCC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CCB175D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4C095B" w14:textId="510EB2B4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E0F8EDF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E8DE4D" w14:textId="2F00E48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71A4E8EA" w14:textId="7777777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885B02" w14:textId="7ABF952B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60" w:type="dxa"/>
          </w:tcPr>
          <w:p w14:paraId="30183B43" w14:textId="77777777" w:rsidR="005B37DA" w:rsidRPr="006F6C88" w:rsidRDefault="005B37DA" w:rsidP="005B37D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A64385" w14:textId="4FE86067" w:rsidR="005B37DA" w:rsidRPr="006F6C88" w:rsidRDefault="005B37DA" w:rsidP="005B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B37DA" w:rsidRPr="006F6C88" w14:paraId="3EB78C76" w14:textId="77777777" w:rsidTr="005B37DA">
        <w:tc>
          <w:tcPr>
            <w:tcW w:w="2610" w:type="dxa"/>
          </w:tcPr>
          <w:p w14:paraId="1DAA5ED8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C055120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75ED5B4A" w14:textId="77777777" w:rsidR="005B37DA" w:rsidRPr="006F6C88" w:rsidRDefault="005B37DA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14:paraId="2DD425B6" w14:textId="77777777" w:rsidR="005B37DA" w:rsidRPr="006F6C88" w:rsidRDefault="005B37DA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37DA" w:rsidRPr="006F6C88" w14:paraId="3A4BC365" w14:textId="77777777" w:rsidTr="005B37DA">
        <w:tc>
          <w:tcPr>
            <w:tcW w:w="2610" w:type="dxa"/>
          </w:tcPr>
          <w:p w14:paraId="22946070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1446CCC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2F1BF94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F4F656E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3F336E8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48E2531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35AA83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1DB11AC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41C228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1C26E18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66854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FDD6802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EBFA8E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6F7EDA9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5183A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5F4CE1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15051E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721E47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04896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FED5E36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1A0B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FA7E0B8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6649E01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D0E57D1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37DA" w:rsidRPr="006F6C88" w14:paraId="4EAA9988" w14:textId="77777777" w:rsidTr="005B37DA">
        <w:tc>
          <w:tcPr>
            <w:tcW w:w="2610" w:type="dxa"/>
          </w:tcPr>
          <w:p w14:paraId="0793C4B3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14:paraId="4AEDB3AF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30" w:type="dxa"/>
          </w:tcPr>
          <w:p w14:paraId="2564951C" w14:textId="77777777" w:rsidR="005B37DA" w:rsidRPr="006F6C88" w:rsidRDefault="005B37DA" w:rsidP="00F265E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B925AC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E6EA70" w14:textId="77777777" w:rsidR="005B37DA" w:rsidRPr="006F6C88" w:rsidRDefault="005B37DA" w:rsidP="00F265E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8BC91F2" w14:textId="77777777" w:rsidR="005B37DA" w:rsidRPr="006F6C88" w:rsidRDefault="005B37DA" w:rsidP="00F265E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37C0CA" w14:textId="77777777" w:rsidR="005B37DA" w:rsidRPr="006F6C88" w:rsidRDefault="005B37DA" w:rsidP="00F265E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6EBD0FD" w14:textId="77777777" w:rsidR="005B37DA" w:rsidRPr="006F6C88" w:rsidRDefault="005B37DA" w:rsidP="00255D2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BD37F3" w14:textId="77777777" w:rsidR="005B37DA" w:rsidRPr="006F6C88" w:rsidRDefault="005B37DA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9184E67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49943" w14:textId="77777777" w:rsidR="005B37DA" w:rsidRPr="006F6C88" w:rsidRDefault="005B37DA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DF882FF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C63A71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BCD7AC" w14:textId="77777777" w:rsidR="005B37DA" w:rsidRPr="006F6C88" w:rsidRDefault="005B37DA" w:rsidP="0080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A9410" w14:textId="77777777" w:rsidR="005B37DA" w:rsidRPr="006F6C88" w:rsidRDefault="005B37DA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FEF498" w14:textId="77777777" w:rsidR="005B37DA" w:rsidRPr="006F6C88" w:rsidRDefault="005B37DA" w:rsidP="0004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A2955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1091F9" w14:textId="77777777" w:rsidR="005B37DA" w:rsidRPr="006F6C88" w:rsidRDefault="005B37DA" w:rsidP="009D53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BCCD1C" w14:textId="77777777" w:rsidR="005B37DA" w:rsidRPr="006F6C88" w:rsidRDefault="005B37DA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1561DF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58726A" w14:textId="77777777" w:rsidR="005B37DA" w:rsidRPr="006F6C88" w:rsidRDefault="005B37DA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2A3481" w14:textId="77777777" w:rsidR="005B37DA" w:rsidRPr="006F6C88" w:rsidRDefault="005B37DA" w:rsidP="00F265E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292D3D90" w14:textId="77777777" w:rsidR="005B37DA" w:rsidRPr="006F6C88" w:rsidRDefault="005B37DA" w:rsidP="00F265E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9F8B2A" w14:textId="77777777" w:rsidR="005B37DA" w:rsidRPr="006F6C88" w:rsidRDefault="005B37DA" w:rsidP="00F265E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37DA" w:rsidRPr="006F6C88" w14:paraId="3D3670E5" w14:textId="77777777" w:rsidTr="005B37DA">
        <w:tc>
          <w:tcPr>
            <w:tcW w:w="2610" w:type="dxa"/>
          </w:tcPr>
          <w:p w14:paraId="01D0D6FE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14:paraId="43D486EB" w14:textId="77777777" w:rsidR="005B37DA" w:rsidRPr="006F6C88" w:rsidRDefault="005B37DA" w:rsidP="006802B3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30" w:type="dxa"/>
          </w:tcPr>
          <w:p w14:paraId="42B3CE15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6F5DAA4" w14:textId="77777777" w:rsidR="005B37DA" w:rsidRPr="006F6C88" w:rsidRDefault="005B37DA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D18558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14:paraId="20F54A8D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7D39C4EE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C44EA21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6AD6BDA4" w14:textId="77777777" w:rsidR="005B37DA" w:rsidRPr="006F6C88" w:rsidRDefault="005B37DA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362B9F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78345417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A8AF4B0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0FD9C102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FCE1EA1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1179C31C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3EBAA1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0C8A6179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CA0E2A" w14:textId="77777777" w:rsidR="005B37DA" w:rsidRPr="006F6C88" w:rsidRDefault="005B37DA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98E255E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3C6543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1057435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48104A" w14:textId="77777777" w:rsidR="005B37DA" w:rsidRPr="006F6C88" w:rsidRDefault="005B37DA" w:rsidP="006802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CA5A419" w14:textId="77777777" w:rsidR="005B37DA" w:rsidRPr="006F6C88" w:rsidRDefault="005B37DA" w:rsidP="006802B3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3C49" w14:textId="77777777" w:rsidR="005B37DA" w:rsidRPr="006F6C88" w:rsidRDefault="005B37DA" w:rsidP="006802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37DA" w:rsidRPr="006F6C88" w14:paraId="302B2E56" w14:textId="77777777" w:rsidTr="005B37DA">
        <w:tc>
          <w:tcPr>
            <w:tcW w:w="2610" w:type="dxa"/>
          </w:tcPr>
          <w:p w14:paraId="6C95D9C1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4BCFB5C7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C24F2E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474D9" w14:textId="77777777" w:rsidR="005B37DA" w:rsidRPr="006F6C88" w:rsidRDefault="005B37DA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E37A35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D400C6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92E6447" w14:textId="77777777" w:rsidR="005B37DA" w:rsidRPr="006F6C88" w:rsidRDefault="005B37DA" w:rsidP="006802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C9C20D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26206D" w14:textId="77777777" w:rsidR="005B37DA" w:rsidRPr="006F6C88" w:rsidRDefault="005B37DA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7B6B5CF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6769B996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E01A534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002BA372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2A00F1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5772DDB1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CAFA3BE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2929A510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AE2629" w14:textId="77777777" w:rsidR="005B37DA" w:rsidRPr="006F6C88" w:rsidRDefault="005B37DA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5CFADA72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9B224E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407FCA7A" w14:textId="77777777" w:rsidR="005B37DA" w:rsidRPr="006F6C88" w:rsidRDefault="005B37DA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877062" w14:textId="77777777" w:rsidR="005B37DA" w:rsidRPr="006F6C88" w:rsidRDefault="005B37DA" w:rsidP="006802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3EF0CB5" w14:textId="77777777" w:rsidR="005B37DA" w:rsidRPr="006F6C88" w:rsidRDefault="005B37DA" w:rsidP="006802B3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4C762EE" w14:textId="77777777" w:rsidR="005B37DA" w:rsidRPr="006F6C88" w:rsidRDefault="005B37DA" w:rsidP="006802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39D65F9" w14:textId="77777777" w:rsidR="007D34DF" w:rsidRPr="006F6C88" w:rsidRDefault="007D34DF" w:rsidP="007D34DF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</w:p>
    <w:p w14:paraId="2F812662" w14:textId="6CF6C8B2" w:rsidR="005B37DA" w:rsidRPr="006F6C88" w:rsidRDefault="00D43207" w:rsidP="005B37DA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5B37DA" w:rsidRPr="006F6C88">
        <w:rPr>
          <w:rFonts w:asciiTheme="majorBidi" w:hAnsiTheme="majorBidi" w:cstheme="majorBidi"/>
          <w:sz w:val="28"/>
          <w:szCs w:val="28"/>
        </w:rPr>
        <w:tab/>
      </w:r>
      <w:r w:rsidR="005B37DA" w:rsidRPr="006F6C88">
        <w:rPr>
          <w:rFonts w:asciiTheme="majorBidi" w:hAnsiTheme="majorBidi" w:cstheme="majorBidi"/>
          <w:sz w:val="28"/>
          <w:szCs w:val="28"/>
        </w:rPr>
        <w:tab/>
      </w:r>
      <w:r w:rsidR="005B37DA" w:rsidRPr="006F6C88">
        <w:rPr>
          <w:rFonts w:asciiTheme="majorBidi" w:hAnsiTheme="majorBidi" w:cstheme="majorBidi"/>
          <w:sz w:val="28"/>
          <w:szCs w:val="28"/>
          <w:cs/>
        </w:rPr>
        <w:t>บริษัทร่วมจดทะเบียนจัดตั้งและดำเนินธุรกิจในประเทศไทย</w:t>
      </w:r>
    </w:p>
    <w:p w14:paraId="527E55B1" w14:textId="77777777" w:rsidR="005B37DA" w:rsidRPr="006F6C88" w:rsidRDefault="005B37DA" w:rsidP="005B37DA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</w:rPr>
      </w:pPr>
    </w:p>
    <w:p w14:paraId="485DB4EF" w14:textId="22209BA6" w:rsidR="00300F06" w:rsidRPr="006F6C88" w:rsidRDefault="005B37DA" w:rsidP="005B37DA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="00300F06" w:rsidRPr="006F6C88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4DF3067F" w14:textId="77777777" w:rsidR="007D34DF" w:rsidRPr="006F6C88" w:rsidRDefault="007D34DF" w:rsidP="007D34DF">
      <w:pPr>
        <w:ind w:firstLine="706"/>
        <w:rPr>
          <w:rFonts w:asciiTheme="majorBidi" w:hAnsiTheme="majorBidi" w:cstheme="majorBidi"/>
          <w:sz w:val="28"/>
          <w:szCs w:val="28"/>
          <w:cs/>
        </w:rPr>
      </w:pPr>
    </w:p>
    <w:p w14:paraId="7F4D0F86" w14:textId="77777777" w:rsidR="007D34DF" w:rsidRPr="006F6C88" w:rsidRDefault="007D34DF" w:rsidP="007D34DF">
      <w:pPr>
        <w:rPr>
          <w:rFonts w:asciiTheme="majorBidi" w:hAnsiTheme="majorBidi" w:cstheme="majorBidi"/>
          <w:sz w:val="28"/>
          <w:szCs w:val="28"/>
          <w:cs/>
        </w:rPr>
      </w:pPr>
    </w:p>
    <w:p w14:paraId="4A597C45" w14:textId="77777777" w:rsidR="006F7608" w:rsidRPr="006F6C88" w:rsidRDefault="006F7608" w:rsidP="007D34DF">
      <w:pPr>
        <w:rPr>
          <w:rFonts w:asciiTheme="majorBidi" w:hAnsiTheme="majorBidi" w:cstheme="majorBidi"/>
          <w:sz w:val="28"/>
          <w:szCs w:val="28"/>
          <w:cs/>
        </w:rPr>
        <w:sectPr w:rsidR="006F7608" w:rsidRPr="006F6C88" w:rsidSect="009B701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6012ED1" w14:textId="77777777" w:rsidR="00DE6D41" w:rsidRPr="00BE340B" w:rsidRDefault="00DE6D41" w:rsidP="00A52379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566DFA44" w14:textId="47A71E97" w:rsidR="00E07D86" w:rsidRPr="006F6C88" w:rsidRDefault="005B0C24" w:rsidP="005B0C24">
      <w:pPr>
        <w:pStyle w:val="block"/>
        <w:tabs>
          <w:tab w:val="left" w:pos="0"/>
          <w:tab w:val="left" w:pos="540"/>
        </w:tabs>
        <w:spacing w:after="120" w:line="240" w:lineRule="atLeast"/>
        <w:ind w:left="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E07D86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ณ วันที่ </w:t>
      </w:r>
      <w:r w:rsidR="004F0947" w:rsidRPr="006F6C88">
        <w:rPr>
          <w:rFonts w:asciiTheme="majorBidi" w:hAnsiTheme="majorBidi" w:cstheme="majorBidi"/>
          <w:sz w:val="28"/>
          <w:szCs w:val="28"/>
        </w:rPr>
        <w:t>3</w:t>
      </w:r>
      <w:r w:rsidR="00AA45E2" w:rsidRPr="006F6C88">
        <w:rPr>
          <w:rFonts w:asciiTheme="majorBidi" w:hAnsiTheme="majorBidi" w:cstheme="majorBidi"/>
          <w:sz w:val="28"/>
          <w:szCs w:val="28"/>
        </w:rPr>
        <w:t>1</w:t>
      </w:r>
      <w:r w:rsidR="004F0947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A45E2" w:rsidRPr="006F6C88">
        <w:rPr>
          <w:rFonts w:asciiTheme="majorBidi" w:hAnsiTheme="majorBidi" w:cstheme="majorBidi"/>
          <w:sz w:val="28"/>
          <w:szCs w:val="28"/>
          <w:cs/>
          <w:lang w:bidi="th-TH"/>
        </w:rPr>
        <w:t>มีนาคม</w:t>
      </w:r>
      <w:r w:rsidR="004F0947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85652" w:rsidRPr="006F6C88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AA45E2" w:rsidRPr="006F6C88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536217" w:rsidRPr="006F6C88"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285652"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07D86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E07D86" w:rsidRPr="006F6C88">
        <w:rPr>
          <w:rFonts w:asciiTheme="majorBidi" w:hAnsiTheme="majorBidi" w:cstheme="majorBidi"/>
          <w:sz w:val="28"/>
          <w:szCs w:val="28"/>
          <w:lang w:bidi="th-TH"/>
        </w:rPr>
        <w:t xml:space="preserve">31 </w:t>
      </w:r>
      <w:r w:rsidR="00E07D86" w:rsidRPr="006F6C88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B21F7D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85652" w:rsidRPr="006F6C88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D27A81" w:rsidRPr="006F6C88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536217" w:rsidRPr="006F6C88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A56284"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07D86" w:rsidRPr="006F6C88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</w:t>
      </w:r>
      <w:r w:rsidR="00D17035" w:rsidRPr="006F6C88">
        <w:rPr>
          <w:rFonts w:asciiTheme="majorBidi" w:hAnsiTheme="majorBidi" w:cstheme="majorBidi"/>
          <w:sz w:val="28"/>
          <w:szCs w:val="28"/>
          <w:cs/>
          <w:lang w:bidi="th-TH"/>
        </w:rPr>
        <w:t>จากเงินลงทุน</w:t>
      </w:r>
      <w:r w:rsidR="0015208D" w:rsidRPr="006F6C88">
        <w:rPr>
          <w:rFonts w:asciiTheme="majorBidi" w:hAnsiTheme="majorBidi" w:cstheme="majorBidi"/>
          <w:sz w:val="28"/>
          <w:szCs w:val="28"/>
          <w:cs/>
          <w:lang w:bidi="th-TH"/>
        </w:rPr>
        <w:t>สำหรับงวด</w:t>
      </w:r>
      <w:r w:rsidR="0010586C" w:rsidRPr="006F6C88">
        <w:rPr>
          <w:rFonts w:asciiTheme="majorBidi" w:hAnsiTheme="majorBidi" w:cstheme="majorBidi"/>
          <w:sz w:val="28"/>
          <w:szCs w:val="28"/>
          <w:cs/>
          <w:lang w:val="en-US" w:bidi="th-TH"/>
        </w:rPr>
        <w:t>สาม</w:t>
      </w:r>
      <w:r w:rsidR="00E07D86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4F0947" w:rsidRPr="006F6C88">
        <w:rPr>
          <w:rFonts w:asciiTheme="majorBidi" w:hAnsiTheme="majorBidi" w:cstheme="majorBidi"/>
          <w:sz w:val="28"/>
          <w:szCs w:val="28"/>
        </w:rPr>
        <w:t>3</w:t>
      </w:r>
      <w:r w:rsidR="00AA45E2" w:rsidRPr="006F6C8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4F0947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A45E2" w:rsidRPr="006F6C88">
        <w:rPr>
          <w:rFonts w:asciiTheme="majorBidi" w:hAnsiTheme="majorBidi" w:cstheme="majorBidi"/>
          <w:sz w:val="28"/>
          <w:szCs w:val="28"/>
          <w:cs/>
          <w:lang w:bidi="th-TH"/>
        </w:rPr>
        <w:t>มีนาคม</w:t>
      </w:r>
      <w:r w:rsidR="004F0947" w:rsidRPr="006F6C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85652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25</w:t>
      </w:r>
      <w:r w:rsidR="00AA45E2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6</w:t>
      </w:r>
      <w:r w:rsidR="00536217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3</w:t>
      </w:r>
      <w:r w:rsidR="00A56284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 </w:t>
      </w:r>
      <w:r w:rsidR="00300440" w:rsidRPr="006F6C88">
        <w:rPr>
          <w:rFonts w:asciiTheme="majorBidi" w:hAnsiTheme="majorBidi" w:cstheme="majorBidi"/>
          <w:sz w:val="28"/>
          <w:szCs w:val="28"/>
          <w:cs/>
          <w:lang w:val="en-US" w:eastAsia="ja-JP" w:bidi="th-TH"/>
        </w:rPr>
        <w:t xml:space="preserve">และ </w:t>
      </w:r>
      <w:r w:rsidR="00285652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25</w:t>
      </w:r>
      <w:r w:rsidR="00D27A81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6</w:t>
      </w:r>
      <w:r w:rsidR="00536217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>2</w:t>
      </w:r>
      <w:r w:rsidR="00A56284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 </w:t>
      </w:r>
      <w:r w:rsidR="00E07D86" w:rsidRPr="006F6C88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1539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630"/>
        <w:gridCol w:w="180"/>
        <w:gridCol w:w="9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D27A81" w:rsidRPr="006F6C88" w14:paraId="44BC3DBC" w14:textId="77777777" w:rsidTr="0003192C">
        <w:trPr>
          <w:trHeight w:hRule="exact" w:val="272"/>
        </w:trPr>
        <w:tc>
          <w:tcPr>
            <w:tcW w:w="2160" w:type="dxa"/>
          </w:tcPr>
          <w:p w14:paraId="5426E396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2F5C602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9BA36BB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0" w:type="dxa"/>
            <w:gridSpan w:val="22"/>
          </w:tcPr>
          <w:p w14:paraId="57D2957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7A81" w:rsidRPr="006F6C88" w14:paraId="624E6ADD" w14:textId="77777777" w:rsidTr="0003192C">
        <w:trPr>
          <w:trHeight w:hRule="exact" w:val="272"/>
        </w:trPr>
        <w:tc>
          <w:tcPr>
            <w:tcW w:w="2160" w:type="dxa"/>
          </w:tcPr>
          <w:p w14:paraId="049930CA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3F1608C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E117FF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6663BE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0D6164" w14:textId="77777777" w:rsidR="00D27A81" w:rsidRPr="006F6C8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5E0C59" w14:textId="77777777" w:rsidR="00D27A81" w:rsidRPr="006F6C88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A0C9611" w14:textId="77777777" w:rsidR="00D27A81" w:rsidRPr="006F6C8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E5B496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A4DB0FD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18BB33A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7677F55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8C8964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27F8CEF" w14:textId="77777777" w:rsidR="00D27A81" w:rsidRPr="006F6C88" w:rsidRDefault="00D27A81" w:rsidP="00E1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E11AFD"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</w:p>
        </w:tc>
      </w:tr>
      <w:tr w:rsidR="005B5B3C" w:rsidRPr="006F6C88" w14:paraId="1D4DF836" w14:textId="77777777" w:rsidTr="006D5836">
        <w:trPr>
          <w:trHeight w:hRule="exact" w:val="263"/>
        </w:trPr>
        <w:tc>
          <w:tcPr>
            <w:tcW w:w="2160" w:type="dxa"/>
          </w:tcPr>
          <w:p w14:paraId="75668968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9B254E9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4"/>
          </w:tcPr>
          <w:p w14:paraId="497071D8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79CC4767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2CDC35C0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706DFFE" w14:textId="77777777" w:rsidR="005B5B3C" w:rsidRPr="006F6C88" w:rsidRDefault="005B5B3C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7DCBD38F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0F800F4F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3ED81501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02AA8FE6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645F176F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2F12F5F6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0572B9C9" w14:textId="77777777" w:rsidR="005B5B3C" w:rsidRPr="006F6C8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1F099D" w:rsidRPr="006F6C88" w14:paraId="5D1CD202" w14:textId="77777777" w:rsidTr="00E11AFD">
        <w:trPr>
          <w:trHeight w:hRule="exact" w:val="216"/>
        </w:trPr>
        <w:tc>
          <w:tcPr>
            <w:tcW w:w="2160" w:type="dxa"/>
          </w:tcPr>
          <w:p w14:paraId="5337FF31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45D0E5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F6BAFB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4140E71B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1EED8AA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72FAD423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92F9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493647C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82BE7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63D1B7C4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F83C08D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C7EE611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B4D1C54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4844899F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608111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94416A7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60EB0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030E3FE5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B5F262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3206A4D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9AEE80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6BBC9F3B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3588A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6C85000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B1E7F7" w14:textId="77777777" w:rsidR="001F099D" w:rsidRPr="006F6C88" w:rsidRDefault="00F014B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มีนาคม</w:t>
            </w:r>
            <w:r w:rsidR="001F099D"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คม</w:t>
            </w:r>
          </w:p>
        </w:tc>
      </w:tr>
      <w:tr w:rsidR="00536217" w:rsidRPr="006F6C88" w14:paraId="0CBDB4C7" w14:textId="77777777" w:rsidTr="00E11AFD">
        <w:trPr>
          <w:trHeight w:hRule="exact" w:val="216"/>
        </w:trPr>
        <w:tc>
          <w:tcPr>
            <w:tcW w:w="2160" w:type="dxa"/>
          </w:tcPr>
          <w:p w14:paraId="35B18A7E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71ACF99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A9B19E4" w14:textId="40A5DCC9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  <w:gridSpan w:val="2"/>
          </w:tcPr>
          <w:p w14:paraId="0B3D1CAB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81819F" w14:textId="328AB141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7D567EC2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49DC0C" w14:textId="78EB40F2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7E8BB70F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FAC0A5" w14:textId="27A02BB4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3EBD6012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21B5C1F" w14:textId="26F04A3A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6EA9D2F9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40F7FC4" w14:textId="520D6C5C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61A53C92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1199FD" w14:textId="4989936B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0D4D366F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62E0AA7" w14:textId="3BEE3A93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0F5B89B4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BE7A7C" w14:textId="33A58AC3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376DB473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B06B9C" w14:textId="6DF1B72E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391CEC41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A05660" w14:textId="78B486C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131E75C6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98D8B1" w14:textId="59B98581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1F099D" w:rsidRPr="006F6C88" w14:paraId="366C1ADC" w14:textId="77777777" w:rsidTr="00E11AFD">
        <w:trPr>
          <w:trHeight w:hRule="exact" w:val="216"/>
        </w:trPr>
        <w:tc>
          <w:tcPr>
            <w:tcW w:w="2160" w:type="dxa"/>
          </w:tcPr>
          <w:p w14:paraId="64CCEBCA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47E98C0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4"/>
          </w:tcPr>
          <w:p w14:paraId="27B6B499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73B29ED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9"/>
          </w:tcPr>
          <w:p w14:paraId="23C4227F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F099D" w:rsidRPr="006F6C88" w14:paraId="0C400D3A" w14:textId="77777777" w:rsidTr="00E11AFD">
        <w:trPr>
          <w:trHeight w:hRule="exact" w:val="216"/>
        </w:trPr>
        <w:tc>
          <w:tcPr>
            <w:tcW w:w="2160" w:type="dxa"/>
          </w:tcPr>
          <w:p w14:paraId="6C4F30A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0A627E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6A713DEF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61E294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73DF8B1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F7A8F97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BE38646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2A2ECEB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F67C3C5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ACE3295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3776C0D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778F41C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4639914A" w14:textId="77777777" w:rsidR="001F099D" w:rsidRPr="006F6C8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987A9C9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4895F0E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0908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78548DC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F48F425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CCAE937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F61982E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4E17F533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26933A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4AEAC88C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C1C90B5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5EE82E2B" w14:textId="77777777" w:rsidR="001F099D" w:rsidRPr="006F6C8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5F12" w:rsidRPr="006F6C88" w14:paraId="3BFA5AFA" w14:textId="77777777" w:rsidTr="0003192C">
        <w:trPr>
          <w:trHeight w:hRule="exact" w:val="290"/>
        </w:trPr>
        <w:tc>
          <w:tcPr>
            <w:tcW w:w="2160" w:type="dxa"/>
          </w:tcPr>
          <w:p w14:paraId="1048293D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350" w:type="dxa"/>
            <w:vAlign w:val="center"/>
          </w:tcPr>
          <w:p w14:paraId="3B62C15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30" w:type="dxa"/>
          </w:tcPr>
          <w:p w14:paraId="56A0A2B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6B900EF7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9AFF9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54AE51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543A2E2" w14:textId="37E26495" w:rsidR="00435F12" w:rsidRPr="006F6C88" w:rsidRDefault="00536217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4ECC97C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E7D223" w14:textId="239611D1" w:rsidR="00435F12" w:rsidRPr="006F6C88" w:rsidRDefault="00536217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6D755391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913CD1F" w14:textId="191075C1" w:rsidR="00435F12" w:rsidRPr="006F6C88" w:rsidRDefault="00536217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17B10A63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E82F8F" w14:textId="44B09593" w:rsidR="00435F12" w:rsidRPr="006F6C88" w:rsidRDefault="00536217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4F75789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A0D5A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14:paraId="7D3177D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DCEEC2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14:paraId="3645D8C0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0991617" w14:textId="04F1E73B" w:rsidR="00435F12" w:rsidRPr="006F6C88" w:rsidRDefault="00536217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14:paraId="7BF1501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9B479E" w14:textId="45CEB002" w:rsidR="00435F12" w:rsidRPr="006F6C88" w:rsidRDefault="00536217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14:paraId="27176592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A05E8A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57BF6D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57BCFF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6F6C88" w14:paraId="0605D06A" w14:textId="77777777" w:rsidTr="0003192C">
        <w:trPr>
          <w:trHeight w:hRule="exact" w:val="263"/>
        </w:trPr>
        <w:tc>
          <w:tcPr>
            <w:tcW w:w="2160" w:type="dxa"/>
          </w:tcPr>
          <w:p w14:paraId="0E81089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0732F4DA" w14:textId="62EB368D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66705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630" w:type="dxa"/>
          </w:tcPr>
          <w:p w14:paraId="48E815E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A9E10EC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FBEFD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2C2D1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C9E70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9B0C91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E1E5CA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DD462F5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E51C0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B704BB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E16C21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21C9A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429DF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B37F8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42F18C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D59A5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68F3A4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BC5A1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D8EE1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83291A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0A1DA4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1FE6F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ED132F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6F6C88" w14:paraId="591D3C3B" w14:textId="77777777" w:rsidTr="0003192C">
        <w:trPr>
          <w:trHeight w:hRule="exact" w:val="272"/>
        </w:trPr>
        <w:tc>
          <w:tcPr>
            <w:tcW w:w="2160" w:type="dxa"/>
          </w:tcPr>
          <w:p w14:paraId="281919E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6043B0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630" w:type="dxa"/>
          </w:tcPr>
          <w:p w14:paraId="4B59D35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00D68E0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7D430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811B5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903A4F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DD4E7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17C27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E8BE82E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857193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06EE0B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8AEC95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46F86D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94E92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C1717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A6BB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745ADA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CE163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9371E9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9D3BD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0D1DF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436094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DCCB0F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66C841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6F6C88" w14:paraId="1FAD46E6" w14:textId="77777777" w:rsidTr="0003192C">
        <w:trPr>
          <w:trHeight w:hRule="exact" w:val="290"/>
        </w:trPr>
        <w:tc>
          <w:tcPr>
            <w:tcW w:w="2160" w:type="dxa"/>
          </w:tcPr>
          <w:p w14:paraId="519C7C5F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7B5C39A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14:paraId="1C1CA02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1389B9D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B6864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4A9DD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95726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153CA7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68A1AC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323A4E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0F39F7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D39B65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14986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3273966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D1EEA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BE168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973DF7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4F98B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A273D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042739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585C9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8E3E6D1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1AA5FD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5E880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94E8A1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6F6C88" w14:paraId="25F65D6C" w14:textId="77777777" w:rsidTr="0003192C">
        <w:trPr>
          <w:trHeight w:hRule="exact" w:val="317"/>
        </w:trPr>
        <w:tc>
          <w:tcPr>
            <w:tcW w:w="2160" w:type="dxa"/>
          </w:tcPr>
          <w:p w14:paraId="5585BA4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350" w:type="dxa"/>
            <w:vAlign w:val="center"/>
          </w:tcPr>
          <w:p w14:paraId="0648E02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630" w:type="dxa"/>
          </w:tcPr>
          <w:p w14:paraId="34CC439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1B4A92CA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EDFE1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3388BD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5ABE9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134F1CE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1550B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15C570AB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28005D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146D126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766BDB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7B893BA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C30AA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77D7CE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42E16B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7295D8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F65DD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1E7B9BE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7181AB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42C5FB1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3E203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675BD7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3B09D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6F6C88" w14:paraId="29BF0993" w14:textId="77777777" w:rsidTr="0003192C">
        <w:trPr>
          <w:trHeight w:hRule="exact" w:val="263"/>
        </w:trPr>
        <w:tc>
          <w:tcPr>
            <w:tcW w:w="2160" w:type="dxa"/>
          </w:tcPr>
          <w:p w14:paraId="776AAE8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52B771E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630" w:type="dxa"/>
          </w:tcPr>
          <w:p w14:paraId="6298749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DBEADDD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0B04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C1882F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36432E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01187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154E1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610080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5D00E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F9301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7B6611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AB7391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163F1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7F020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57D10D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FB3012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6FC59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EFCA57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63F3F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92ED47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A5662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4CCA33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F5CCD0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6F6C88" w14:paraId="3C387CCC" w14:textId="77777777" w:rsidTr="0003192C">
        <w:trPr>
          <w:trHeight w:hRule="exact" w:val="272"/>
        </w:trPr>
        <w:tc>
          <w:tcPr>
            <w:tcW w:w="2160" w:type="dxa"/>
          </w:tcPr>
          <w:p w14:paraId="20DF273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2BF0488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630" w:type="dxa"/>
          </w:tcPr>
          <w:p w14:paraId="3C1ABA2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8637D72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D0691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55D4A3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6F3E64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5D73A7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EBCCC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D1C3322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DE2596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F8D554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C0E7FB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460B9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37424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FF5530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17F6C8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73D60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6E6B9F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C78F00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9D185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3BB3BE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0F63AF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4160CA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2AE24D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6F6C88" w14:paraId="00CAA615" w14:textId="77777777" w:rsidTr="0003192C">
        <w:trPr>
          <w:trHeight w:hRule="exact" w:val="326"/>
        </w:trPr>
        <w:tc>
          <w:tcPr>
            <w:tcW w:w="2160" w:type="dxa"/>
          </w:tcPr>
          <w:p w14:paraId="5E188103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D1A474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14:paraId="242E2E7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AB85409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C7C8C7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125E86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652A21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206BC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D35F9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075429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934922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0D85D5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78133F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2B3330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B9FC5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12A38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F18003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CCB16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BE35C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20DA3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607D8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0BC35B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5F550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80E89D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68993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6F6C88" w14:paraId="0F4DBD05" w14:textId="77777777" w:rsidTr="0003192C">
        <w:trPr>
          <w:trHeight w:hRule="exact" w:val="272"/>
        </w:trPr>
        <w:tc>
          <w:tcPr>
            <w:tcW w:w="2160" w:type="dxa"/>
          </w:tcPr>
          <w:p w14:paraId="7952119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350" w:type="dxa"/>
          </w:tcPr>
          <w:p w14:paraId="5C7A0D9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14:paraId="5168851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31C5B8E4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52C2E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70B8A4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0C4C3C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37965D3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E81DC5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76EFEB7F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D2A4FC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14:paraId="0B44AEF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4F8E97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14:paraId="3C21226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313DF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14:paraId="22229B8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4B4398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14:paraId="310F69C0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58BAB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14:paraId="61FF379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704C8D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14:paraId="2D9AAFC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56824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D0592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2F8D69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6F6C88" w14:paraId="2D38A806" w14:textId="77777777" w:rsidTr="0003192C">
        <w:trPr>
          <w:trHeight w:hRule="exact" w:val="263"/>
        </w:trPr>
        <w:tc>
          <w:tcPr>
            <w:tcW w:w="2160" w:type="dxa"/>
          </w:tcPr>
          <w:p w14:paraId="345931F3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350" w:type="dxa"/>
          </w:tcPr>
          <w:p w14:paraId="5CDDF58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14:paraId="4A21AD2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08FCEBAB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E9B69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</w:tcPr>
          <w:p w14:paraId="460DC26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E7A83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0A2CDB5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E7432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440882B1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58A917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7FFAB7C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0682BD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476606D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21EB2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47311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632940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D666AA6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16376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7859114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F807D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455093B3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3F0B66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A52BE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934E8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6F6C88" w14:paraId="6D8375A6" w14:textId="77777777" w:rsidTr="0003192C">
        <w:trPr>
          <w:trHeight w:hRule="exact" w:val="254"/>
        </w:trPr>
        <w:tc>
          <w:tcPr>
            <w:tcW w:w="2160" w:type="dxa"/>
          </w:tcPr>
          <w:p w14:paraId="7192C83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718D91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630" w:type="dxa"/>
          </w:tcPr>
          <w:p w14:paraId="7F4D878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C55DC2D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EC8DC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207E68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24B89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FC96A7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07391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927098B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9A5E49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C3EB564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CC19CE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AE7455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1B1D64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E76C6E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DBA374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BE6AB8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50327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ADBF5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A91ABC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1786004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08480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C10951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8F462A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6F6C88" w14:paraId="075B5CC7" w14:textId="77777777" w:rsidTr="00E814CC">
        <w:trPr>
          <w:trHeight w:hRule="exact" w:val="272"/>
        </w:trPr>
        <w:tc>
          <w:tcPr>
            <w:tcW w:w="2160" w:type="dxa"/>
          </w:tcPr>
          <w:p w14:paraId="67454A94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350" w:type="dxa"/>
          </w:tcPr>
          <w:p w14:paraId="684AF18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14:paraId="1E21634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01EA3EFD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7F192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30F3905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F5D89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1482D10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99AC26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4120CBB9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345E0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14:paraId="4E08535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07202C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14:paraId="20E2564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14B98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14:paraId="041E8B2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CCE42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14:paraId="2958B017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681DA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745509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31F6B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CD3A5D8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8E52F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11C58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D429F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6F6C88" w14:paraId="723F3C9C" w14:textId="77777777" w:rsidTr="00562F7E">
        <w:trPr>
          <w:trHeight w:hRule="exact" w:val="263"/>
        </w:trPr>
        <w:tc>
          <w:tcPr>
            <w:tcW w:w="2160" w:type="dxa"/>
          </w:tcPr>
          <w:p w14:paraId="5702E28F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350" w:type="dxa"/>
          </w:tcPr>
          <w:p w14:paraId="24BA5E7E" w14:textId="0FF85298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บริการรับฝาก</w:t>
            </w:r>
          </w:p>
        </w:tc>
        <w:tc>
          <w:tcPr>
            <w:tcW w:w="630" w:type="dxa"/>
          </w:tcPr>
          <w:p w14:paraId="1CC7D9B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39F94349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972BA0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</w:tcPr>
          <w:p w14:paraId="04716661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71552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4FDBAE2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9B5D05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0F07355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96DF6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1104D86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1EF599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564CABBA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5664EF6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941951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402710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CB7A86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CC48FD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5BCE56A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5DF7667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38CDFB33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512AACB1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2FE1F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0FD58A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6F6C88" w14:paraId="4ED544E8" w14:textId="77777777" w:rsidTr="00E814CC">
        <w:trPr>
          <w:trHeight w:hRule="exact" w:val="236"/>
        </w:trPr>
        <w:tc>
          <w:tcPr>
            <w:tcW w:w="2160" w:type="dxa"/>
          </w:tcPr>
          <w:p w14:paraId="7F05181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17B2306" w14:textId="658E60FA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</w:t>
            </w:r>
            <w:r w:rsidR="0066705D"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>ห้องเย็น</w:t>
            </w: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>และ</w:t>
            </w:r>
          </w:p>
        </w:tc>
        <w:tc>
          <w:tcPr>
            <w:tcW w:w="630" w:type="dxa"/>
          </w:tcPr>
          <w:p w14:paraId="6BFB54D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3F30777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721E3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DFD4652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87F8FA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0B7E28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7A002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863B678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45C1A8C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C73378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B276CD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286A880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62FB2C36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8DBFB2B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A3F7B83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7210BB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2F89BF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8532B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F88A5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E064AE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E8333D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A69782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B336C7A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435F12" w:rsidRPr="006F6C88" w14:paraId="5C5A7789" w14:textId="77777777" w:rsidTr="00E11AFD">
        <w:trPr>
          <w:trHeight w:hRule="exact" w:val="216"/>
        </w:trPr>
        <w:tc>
          <w:tcPr>
            <w:tcW w:w="2160" w:type="dxa"/>
          </w:tcPr>
          <w:p w14:paraId="66C16826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4C55AEA" w14:textId="362E9F96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</w:t>
            </w:r>
            <w:r w:rsidR="0066705D"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>ขนส่ง</w:t>
            </w: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>ห้องเย็น</w:t>
            </w:r>
          </w:p>
        </w:tc>
        <w:tc>
          <w:tcPr>
            <w:tcW w:w="630" w:type="dxa"/>
          </w:tcPr>
          <w:p w14:paraId="423D8612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D4D29D2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44A297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C269632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F5CEAAE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AA4125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607AA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74D6953" w14:textId="77777777" w:rsidR="00435F12" w:rsidRPr="006F6C88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FCE724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035241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0776B7F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639F7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28EA224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32BE0A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AB145D8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DD162D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54CA6145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3027B9D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4D3749" w14:textId="77777777" w:rsidR="00435F12" w:rsidRPr="006F6C88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4ED219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CDED61C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BC8BF86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F6838DD" w14:textId="77777777" w:rsidR="00435F12" w:rsidRPr="006F6C88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536217" w:rsidRPr="006F6C88" w14:paraId="1063C0C9" w14:textId="77777777" w:rsidTr="00536217">
        <w:trPr>
          <w:trHeight w:hRule="exact" w:val="290"/>
        </w:trPr>
        <w:tc>
          <w:tcPr>
            <w:tcW w:w="2160" w:type="dxa"/>
          </w:tcPr>
          <w:p w14:paraId="15A8A959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350" w:type="dxa"/>
          </w:tcPr>
          <w:p w14:paraId="0275885D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14:paraId="71FD00C5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2136D1F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4E09DE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62DD47B0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E14140F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527D95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A899D1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3521B4DA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23E570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2125D627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3954F30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520BC70B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DFCC56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CAEC2D4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7512B6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15BA5D5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F5D4C9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68F11F53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4B9A1C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4063C750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E2292B" w14:textId="233A4988" w:rsidR="00536217" w:rsidRPr="006F6C88" w:rsidRDefault="0051035A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220,037</w:t>
            </w:r>
          </w:p>
        </w:tc>
        <w:tc>
          <w:tcPr>
            <w:tcW w:w="270" w:type="dxa"/>
          </w:tcPr>
          <w:p w14:paraId="5552400B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FD5A3" w14:textId="3EB9F1F8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122,096</w:t>
            </w:r>
          </w:p>
        </w:tc>
      </w:tr>
      <w:tr w:rsidR="00536217" w:rsidRPr="006F6C88" w14:paraId="3EE0DCAD" w14:textId="77777777" w:rsidTr="00E11AFD">
        <w:trPr>
          <w:trHeight w:hRule="exact" w:val="216"/>
        </w:trPr>
        <w:tc>
          <w:tcPr>
            <w:tcW w:w="2160" w:type="dxa"/>
          </w:tcPr>
          <w:p w14:paraId="5DE78814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5C55CA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630" w:type="dxa"/>
          </w:tcPr>
          <w:p w14:paraId="6F53D6C9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E63C3E5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45F112A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226487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777AF0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B4389B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EEC6FF7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9058E1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AE9D35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D1E28F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ED356E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27A09E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499734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E3A7C83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C7602B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C11C67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6B5989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56A680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3E4C25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FC2ADD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055134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2090777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703652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536217" w:rsidRPr="006F6C88" w14:paraId="755CDF02" w14:textId="77777777" w:rsidTr="00E814CC">
        <w:trPr>
          <w:trHeight w:hRule="exact" w:val="255"/>
        </w:trPr>
        <w:tc>
          <w:tcPr>
            <w:tcW w:w="2160" w:type="dxa"/>
          </w:tcPr>
          <w:p w14:paraId="537EC079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40AAC3D0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226E4F1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929DE58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43CC48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200B8BA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0BB97DA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7BD6FB2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72CFE9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9F0C17" w14:textId="77777777" w:rsidR="00536217" w:rsidRPr="006F6C88" w:rsidRDefault="00536217" w:rsidP="0053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9F9E27" w14:textId="0EF1349D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2A83292B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CF18C9" w14:textId="5FF45CE5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17F69969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680212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14:paraId="33245DD5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30806F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14:paraId="00BBE3D1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1F72F6" w14:textId="725B16EB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14:paraId="288A1D63" w14:textId="77777777" w:rsidR="00536217" w:rsidRPr="006F6C88" w:rsidRDefault="00536217" w:rsidP="005362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9631FC" w14:textId="69AEA9BA" w:rsidR="00536217" w:rsidRPr="006F6C88" w:rsidRDefault="00536217" w:rsidP="005362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14:paraId="7E087446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619891" w14:textId="753EAE06" w:rsidR="00536217" w:rsidRPr="006F6C88" w:rsidRDefault="0051035A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220,037</w:t>
            </w:r>
          </w:p>
        </w:tc>
        <w:tc>
          <w:tcPr>
            <w:tcW w:w="270" w:type="dxa"/>
          </w:tcPr>
          <w:p w14:paraId="2C26C553" w14:textId="77777777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6CC20A" w14:textId="4034616D" w:rsidR="00536217" w:rsidRPr="006F6C88" w:rsidRDefault="00536217" w:rsidP="0053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122,096</w:t>
            </w:r>
          </w:p>
        </w:tc>
      </w:tr>
    </w:tbl>
    <w:p w14:paraId="06E446B7" w14:textId="33C2C44A" w:rsidR="001D0996" w:rsidRPr="006F6C88" w:rsidRDefault="00227E54" w:rsidP="00B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บริษัทย่อยทั้งหมด</w:t>
      </w:r>
      <w:r w:rsidR="00511312">
        <w:rPr>
          <w:rFonts w:asciiTheme="majorBidi" w:hAnsiTheme="majorBidi" w:cstheme="majorBidi" w:hint="cs"/>
          <w:sz w:val="28"/>
          <w:szCs w:val="28"/>
          <w:cs/>
        </w:rPr>
        <w:t>จดทะเบียน</w:t>
      </w:r>
      <w:r w:rsidR="00516B27">
        <w:rPr>
          <w:rFonts w:asciiTheme="majorBidi" w:hAnsiTheme="majorBidi" w:cstheme="majorBidi" w:hint="cs"/>
          <w:sz w:val="28"/>
          <w:szCs w:val="28"/>
          <w:cs/>
        </w:rPr>
        <w:t>จัดตั้ง</w:t>
      </w:r>
      <w:r w:rsidR="0051131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sz w:val="28"/>
          <w:szCs w:val="28"/>
          <w:cs/>
        </w:rPr>
        <w:t>ดำเนินธุรกิจในประเทศไทย</w:t>
      </w:r>
    </w:p>
    <w:p w14:paraId="7E799F09" w14:textId="77777777" w:rsidR="00545F2A" w:rsidRPr="006F6C88" w:rsidRDefault="00545F2A" w:rsidP="001D0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8"/>
        </w:tabs>
        <w:rPr>
          <w:rFonts w:asciiTheme="majorBidi" w:hAnsiTheme="majorBidi" w:cstheme="majorBidi"/>
          <w:sz w:val="28"/>
          <w:szCs w:val="28"/>
        </w:rPr>
        <w:sectPr w:rsidR="00545F2A" w:rsidRPr="006F6C88" w:rsidSect="009B701F">
          <w:headerReference w:type="even" r:id="rId18"/>
          <w:headerReference w:type="firs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AD72431" w14:textId="77777777" w:rsidR="000C6EEE" w:rsidRPr="00BE340B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4A943275" w14:textId="77777777" w:rsidR="000C6EEE" w:rsidRPr="006F6C88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260975C" w14:textId="44853E07" w:rsidR="00F44F41" w:rsidRPr="006F6C88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การซื้อ จำหน่าย และโอนที่ดิน อาคารและอุปกรณ์ระหว่างงวด</w:t>
      </w:r>
      <w:r w:rsidR="00C03BE5"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>สาม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>เดือนสิ้นสุดวันที่</w:t>
      </w:r>
      <w:r w:rsidRPr="006F6C88">
        <w:rPr>
          <w:rFonts w:asciiTheme="majorBidi" w:hAnsiTheme="majorBidi" w:cstheme="majorBidi"/>
          <w:bCs/>
          <w:spacing w:val="-4"/>
          <w:sz w:val="28"/>
          <w:szCs w:val="28"/>
        </w:rPr>
        <w:t xml:space="preserve"> 3</w:t>
      </w:r>
      <w:r w:rsidR="00C03BE5" w:rsidRPr="006F6C88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C03BE5"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>มีนาคม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Cs/>
          <w:spacing w:val="-4"/>
          <w:sz w:val="28"/>
          <w:szCs w:val="28"/>
        </w:rPr>
        <w:t>25</w:t>
      </w:r>
      <w:r w:rsidR="00C03BE5" w:rsidRPr="006F6C88">
        <w:rPr>
          <w:rFonts w:asciiTheme="majorBidi" w:hAnsiTheme="majorBidi" w:cstheme="majorBidi"/>
          <w:bCs/>
          <w:spacing w:val="-4"/>
          <w:sz w:val="28"/>
          <w:szCs w:val="28"/>
        </w:rPr>
        <w:t>6</w:t>
      </w:r>
      <w:r w:rsidR="00FA5AC3" w:rsidRPr="006F6C88">
        <w:rPr>
          <w:rFonts w:asciiTheme="majorBidi" w:hAnsiTheme="majorBidi" w:cstheme="majorBidi"/>
          <w:bCs/>
          <w:spacing w:val="-4"/>
          <w:sz w:val="28"/>
          <w:szCs w:val="28"/>
        </w:rPr>
        <w:t>3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pacing w:val="-4"/>
          <w:sz w:val="28"/>
          <w:szCs w:val="28"/>
          <w:cs/>
        </w:rPr>
        <w:t>มีดังนี้</w:t>
      </w:r>
    </w:p>
    <w:p w14:paraId="6E7238A4" w14:textId="2EF3DFDE" w:rsidR="00FA5AC3" w:rsidRPr="006F6C88" w:rsidRDefault="00FA5AC3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182"/>
        <w:gridCol w:w="246"/>
        <w:gridCol w:w="1362"/>
        <w:gridCol w:w="264"/>
        <w:gridCol w:w="1173"/>
        <w:gridCol w:w="270"/>
        <w:gridCol w:w="1441"/>
      </w:tblGrid>
      <w:tr w:rsidR="00C85BFE" w:rsidRPr="00F95BA9" w14:paraId="46F8D60A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1CE7904B" w14:textId="77777777" w:rsidR="00C85BFE" w:rsidRPr="00F95BA9" w:rsidRDefault="00C85BFE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  <w:shd w:val="clear" w:color="auto" w:fill="auto"/>
          </w:tcPr>
          <w:p w14:paraId="186F8150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08C08F0A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pct"/>
            <w:gridSpan w:val="3"/>
            <w:shd w:val="clear" w:color="auto" w:fill="auto"/>
          </w:tcPr>
          <w:p w14:paraId="5E3C3637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BFE" w:rsidRPr="00F95BA9" w14:paraId="76A18521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5338135A" w14:textId="77777777" w:rsidR="00C85BFE" w:rsidRPr="00F95BA9" w:rsidRDefault="00C85BFE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4B35BE" w14:textId="77777777" w:rsidR="00C85BFE" w:rsidRPr="00F95BA9" w:rsidRDefault="00C85BFE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598FE4" w14:textId="77777777" w:rsidR="00C85BFE" w:rsidRPr="00F95BA9" w:rsidRDefault="00C85BFE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9A2E230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38CC2C2C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95BA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BC75A92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9EA4A8F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C3B40A5" w14:textId="6DBEBB20" w:rsidR="00C85BFE" w:rsidRPr="00F95BA9" w:rsidRDefault="00F95BA9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C85BFE"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การโอนออก</w:t>
            </w:r>
            <w:r w:rsidR="00C85BFE"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85BFE"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85BFE"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2BB49B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FBCA721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43646A8A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95BA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E5809E5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47A08D6E" w14:textId="77777777" w:rsidR="00F95BA9" w:rsidRPr="00F95BA9" w:rsidRDefault="00F95BA9" w:rsidP="00F9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67D1CC8F" w14:textId="755E9192" w:rsidR="00C85BFE" w:rsidRPr="00F95BA9" w:rsidRDefault="00F95BA9" w:rsidP="00F9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การโอนออก</w:t>
            </w:r>
            <w:r w:rsidRPr="00F95B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85BFE" w:rsidRPr="00F95BA9" w14:paraId="2B59D5B5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2D7D3482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5" w:type="pct"/>
            <w:gridSpan w:val="7"/>
            <w:shd w:val="clear" w:color="auto" w:fill="auto"/>
          </w:tcPr>
          <w:p w14:paraId="307248A6" w14:textId="77777777" w:rsidR="00C85BFE" w:rsidRPr="00F95BA9" w:rsidRDefault="00C85BFE" w:rsidP="005E4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95B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5BFE" w:rsidRPr="00F95BA9" w14:paraId="43D953DD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30684C95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44" w:type="pct"/>
            <w:shd w:val="clear" w:color="auto" w:fill="auto"/>
          </w:tcPr>
          <w:p w14:paraId="649E8CA9" w14:textId="2A289F12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4,995</w:t>
            </w:r>
          </w:p>
        </w:tc>
        <w:tc>
          <w:tcPr>
            <w:tcW w:w="134" w:type="pct"/>
            <w:shd w:val="clear" w:color="auto" w:fill="auto"/>
          </w:tcPr>
          <w:p w14:paraId="31872AA7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297C1ACB" w14:textId="736B40B0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44" w:type="pct"/>
            <w:shd w:val="clear" w:color="auto" w:fill="auto"/>
          </w:tcPr>
          <w:p w14:paraId="191C9439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786F0434" w14:textId="7EA8D3E0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1,516</w:t>
            </w:r>
          </w:p>
        </w:tc>
        <w:tc>
          <w:tcPr>
            <w:tcW w:w="147" w:type="pct"/>
            <w:shd w:val="clear" w:color="auto" w:fill="auto"/>
          </w:tcPr>
          <w:p w14:paraId="56013341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071821E7" w14:textId="2DD53F8C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5BFE" w:rsidRPr="00F95BA9" w14:paraId="5DDF72DD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037320ED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644" w:type="pct"/>
            <w:shd w:val="clear" w:color="auto" w:fill="auto"/>
          </w:tcPr>
          <w:p w14:paraId="38AC8A60" w14:textId="749DA741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34" w:type="pct"/>
            <w:shd w:val="clear" w:color="auto" w:fill="auto"/>
          </w:tcPr>
          <w:p w14:paraId="4E455C2A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5EDA88C" w14:textId="5F266A9D" w:rsidR="00C85BFE" w:rsidRPr="00F95BA9" w:rsidRDefault="00C85BFE" w:rsidP="003A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967F547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4396648" w14:textId="68F3AB68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915A88D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7EF0259A" w14:textId="6703B4E8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5BFE" w:rsidRPr="00F95BA9" w14:paraId="082EF067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6046741B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44" w:type="pct"/>
            <w:shd w:val="clear" w:color="auto" w:fill="auto"/>
          </w:tcPr>
          <w:p w14:paraId="1B6C7DC3" w14:textId="5FD4E891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56,017</w:t>
            </w:r>
          </w:p>
        </w:tc>
        <w:tc>
          <w:tcPr>
            <w:tcW w:w="134" w:type="pct"/>
            <w:shd w:val="clear" w:color="auto" w:fill="auto"/>
          </w:tcPr>
          <w:p w14:paraId="2C2156E4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160F3362" w14:textId="7E512FDB" w:rsidR="00C85BFE" w:rsidRPr="00F95BA9" w:rsidRDefault="00F95BA9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5BFE" w:rsidRPr="00F95BA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6033062C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080C271" w14:textId="1440195A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2,402</w:t>
            </w:r>
          </w:p>
        </w:tc>
        <w:tc>
          <w:tcPr>
            <w:tcW w:w="147" w:type="pct"/>
            <w:shd w:val="clear" w:color="auto" w:fill="auto"/>
          </w:tcPr>
          <w:p w14:paraId="06B03794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3150EA08" w14:textId="7A1948D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5BFE" w:rsidRPr="00F95BA9" w14:paraId="291BD4C4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0BC95B70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644" w:type="pct"/>
            <w:shd w:val="clear" w:color="auto" w:fill="auto"/>
          </w:tcPr>
          <w:p w14:paraId="264FDB36" w14:textId="21817E71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34" w:type="pct"/>
            <w:shd w:val="clear" w:color="auto" w:fill="auto"/>
          </w:tcPr>
          <w:p w14:paraId="60997930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ACB06B8" w14:textId="7FDC7962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CDAA57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20CC238" w14:textId="370C5452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7" w:type="pct"/>
            <w:shd w:val="clear" w:color="auto" w:fill="auto"/>
          </w:tcPr>
          <w:p w14:paraId="7E83A66C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1B947366" w14:textId="6F0B9D23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5BFE" w:rsidRPr="00F95BA9" w14:paraId="1C828D08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2BBE2C56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44" w:type="pct"/>
            <w:shd w:val="clear" w:color="auto" w:fill="auto"/>
          </w:tcPr>
          <w:p w14:paraId="54225BE4" w14:textId="00380EAA" w:rsidR="00C85BFE" w:rsidRPr="00F95BA9" w:rsidRDefault="00F95BA9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2,829</w:t>
            </w:r>
          </w:p>
        </w:tc>
        <w:tc>
          <w:tcPr>
            <w:tcW w:w="134" w:type="pct"/>
            <w:shd w:val="clear" w:color="auto" w:fill="auto"/>
          </w:tcPr>
          <w:p w14:paraId="452C2799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49F7F664" w14:textId="7EAA5B57" w:rsidR="00C85BFE" w:rsidRPr="00F95BA9" w:rsidRDefault="00C85BFE" w:rsidP="003A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8B4440D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6A38BE0" w14:textId="53372759" w:rsidR="00C85BFE" w:rsidRPr="00F95BA9" w:rsidRDefault="00F95BA9" w:rsidP="00F95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B39F276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4917436D" w14:textId="085A1EBF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5BFE" w:rsidRPr="00F95BA9" w14:paraId="4FF2372F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57693CFA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44" w:type="pct"/>
            <w:shd w:val="clear" w:color="auto" w:fill="auto"/>
          </w:tcPr>
          <w:p w14:paraId="0E4CEDA2" w14:textId="687F1BBA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2,752</w:t>
            </w:r>
          </w:p>
        </w:tc>
        <w:tc>
          <w:tcPr>
            <w:tcW w:w="134" w:type="pct"/>
            <w:shd w:val="clear" w:color="auto" w:fill="auto"/>
          </w:tcPr>
          <w:p w14:paraId="3845289C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033AA75" w14:textId="6F57A9FA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4" w:type="pct"/>
            <w:shd w:val="clear" w:color="auto" w:fill="auto"/>
          </w:tcPr>
          <w:p w14:paraId="691F36C6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6D8535D3" w14:textId="045A2D1A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47" w:type="pct"/>
            <w:shd w:val="clear" w:color="auto" w:fill="auto"/>
          </w:tcPr>
          <w:p w14:paraId="2A6ECF13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780AC345" w14:textId="1280FC44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85BFE" w:rsidRPr="00F95BA9" w14:paraId="5571BCD1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1A3BEF80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DF326DB" w14:textId="1120BBE2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88,619</w:t>
            </w:r>
          </w:p>
        </w:tc>
        <w:tc>
          <w:tcPr>
            <w:tcW w:w="134" w:type="pct"/>
            <w:shd w:val="clear" w:color="auto" w:fill="auto"/>
          </w:tcPr>
          <w:p w14:paraId="54269558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73C3F7C" w14:textId="2FD47B7C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50,391</w:t>
            </w:r>
          </w:p>
        </w:tc>
        <w:tc>
          <w:tcPr>
            <w:tcW w:w="144" w:type="pct"/>
            <w:shd w:val="clear" w:color="auto" w:fill="auto"/>
          </w:tcPr>
          <w:p w14:paraId="0D5C752E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2F08263A" w14:textId="795A6A8E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147" w:type="pct"/>
            <w:shd w:val="clear" w:color="auto" w:fill="auto"/>
          </w:tcPr>
          <w:p w14:paraId="66AF419B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C74BC89" w14:textId="1CB6D016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C85BFE" w:rsidRPr="00F95BA9" w14:paraId="461DC105" w14:textId="77777777" w:rsidTr="00C85BFE">
        <w:trPr>
          <w:tblHeader/>
        </w:trPr>
        <w:tc>
          <w:tcPr>
            <w:tcW w:w="1765" w:type="pct"/>
            <w:shd w:val="clear" w:color="auto" w:fill="auto"/>
          </w:tcPr>
          <w:p w14:paraId="0765913F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EC97" w14:textId="065E0266" w:rsidR="00C85BFE" w:rsidRPr="00F95BA9" w:rsidRDefault="00F95BA9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156,261</w:t>
            </w:r>
          </w:p>
        </w:tc>
        <w:tc>
          <w:tcPr>
            <w:tcW w:w="134" w:type="pct"/>
            <w:shd w:val="clear" w:color="auto" w:fill="auto"/>
          </w:tcPr>
          <w:p w14:paraId="08A0375F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8FB2D" w14:textId="48A052DC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50,5</w:t>
            </w:r>
            <w:r w:rsidR="00F95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D48A1A7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E2EE7" w14:textId="6A64DDC3" w:rsidR="00C85BFE" w:rsidRPr="00F95BA9" w:rsidRDefault="00F95BA9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4,950</w:t>
            </w:r>
          </w:p>
        </w:tc>
        <w:tc>
          <w:tcPr>
            <w:tcW w:w="147" w:type="pct"/>
            <w:shd w:val="clear" w:color="auto" w:fill="auto"/>
          </w:tcPr>
          <w:p w14:paraId="3C0A2657" w14:textId="77777777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DA9F3" w14:textId="0326BD2A" w:rsidR="00C85BFE" w:rsidRPr="00F95BA9" w:rsidRDefault="00C85BFE" w:rsidP="00E2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B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</w:p>
        </w:tc>
      </w:tr>
    </w:tbl>
    <w:p w14:paraId="0B86FCA0" w14:textId="77777777" w:rsidR="00F44F41" w:rsidRPr="006F6C88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ab/>
      </w:r>
    </w:p>
    <w:p w14:paraId="064B0379" w14:textId="48B68311" w:rsidR="003F7D59" w:rsidRPr="00BE340B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6D0E073" w14:textId="77777777" w:rsidR="00583ABC" w:rsidRPr="006F6C88" w:rsidRDefault="00583ABC" w:rsidP="00583ABC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B430803" w14:textId="487518B8" w:rsidR="00915CAB" w:rsidRPr="00915CAB" w:rsidRDefault="00915CAB" w:rsidP="00915CA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บริษัทย่อยแห่งหนึ่งได้ทำสัญญากู้ยืมเงินระยะยาวสอง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สัญญาจากสถาบันการเงินในประเทศแห่งหนึ่ง</w:t>
      </w:r>
      <w:r w:rsidR="00B577E9" w:rsidRPr="00B577E9">
        <w:rPr>
          <w:rFonts w:asciiTheme="majorBidi" w:hAnsiTheme="majorBidi" w:cstheme="majorBidi" w:hint="cs"/>
          <w:sz w:val="28"/>
          <w:szCs w:val="28"/>
          <w:cs/>
        </w:rPr>
        <w:t>และสาขาในประเทศของธนาคารต่างประเทศแห่งหนึ่ง</w:t>
      </w:r>
      <w:r w:rsidR="00AD6B9A">
        <w:rPr>
          <w:rFonts w:asciiTheme="majorBidi" w:hAnsiTheme="majorBidi" w:cstheme="majorBidi"/>
          <w:sz w:val="28"/>
          <w:szCs w:val="28"/>
        </w:rPr>
        <w:t xml:space="preserve">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จำนวนสัญญาละ </w:t>
      </w:r>
      <w:r w:rsidRPr="00B577E9">
        <w:rPr>
          <w:rFonts w:asciiTheme="majorBidi" w:hAnsiTheme="majorBidi" w:cstheme="majorBidi"/>
          <w:sz w:val="28"/>
          <w:szCs w:val="28"/>
        </w:rPr>
        <w:t xml:space="preserve">200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ล้านเยนญี่ปุ่น จำนวนเงินรวม </w:t>
      </w:r>
      <w:r w:rsidRPr="00B577E9">
        <w:rPr>
          <w:rFonts w:asciiTheme="majorBidi" w:hAnsiTheme="majorBidi" w:cstheme="majorBidi"/>
          <w:sz w:val="28"/>
          <w:szCs w:val="28"/>
        </w:rPr>
        <w:t xml:space="preserve">400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ล้านเย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นญี่ปุ่น เงินกู้ยืมดังกล่าวมีอัตราดอกเบี้ยคงที่ตามที่ระบุในสัญญาเงินกู้ และมีกำหนดชำระคืนเงินต้นเป็นรายงวดหกเดือนรวมทั้งสิ้น </w:t>
      </w:r>
      <w:r>
        <w:rPr>
          <w:rFonts w:asciiTheme="majorBidi" w:hAnsiTheme="majorBidi" w:cstheme="majorBidi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งวด งวดละ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>
        <w:rPr>
          <w:rFonts w:asciiTheme="majorBidi" w:hAnsiTheme="majorBidi" w:cstheme="majorBidi" w:hint="cs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>
        <w:rPr>
          <w:rFonts w:asciiTheme="majorBidi" w:hAnsiTheme="majorBidi" w:cstheme="majorBidi"/>
          <w:sz w:val="28"/>
          <w:szCs w:val="28"/>
        </w:rPr>
        <w:t xml:space="preserve"> 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และกำหนดชำระคืนเงินต้นให้เสร็จสิ้นภายในเดือนมีนาคม </w:t>
      </w:r>
      <w:r w:rsidRPr="00915CAB">
        <w:rPr>
          <w:rFonts w:asciiTheme="majorBidi" w:hAnsiTheme="majorBidi" w:cstheme="majorBidi"/>
          <w:sz w:val="28"/>
          <w:szCs w:val="28"/>
        </w:rPr>
        <w:t xml:space="preserve">2566 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 xml:space="preserve">ส่วนดอกเบี้ยกำหนดชำระทุกๆ </w:t>
      </w:r>
      <w:r w:rsidR="00B577E9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>หกเดือน ทั้งนี้บริษัทย่อยต้องปฏิบัติตามเงื่อนไขและข้อกำหนดที่ระบุในสัญญาเงินกู้ยืม</w:t>
      </w:r>
    </w:p>
    <w:p w14:paraId="21D09854" w14:textId="77777777" w:rsidR="00915CAB" w:rsidRPr="00915CAB" w:rsidRDefault="00915CAB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F44B1" w14:textId="2DBE2C35" w:rsidR="00493166" w:rsidRDefault="00493166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5CA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15CAB">
        <w:rPr>
          <w:rFonts w:asciiTheme="majorBidi" w:hAnsiTheme="majorBidi" w:cstheme="majorBidi"/>
          <w:sz w:val="28"/>
          <w:szCs w:val="28"/>
        </w:rPr>
        <w:t>31</w:t>
      </w:r>
      <w:r w:rsidRPr="00915CAB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915CAB">
        <w:rPr>
          <w:rFonts w:asciiTheme="majorBidi" w:hAnsiTheme="majorBidi" w:cstheme="majorBidi"/>
          <w:sz w:val="28"/>
          <w:szCs w:val="28"/>
        </w:rPr>
        <w:t>256</w:t>
      </w:r>
      <w:r w:rsidR="00FA5AC3" w:rsidRPr="00915CAB">
        <w:rPr>
          <w:rFonts w:asciiTheme="majorBidi" w:hAnsiTheme="majorBidi" w:cstheme="majorBidi"/>
          <w:sz w:val="28"/>
          <w:szCs w:val="28"/>
        </w:rPr>
        <w:t>3</w:t>
      </w:r>
      <w:r w:rsidRPr="00915CAB">
        <w:rPr>
          <w:rFonts w:asciiTheme="majorBidi" w:hAnsiTheme="majorBidi" w:cstheme="majorBidi"/>
          <w:sz w:val="28"/>
          <w:szCs w:val="28"/>
        </w:rPr>
        <w:t xml:space="preserve"> </w:t>
      </w:r>
      <w:r w:rsidRPr="00915CAB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</w:t>
      </w:r>
      <w:r w:rsidRPr="006F6C88">
        <w:rPr>
          <w:rFonts w:asciiTheme="majorBidi" w:hAnsiTheme="majorBidi" w:cstheme="majorBidi"/>
          <w:sz w:val="28"/>
          <w:szCs w:val="28"/>
          <w:cs/>
        </w:rPr>
        <w:t>ใช้มีจำนวนเงิน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รวม</w:t>
      </w:r>
      <w:r w:rsidR="00F94FA2" w:rsidRPr="006F6C88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66705D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3,164.6 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</w:t>
      </w:r>
      <w:r w:rsidR="00033888"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="00AA436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และ </w:t>
      </w:r>
      <w:r w:rsidR="0066705D">
        <w:rPr>
          <w:rFonts w:asciiTheme="majorBidi" w:hAnsiTheme="majorBidi" w:cstheme="majorBidi"/>
          <w:sz w:val="28"/>
          <w:szCs w:val="28"/>
          <w:shd w:val="clear" w:color="auto" w:fill="FFFFFF"/>
        </w:rPr>
        <w:t>54.1</w:t>
      </w:r>
      <w:r w:rsidR="00FA5AC3"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</w:t>
      </w:r>
      <w:r w:rsidRPr="006F6C88">
        <w:rPr>
          <w:rFonts w:asciiTheme="majorBidi" w:hAnsiTheme="majorBidi" w:cstheme="majorBidi"/>
          <w:sz w:val="28"/>
          <w:szCs w:val="28"/>
          <w:cs/>
        </w:rPr>
        <w:t>สหรัฐอเมริกา</w:t>
      </w:r>
      <w:r w:rsidR="006670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สำหรับกลุ่มบริษัท และ</w:t>
      </w:r>
      <w:r w:rsidR="0066705D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66705D">
        <w:rPr>
          <w:rFonts w:asciiTheme="majorBidi" w:hAnsiTheme="majorBidi" w:cstheme="majorBidi"/>
          <w:sz w:val="28"/>
          <w:szCs w:val="28"/>
          <w:shd w:val="clear" w:color="auto" w:fill="FFFFFF"/>
        </w:rPr>
        <w:t>2,120.8</w:t>
      </w:r>
      <w:r w:rsidR="00FA5AC3" w:rsidRPr="006F6C88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66705D">
        <w:rPr>
          <w:rFonts w:asciiTheme="majorBidi" w:hAnsiTheme="majorBidi" w:cstheme="majorBidi"/>
          <w:sz w:val="28"/>
          <w:szCs w:val="28"/>
          <w:shd w:val="clear" w:color="auto" w:fill="FFFFFF"/>
        </w:rPr>
        <w:t>28.0</w:t>
      </w:r>
      <w:r w:rsidR="00FA5AC3" w:rsidRPr="006F6C88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>สำหรับบริษัท</w:t>
      </w:r>
      <w:r w:rsidR="00830307"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971E6" w:rsidRPr="006F6C88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D6743C" w:rsidRPr="006F6C8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092</w:t>
      </w:r>
      <w:r w:rsidR="005971E6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9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512A69" w:rsidRPr="006F6C88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512A6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สำหรับกลุ่มบริษัท และ 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1,978</w:t>
      </w:r>
      <w:r w:rsidR="00512A6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512A69" w:rsidRPr="006F6C8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512A6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A5AC3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0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 สำหรับบริษัท)</w:t>
      </w:r>
    </w:p>
    <w:p w14:paraId="0B0A6303" w14:textId="77777777" w:rsidR="00CC4CBD" w:rsidRPr="006F6C88" w:rsidRDefault="00CC4CBD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4C37154" w14:textId="77777777" w:rsidR="00394FD5" w:rsidRPr="006F6C88" w:rsidRDefault="00394FD5" w:rsidP="0039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lastRenderedPageBreak/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48DF6348" w14:textId="77777777" w:rsidR="00394FD5" w:rsidRPr="006F6C88" w:rsidRDefault="00394FD5" w:rsidP="0039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F08ABD" w14:textId="77777777" w:rsidR="00394FD5" w:rsidRPr="006F6C88" w:rsidRDefault="00394FD5" w:rsidP="0039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14:paraId="7307365F" w14:textId="77777777" w:rsidR="00583ABC" w:rsidRPr="006F6C88" w:rsidRDefault="00583ABC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873B774" w14:textId="5E74A993" w:rsidR="003F7D59" w:rsidRPr="00ED213C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ส่วนงานดำเนินงาน</w:t>
      </w:r>
      <w:r w:rsidR="00ED213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2936A475" w14:textId="5797AFE1" w:rsidR="00EB6082" w:rsidRPr="006F6C88" w:rsidRDefault="00EB6082" w:rsidP="00B360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5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EB6082" w:rsidRPr="000C42B3" w14:paraId="1EEB6275" w14:textId="77777777" w:rsidTr="005E4D7A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8C50918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79FAA07A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B6082" w:rsidRPr="000C42B3" w14:paraId="77B4E3EF" w14:textId="77777777" w:rsidTr="005E4D7A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472CD8FA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CCAAF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A486994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7099C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408A461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2A96D6A3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B6082" w:rsidRPr="000C42B3" w14:paraId="3AE930EA" w14:textId="77777777" w:rsidTr="005E4D7A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719934EB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00732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3970CB54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517E7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AE2D037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3A5A728C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B6082" w:rsidRPr="000C42B3" w14:paraId="3AA7453D" w14:textId="77777777" w:rsidTr="005E4D7A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F06427F" w14:textId="7C792268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D28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866A7C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FB7F0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38805DE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2FA07B4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B6082" w:rsidRPr="000C42B3" w14:paraId="472801FF" w14:textId="77777777" w:rsidTr="005E4D7A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181033" w14:textId="3BDC91CB" w:rsidR="00EB6082" w:rsidRPr="000C42B3" w:rsidRDefault="00EB6082" w:rsidP="00EB60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C32429A" w14:textId="0A079BFF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0C42B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F31F21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6A2289D8" w14:textId="2EFE7056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A0F039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D0A0682" w14:textId="11D4087D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0C42B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4A881B8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0F85372E" w14:textId="21C30EF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4A29032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</w:tcPr>
          <w:p w14:paraId="6B826F48" w14:textId="56C3CE25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0C42B3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2" w:type="pct"/>
          </w:tcPr>
          <w:p w14:paraId="05F401F0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</w:tcPr>
          <w:p w14:paraId="7CFB1380" w14:textId="0C5D8D6B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B6082" w:rsidRPr="000C42B3" w14:paraId="7ADFE2C9" w14:textId="77777777" w:rsidTr="005E4D7A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4E16E13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3748B1F5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B6082" w:rsidRPr="000C42B3" w14:paraId="7491FE46" w14:textId="77777777" w:rsidTr="005E4D7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7A0C309A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40B18040" w14:textId="77777777" w:rsidR="00EB6082" w:rsidRPr="000C42B3" w:rsidRDefault="00EB6082" w:rsidP="005E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EB6082" w:rsidRPr="000C42B3" w14:paraId="355BAE6D" w14:textId="77777777" w:rsidTr="005E4D7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FD4BA45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EFA9FD7" w14:textId="6CC89FBA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1,465,230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FD2CC7B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B4833" w14:textId="174D599D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1,385,271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70DAB3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F0D6A" w14:textId="42099AD6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22,145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596275A5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8287D" w14:textId="3B91493D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24,397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38460C5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2534F26" w14:textId="6DE2594D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1,487,375</w:t>
            </w:r>
          </w:p>
        </w:tc>
        <w:tc>
          <w:tcPr>
            <w:tcW w:w="122" w:type="pct"/>
            <w:vAlign w:val="bottom"/>
          </w:tcPr>
          <w:p w14:paraId="011048D7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8C70019" w14:textId="00242096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1,409,668</w:t>
            </w:r>
          </w:p>
        </w:tc>
      </w:tr>
      <w:tr w:rsidR="00EB6082" w:rsidRPr="000C42B3" w14:paraId="1F977DBD" w14:textId="77777777" w:rsidTr="005E4D7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93F6DC2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1625D01" w14:textId="0DBCB446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87,601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596CBA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07D4C" w14:textId="0D7397E8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94,231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4A3911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2204F" w14:textId="5751C6E0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9,649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69E4153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D0A0F" w14:textId="4FB37BCE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8,719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30B7B37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126DE502" w14:textId="5B53E44B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97,250</w:t>
            </w:r>
          </w:p>
        </w:tc>
        <w:tc>
          <w:tcPr>
            <w:tcW w:w="122" w:type="pct"/>
            <w:vAlign w:val="bottom"/>
          </w:tcPr>
          <w:p w14:paraId="1CF7375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53131EF5" w14:textId="0502D551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102,950</w:t>
            </w:r>
          </w:p>
        </w:tc>
      </w:tr>
      <w:tr w:rsidR="00EB6082" w:rsidRPr="000C42B3" w14:paraId="26C93810" w14:textId="77777777" w:rsidTr="005E4D7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F823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46268" w14:textId="73160FDB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1,552,831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C70207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AA2FD" w14:textId="269757C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1,479,502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6BA65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DA318C" w14:textId="1159D30C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31,794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CABBA20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10379D" w14:textId="33A1751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33,116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303261A5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17D8C817" w14:textId="3DAEAB16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1,584,625</w:t>
            </w:r>
          </w:p>
        </w:tc>
        <w:tc>
          <w:tcPr>
            <w:tcW w:w="122" w:type="pct"/>
            <w:vAlign w:val="bottom"/>
          </w:tcPr>
          <w:p w14:paraId="7280E954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56842696" w14:textId="58BE2818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1,512,618</w:t>
            </w:r>
          </w:p>
        </w:tc>
      </w:tr>
      <w:tr w:rsidR="00EB6082" w:rsidRPr="000C42B3" w14:paraId="3F6F2A10" w14:textId="77777777" w:rsidTr="005E4D7A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78830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7A4836E7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EB6082" w:rsidRPr="000C42B3" w14:paraId="056951A0" w14:textId="77777777" w:rsidTr="005E4D7A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AD824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696AB44E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D93F31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FE2BD7B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88C13F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0E7B7EF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48842A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6A722A6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38D0B50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9BE0664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4A08084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132D02E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6082" w:rsidRPr="000C42B3" w14:paraId="5C60A273" w14:textId="77777777" w:rsidTr="005E4D7A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346D2398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9FB481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809C4A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49CAA8F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EBFF0B3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24820A5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D3D3F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7877B08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22BCFAC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6EE3B67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3C69A95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C928763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6082" w:rsidRPr="000C42B3" w14:paraId="6C5E79EB" w14:textId="77777777" w:rsidTr="005E4D7A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02450C8B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DFEE027" w14:textId="329D0F4B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1,552,831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E9FFBB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1D045EF6" w14:textId="796DF1CC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1,479,502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BBBB56B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7B2BB098" w14:textId="0FD191C2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622B88B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0D0E9A1F" w14:textId="75D17127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43B40C7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030B788" w14:textId="567E890B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1,552,831</w:t>
            </w:r>
          </w:p>
        </w:tc>
        <w:tc>
          <w:tcPr>
            <w:tcW w:w="122" w:type="pct"/>
            <w:vAlign w:val="bottom"/>
          </w:tcPr>
          <w:p w14:paraId="17FDC0D0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CDAAE52" w14:textId="6846999A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1,479,502</w:t>
            </w:r>
          </w:p>
        </w:tc>
      </w:tr>
      <w:tr w:rsidR="00EB6082" w:rsidRPr="000C42B3" w14:paraId="56A31523" w14:textId="77777777" w:rsidTr="005E4D7A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7F782F9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C5CFFA" w14:textId="42A0044B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FC87ED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7C458" w14:textId="09E21DDB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9F438B7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088AB" w14:textId="725E70BC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31,794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5F7C6D5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93DADB" w14:textId="46D06844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33,116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C3FD89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8656C00" w14:textId="25344CB2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31,794</w:t>
            </w:r>
          </w:p>
        </w:tc>
        <w:tc>
          <w:tcPr>
            <w:tcW w:w="122" w:type="pct"/>
            <w:vAlign w:val="bottom"/>
          </w:tcPr>
          <w:p w14:paraId="15ED371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4867F15B" w14:textId="6CDECBB7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33,116</w:t>
            </w:r>
          </w:p>
        </w:tc>
      </w:tr>
      <w:tr w:rsidR="00EB6082" w:rsidRPr="000C42B3" w14:paraId="21401FB3" w14:textId="77777777" w:rsidTr="005E4D7A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EBAD4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22C0F" w14:textId="4CCF2D67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1,552,831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611B82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91ED3" w14:textId="01CF5571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1,479,502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9D03AE6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076E1" w14:textId="42F40F8C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31,794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8D49BE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2B3C0" w14:textId="4F3F9DC9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33,116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BC6894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DD317" w14:textId="586A3234" w:rsidR="00EB6082" w:rsidRPr="000C42B3" w:rsidRDefault="00040E8A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1,584,625</w:t>
            </w:r>
          </w:p>
        </w:tc>
        <w:tc>
          <w:tcPr>
            <w:tcW w:w="122" w:type="pct"/>
            <w:vAlign w:val="bottom"/>
          </w:tcPr>
          <w:p w14:paraId="5DE8192E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AF545" w14:textId="5B523203" w:rsidR="00EB6082" w:rsidRPr="000C42B3" w:rsidRDefault="00B200FD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1,512,618</w:t>
            </w:r>
          </w:p>
        </w:tc>
      </w:tr>
      <w:tr w:rsidR="00EB6082" w:rsidRPr="000C42B3" w14:paraId="01FD3FBB" w14:textId="77777777" w:rsidTr="00A42B6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0CE26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558099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3353DD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4F683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511E664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C06C42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3060953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A09DFA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1D95E16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0AFB1271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5CFF1F1E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425996DC" w14:textId="77777777" w:rsidR="00EB6082" w:rsidRPr="000C42B3" w:rsidRDefault="00EB6082" w:rsidP="00EB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2B68" w:rsidRPr="000C42B3" w14:paraId="04938884" w14:textId="77777777" w:rsidTr="005E4D7A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2EBBDF" w14:textId="79776AE6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A3A4B" w14:textId="1AD8D6B4" w:rsidR="00A42B68" w:rsidRPr="000C42B3" w:rsidRDefault="00F909F6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F909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16,928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6CB38BE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CC7A3" w14:textId="21846CDC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119,803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93804C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DB369" w14:textId="147DD0BC" w:rsidR="00A42B68" w:rsidRPr="000C42B3" w:rsidRDefault="00040E8A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(4,824)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0C887C7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DC5D1" w14:textId="7050FBA0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(3,552)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236ACBC1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3176302" w14:textId="623FD022" w:rsidR="00A42B68" w:rsidRPr="000C42B3" w:rsidRDefault="00F909F6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12,104</w:t>
            </w:r>
          </w:p>
        </w:tc>
        <w:tc>
          <w:tcPr>
            <w:tcW w:w="122" w:type="pct"/>
            <w:vAlign w:val="bottom"/>
          </w:tcPr>
          <w:p w14:paraId="433E30E6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43E6B3FB" w14:textId="6DD222CE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116,251</w:t>
            </w:r>
          </w:p>
        </w:tc>
      </w:tr>
      <w:tr w:rsidR="00A42B68" w:rsidRPr="000C42B3" w14:paraId="1C7E0B29" w14:textId="77777777" w:rsidTr="00A42B6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7F133D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1C0E3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218101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EFA93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BFB2F2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0A3B7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CD566FE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CEB00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33038D6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C0161C8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7C10E8D4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2FC10F8B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2B68" w:rsidRPr="000C42B3" w14:paraId="0C9E7599" w14:textId="77777777" w:rsidTr="005E4D7A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80F8FC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  <w:p w14:paraId="2A7ED832" w14:textId="740777E9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F38C7C2" w14:textId="5A4B41BE" w:rsidR="00A42B68" w:rsidRPr="000C42B3" w:rsidRDefault="00F909F6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3,842,212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0545643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E7E1AAF" w14:textId="68E00A5A" w:rsidR="00A42B68" w:rsidRPr="000C42B3" w:rsidRDefault="00CC4CBD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3,759</w:t>
            </w:r>
            <w:r w:rsidR="000D7792"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,678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6D29D51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78E9FBEC" w14:textId="692A9155" w:rsidR="00A42B68" w:rsidRPr="000C42B3" w:rsidRDefault="00040E8A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437,</w:t>
            </w:r>
            <w:r w:rsidR="000D7792"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3728239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AFA975B" w14:textId="5418C016" w:rsidR="00A42B68" w:rsidRPr="000C42B3" w:rsidRDefault="000D7792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445,696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A8D3EF3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7B4AF4B" w14:textId="7EBADC61" w:rsidR="00A42B68" w:rsidRPr="000C42B3" w:rsidRDefault="00F909F6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4,280,101</w:t>
            </w:r>
          </w:p>
        </w:tc>
        <w:tc>
          <w:tcPr>
            <w:tcW w:w="122" w:type="pct"/>
          </w:tcPr>
          <w:p w14:paraId="29B5A0DF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7E94F92" w14:textId="0121EA9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</w:t>
            </w:r>
            <w:r w:rsidR="000D7792"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0D7792"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374</w:t>
            </w:r>
          </w:p>
        </w:tc>
      </w:tr>
      <w:tr w:rsidR="00A42B68" w:rsidRPr="000C42B3" w14:paraId="72CD520C" w14:textId="77777777" w:rsidTr="005E4D7A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23517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8B8A45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B446DE1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83179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CEB58A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74D04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6F28324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E0379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8F81B7D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41435EC8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5097E65D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6E6D511A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2B68" w:rsidRPr="000C42B3" w14:paraId="5A67E3BB" w14:textId="77777777" w:rsidTr="005E4D7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E2ED5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  <w:p w14:paraId="49D17D16" w14:textId="494E7B4B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B89009" w14:textId="13D9587F" w:rsidR="00A42B68" w:rsidRPr="000C42B3" w:rsidRDefault="00F909F6" w:rsidP="00A42B6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9448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083,403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77A50FB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1915C" w14:textId="3DEF8D94" w:rsidR="00A42B68" w:rsidRPr="000C42B3" w:rsidRDefault="00A42B68" w:rsidP="00A42B6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511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735,915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7B27102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A6137F" w14:textId="7065567D" w:rsidR="00A42B68" w:rsidRPr="000C42B3" w:rsidRDefault="00040E8A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230,4</w:t>
            </w:r>
            <w:r w:rsidR="000D7792"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546CAB2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B0D85" w14:textId="56BD9B61" w:rsidR="00A42B68" w:rsidRPr="000C42B3" w:rsidRDefault="000D7792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234,360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A26EB9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177E8D05" w14:textId="389842D2" w:rsidR="00A42B68" w:rsidRPr="000C42B3" w:rsidRDefault="00944857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2,313,833</w:t>
            </w:r>
          </w:p>
        </w:tc>
        <w:tc>
          <w:tcPr>
            <w:tcW w:w="122" w:type="pct"/>
          </w:tcPr>
          <w:p w14:paraId="6CF4BC2D" w14:textId="77777777" w:rsidR="00A42B68" w:rsidRPr="000C42B3" w:rsidRDefault="00A42B68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03E3EF81" w14:textId="53A92406" w:rsidR="00A42B68" w:rsidRPr="000C42B3" w:rsidRDefault="000D7792" w:rsidP="00A4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1,970,275</w:t>
            </w:r>
          </w:p>
        </w:tc>
      </w:tr>
    </w:tbl>
    <w:p w14:paraId="0F7D4F15" w14:textId="73006F16" w:rsidR="00EB6082" w:rsidRPr="006F6C88" w:rsidRDefault="00EB6082" w:rsidP="00EB60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554F8642" w14:textId="64F60BB9" w:rsidR="00EB6082" w:rsidRPr="006F6C88" w:rsidRDefault="00EB6082" w:rsidP="00EB60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247"/>
        <w:gridCol w:w="1463"/>
      </w:tblGrid>
      <w:tr w:rsidR="00A42B68" w:rsidRPr="006F6C88" w14:paraId="1DC8FE8C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410A9A" w14:textId="37B03804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408E5C" w14:textId="7B05D4D1" w:rsidR="00A42B68" w:rsidRPr="006F6C88" w:rsidRDefault="00A42B68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A24626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569FAD8" w14:textId="1CB1A14B" w:rsidR="00A42B68" w:rsidRPr="006F6C88" w:rsidRDefault="00A42B68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42B68" w:rsidRPr="006F6C88" w14:paraId="2877F74F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2D9FEAD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C0711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2B68" w:rsidRPr="006F6C88" w14:paraId="26217633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D3FDE9C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BEC59" w14:textId="2ABF04A2" w:rsidR="00A42B68" w:rsidRPr="006F6C88" w:rsidRDefault="00F909F6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B6FED4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AE574" w14:textId="186E5013" w:rsidR="00A42B68" w:rsidRPr="006F6C88" w:rsidRDefault="005E5332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116,251</w:t>
            </w:r>
          </w:p>
        </w:tc>
      </w:tr>
      <w:tr w:rsidR="00A42B68" w:rsidRPr="006F6C88" w14:paraId="4D1252DE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C03AF2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24D80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83FD71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89EBF02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B68" w:rsidRPr="006F6C88" w14:paraId="327F028B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301EFC1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57A88A" w14:textId="0B8C2FA1" w:rsidR="00A42B68" w:rsidRPr="006F6C88" w:rsidRDefault="00093804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(585)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E97F6A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DC9D1B6" w14:textId="02355764" w:rsidR="00A42B68" w:rsidRPr="006F6C88" w:rsidRDefault="005E5332" w:rsidP="005E4D7A">
            <w:pPr>
              <w:tabs>
                <w:tab w:val="clear" w:pos="680"/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(5,713)</w:t>
            </w:r>
          </w:p>
        </w:tc>
      </w:tr>
      <w:tr w:rsidR="00A42B68" w:rsidRPr="006F6C88" w14:paraId="1E7FFCA9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94ABCB7" w14:textId="194D3648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36B7DB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3844AC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AAF348E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B68" w:rsidRPr="006F6C88" w14:paraId="1E7E8BD4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D9156A7" w14:textId="0FB142A8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ส่วนแบ่งกำไร</w:t>
            </w:r>
            <w:r w:rsidR="00DF3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จากเงินลงทุนใน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61B6F" w14:textId="5E03A6AE" w:rsidR="00A42B68" w:rsidRPr="006F6C88" w:rsidRDefault="00093804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475833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F856D" w14:textId="06F59F8E" w:rsidR="00A42B68" w:rsidRPr="006F6C88" w:rsidRDefault="005E5332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A42B68" w:rsidRPr="006F6C88" w14:paraId="1AD081A0" w14:textId="77777777" w:rsidTr="005E4D7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7C706C6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BD411" w14:textId="52DC5848" w:rsidR="00A42B68" w:rsidRPr="006F6C88" w:rsidRDefault="00F909F6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E346A6" w14:textId="77777777" w:rsidR="00A42B68" w:rsidRPr="006F6C88" w:rsidRDefault="00A42B68" w:rsidP="005E4D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A2A2B" w14:textId="4F6546C8" w:rsidR="00A42B68" w:rsidRPr="006F6C88" w:rsidRDefault="005E5332" w:rsidP="005E4D7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110,658</w:t>
            </w:r>
          </w:p>
        </w:tc>
      </w:tr>
    </w:tbl>
    <w:p w14:paraId="0479D8DD" w14:textId="77777777" w:rsidR="00EB6082" w:rsidRPr="006F6C88" w:rsidRDefault="00EB6082" w:rsidP="00F5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508A63C" w14:textId="01A485E4" w:rsidR="004A063F" w:rsidRPr="00ED213C" w:rsidRDefault="00F53C2F" w:rsidP="00997360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สัญญาเช่า</w:t>
      </w:r>
    </w:p>
    <w:p w14:paraId="1FB1360D" w14:textId="77777777" w:rsidR="00997360" w:rsidRPr="006F6C88" w:rsidRDefault="00997360" w:rsidP="0099736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82"/>
        <w:gridCol w:w="1528"/>
      </w:tblGrid>
      <w:tr w:rsidR="004A063F" w:rsidRPr="006F6C88" w14:paraId="70A9E97E" w14:textId="77777777" w:rsidTr="005E5332">
        <w:trPr>
          <w:cantSplit/>
          <w:trHeight w:val="144"/>
          <w:tblHeader/>
        </w:trPr>
        <w:tc>
          <w:tcPr>
            <w:tcW w:w="6030" w:type="dxa"/>
            <w:shd w:val="clear" w:color="auto" w:fill="auto"/>
            <w:vAlign w:val="bottom"/>
          </w:tcPr>
          <w:p w14:paraId="67DE30A6" w14:textId="0761E341" w:rsidR="004A063F" w:rsidRPr="006F6C88" w:rsidRDefault="004A063F" w:rsidP="005E4D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มีนาคม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742680FA" w14:textId="77777777" w:rsidR="004A063F" w:rsidRPr="006F6C88" w:rsidRDefault="004A063F" w:rsidP="005E4D7A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42EF228" w14:textId="77777777" w:rsidR="004A063F" w:rsidRPr="006F6C88" w:rsidRDefault="004A063F" w:rsidP="005E4D7A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51FD3D06" w14:textId="27FAEAED" w:rsidR="004A063F" w:rsidRPr="006F6C88" w:rsidRDefault="004A063F" w:rsidP="005E4D7A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A063F" w:rsidRPr="006F6C88" w14:paraId="1EE32BF5" w14:textId="77777777" w:rsidTr="005E5332">
        <w:trPr>
          <w:cantSplit/>
          <w:trHeight w:val="144"/>
          <w:tblHeader/>
        </w:trPr>
        <w:tc>
          <w:tcPr>
            <w:tcW w:w="6030" w:type="dxa"/>
          </w:tcPr>
          <w:p w14:paraId="20B3237B" w14:textId="19174EE9" w:rsidR="004A063F" w:rsidRPr="006F6C88" w:rsidRDefault="004A063F" w:rsidP="005E4D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5E1941E3" w14:textId="7F98B40F" w:rsidR="004A063F" w:rsidRPr="006F6C88" w:rsidRDefault="004A063F" w:rsidP="005E4D7A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A063F" w:rsidRPr="006F6C88" w14:paraId="54E03CA2" w14:textId="77777777" w:rsidTr="005E5332">
        <w:trPr>
          <w:cantSplit/>
          <w:trHeight w:val="144"/>
        </w:trPr>
        <w:tc>
          <w:tcPr>
            <w:tcW w:w="6030" w:type="dxa"/>
          </w:tcPr>
          <w:p w14:paraId="0C1A1566" w14:textId="77777777" w:rsidR="004A063F" w:rsidRPr="006F6C88" w:rsidRDefault="004A063F" w:rsidP="005E4D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5FB390CA" w14:textId="77777777" w:rsidR="004A063F" w:rsidRPr="006F6C88" w:rsidRDefault="004A063F" w:rsidP="005E4D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6C69211" w14:textId="77777777" w:rsidR="004A063F" w:rsidRPr="006F6C88" w:rsidRDefault="004A063F" w:rsidP="005E4D7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0ADE533F" w14:textId="77777777" w:rsidR="004A063F" w:rsidRPr="006F6C88" w:rsidRDefault="004A063F" w:rsidP="005E4D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063F" w:rsidRPr="006F6C88" w14:paraId="21C049CC" w14:textId="77777777" w:rsidTr="005E5332">
        <w:trPr>
          <w:cantSplit/>
          <w:trHeight w:val="191"/>
        </w:trPr>
        <w:tc>
          <w:tcPr>
            <w:tcW w:w="6030" w:type="dxa"/>
          </w:tcPr>
          <w:p w14:paraId="3982FD7A" w14:textId="77777777" w:rsidR="004A063F" w:rsidRPr="006F6C88" w:rsidRDefault="004A063F" w:rsidP="005E4D7A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6F6C88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142F700" w14:textId="0C59E429" w:rsidR="004A063F" w:rsidRPr="00C618B5" w:rsidRDefault="00C618B5" w:rsidP="00C618B5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82" w:type="dxa"/>
          </w:tcPr>
          <w:p w14:paraId="310AB85B" w14:textId="77777777" w:rsidR="004A063F" w:rsidRPr="006F6C88" w:rsidRDefault="004A063F" w:rsidP="00C618B5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034F508E" w14:textId="6A64193D" w:rsidR="004A063F" w:rsidRPr="006F6C88" w:rsidRDefault="00C618B5" w:rsidP="00C618B5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4A063F" w:rsidRPr="006F6C88" w14:paraId="3BF8CB92" w14:textId="77777777" w:rsidTr="005E5332">
        <w:trPr>
          <w:cantSplit/>
          <w:trHeight w:val="144"/>
        </w:trPr>
        <w:tc>
          <w:tcPr>
            <w:tcW w:w="6030" w:type="dxa"/>
          </w:tcPr>
          <w:p w14:paraId="02A79939" w14:textId="77777777" w:rsidR="004A063F" w:rsidRPr="006F6C88" w:rsidRDefault="004A063F" w:rsidP="005E4D7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</w:tcPr>
          <w:p w14:paraId="72ADD7D3" w14:textId="3B5EABD8" w:rsidR="004A063F" w:rsidRPr="006F6C88" w:rsidRDefault="00C618B5" w:rsidP="00C618B5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82" w:type="dxa"/>
          </w:tcPr>
          <w:p w14:paraId="123DBBBC" w14:textId="77777777" w:rsidR="004A063F" w:rsidRPr="006F6C88" w:rsidRDefault="004A063F" w:rsidP="00C618B5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557CC13" w14:textId="442D689E" w:rsidR="004A063F" w:rsidRPr="006F6C88" w:rsidRDefault="00C618B5" w:rsidP="00C618B5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</w:tbl>
    <w:p w14:paraId="6D74DD0D" w14:textId="77777777" w:rsidR="004A063F" w:rsidRPr="006F6C88" w:rsidRDefault="004A063F" w:rsidP="004A06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69093D56" w14:textId="7E0BF833" w:rsidR="00F53C2F" w:rsidRPr="006F6C88" w:rsidRDefault="004A063F" w:rsidP="004A063F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="002C43D0" w:rsidRPr="006F6C88">
        <w:rPr>
          <w:rFonts w:asciiTheme="majorBidi" w:hAnsiTheme="majorBidi" w:cs="Angsana New"/>
          <w:sz w:val="28"/>
          <w:szCs w:val="28"/>
          <w:cs/>
        </w:rPr>
        <w:t>3</w:t>
      </w:r>
      <w:r w:rsidR="002C43D0">
        <w:rPr>
          <w:rFonts w:asciiTheme="majorBidi" w:hAnsiTheme="majorBidi" w:cs="Angsana New"/>
          <w:sz w:val="28"/>
          <w:szCs w:val="28"/>
          <w:cs/>
        </w:rPr>
        <w:t>1</w:t>
      </w:r>
      <w:r w:rsidRPr="006F6C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6F6C88">
        <w:rPr>
          <w:rFonts w:asciiTheme="majorBidi" w:hAnsiTheme="majorBidi" w:cs="Angsana New"/>
          <w:sz w:val="28"/>
          <w:szCs w:val="28"/>
          <w:cs/>
        </w:rPr>
        <w:t>2563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="00E724E6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C618B5">
        <w:rPr>
          <w:rFonts w:asciiTheme="majorBidi" w:hAnsiTheme="majorBidi" w:cstheme="majorBidi" w:hint="cs"/>
          <w:sz w:val="28"/>
          <w:szCs w:val="28"/>
          <w:cs/>
        </w:rPr>
        <w:t>.</w:t>
      </w:r>
      <w:r w:rsidR="00E724E6">
        <w:rPr>
          <w:rFonts w:asciiTheme="majorBidi" w:hAnsiTheme="majorBidi" w:cs="Angsana New"/>
          <w:sz w:val="28"/>
          <w:szCs w:val="28"/>
          <w:cs/>
        </w:rPr>
        <w:t>7</w:t>
      </w:r>
      <w:r w:rsidRPr="006F6C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724E6">
        <w:rPr>
          <w:rFonts w:asciiTheme="majorBidi" w:hAnsiTheme="majorBidi" w:cs="Angsana New"/>
          <w:sz w:val="28"/>
          <w:szCs w:val="28"/>
          <w:cs/>
        </w:rPr>
        <w:t>0</w:t>
      </w:r>
      <w:r w:rsidR="00C618B5">
        <w:rPr>
          <w:rFonts w:asciiTheme="majorBidi" w:hAnsiTheme="majorBidi" w:cstheme="majorBidi" w:hint="cs"/>
          <w:sz w:val="28"/>
          <w:szCs w:val="28"/>
          <w:cs/>
        </w:rPr>
        <w:t>.</w:t>
      </w:r>
      <w:r w:rsidR="00E724E6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6F6C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16AF980A" w14:textId="77777777" w:rsidR="00F53C2F" w:rsidRPr="006F6C88" w:rsidRDefault="00F53C2F" w:rsidP="00F53C2F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E8B201" w14:textId="1B826D0B" w:rsidR="00D44225" w:rsidRPr="00ED213C" w:rsidRDefault="00D44225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5801B5F7" w14:textId="77777777" w:rsidR="00D44225" w:rsidRPr="006F6C88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54AEAA42" w14:textId="70383668" w:rsidR="0045302D" w:rsidRDefault="0045302D" w:rsidP="00FD3862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จำนวนภาษีเงินได้ที่แท้จริงของบริษัทในการดำเนินงานสำหรับงวด</w:t>
      </w:r>
      <w:r w:rsidR="00E33CED" w:rsidRPr="006F6C88">
        <w:rPr>
          <w:rFonts w:asciiTheme="majorBidi" w:hAnsiTheme="majorBidi" w:cstheme="majorBidi"/>
          <w:sz w:val="28"/>
          <w:szCs w:val="28"/>
          <w:cs/>
        </w:rPr>
        <w:t>สาม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2C43D0" w:rsidRPr="006F6C88">
        <w:rPr>
          <w:rFonts w:asciiTheme="majorBidi" w:hAnsiTheme="majorBidi" w:cs="Angsana New"/>
          <w:sz w:val="28"/>
          <w:szCs w:val="28"/>
          <w:cs/>
        </w:rPr>
        <w:t>3</w:t>
      </w:r>
      <w:r w:rsidR="002C43D0">
        <w:rPr>
          <w:rFonts w:asciiTheme="majorBidi" w:hAnsiTheme="majorBidi" w:cs="Angsana New"/>
          <w:sz w:val="28"/>
          <w:szCs w:val="28"/>
          <w:cs/>
        </w:rPr>
        <w:t>1</w:t>
      </w:r>
      <w:r w:rsidR="00AA45E2" w:rsidRPr="006F6C8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747AF1" w:rsidRPr="006F6C88">
        <w:rPr>
          <w:rFonts w:asciiTheme="majorBidi" w:hAnsiTheme="majorBidi" w:cs="Angsana New"/>
          <w:sz w:val="28"/>
          <w:szCs w:val="28"/>
          <w:cs/>
        </w:rPr>
        <w:t>2563</w:t>
      </w:r>
      <w:r w:rsidR="00AA45E2" w:rsidRPr="006F6C8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47AF1" w:rsidRPr="006F6C88">
        <w:rPr>
          <w:rFonts w:asciiTheme="majorBidi" w:hAnsiTheme="majorBidi" w:cs="Angsana New"/>
          <w:sz w:val="28"/>
          <w:szCs w:val="28"/>
          <w:cs/>
        </w:rPr>
        <w:t>256</w:t>
      </w:r>
      <w:r w:rsidR="002C43D0" w:rsidRPr="006F6C88">
        <w:rPr>
          <w:rFonts w:asciiTheme="majorBidi" w:hAnsiTheme="majorBidi" w:cs="Angsana New"/>
          <w:color w:val="000000"/>
          <w:sz w:val="28"/>
          <w:szCs w:val="28"/>
          <w:cs/>
        </w:rPr>
        <w:t>2</w:t>
      </w:r>
      <w:r w:rsidR="003157CF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="00B909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14:paraId="3C836A43" w14:textId="77777777" w:rsidR="002D1512" w:rsidRPr="006F6C88" w:rsidRDefault="002D1512" w:rsidP="00FD3862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8269D1A" w14:textId="31AE8B09" w:rsidR="006B0DC1" w:rsidRDefault="006B0DC1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เงินปันผล</w:t>
      </w:r>
    </w:p>
    <w:p w14:paraId="02241D4F" w14:textId="3E85107A" w:rsidR="006B0DC1" w:rsidRPr="006F6C88" w:rsidRDefault="006B0DC1" w:rsidP="006B0DC1">
      <w:pPr>
        <w:pStyle w:val="index"/>
        <w:tabs>
          <w:tab w:val="clear" w:pos="1134"/>
        </w:tabs>
        <w:spacing w:after="0" w:line="240" w:lineRule="atLeast"/>
        <w:ind w:right="-27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11D5FBAE" w14:textId="4E451C20" w:rsidR="002D1512" w:rsidRDefault="006B0DC1" w:rsidP="006B0DC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Pr="006F6C88">
        <w:rPr>
          <w:rFonts w:asciiTheme="majorBidi" w:hAnsiTheme="majorBidi" w:cs="Angsana New"/>
          <w:sz w:val="28"/>
          <w:szCs w:val="28"/>
          <w:cs/>
        </w:rPr>
        <w:t>31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6F6C88">
        <w:rPr>
          <w:rFonts w:asciiTheme="majorBidi" w:hAnsiTheme="majorBidi" w:cs="Angsana New"/>
          <w:sz w:val="28"/>
          <w:szCs w:val="28"/>
          <w:cs/>
        </w:rPr>
        <w:t>2563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คณะกรรมการมีมติอนุมัติการจัดสรรกำไรเป็นเงินปันผลระหว่างกาล</w:t>
      </w:r>
      <w:r w:rsidR="00AD6B9A">
        <w:rPr>
          <w:rFonts w:asciiTheme="majorBidi" w:hAnsiTheme="majorBidi" w:cstheme="majorBidi" w:hint="cs"/>
          <w:sz w:val="28"/>
          <w:szCs w:val="28"/>
          <w:cs/>
        </w:rPr>
        <w:t xml:space="preserve">จากผลประกอบการประจำปี </w:t>
      </w:r>
      <w:r w:rsidR="00AD6B9A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ในอัตราหุ้นละ </w:t>
      </w:r>
      <w:r w:rsidRPr="006F6C88">
        <w:rPr>
          <w:rFonts w:asciiTheme="majorBidi" w:hAnsiTheme="majorBidi" w:cs="Angsana New"/>
          <w:sz w:val="28"/>
          <w:szCs w:val="28"/>
          <w:cs/>
        </w:rPr>
        <w:t xml:space="preserve">0.2063 </w:t>
      </w:r>
      <w:r w:rsidRPr="006F6C88">
        <w:rPr>
          <w:rFonts w:asciiTheme="majorBidi" w:hAnsiTheme="majorBidi" w:cstheme="majorBidi"/>
          <w:sz w:val="28"/>
          <w:szCs w:val="28"/>
          <w:cs/>
        </w:rPr>
        <w:t>บาท เป็นจำนวนเงิน</w:t>
      </w:r>
      <w:r w:rsidRPr="006F6C88">
        <w:rPr>
          <w:rFonts w:asciiTheme="majorBidi" w:hAnsiTheme="majorBidi" w:cs="Angsana New"/>
          <w:sz w:val="28"/>
          <w:szCs w:val="28"/>
          <w:cs/>
        </w:rPr>
        <w:t xml:space="preserve"> 55.7 </w:t>
      </w:r>
      <w:r w:rsidRPr="006F6C88">
        <w:rPr>
          <w:rFonts w:asciiTheme="majorBidi" w:hAnsiTheme="majorBidi" w:cstheme="majorBidi"/>
          <w:sz w:val="28"/>
          <w:szCs w:val="28"/>
          <w:cs/>
        </w:rPr>
        <w:t>ล้านบาท เงินปันผลดังกล่าว</w:t>
      </w:r>
      <w:r w:rsidR="00AD6B9A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F6C88">
        <w:rPr>
          <w:rFonts w:asciiTheme="majorBidi" w:hAnsiTheme="majorBidi" w:cstheme="majorBidi"/>
          <w:sz w:val="28"/>
          <w:szCs w:val="28"/>
          <w:cs/>
        </w:rPr>
        <w:t>จ่าย</w:t>
      </w:r>
      <w:r w:rsidR="00AD6B9A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แก่ผู้ถือหุ้นในเดือนเมษายน </w:t>
      </w:r>
      <w:r w:rsidRPr="006F6C88">
        <w:rPr>
          <w:rFonts w:asciiTheme="majorBidi" w:hAnsiTheme="majorBidi" w:cs="Angsana New"/>
          <w:sz w:val="28"/>
          <w:szCs w:val="28"/>
          <w:cs/>
        </w:rPr>
        <w:t>2563</w:t>
      </w:r>
      <w:r w:rsidR="002D1512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</w:p>
    <w:p w14:paraId="3BA6B0FB" w14:textId="14576767" w:rsidR="00B04D4B" w:rsidRPr="00ED213C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</w:t>
      </w:r>
      <w:r w:rsidR="00163581"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ิน</w:t>
      </w:r>
    </w:p>
    <w:p w14:paraId="77B6E94D" w14:textId="77777777" w:rsidR="001975BD" w:rsidRPr="002D1512" w:rsidRDefault="001975BD" w:rsidP="00E32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03BFE96" w14:textId="783279AE" w:rsidR="00B04D4B" w:rsidRPr="006F6C88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2D1512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0"/>
          <w:szCs w:val="20"/>
          <w:cs/>
        </w:rPr>
      </w:pPr>
    </w:p>
    <w:p w14:paraId="6BB09C0C" w14:textId="77777777" w:rsidR="00B71431" w:rsidRPr="006F6C88" w:rsidRDefault="00B71431" w:rsidP="00B7143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B21AF0" w14:textId="6F045AEB" w:rsidR="00B71431" w:rsidRPr="002D1512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GB"/>
        </w:rPr>
      </w:pPr>
    </w:p>
    <w:tbl>
      <w:tblPr>
        <w:tblW w:w="94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50332A" w:rsidRPr="006F6C88" w14:paraId="110041AA" w14:textId="77777777" w:rsidTr="000B019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03BA936" w14:textId="77777777" w:rsidR="0050332A" w:rsidRPr="006F6C88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8" w:type="dxa"/>
            <w:gridSpan w:val="10"/>
            <w:vAlign w:val="bottom"/>
          </w:tcPr>
          <w:p w14:paraId="44411CF2" w14:textId="77777777" w:rsidR="0050332A" w:rsidRPr="00B9092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332A" w:rsidRPr="006F6C88" w14:paraId="414AFB69" w14:textId="77777777" w:rsidTr="000B019D">
        <w:trPr>
          <w:gridAfter w:val="1"/>
          <w:wAfter w:w="36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E3D0C0" w14:textId="77777777" w:rsidR="0050332A" w:rsidRPr="006F6C88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56AE9E78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402506B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7D3BEC8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332A" w:rsidRPr="006F6C88" w14:paraId="1DC9A74F" w14:textId="77777777" w:rsidTr="000B019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49BD58A" w14:textId="1F54BC87" w:rsidR="0050332A" w:rsidRPr="006F6C88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5DACA4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2" w:type="dxa"/>
          </w:tcPr>
          <w:p w14:paraId="53B51134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A199223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72084565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25B171F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92DB9A" w14:textId="77777777" w:rsidR="0050332A" w:rsidRPr="006F6C88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BFF6689" w14:textId="77777777" w:rsidR="0050332A" w:rsidRPr="006F6C88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00D4319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77D41229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332A" w:rsidRPr="006F6C88" w14:paraId="579D73BA" w14:textId="77777777" w:rsidTr="000B019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9C8971C" w14:textId="77777777" w:rsidR="0050332A" w:rsidRPr="006F6C88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8" w:type="dxa"/>
            <w:gridSpan w:val="10"/>
            <w:vAlign w:val="bottom"/>
          </w:tcPr>
          <w:p w14:paraId="17A2B243" w14:textId="1A1ECC0F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D0627" w:rsidRPr="006F6C88" w14:paraId="059A60AE" w14:textId="77777777" w:rsidTr="000B019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83ED4D0" w14:textId="10D138F3" w:rsidR="009D0627" w:rsidRPr="006F6C88" w:rsidRDefault="009D0627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488" w:type="dxa"/>
            <w:gridSpan w:val="10"/>
            <w:vAlign w:val="bottom"/>
          </w:tcPr>
          <w:p w14:paraId="6D76E775" w14:textId="77777777" w:rsidR="009D0627" w:rsidRPr="0050332A" w:rsidRDefault="009D0627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0332A" w:rsidRPr="006F6C88" w14:paraId="09C60794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5C243147" w14:textId="77777777" w:rsidR="0050332A" w:rsidRPr="006F6C88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0CA03E5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104230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60711D0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843247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2DAC325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D7D3B16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85069E6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FFB6B2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B4AA5C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50332A" w:rsidRPr="006F6C88" w14:paraId="3596CC5A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0D1D7529" w14:textId="77777777" w:rsidR="0050332A" w:rsidRPr="006F6C88" w:rsidRDefault="0050332A" w:rsidP="0095424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15D5888C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BE410F1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6804CAE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30A925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79CF95B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C170BAC" w14:textId="77777777" w:rsidR="0050332A" w:rsidRPr="006F6C88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B27A9CF" w14:textId="77777777" w:rsidR="0050332A" w:rsidRPr="006F6C88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BAA72B8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4FFD4E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50332A" w:rsidRPr="006F6C88" w14:paraId="68CF8D7A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4BDA296D" w14:textId="3EB0956C" w:rsidR="0050332A" w:rsidRPr="006F6C88" w:rsidRDefault="0050332A" w:rsidP="0095424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CAACA5" w14:textId="0045796E" w:rsidR="0050332A" w:rsidRPr="0050332A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7A4DF3D4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6C7AD4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0F967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C92DF" w14:textId="677FA15C" w:rsidR="0050332A" w:rsidRPr="0050332A" w:rsidRDefault="007B45F0" w:rsidP="005033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B6687" w14:textId="77777777" w:rsidR="0050332A" w:rsidRPr="0050332A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92A14" w14:textId="4C72E7F1" w:rsidR="0050332A" w:rsidRPr="0050332A" w:rsidRDefault="007B45F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6A6FFD5B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5577FD2" w14:textId="40572478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50332A" w:rsidRPr="006F6C88" w14:paraId="3E56A6E6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7D737AA0" w14:textId="0B31833D" w:rsidR="0050332A" w:rsidRPr="006F6C88" w:rsidRDefault="0050332A" w:rsidP="0050332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D11F4B" w14:textId="6415BD2D" w:rsidR="0050332A" w:rsidRPr="0050332A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60AA604D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C22EDD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C9F4B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C7ACE7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0FDA7" w14:textId="77777777" w:rsidR="0050332A" w:rsidRPr="0050332A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F9A14" w14:textId="77777777" w:rsidR="0050332A" w:rsidRPr="0050332A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6C3C3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20F4A8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32A" w:rsidRPr="002D1512" w14:paraId="56A61D15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1D4DA58A" w14:textId="77777777" w:rsidR="0050332A" w:rsidRPr="002D1512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5D2F35" w14:textId="77777777" w:rsidR="0050332A" w:rsidRPr="002D1512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37E8F133" w14:textId="77777777" w:rsidR="0050332A" w:rsidRPr="002D1512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520835C6" w14:textId="77777777" w:rsidR="0050332A" w:rsidRPr="002D1512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03CF63" w14:textId="77777777" w:rsidR="0050332A" w:rsidRPr="002D1512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4D37D65E" w14:textId="77777777" w:rsidR="0050332A" w:rsidRPr="002D1512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279FF9" w14:textId="77777777" w:rsidR="0050332A" w:rsidRPr="002D1512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310CC3" w14:textId="77777777" w:rsidR="0050332A" w:rsidRPr="002D1512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C39809" w14:textId="77777777" w:rsidR="0050332A" w:rsidRPr="002D1512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BAC9391" w14:textId="77777777" w:rsidR="0050332A" w:rsidRPr="002D1512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0332A" w:rsidRPr="006F6C88" w14:paraId="5FBB022D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3DB68EC3" w14:textId="77777777" w:rsidR="0050332A" w:rsidRPr="006F6C88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58909E8" w14:textId="77777777" w:rsidR="0050332A" w:rsidRPr="0050332A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4DF6FA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EE8F0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B24CA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F3EE9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8D4F34" w14:textId="77777777" w:rsidR="0050332A" w:rsidRPr="0050332A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46093" w14:textId="77777777" w:rsidR="0050332A" w:rsidRPr="0050332A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9A358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31C4CCC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32A" w:rsidRPr="006F6C88" w14:paraId="3C777CFF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244F70E9" w14:textId="77777777" w:rsidR="0050332A" w:rsidRPr="006F6C88" w:rsidRDefault="0050332A" w:rsidP="0095424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30" w:type="dxa"/>
          </w:tcPr>
          <w:p w14:paraId="465F1BBC" w14:textId="77777777" w:rsidR="0050332A" w:rsidRPr="0050332A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7C9AC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4CE43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9ADD1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BDFDB9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B7108" w14:textId="77777777" w:rsidR="0050332A" w:rsidRPr="0050332A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C1D0A" w14:textId="77777777" w:rsidR="0050332A" w:rsidRPr="0050332A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23005F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2D1FA2E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32A" w:rsidRPr="006F6C88" w14:paraId="0780C0C9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4F0304A6" w14:textId="77777777" w:rsidR="0050332A" w:rsidRPr="006F6C88" w:rsidRDefault="0050332A" w:rsidP="0095424D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530" w:type="dxa"/>
          </w:tcPr>
          <w:p w14:paraId="50DA716E" w14:textId="762FE5E9" w:rsidR="0050332A" w:rsidRPr="0050332A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(53,826)</w:t>
            </w:r>
          </w:p>
        </w:tc>
        <w:tc>
          <w:tcPr>
            <w:tcW w:w="242" w:type="dxa"/>
          </w:tcPr>
          <w:p w14:paraId="673E7980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DF3F0C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25BDE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0B2971" w14:textId="29DEDB75" w:rsidR="0050332A" w:rsidRPr="0050332A" w:rsidRDefault="0050332A" w:rsidP="001636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(53,826)</w:t>
            </w:r>
          </w:p>
        </w:tc>
        <w:tc>
          <w:tcPr>
            <w:tcW w:w="236" w:type="dxa"/>
          </w:tcPr>
          <w:p w14:paraId="4F41AD11" w14:textId="77777777" w:rsidR="0050332A" w:rsidRPr="0050332A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936ED" w14:textId="77777777" w:rsidR="0050332A" w:rsidRPr="0050332A" w:rsidRDefault="0050332A" w:rsidP="007B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CDC19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0F44ED3" w14:textId="4324FC7B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(53,826)</w:t>
            </w:r>
          </w:p>
        </w:tc>
      </w:tr>
      <w:tr w:rsidR="0050332A" w:rsidRPr="006F6C88" w14:paraId="373025FF" w14:textId="77777777" w:rsidTr="000B019D">
        <w:trPr>
          <w:trHeight w:val="261"/>
        </w:trPr>
        <w:tc>
          <w:tcPr>
            <w:tcW w:w="2970" w:type="dxa"/>
            <w:shd w:val="clear" w:color="auto" w:fill="auto"/>
          </w:tcPr>
          <w:p w14:paraId="7170981D" w14:textId="43C49519" w:rsidR="0050332A" w:rsidRPr="006F6C88" w:rsidRDefault="0050332A" w:rsidP="0050332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C15B77" w14:textId="1A1D0699" w:rsidR="0050332A" w:rsidRPr="0050332A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(53,826)</w:t>
            </w:r>
          </w:p>
        </w:tc>
        <w:tc>
          <w:tcPr>
            <w:tcW w:w="242" w:type="dxa"/>
          </w:tcPr>
          <w:p w14:paraId="29DEAF29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88A99B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F4EF7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E5214A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AD945" w14:textId="77777777" w:rsidR="0050332A" w:rsidRPr="0050332A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ADE730" w14:textId="77777777" w:rsidR="0050332A" w:rsidRPr="0050332A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8ADBFB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B25E0DC" w14:textId="77777777" w:rsidR="0050332A" w:rsidRPr="0050332A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4EA69CB" w14:textId="77777777" w:rsidR="00973085" w:rsidRPr="002D1512" w:rsidRDefault="00973085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36"/>
        <w:gridCol w:w="1024"/>
        <w:gridCol w:w="236"/>
        <w:gridCol w:w="1024"/>
        <w:gridCol w:w="236"/>
        <w:gridCol w:w="900"/>
        <w:gridCol w:w="236"/>
        <w:gridCol w:w="1058"/>
      </w:tblGrid>
      <w:tr w:rsidR="00254607" w:rsidRPr="006F6C88" w14:paraId="0DC036B4" w14:textId="77777777" w:rsidTr="002D1512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57C24476" w14:textId="77777777" w:rsidR="00254607" w:rsidRPr="006F6C88" w:rsidRDefault="00254607" w:rsidP="00491C99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52C9409A" w14:textId="64863F4E" w:rsidR="00254607" w:rsidRPr="000B019D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491C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54607" w:rsidRPr="006F6C88" w14:paraId="090D0E1B" w14:textId="77777777" w:rsidTr="002D1512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21FF5A4E" w14:textId="77777777" w:rsidR="00254607" w:rsidRPr="006F6C88" w:rsidRDefault="00254607" w:rsidP="00491C99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5C381DAE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D770A7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3709ABB5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54607" w:rsidRPr="006F6C88" w14:paraId="562DB0E7" w14:textId="77777777" w:rsidTr="002D1512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54E2E2FF" w14:textId="77777777" w:rsidR="00254607" w:rsidRPr="006F6C88" w:rsidRDefault="00254607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2B2B87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6319A2E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7F4C322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3EEC2D3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9B4D977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A0788A4" w14:textId="77777777" w:rsidR="00254607" w:rsidRPr="006F6C88" w:rsidRDefault="00254607" w:rsidP="00491C9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E11D052" w14:textId="77777777" w:rsidR="00254607" w:rsidRPr="006F6C88" w:rsidRDefault="00254607" w:rsidP="00491C9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C71C457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385FC52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54607" w:rsidRPr="006F6C88" w14:paraId="3C0BC531" w14:textId="77777777" w:rsidTr="002D1512">
        <w:trPr>
          <w:trHeight w:val="182"/>
          <w:tblHeader/>
        </w:trPr>
        <w:tc>
          <w:tcPr>
            <w:tcW w:w="2970" w:type="dxa"/>
            <w:shd w:val="clear" w:color="auto" w:fill="auto"/>
            <w:vAlign w:val="bottom"/>
          </w:tcPr>
          <w:p w14:paraId="31E862F6" w14:textId="77777777" w:rsidR="00254607" w:rsidRPr="006F6C88" w:rsidRDefault="00254607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3B29576D" w14:textId="77777777" w:rsidR="00254607" w:rsidRPr="006F6C88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54607" w:rsidRPr="006F6C88" w14:paraId="6C01C197" w14:textId="77777777" w:rsidTr="000B019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A98C56A" w14:textId="77777777" w:rsidR="00254607" w:rsidRPr="006F6C88" w:rsidRDefault="00254607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480" w:type="dxa"/>
            <w:gridSpan w:val="9"/>
            <w:vAlign w:val="bottom"/>
          </w:tcPr>
          <w:p w14:paraId="41DA3A77" w14:textId="77777777" w:rsidR="00254607" w:rsidRPr="0050332A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54607" w:rsidRPr="006F6C88" w14:paraId="52944FF1" w14:textId="77777777" w:rsidTr="00491C99">
        <w:trPr>
          <w:trHeight w:val="261"/>
        </w:trPr>
        <w:tc>
          <w:tcPr>
            <w:tcW w:w="2970" w:type="dxa"/>
            <w:shd w:val="clear" w:color="auto" w:fill="auto"/>
          </w:tcPr>
          <w:p w14:paraId="1A6CC04F" w14:textId="77777777" w:rsidR="00254607" w:rsidRPr="006F6C88" w:rsidRDefault="00254607" w:rsidP="00491C9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91A5351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1FB223D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A5D79DD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F190F37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F699B9B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1834F12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257D1D23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BD39903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shd w:val="clear" w:color="auto" w:fill="auto"/>
          </w:tcPr>
          <w:p w14:paraId="0FA1F081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254607" w:rsidRPr="006F6C88" w14:paraId="46AFCBDD" w14:textId="77777777" w:rsidTr="00491C99">
        <w:trPr>
          <w:trHeight w:val="254"/>
        </w:trPr>
        <w:tc>
          <w:tcPr>
            <w:tcW w:w="2970" w:type="dxa"/>
            <w:shd w:val="clear" w:color="auto" w:fill="auto"/>
          </w:tcPr>
          <w:p w14:paraId="1ECBAA8B" w14:textId="77777777" w:rsidR="00254607" w:rsidRPr="006F6C88" w:rsidRDefault="00254607" w:rsidP="00491C9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065A4FBF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1B1FD2C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44A4FF6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1EA5514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5CEA966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4456C52" w14:textId="77777777" w:rsidR="00254607" w:rsidRPr="006F6C88" w:rsidRDefault="00254607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06595D76" w14:textId="77777777" w:rsidR="00254607" w:rsidRPr="006F6C88" w:rsidRDefault="00254607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D6318E9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shd w:val="clear" w:color="auto" w:fill="auto"/>
          </w:tcPr>
          <w:p w14:paraId="4DBF8074" w14:textId="77777777" w:rsidR="00254607" w:rsidRPr="006F6C88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254607" w:rsidRPr="006F6C88" w14:paraId="6278573F" w14:textId="77777777" w:rsidTr="00491C99">
        <w:trPr>
          <w:trHeight w:val="261"/>
        </w:trPr>
        <w:tc>
          <w:tcPr>
            <w:tcW w:w="2970" w:type="dxa"/>
            <w:shd w:val="clear" w:color="auto" w:fill="auto"/>
          </w:tcPr>
          <w:p w14:paraId="612CC270" w14:textId="77777777" w:rsidR="00254607" w:rsidRPr="006F6C88" w:rsidRDefault="00254607" w:rsidP="00491C9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2C24C6" w14:textId="77777777" w:rsidR="00254607" w:rsidRPr="0050332A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718B6A7C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811DD9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2B89E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51545F" w14:textId="7D951073" w:rsidR="00254607" w:rsidRPr="00163688" w:rsidRDefault="00163688" w:rsidP="0016368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1EAB96" w14:textId="77777777" w:rsidR="00254607" w:rsidRPr="0050332A" w:rsidRDefault="00254607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A962B3" w14:textId="79857180" w:rsidR="00254607" w:rsidRPr="0050332A" w:rsidRDefault="00163688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353C3243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16107E2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254607" w:rsidRPr="006F6C88" w14:paraId="03C4282B" w14:textId="77777777" w:rsidTr="00491C99">
        <w:trPr>
          <w:trHeight w:val="208"/>
        </w:trPr>
        <w:tc>
          <w:tcPr>
            <w:tcW w:w="2970" w:type="dxa"/>
            <w:shd w:val="clear" w:color="auto" w:fill="auto"/>
          </w:tcPr>
          <w:p w14:paraId="3DB7E62D" w14:textId="77777777" w:rsidR="00254607" w:rsidRPr="006F6C88" w:rsidRDefault="00254607" w:rsidP="00491C9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062177" w14:textId="77777777" w:rsidR="00254607" w:rsidRPr="0050332A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2D3EB942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55E973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9BDC4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21CBA4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8E1857" w14:textId="77777777" w:rsidR="00254607" w:rsidRPr="0050332A" w:rsidRDefault="00254607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487935" w14:textId="77777777" w:rsidR="00254607" w:rsidRPr="0050332A" w:rsidRDefault="00254607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E9130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CF4BB59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607" w:rsidRPr="006F6C88" w14:paraId="5E8B5FAE" w14:textId="77777777" w:rsidTr="00491C99">
        <w:trPr>
          <w:trHeight w:val="261"/>
        </w:trPr>
        <w:tc>
          <w:tcPr>
            <w:tcW w:w="2970" w:type="dxa"/>
            <w:shd w:val="clear" w:color="auto" w:fill="auto"/>
          </w:tcPr>
          <w:p w14:paraId="1779CBB5" w14:textId="77777777" w:rsidR="00254607" w:rsidRPr="003157CF" w:rsidRDefault="00254607" w:rsidP="00491C9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530" w:type="dxa"/>
          </w:tcPr>
          <w:p w14:paraId="368891A2" w14:textId="77777777" w:rsidR="00254607" w:rsidRPr="0050332A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7B424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D69D13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4AD21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82B2EA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169260" w14:textId="77777777" w:rsidR="00254607" w:rsidRPr="0050332A" w:rsidRDefault="00254607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A3EC6" w14:textId="77777777" w:rsidR="00254607" w:rsidRPr="0050332A" w:rsidRDefault="00254607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6F9DD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2DEC5526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607" w:rsidRPr="006F6C88" w14:paraId="56329283" w14:textId="77777777" w:rsidTr="00491C99">
        <w:trPr>
          <w:trHeight w:val="261"/>
        </w:trPr>
        <w:tc>
          <w:tcPr>
            <w:tcW w:w="2970" w:type="dxa"/>
            <w:shd w:val="clear" w:color="auto" w:fill="auto"/>
          </w:tcPr>
          <w:p w14:paraId="23E27DFD" w14:textId="77777777" w:rsidR="00254607" w:rsidRPr="006F6C88" w:rsidRDefault="00254607" w:rsidP="00491C99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30" w:type="dxa"/>
          </w:tcPr>
          <w:p w14:paraId="43081C57" w14:textId="77777777" w:rsidR="00254607" w:rsidRPr="0050332A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40FBF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4CD991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37EF2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69D9A3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CF263F" w14:textId="77777777" w:rsidR="00254607" w:rsidRPr="0050332A" w:rsidRDefault="00254607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FB053E" w14:textId="77777777" w:rsidR="00254607" w:rsidRPr="0050332A" w:rsidRDefault="00254607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050ADE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17EBD57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607" w:rsidRPr="006F6C88" w14:paraId="35D38C53" w14:textId="77777777" w:rsidTr="00491C99">
        <w:trPr>
          <w:trHeight w:val="261"/>
        </w:trPr>
        <w:tc>
          <w:tcPr>
            <w:tcW w:w="2970" w:type="dxa"/>
            <w:shd w:val="clear" w:color="auto" w:fill="auto"/>
          </w:tcPr>
          <w:p w14:paraId="6D2B989C" w14:textId="77777777" w:rsidR="00254607" w:rsidRPr="006F6C88" w:rsidRDefault="00254607" w:rsidP="00491C99">
            <w:pPr>
              <w:spacing w:line="240" w:lineRule="auto"/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530" w:type="dxa"/>
          </w:tcPr>
          <w:p w14:paraId="3C8A7D87" w14:textId="7FD51864" w:rsidR="00254607" w:rsidRPr="0050332A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7FE6A67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44BA65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AFB1BE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42CC4B" w14:textId="3AE95856" w:rsidR="00254607" w:rsidRPr="0050332A" w:rsidRDefault="00254607" w:rsidP="00491C9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DA44644" w14:textId="77777777" w:rsidR="00254607" w:rsidRPr="0050332A" w:rsidRDefault="00254607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2883A2" w14:textId="77777777" w:rsidR="00254607" w:rsidRPr="0050332A" w:rsidRDefault="00254607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4EAB07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000408D5" w14:textId="7471FAA0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4607" w:rsidRPr="006F6C88" w14:paraId="7F8F5263" w14:textId="77777777" w:rsidTr="00491C99">
        <w:trPr>
          <w:trHeight w:val="261"/>
        </w:trPr>
        <w:tc>
          <w:tcPr>
            <w:tcW w:w="2970" w:type="dxa"/>
            <w:shd w:val="clear" w:color="auto" w:fill="auto"/>
          </w:tcPr>
          <w:p w14:paraId="0FBB27CB" w14:textId="77777777" w:rsidR="00254607" w:rsidRPr="006F6C88" w:rsidRDefault="00254607" w:rsidP="00491C9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F25DB5" w14:textId="2C80C8E4" w:rsidR="00254607" w:rsidRPr="0050332A" w:rsidRDefault="00254607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1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(4,835)</w:t>
            </w:r>
          </w:p>
        </w:tc>
        <w:tc>
          <w:tcPr>
            <w:tcW w:w="236" w:type="dxa"/>
          </w:tcPr>
          <w:p w14:paraId="02019CC2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E77434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61AB6F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FAA92D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38F3BF" w14:textId="77777777" w:rsidR="00254607" w:rsidRPr="0050332A" w:rsidRDefault="00254607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EBBC67" w14:textId="77777777" w:rsidR="00254607" w:rsidRPr="0050332A" w:rsidRDefault="00254607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7A957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141833FE" w14:textId="77777777" w:rsidR="00254607" w:rsidRPr="0050332A" w:rsidRDefault="00254607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428F015" w14:textId="77777777" w:rsidR="00254607" w:rsidRPr="002D1512" w:rsidRDefault="00254607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270"/>
        <w:gridCol w:w="1260"/>
        <w:gridCol w:w="236"/>
        <w:gridCol w:w="36"/>
        <w:gridCol w:w="988"/>
        <w:gridCol w:w="236"/>
        <w:gridCol w:w="1024"/>
        <w:gridCol w:w="236"/>
        <w:gridCol w:w="900"/>
        <w:gridCol w:w="236"/>
        <w:gridCol w:w="1052"/>
        <w:gridCol w:w="6"/>
      </w:tblGrid>
      <w:tr w:rsidR="000B019D" w:rsidRPr="006F6C88" w14:paraId="7D255CCD" w14:textId="77777777" w:rsidTr="0095424D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1A2CFC8" w14:textId="77777777" w:rsidR="000B019D" w:rsidRPr="006F6C88" w:rsidRDefault="000B019D" w:rsidP="00491C99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5E09E294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462713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6A55EB00" w14:textId="77777777" w:rsidR="000B019D" w:rsidRPr="00B9092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019D" w:rsidRPr="006F6C88" w14:paraId="3817FB3E" w14:textId="77777777" w:rsidTr="0095424D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D6623B4" w14:textId="77777777" w:rsidR="000B019D" w:rsidRPr="006F6C88" w:rsidRDefault="000B019D" w:rsidP="00491C99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72747459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8A070DE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E16DC46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14:paraId="0E0D4B5D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14:paraId="2F10F1C6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B019D" w:rsidRPr="006F6C88" w14:paraId="75170495" w14:textId="77777777" w:rsidTr="0095424D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B0E49DA" w14:textId="77777777" w:rsidR="000B019D" w:rsidRPr="006F6C88" w:rsidRDefault="000B019D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E33D8E2" w14:textId="77777777" w:rsidR="000B019D" w:rsidRPr="00CB22CC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661421C7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60BAAB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2E5F0C2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523CFB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FA68C9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492CDC0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EEBF35A" w14:textId="77777777" w:rsidR="000B019D" w:rsidRPr="006F6C88" w:rsidRDefault="000B019D" w:rsidP="00491C9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CE38ACE" w14:textId="77777777" w:rsidR="000B019D" w:rsidRPr="006F6C88" w:rsidRDefault="000B019D" w:rsidP="00491C9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050C2C7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054CF9C7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B019D" w:rsidRPr="006F6C88" w14:paraId="2A515655" w14:textId="77777777" w:rsidTr="0095424D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F17B84D" w14:textId="77777777" w:rsidR="000B019D" w:rsidRPr="006F6C88" w:rsidRDefault="000B019D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C06124E" w14:textId="77777777" w:rsidR="000B019D" w:rsidRPr="0050332A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F8F3E2" w14:textId="77777777" w:rsidR="000B019D" w:rsidRPr="0050332A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7CB0EBC1" w14:textId="77777777" w:rsidR="000B019D" w:rsidRPr="006F6C88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B019D" w:rsidRPr="006F6C88" w14:paraId="1FF644FB" w14:textId="77777777" w:rsidTr="0095424D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D69C13D" w14:textId="77777777" w:rsidR="000B019D" w:rsidRPr="006F6C88" w:rsidRDefault="000B019D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2D270A24" w14:textId="77777777" w:rsidR="000B019D" w:rsidRPr="0050332A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BCDDC5" w14:textId="77777777" w:rsidR="000B019D" w:rsidRPr="0050332A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6194AE79" w14:textId="77777777" w:rsidR="000B019D" w:rsidRPr="0050332A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B019D" w:rsidRPr="006F6C88" w14:paraId="0FBC80AB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45C10FAC" w14:textId="77777777" w:rsidR="000B019D" w:rsidRPr="006F6C88" w:rsidRDefault="000B019D" w:rsidP="00491C9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83260F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3457C87E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26B368B6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BC4C6EA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70FCCB5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42D2375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2B601F8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B763EFE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425B5D15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0EBB0E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E2AEC6A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B019D" w:rsidRPr="006F6C88" w14:paraId="4BA5262B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4DA0D1A6" w14:textId="77777777" w:rsidR="000B019D" w:rsidRPr="006F6C88" w:rsidRDefault="000B019D" w:rsidP="00491C9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2D97A99E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E52E3D9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3CFBC051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10DBE04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273F6A15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D57E2C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07562FF6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07A98E8" w14:textId="77777777" w:rsidR="000B019D" w:rsidRPr="006F6C88" w:rsidRDefault="000B019D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4A48BA06" w14:textId="77777777" w:rsidR="000B019D" w:rsidRPr="006F6C88" w:rsidRDefault="000B019D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315456E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157137" w14:textId="77777777" w:rsidR="000B019D" w:rsidRPr="006F6C88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B019D" w:rsidRPr="006F6C88" w14:paraId="4ED7629D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19B61BA3" w14:textId="77777777" w:rsidR="000B019D" w:rsidRPr="006F6C88" w:rsidRDefault="000B019D" w:rsidP="00491C9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14:paraId="7A4EF1C9" w14:textId="77777777" w:rsidR="000B019D" w:rsidRPr="00CB22CC" w:rsidRDefault="000B019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19EA75A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8700EE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14:paraId="1C3BB77A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9FA9777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918965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50C760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  <w:tc>
          <w:tcPr>
            <w:tcW w:w="236" w:type="dxa"/>
          </w:tcPr>
          <w:p w14:paraId="3CFD85FE" w14:textId="77777777" w:rsidR="000B019D" w:rsidRPr="0050332A" w:rsidRDefault="000B019D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0A2C20" w14:textId="77777777" w:rsidR="000B019D" w:rsidRPr="0050332A" w:rsidRDefault="000B019D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4BB312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D21A583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</w:tr>
      <w:tr w:rsidR="000B019D" w:rsidRPr="006F6C88" w14:paraId="02CA0E27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37EEFA93" w14:textId="77777777" w:rsidR="000B019D" w:rsidRPr="006F6C88" w:rsidRDefault="000B019D" w:rsidP="00491C9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660FB590" w14:textId="77777777" w:rsidR="000B019D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53F31" w14:textId="77777777" w:rsidR="000B019D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45E12A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14:paraId="22DBE219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87DAAC0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C8781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B72E16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FF41C" w14:textId="77777777" w:rsidR="000B019D" w:rsidRPr="0050332A" w:rsidRDefault="000B019D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4A227" w14:textId="77777777" w:rsidR="000B019D" w:rsidRPr="0050332A" w:rsidRDefault="000B019D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6CB0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E3F7076" w14:textId="77777777" w:rsidR="000B019D" w:rsidRPr="0050332A" w:rsidRDefault="000B019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04D3B8A" w14:textId="198DBDC6" w:rsidR="00254607" w:rsidRPr="002D1512" w:rsidRDefault="00254607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270"/>
        <w:gridCol w:w="1260"/>
        <w:gridCol w:w="236"/>
        <w:gridCol w:w="36"/>
        <w:gridCol w:w="988"/>
        <w:gridCol w:w="236"/>
        <w:gridCol w:w="1024"/>
        <w:gridCol w:w="236"/>
        <w:gridCol w:w="900"/>
        <w:gridCol w:w="236"/>
        <w:gridCol w:w="1052"/>
        <w:gridCol w:w="6"/>
      </w:tblGrid>
      <w:tr w:rsidR="0095424D" w:rsidRPr="006F6C88" w14:paraId="3A4DB679" w14:textId="77777777" w:rsidTr="0095424D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6B67775E" w14:textId="77777777" w:rsidR="0095424D" w:rsidRPr="006F6C88" w:rsidRDefault="0095424D" w:rsidP="00491C99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7B5B4B94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86F6579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6494C4C5" w14:textId="1075066E" w:rsidR="0095424D" w:rsidRPr="00B9092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0E4A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5424D" w:rsidRPr="006F6C88" w14:paraId="15BBC6B7" w14:textId="77777777" w:rsidTr="0095424D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25E11EE" w14:textId="77777777" w:rsidR="0095424D" w:rsidRPr="006F6C88" w:rsidRDefault="0095424D" w:rsidP="00491C99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14:paraId="7DE2A65B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14FB86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F02374B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14:paraId="43101C93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14:paraId="5C2515A2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5424D" w:rsidRPr="006F6C88" w14:paraId="6A268459" w14:textId="77777777" w:rsidTr="0095424D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FC30C4E" w14:textId="77777777" w:rsidR="0095424D" w:rsidRPr="006F6C88" w:rsidRDefault="0095424D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8BC0485" w14:textId="77777777" w:rsidR="0095424D" w:rsidRPr="00CB22CC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400649A5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4404ED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7DC499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BEC0CE1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9B6F1C5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A661132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28AE83F5" w14:textId="77777777" w:rsidR="0095424D" w:rsidRPr="006F6C88" w:rsidRDefault="0095424D" w:rsidP="00491C9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A090AD8" w14:textId="77777777" w:rsidR="0095424D" w:rsidRPr="006F6C88" w:rsidRDefault="0095424D" w:rsidP="00491C9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7F1ED30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72539C7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5424D" w:rsidRPr="006F6C88" w14:paraId="6BB486E0" w14:textId="77777777" w:rsidTr="0095424D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62B02A50" w14:textId="77777777" w:rsidR="0095424D" w:rsidRPr="006F6C88" w:rsidRDefault="0095424D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B54330E" w14:textId="77777777" w:rsidR="0095424D" w:rsidRPr="0050332A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375A75" w14:textId="77777777" w:rsidR="0095424D" w:rsidRPr="0050332A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4E960116" w14:textId="77777777" w:rsidR="0095424D" w:rsidRPr="006F6C88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5424D" w:rsidRPr="006F6C88" w14:paraId="6AE59D37" w14:textId="77777777" w:rsidTr="0095424D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7A73012" w14:textId="77777777" w:rsidR="0095424D" w:rsidRPr="006F6C88" w:rsidRDefault="0095424D" w:rsidP="00491C9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33EBDD35" w14:textId="77777777" w:rsidR="0095424D" w:rsidRPr="0050332A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921CB5" w14:textId="77777777" w:rsidR="0095424D" w:rsidRPr="0050332A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52643F84" w14:textId="77777777" w:rsidR="0095424D" w:rsidRPr="0050332A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5424D" w:rsidRPr="006F6C88" w14:paraId="0CA4AEB9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05CD4743" w14:textId="77777777" w:rsidR="0095424D" w:rsidRPr="006F6C88" w:rsidRDefault="0095424D" w:rsidP="00491C9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F33879E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6E68DAA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35D5A7B9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0902C70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605A26D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134EBFD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64E3230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0E816DB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2C1AAF8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AC8DD04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6D38BBD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5424D" w:rsidRPr="006F6C88" w14:paraId="1D3A9AE2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24CFB99D" w14:textId="77777777" w:rsidR="0095424D" w:rsidRPr="006F6C88" w:rsidRDefault="0095424D" w:rsidP="00491C9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0107DAC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3B20DD2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00C8FF12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9EDF77B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793C0E63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000D611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0B210573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CDAB3E5" w14:textId="77777777" w:rsidR="0095424D" w:rsidRPr="006F6C88" w:rsidRDefault="0095424D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D3404A0" w14:textId="77777777" w:rsidR="0095424D" w:rsidRPr="006F6C88" w:rsidRDefault="0095424D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FA23CF4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E091369" w14:textId="77777777" w:rsidR="0095424D" w:rsidRPr="006F6C88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5424D" w:rsidRPr="006F6C88" w14:paraId="07F7CCBA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6C548D9E" w14:textId="77777777" w:rsidR="0095424D" w:rsidRPr="006F6C88" w:rsidRDefault="0095424D" w:rsidP="00491C9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14:paraId="02C9C51D" w14:textId="77777777" w:rsidR="0095424D" w:rsidRPr="00CB22CC" w:rsidRDefault="0095424D" w:rsidP="00491C9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19B8D6E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8D68AB" w14:textId="1666AB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14:paraId="26F518FA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3CBF2C8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2DB2D4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32567F" w14:textId="63EBF90D" w:rsidR="0095424D" w:rsidRPr="0050332A" w:rsidRDefault="0095424D" w:rsidP="00491C9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  <w:tc>
          <w:tcPr>
            <w:tcW w:w="236" w:type="dxa"/>
          </w:tcPr>
          <w:p w14:paraId="3C2CF3B2" w14:textId="77777777" w:rsidR="0095424D" w:rsidRPr="0050332A" w:rsidRDefault="0095424D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8DB7ED" w14:textId="77777777" w:rsidR="0095424D" w:rsidRPr="0050332A" w:rsidRDefault="0095424D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D5C4C9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9EB03A6" w14:textId="155BB22D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</w:tr>
      <w:tr w:rsidR="0095424D" w:rsidRPr="006F6C88" w14:paraId="6BAABDF0" w14:textId="77777777" w:rsidTr="0095424D">
        <w:trPr>
          <w:trHeight w:val="261"/>
        </w:trPr>
        <w:tc>
          <w:tcPr>
            <w:tcW w:w="2160" w:type="dxa"/>
            <w:shd w:val="clear" w:color="auto" w:fill="auto"/>
          </w:tcPr>
          <w:p w14:paraId="4875B1BE" w14:textId="77777777" w:rsidR="0095424D" w:rsidRPr="006F6C88" w:rsidRDefault="0095424D" w:rsidP="00491C9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6630AC60" w14:textId="77777777" w:rsidR="0095424D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51BD5B" w14:textId="77777777" w:rsidR="0095424D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DA4E21" w14:textId="7713A7DC" w:rsidR="0095424D" w:rsidRPr="0095424D" w:rsidRDefault="0095424D" w:rsidP="00491C9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2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14:paraId="17F454C8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3653BD3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4C5DA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6F884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489BE6" w14:textId="77777777" w:rsidR="0095424D" w:rsidRPr="0050332A" w:rsidRDefault="0095424D" w:rsidP="00491C9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18604" w14:textId="77777777" w:rsidR="0095424D" w:rsidRPr="0050332A" w:rsidRDefault="0095424D" w:rsidP="0049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CF41E4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21F73CF" w14:textId="77777777" w:rsidR="0095424D" w:rsidRPr="0050332A" w:rsidRDefault="0095424D" w:rsidP="00491C9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10AC13E" w14:textId="29414034" w:rsidR="00E827EF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48D7FE" w14:textId="3D76514F" w:rsidR="002D1512" w:rsidRDefault="00607B00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สินทรัพย์อนุพันธ์ของกลุ่มบริษัท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974313">
        <w:rPr>
          <w:rFonts w:asciiTheme="majorBidi" w:hAnsiTheme="majorBidi" w:cstheme="majorBidi"/>
          <w:sz w:val="28"/>
          <w:szCs w:val="28"/>
        </w:rPr>
        <w:t>2562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แสดงเป็นส่วนหนึ่งของ </w:t>
      </w:r>
      <w:r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ลูกหนี้อื่น</w:t>
      </w:r>
      <w:r>
        <w:rPr>
          <w:rFonts w:asciiTheme="majorBidi" w:hAnsiTheme="majorBidi" w:cstheme="majorBidi"/>
          <w:sz w:val="28"/>
          <w:szCs w:val="28"/>
        </w:rPr>
        <w:t xml:space="preserve">” </w:t>
      </w:r>
      <w:r>
        <w:rPr>
          <w:rFonts w:asciiTheme="majorBidi" w:hAnsiTheme="majorBidi" w:cstheme="majorBidi" w:hint="cs"/>
          <w:sz w:val="28"/>
          <w:szCs w:val="28"/>
          <w:cs/>
        </w:rPr>
        <w:t>ในงบแสดงฐานะการเงิน</w:t>
      </w:r>
    </w:p>
    <w:p w14:paraId="0F152279" w14:textId="77777777" w:rsidR="00ED12E9" w:rsidRDefault="00ED12E9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D828D7" w14:textId="77777777" w:rsidR="00ED12E9" w:rsidRDefault="00ED12E9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A39260" w14:textId="77777777" w:rsidR="00ED12E9" w:rsidRPr="006F6C88" w:rsidRDefault="00ED12E9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0E4AE5" w:rsidRPr="000E4AE5" w14:paraId="11D8A678" w14:textId="77777777" w:rsidTr="00491C99">
        <w:trPr>
          <w:tblHeader/>
        </w:trPr>
        <w:tc>
          <w:tcPr>
            <w:tcW w:w="2430" w:type="dxa"/>
          </w:tcPr>
          <w:p w14:paraId="1B2A1EC3" w14:textId="77777777" w:rsidR="000E4AE5" w:rsidRPr="000E4AE5" w:rsidRDefault="000E4AE5" w:rsidP="008C7CD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DA2B1F" w:rsidRPr="000E4AE5" w14:paraId="2FBDC84F" w14:textId="77777777" w:rsidTr="00491C99">
        <w:tc>
          <w:tcPr>
            <w:tcW w:w="2430" w:type="dxa"/>
          </w:tcPr>
          <w:p w14:paraId="3F770144" w14:textId="743AF9E7" w:rsidR="00DA2B1F" w:rsidRPr="000E4AE5" w:rsidRDefault="00DA2B1F" w:rsidP="00DA2B1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DA2B1F" w:rsidRPr="000E4AE5" w:rsidRDefault="00DA2B1F" w:rsidP="00DA2B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20A695FE" w:rsidR="00DA2B1F" w:rsidRPr="000E4AE5" w:rsidRDefault="00DA2B1F" w:rsidP="00DA2B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E4AE5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92007" w:rsidRPr="000E4AE5" w14:paraId="44B85741" w14:textId="77777777" w:rsidTr="00491C99">
        <w:tc>
          <w:tcPr>
            <w:tcW w:w="2430" w:type="dxa"/>
          </w:tcPr>
          <w:p w14:paraId="663E893F" w14:textId="69513944" w:rsidR="00E92007" w:rsidRPr="000E4AE5" w:rsidRDefault="00E92007" w:rsidP="00DA2B1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0824277B" w14:textId="77777777" w:rsidR="00E92007" w:rsidRPr="000E4AE5" w:rsidRDefault="00E92007" w:rsidP="00DA2B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6E0B5B3E" w14:textId="0D3E2F78" w:rsidR="00E92007" w:rsidRPr="000E4AE5" w:rsidRDefault="00E92007" w:rsidP="00DA2B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A5FE03C" w14:textId="77777777" w:rsidR="000E4AE5" w:rsidRDefault="000E4AE5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4A43886" w14:textId="73366F7C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ผลขาดทุนจากการด้อยค่า</w:t>
      </w:r>
    </w:p>
    <w:p w14:paraId="16ED327E" w14:textId="77777777" w:rsidR="00E827EF" w:rsidRPr="006F6C88" w:rsidRDefault="00E827EF" w:rsidP="00E827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6D116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F6C88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424D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47FED25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440"/>
        <w:gridCol w:w="270"/>
        <w:gridCol w:w="1452"/>
        <w:gridCol w:w="233"/>
        <w:gridCol w:w="1465"/>
      </w:tblGrid>
      <w:tr w:rsidR="00934E01" w:rsidRPr="006F6C88" w14:paraId="52016BC5" w14:textId="77777777" w:rsidTr="00934E01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0AB9681B" w14:textId="77777777" w:rsidR="00934E01" w:rsidRPr="006F6C88" w:rsidRDefault="00934E01" w:rsidP="00954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0A5536E7" w14:textId="31C35713" w:rsidR="00934E01" w:rsidRPr="006F6C88" w:rsidRDefault="00934E01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6EF55A" w14:textId="3E818843" w:rsidR="00934E01" w:rsidRPr="006F6C88" w:rsidRDefault="00934E01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5DB881D" w14:textId="1E069875" w:rsidR="00934E01" w:rsidRPr="00934E01" w:rsidRDefault="00934E01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4E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E01" w:rsidRPr="006F6C88" w14:paraId="0F127A65" w14:textId="77777777" w:rsidTr="00934E01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B9036FD" w14:textId="77777777" w:rsidR="00934E01" w:rsidRPr="006F6C88" w:rsidRDefault="00934E01" w:rsidP="00934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F0FECC7" w14:textId="6E4D37C5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FA6F105" w14:textId="738060D6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3616ECA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523FDA0B" w14:textId="6BE3F659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2A73EE1F" w14:textId="0227F71E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</w:tcPr>
          <w:p w14:paraId="6A85615A" w14:textId="39C7361E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3" w:type="dxa"/>
            <w:vAlign w:val="bottom"/>
          </w:tcPr>
          <w:p w14:paraId="429F511C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4F7848C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56A4E5D8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934E01" w:rsidRPr="006F6C88" w14:paraId="4342EAFA" w14:textId="77777777" w:rsidTr="00934E01">
        <w:trPr>
          <w:trHeight w:val="164"/>
          <w:tblHeader/>
        </w:trPr>
        <w:tc>
          <w:tcPr>
            <w:tcW w:w="2880" w:type="dxa"/>
          </w:tcPr>
          <w:p w14:paraId="52EE2FE2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7"/>
          </w:tcPr>
          <w:p w14:paraId="5BB17E30" w14:textId="164E8B8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34E01" w:rsidRPr="006F6C88" w14:paraId="1ACB2EBC" w14:textId="77777777" w:rsidTr="00934E01">
        <w:trPr>
          <w:trHeight w:val="20"/>
        </w:trPr>
        <w:tc>
          <w:tcPr>
            <w:tcW w:w="2880" w:type="dxa"/>
          </w:tcPr>
          <w:p w14:paraId="793D561A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B2FC737" w14:textId="130056C9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379,651</w:t>
            </w:r>
          </w:p>
        </w:tc>
        <w:tc>
          <w:tcPr>
            <w:tcW w:w="270" w:type="dxa"/>
          </w:tcPr>
          <w:p w14:paraId="07604B60" w14:textId="21F33B1F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64691F" w14:textId="2F805E3C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260A90" w14:textId="3989829C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6BF3F8A" w14:textId="2DA37EB8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85,607</w:t>
            </w:r>
          </w:p>
        </w:tc>
        <w:tc>
          <w:tcPr>
            <w:tcW w:w="233" w:type="dxa"/>
          </w:tcPr>
          <w:p w14:paraId="3E139D29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180F1DC" w14:textId="05583FB0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E01" w:rsidRPr="006F6C88" w14:paraId="6E1580BA" w14:textId="77777777" w:rsidTr="00934E01">
        <w:trPr>
          <w:trHeight w:val="20"/>
        </w:trPr>
        <w:tc>
          <w:tcPr>
            <w:tcW w:w="2880" w:type="dxa"/>
          </w:tcPr>
          <w:p w14:paraId="7FCCA368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17E50409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830E25" w14:textId="42FA503D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A6DF7F" w14:textId="14384385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E75F2" w14:textId="0621AAEC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AD29B70" w14:textId="7F701FBC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77079647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91D24B1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E01" w:rsidRPr="006F6C88" w14:paraId="43266A54" w14:textId="77777777" w:rsidTr="00934E01">
        <w:trPr>
          <w:trHeight w:val="20"/>
        </w:trPr>
        <w:tc>
          <w:tcPr>
            <w:tcW w:w="2880" w:type="dxa"/>
          </w:tcPr>
          <w:p w14:paraId="49F84519" w14:textId="62F7C4CE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14:paraId="5B6D876A" w14:textId="2AB8ECAD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19,045</w:t>
            </w:r>
          </w:p>
        </w:tc>
        <w:tc>
          <w:tcPr>
            <w:tcW w:w="270" w:type="dxa"/>
          </w:tcPr>
          <w:p w14:paraId="3E30A61A" w14:textId="47D898DF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251657" w14:textId="6AABE6DB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960AD7" w14:textId="20D8FB15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15E8C21" w14:textId="12901BA2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5,623</w:t>
            </w:r>
          </w:p>
        </w:tc>
        <w:tc>
          <w:tcPr>
            <w:tcW w:w="233" w:type="dxa"/>
          </w:tcPr>
          <w:p w14:paraId="75A1D3FC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C4E4E80" w14:textId="259006AD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E01" w:rsidRPr="006F6C88" w14:paraId="181420CB" w14:textId="77777777" w:rsidTr="00934E01">
        <w:trPr>
          <w:trHeight w:val="20"/>
        </w:trPr>
        <w:tc>
          <w:tcPr>
            <w:tcW w:w="2880" w:type="dxa"/>
          </w:tcPr>
          <w:p w14:paraId="33C9EC96" w14:textId="58B43F8C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14:paraId="1966D8A0" w14:textId="7F91B6F8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1,497</w:t>
            </w:r>
          </w:p>
        </w:tc>
        <w:tc>
          <w:tcPr>
            <w:tcW w:w="270" w:type="dxa"/>
          </w:tcPr>
          <w:p w14:paraId="024ADD99" w14:textId="13F0D6A3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4B704D" w14:textId="5FC44F33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EBE8035" w14:textId="0CD6ECE9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5082BBF" w14:textId="3D80D49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2B640775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77ED73D" w14:textId="215CD61E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E01" w:rsidRPr="006F6C88" w14:paraId="21D0289A" w14:textId="77777777" w:rsidTr="00934E01">
        <w:trPr>
          <w:trHeight w:val="20"/>
        </w:trPr>
        <w:tc>
          <w:tcPr>
            <w:tcW w:w="2880" w:type="dxa"/>
          </w:tcPr>
          <w:p w14:paraId="573AD939" w14:textId="34F7DF7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14:paraId="70C991B3" w14:textId="1CB6A1E3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70" w:type="dxa"/>
          </w:tcPr>
          <w:p w14:paraId="33533018" w14:textId="19912873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12A1DA" w14:textId="091F4A19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925D4" w14:textId="652002A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41A4DAF" w14:textId="126799CB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578A692E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73F1E44C" w14:textId="018F0A6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E01" w:rsidRPr="006F6C88" w14:paraId="26BB2548" w14:textId="77777777" w:rsidTr="0001120F">
        <w:trPr>
          <w:trHeight w:val="20"/>
        </w:trPr>
        <w:tc>
          <w:tcPr>
            <w:tcW w:w="2880" w:type="dxa"/>
          </w:tcPr>
          <w:p w14:paraId="49B2727D" w14:textId="56A44A80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52F63" w14:textId="1B0A67C9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1,109</w:t>
            </w:r>
          </w:p>
        </w:tc>
        <w:tc>
          <w:tcPr>
            <w:tcW w:w="270" w:type="dxa"/>
          </w:tcPr>
          <w:p w14:paraId="65C574CB" w14:textId="7FE77CA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74603C" w14:textId="3B34055A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1B0B7AB5" w14:textId="1DD7F23A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DC53980" w14:textId="2B83AF6E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4C1D1C34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3CFD215" w14:textId="678DD7AB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E01" w:rsidRPr="006F6C88" w14:paraId="7C102E5A" w14:textId="77777777" w:rsidTr="002E18BC">
        <w:trPr>
          <w:trHeight w:val="20"/>
        </w:trPr>
        <w:tc>
          <w:tcPr>
            <w:tcW w:w="2880" w:type="dxa"/>
          </w:tcPr>
          <w:p w14:paraId="7491F0BA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C14DA" w14:textId="64E23E44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401,751</w:t>
            </w:r>
          </w:p>
        </w:tc>
        <w:tc>
          <w:tcPr>
            <w:tcW w:w="270" w:type="dxa"/>
          </w:tcPr>
          <w:p w14:paraId="25198F59" w14:textId="5217CF64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8132FF" w14:textId="1E90ED66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70" w:type="dxa"/>
          </w:tcPr>
          <w:p w14:paraId="1C44C1FF" w14:textId="0B9C8404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E281928" w14:textId="39D73835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91,230</w:t>
            </w:r>
          </w:p>
        </w:tc>
        <w:tc>
          <w:tcPr>
            <w:tcW w:w="233" w:type="dxa"/>
          </w:tcPr>
          <w:p w14:paraId="3998CAC5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5A7A921" w14:textId="7EF629C4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29" w:right="4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  <w:tr w:rsidR="00934E01" w:rsidRPr="006F6C88" w14:paraId="1A3B7A95" w14:textId="77777777" w:rsidTr="002E18BC">
        <w:trPr>
          <w:trHeight w:val="20"/>
        </w:trPr>
        <w:tc>
          <w:tcPr>
            <w:tcW w:w="2880" w:type="dxa"/>
          </w:tcPr>
          <w:p w14:paraId="13CF2AF5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FA05BA" w14:textId="3D02C8C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(183)</w:t>
            </w:r>
          </w:p>
        </w:tc>
        <w:tc>
          <w:tcPr>
            <w:tcW w:w="270" w:type="dxa"/>
          </w:tcPr>
          <w:p w14:paraId="057276A5" w14:textId="1138F41F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0628A3A" w14:textId="609D166E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E0F163" w14:textId="0D8E1FB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A8C58EC" w14:textId="1094093F" w:rsidR="00934E01" w:rsidRPr="00934E01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82C1F38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7FB6933D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4E01" w:rsidRPr="006F6C88" w14:paraId="6BFC01EF" w14:textId="77777777" w:rsidTr="002E18BC">
        <w:trPr>
          <w:trHeight w:val="20"/>
        </w:trPr>
        <w:tc>
          <w:tcPr>
            <w:tcW w:w="2880" w:type="dxa"/>
          </w:tcPr>
          <w:p w14:paraId="76DA5D7F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B82925" w14:textId="1EAB5FA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401,568</w:t>
            </w:r>
          </w:p>
        </w:tc>
        <w:tc>
          <w:tcPr>
            <w:tcW w:w="270" w:type="dxa"/>
          </w:tcPr>
          <w:p w14:paraId="595008FD" w14:textId="22BAA0D1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1FAF7E" w14:textId="133E5503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4CF55" w14:textId="7F5DA8BF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235ED90A" w14:textId="2354C00C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91,230</w:t>
            </w:r>
          </w:p>
        </w:tc>
        <w:tc>
          <w:tcPr>
            <w:tcW w:w="233" w:type="dxa"/>
          </w:tcPr>
          <w:p w14:paraId="3D06F50B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</w:tcPr>
          <w:p w14:paraId="4EF36F27" w14:textId="77777777" w:rsidR="00934E01" w:rsidRPr="006F6C88" w:rsidRDefault="00934E01" w:rsidP="0093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DE314B4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yellow"/>
        </w:rPr>
      </w:pPr>
    </w:p>
    <w:p w14:paraId="3D4AA4A7" w14:textId="50930197" w:rsidR="002D1512" w:rsidRDefault="002D1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cs/>
        </w:rPr>
      </w:pPr>
      <w:r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tbl>
      <w:tblPr>
        <w:tblW w:w="91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39"/>
      </w:tblGrid>
      <w:tr w:rsidR="00E827EF" w:rsidRPr="006F6C88" w14:paraId="06E6D87A" w14:textId="77777777" w:rsidTr="0095424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6884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8598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E2D296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AB5B171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764F3B9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827EF" w:rsidRPr="006F6C88" w14:paraId="55AA4993" w14:textId="77777777" w:rsidTr="0095424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10B72BF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DEC98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27EF" w:rsidRPr="006F6C88" w14:paraId="517A685D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7BC0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92515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10502D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1E0A08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27EF" w:rsidRPr="006F6C88" w14:paraId="2FDBF0C9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2A4CE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957B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261,874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25E783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B2F47A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89,402</w:t>
            </w:r>
          </w:p>
        </w:tc>
      </w:tr>
      <w:tr w:rsidR="00E827EF" w:rsidRPr="006F6C88" w14:paraId="0B82E982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2E2E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5686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C36BD9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80D264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7EF" w:rsidRPr="006F6C88" w14:paraId="204B9E01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E709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010B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22,308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D60FE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52ED26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</w:tr>
      <w:tr w:rsidR="00E827EF" w:rsidRPr="006F6C88" w14:paraId="341A0368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95054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8B505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567A0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7B55F6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7EF" w:rsidRPr="006F6C88" w14:paraId="481AE152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7276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1163A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0E5E1F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23DCE2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7EF" w:rsidRPr="006F6C88" w14:paraId="2FF1B6B4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2EC51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0BDF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354F39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D466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7EF" w:rsidRPr="006F6C88" w14:paraId="78C13586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EB75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7E01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285,461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BCBA99D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EA2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  <w:tr w:rsidR="00E827EF" w:rsidRPr="006F6C88" w14:paraId="6BE1105B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5CC7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704F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55C322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BB59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827EF" w:rsidRPr="006F6C88" w14:paraId="561625C4" w14:textId="77777777" w:rsidTr="0095424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D51FE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F5C8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285,345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0CBBE5" w14:textId="77777777" w:rsidR="00E827EF" w:rsidRPr="006F6C88" w:rsidRDefault="00E827EF" w:rsidP="0095424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123C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</w:tbl>
    <w:p w14:paraId="2AB3AAF1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28"/>
          <w:szCs w:val="28"/>
          <w:highlight w:val="yellow"/>
        </w:rPr>
      </w:pPr>
    </w:p>
    <w:p w14:paraId="49B1B81E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6F6C88">
        <w:rPr>
          <w:rFonts w:asciiTheme="majorBidi" w:hAnsiTheme="majorBidi" w:cstheme="majorBidi"/>
          <w:bCs/>
          <w:sz w:val="28"/>
          <w:szCs w:val="28"/>
        </w:rPr>
        <w:t>30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วันถึง </w:t>
      </w:r>
      <w:r w:rsidRPr="006F6C88">
        <w:rPr>
          <w:rFonts w:asciiTheme="majorBidi" w:hAnsiTheme="majorBidi" w:cstheme="majorBidi"/>
          <w:bCs/>
          <w:sz w:val="28"/>
          <w:szCs w:val="28"/>
        </w:rPr>
        <w:t>75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วัน</w:t>
      </w:r>
    </w:p>
    <w:p w14:paraId="41F12533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950"/>
        <w:gridCol w:w="1170"/>
        <w:gridCol w:w="1440"/>
        <w:gridCol w:w="270"/>
        <w:gridCol w:w="1350"/>
      </w:tblGrid>
      <w:tr w:rsidR="00E827EF" w:rsidRPr="006F6C88" w14:paraId="2CD579C1" w14:textId="77777777" w:rsidTr="0095424D">
        <w:trPr>
          <w:tblHeader/>
        </w:trPr>
        <w:tc>
          <w:tcPr>
            <w:tcW w:w="4950" w:type="dxa"/>
            <w:vAlign w:val="bottom"/>
          </w:tcPr>
          <w:p w14:paraId="5B2CE83F" w14:textId="77777777" w:rsidR="00E827EF" w:rsidRPr="006F6C88" w:rsidRDefault="00E827EF" w:rsidP="00954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- วิธีการอย่างง่าย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4D6A71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9D5981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237952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62A06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7AFC2EA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E827EF" w:rsidRPr="006F6C88" w14:paraId="35A24B37" w14:textId="77777777" w:rsidTr="0095424D">
        <w:trPr>
          <w:tblHeader/>
        </w:trPr>
        <w:tc>
          <w:tcPr>
            <w:tcW w:w="4950" w:type="dxa"/>
          </w:tcPr>
          <w:p w14:paraId="14ACA693" w14:textId="77777777" w:rsidR="00E827EF" w:rsidRPr="006F6C88" w:rsidRDefault="00E827EF" w:rsidP="00954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7F177D" w14:textId="78DD5FD4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2CB4F83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27EF" w:rsidRPr="006F6C88" w14:paraId="3DAFA665" w14:textId="77777777" w:rsidTr="0095424D">
        <w:trPr>
          <w:tblHeader/>
        </w:trPr>
        <w:tc>
          <w:tcPr>
            <w:tcW w:w="4950" w:type="dxa"/>
          </w:tcPr>
          <w:p w14:paraId="2E2C4789" w14:textId="4FB80C26" w:rsidR="00E827EF" w:rsidRPr="006F6C88" w:rsidRDefault="00E827EF" w:rsidP="00954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596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559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A5596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73C12257" w14:textId="5FB24B23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4F600F" w14:textId="437255C2" w:rsidR="00E827EF" w:rsidRPr="006F6C88" w:rsidRDefault="00A55967" w:rsidP="00A5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center"/>
          </w:tcPr>
          <w:p w14:paraId="2725146A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8CEEBD" w14:textId="3FD0EE1C" w:rsidR="00E827EF" w:rsidRPr="006F6C88" w:rsidRDefault="00A55967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7EF" w:rsidRPr="006F6C88" w14:paraId="52B8EEC7" w14:textId="77777777" w:rsidTr="0095424D">
        <w:trPr>
          <w:tblHeader/>
        </w:trPr>
        <w:tc>
          <w:tcPr>
            <w:tcW w:w="4950" w:type="dxa"/>
          </w:tcPr>
          <w:p w14:paraId="168F5373" w14:textId="77777777" w:rsidR="00E827EF" w:rsidRPr="006F6C88" w:rsidRDefault="00E827EF" w:rsidP="00954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38125B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8FB2A4" w14:textId="7BF8418D" w:rsidR="00E827EF" w:rsidRPr="006F6C88" w:rsidRDefault="00A55967" w:rsidP="00A5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center"/>
          </w:tcPr>
          <w:p w14:paraId="0FC53864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10FCA4" w14:textId="4D4B8289" w:rsidR="00E827EF" w:rsidRPr="006F6C88" w:rsidRDefault="00A55967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7EF" w:rsidRPr="006F6C88" w14:paraId="64C252D1" w14:textId="77777777" w:rsidTr="0095424D">
        <w:trPr>
          <w:tblHeader/>
        </w:trPr>
        <w:tc>
          <w:tcPr>
            <w:tcW w:w="4950" w:type="dxa"/>
          </w:tcPr>
          <w:p w14:paraId="7205D68A" w14:textId="77777777" w:rsidR="00E827EF" w:rsidRPr="006F6C88" w:rsidRDefault="00E827EF" w:rsidP="00954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 2563</w:t>
            </w:r>
          </w:p>
        </w:tc>
        <w:tc>
          <w:tcPr>
            <w:tcW w:w="1170" w:type="dxa"/>
          </w:tcPr>
          <w:p w14:paraId="65045D1F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56B2A" w14:textId="267EDF70" w:rsidR="00E827EF" w:rsidRPr="00A55967" w:rsidRDefault="00A55967" w:rsidP="00A5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5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70" w:type="dxa"/>
            <w:vAlign w:val="center"/>
          </w:tcPr>
          <w:p w14:paraId="7A9D2297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4F044" w14:textId="64DB9DDB" w:rsidR="00E827EF" w:rsidRPr="00A55967" w:rsidRDefault="00A55967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5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9E75E19" w14:textId="77777777" w:rsidR="00E827EF" w:rsidRPr="00AB1BAE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8533FA1" w14:textId="77777777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E827EF" w:rsidRPr="006F6C88" w14:paraId="02853460" w14:textId="77777777" w:rsidTr="0095424D">
        <w:trPr>
          <w:tblHeader/>
        </w:trPr>
        <w:tc>
          <w:tcPr>
            <w:tcW w:w="4050" w:type="dxa"/>
          </w:tcPr>
          <w:p w14:paraId="0139771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2" w:type="dxa"/>
            <w:gridSpan w:val="5"/>
          </w:tcPr>
          <w:p w14:paraId="149A25DE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8AB62D4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6"/>
          </w:tcPr>
          <w:p w14:paraId="61FB58A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7EF" w:rsidRPr="006F6C88" w14:paraId="33A718AD" w14:textId="77777777" w:rsidTr="0095424D">
        <w:trPr>
          <w:tblHeader/>
        </w:trPr>
        <w:tc>
          <w:tcPr>
            <w:tcW w:w="4050" w:type="dxa"/>
          </w:tcPr>
          <w:p w14:paraId="4B36E65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2FA2E7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028935B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4DF4184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63E1451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  <w:gridSpan w:val="2"/>
          </w:tcPr>
          <w:p w14:paraId="54244F8E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00CF06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5B6E5B0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27EF" w:rsidRPr="006F6C88" w14:paraId="68718972" w14:textId="77777777" w:rsidTr="0095424D">
        <w:trPr>
          <w:tblHeader/>
        </w:trPr>
        <w:tc>
          <w:tcPr>
            <w:tcW w:w="4050" w:type="dxa"/>
          </w:tcPr>
          <w:p w14:paraId="2C6A655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F635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31522605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3789508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29E231A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  <w:gridSpan w:val="2"/>
          </w:tcPr>
          <w:p w14:paraId="6598279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1932B33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491291D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E827EF" w:rsidRPr="006F6C88" w14:paraId="4431558D" w14:textId="77777777" w:rsidTr="0095424D">
        <w:trPr>
          <w:tblHeader/>
        </w:trPr>
        <w:tc>
          <w:tcPr>
            <w:tcW w:w="4050" w:type="dxa"/>
          </w:tcPr>
          <w:p w14:paraId="66B2B7EC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6" w:type="dxa"/>
            <w:gridSpan w:val="12"/>
          </w:tcPr>
          <w:p w14:paraId="7146CCF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27EF" w:rsidRPr="006F6C88" w14:paraId="250C9017" w14:textId="77777777" w:rsidTr="0095424D">
        <w:tc>
          <w:tcPr>
            <w:tcW w:w="4050" w:type="dxa"/>
          </w:tcPr>
          <w:p w14:paraId="33ABE2F5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42E979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A7A3360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D11DA9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0FACDB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10B27B4A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A3073E4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1FDAB989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27EF" w:rsidRPr="006F6C88" w14:paraId="3227D200" w14:textId="77777777" w:rsidTr="0095424D">
        <w:tc>
          <w:tcPr>
            <w:tcW w:w="4050" w:type="dxa"/>
          </w:tcPr>
          <w:p w14:paraId="6E009B9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85DFCDF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BACB28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711096B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24720A59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14:paraId="4603D08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B637681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51C5F3D3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D523A" w:rsidRPr="006F6C88" w14:paraId="36C8BFB9" w14:textId="77777777" w:rsidTr="0095424D">
        <w:tc>
          <w:tcPr>
            <w:tcW w:w="4050" w:type="dxa"/>
          </w:tcPr>
          <w:p w14:paraId="3CB01681" w14:textId="77777777" w:rsidR="00ED523A" w:rsidRPr="006F6C88" w:rsidRDefault="00ED523A" w:rsidP="00ED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4A5C17CC" w14:textId="7F56036A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3,210</w:t>
            </w:r>
          </w:p>
        </w:tc>
        <w:tc>
          <w:tcPr>
            <w:tcW w:w="270" w:type="dxa"/>
            <w:gridSpan w:val="2"/>
          </w:tcPr>
          <w:p w14:paraId="4A09CB25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14:paraId="74C322B4" w14:textId="77777777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1,791</w:t>
            </w:r>
          </w:p>
        </w:tc>
        <w:tc>
          <w:tcPr>
            <w:tcW w:w="272" w:type="dxa"/>
          </w:tcPr>
          <w:p w14:paraId="7D17528A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14:paraId="02C681C8" w14:textId="54591610" w:rsidR="00ED523A" w:rsidRPr="00ED523A" w:rsidRDefault="00ED523A" w:rsidP="00ED52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5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46D7CB2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14:paraId="4755847E" w14:textId="77777777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ED523A" w:rsidRPr="006F6C88" w14:paraId="6A79068C" w14:textId="77777777" w:rsidTr="0095424D">
        <w:tc>
          <w:tcPr>
            <w:tcW w:w="4050" w:type="dxa"/>
          </w:tcPr>
          <w:p w14:paraId="4E6FEFE7" w14:textId="77777777" w:rsidR="00ED523A" w:rsidRPr="006F6C88" w:rsidRDefault="00ED523A" w:rsidP="00ED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346A3" w14:textId="4D0A6A40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38,7</w:t>
            </w:r>
            <w:r w:rsidR="004963F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270" w:type="dxa"/>
            <w:gridSpan w:val="2"/>
          </w:tcPr>
          <w:p w14:paraId="10C9AD44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2408B936" w14:textId="77777777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75,907</w:t>
            </w:r>
          </w:p>
        </w:tc>
        <w:tc>
          <w:tcPr>
            <w:tcW w:w="272" w:type="dxa"/>
          </w:tcPr>
          <w:p w14:paraId="7DB6063C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4B1A1FC9" w14:textId="78B050C1" w:rsidR="00ED523A" w:rsidRPr="00ED523A" w:rsidRDefault="00ED523A" w:rsidP="00ED52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5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44242C1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14:paraId="3D07ACB2" w14:textId="77777777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ED523A" w:rsidRPr="006F6C88" w14:paraId="5B25CD26" w14:textId="77777777" w:rsidTr="0095424D">
        <w:tc>
          <w:tcPr>
            <w:tcW w:w="4050" w:type="dxa"/>
          </w:tcPr>
          <w:p w14:paraId="3FFD198D" w14:textId="77777777" w:rsidR="00ED523A" w:rsidRPr="006F6C88" w:rsidRDefault="00ED523A" w:rsidP="00ED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4ED672FB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</w:t>
            </w:r>
            <w:r w:rsidR="004963FF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  <w:gridSpan w:val="2"/>
          </w:tcPr>
          <w:p w14:paraId="42EAFB12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AEAF17" w14:textId="77777777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77,698</w:t>
            </w:r>
          </w:p>
        </w:tc>
        <w:tc>
          <w:tcPr>
            <w:tcW w:w="272" w:type="dxa"/>
          </w:tcPr>
          <w:p w14:paraId="077FDF20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9F72F7" w14:textId="1F17005D" w:rsidR="00ED523A" w:rsidRPr="00ED523A" w:rsidRDefault="00ED523A" w:rsidP="00ED52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2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30A4B3E" w14:textId="77777777" w:rsidR="00ED523A" w:rsidRPr="006F6C88" w:rsidRDefault="00ED523A" w:rsidP="00ED523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F55760" w14:textId="77777777" w:rsidR="00ED523A" w:rsidRPr="006F6C88" w:rsidRDefault="00ED523A" w:rsidP="00ED5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7EF" w:rsidRPr="006F6C88" w14:paraId="0FE3B3C6" w14:textId="77777777" w:rsidTr="0095424D">
        <w:trPr>
          <w:gridAfter w:val="1"/>
          <w:wAfter w:w="6" w:type="dxa"/>
        </w:trPr>
        <w:tc>
          <w:tcPr>
            <w:tcW w:w="4050" w:type="dxa"/>
          </w:tcPr>
          <w:p w14:paraId="6791DE11" w14:textId="77777777" w:rsidR="00E827EF" w:rsidRPr="006F6C88" w:rsidRDefault="00E827EF" w:rsidP="0095424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14:paraId="62012C02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62022FE7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8F48F55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2B5E43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FCBF485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4E709DC2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5160F6AA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827EF" w:rsidRPr="006F6C88" w14:paraId="16F80E2C" w14:textId="77777777" w:rsidTr="0095424D">
        <w:trPr>
          <w:gridAfter w:val="1"/>
          <w:wAfter w:w="6" w:type="dxa"/>
        </w:trPr>
        <w:tc>
          <w:tcPr>
            <w:tcW w:w="4050" w:type="dxa"/>
          </w:tcPr>
          <w:p w14:paraId="2D746881" w14:textId="77777777" w:rsidR="00E827EF" w:rsidRPr="006F6C88" w:rsidRDefault="00E827EF" w:rsidP="0095424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ภายใต้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14:paraId="65D9F1D4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751F5177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85414F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0C274FF0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B3274AA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39B28CBA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11CD95CA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827EF" w:rsidRPr="006F6C88" w14:paraId="5EB99B56" w14:textId="77777777" w:rsidTr="0095424D">
        <w:trPr>
          <w:gridAfter w:val="1"/>
          <w:wAfter w:w="6" w:type="dxa"/>
        </w:trPr>
        <w:tc>
          <w:tcPr>
            <w:tcW w:w="4050" w:type="dxa"/>
          </w:tcPr>
          <w:p w14:paraId="454472C5" w14:textId="77777777" w:rsidR="00E827EF" w:rsidRPr="006F6C88" w:rsidRDefault="00E827EF" w:rsidP="0095424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96" w:type="dxa"/>
            <w:gridSpan w:val="2"/>
          </w:tcPr>
          <w:p w14:paraId="6DF3BFAA" w14:textId="1F6C71E6" w:rsidR="00E827EF" w:rsidRPr="006F6C88" w:rsidRDefault="00EE12BE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</w:t>
            </w:r>
            <w:r w:rsidR="00CC271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553</w:t>
            </w:r>
          </w:p>
        </w:tc>
        <w:tc>
          <w:tcPr>
            <w:tcW w:w="272" w:type="dxa"/>
            <w:gridSpan w:val="2"/>
          </w:tcPr>
          <w:p w14:paraId="3B0CBD44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C5B1BE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9,322</w:t>
            </w:r>
          </w:p>
        </w:tc>
        <w:tc>
          <w:tcPr>
            <w:tcW w:w="272" w:type="dxa"/>
          </w:tcPr>
          <w:p w14:paraId="2540B046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DB736C9" w14:textId="721559E5" w:rsidR="00E827EF" w:rsidRPr="006F6C88" w:rsidRDefault="00EE12BE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179</w:t>
            </w:r>
          </w:p>
        </w:tc>
        <w:tc>
          <w:tcPr>
            <w:tcW w:w="272" w:type="dxa"/>
            <w:gridSpan w:val="2"/>
          </w:tcPr>
          <w:p w14:paraId="38BD9031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5B51731A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1,077</w:t>
            </w:r>
          </w:p>
        </w:tc>
      </w:tr>
      <w:tr w:rsidR="00E827EF" w:rsidRPr="006F6C88" w14:paraId="2F96AFE9" w14:textId="77777777" w:rsidTr="0095424D">
        <w:trPr>
          <w:gridAfter w:val="1"/>
          <w:wAfter w:w="6" w:type="dxa"/>
        </w:trPr>
        <w:tc>
          <w:tcPr>
            <w:tcW w:w="4050" w:type="dxa"/>
          </w:tcPr>
          <w:p w14:paraId="11892BDB" w14:textId="77777777" w:rsidR="00E827EF" w:rsidRPr="006F6C88" w:rsidRDefault="00E827EF" w:rsidP="0095424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096" w:type="dxa"/>
            <w:gridSpan w:val="2"/>
          </w:tcPr>
          <w:p w14:paraId="56641C77" w14:textId="07DF08AA" w:rsidR="00E827EF" w:rsidRPr="006F6C88" w:rsidRDefault="00EE12BE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</w:t>
            </w:r>
            <w:r w:rsidR="00CC271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2" w:type="dxa"/>
            <w:gridSpan w:val="2"/>
          </w:tcPr>
          <w:p w14:paraId="59A4EC01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FEB5FC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5,626</w:t>
            </w:r>
          </w:p>
        </w:tc>
        <w:tc>
          <w:tcPr>
            <w:tcW w:w="272" w:type="dxa"/>
          </w:tcPr>
          <w:p w14:paraId="1498534D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C060C7" w14:textId="76219771" w:rsidR="00E827EF" w:rsidRPr="006F6C88" w:rsidRDefault="00EE12BE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263</w:t>
            </w:r>
          </w:p>
        </w:tc>
        <w:tc>
          <w:tcPr>
            <w:tcW w:w="272" w:type="dxa"/>
            <w:gridSpan w:val="2"/>
          </w:tcPr>
          <w:p w14:paraId="194D87CA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4E5F0D86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1,966</w:t>
            </w:r>
          </w:p>
        </w:tc>
      </w:tr>
      <w:tr w:rsidR="00E827EF" w:rsidRPr="006F6C88" w14:paraId="01C58DDE" w14:textId="77777777" w:rsidTr="0095424D">
        <w:trPr>
          <w:gridAfter w:val="1"/>
          <w:wAfter w:w="6" w:type="dxa"/>
        </w:trPr>
        <w:tc>
          <w:tcPr>
            <w:tcW w:w="4050" w:type="dxa"/>
          </w:tcPr>
          <w:p w14:paraId="42E75C81" w14:textId="77777777" w:rsidR="00E827EF" w:rsidRPr="006F6C88" w:rsidRDefault="00E827EF" w:rsidP="0095424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D4990E" w14:textId="7B58DF19" w:rsidR="00E827EF" w:rsidRPr="006F6C88" w:rsidRDefault="00CC2710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272" w:type="dxa"/>
            <w:gridSpan w:val="2"/>
          </w:tcPr>
          <w:p w14:paraId="37007FE9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272" w:type="dxa"/>
          </w:tcPr>
          <w:p w14:paraId="5CFDFCA7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6D28589" w14:textId="489934E1" w:rsidR="00E827EF" w:rsidRPr="006F6C88" w:rsidRDefault="00EE12BE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2" w:type="dxa"/>
            <w:gridSpan w:val="2"/>
          </w:tcPr>
          <w:p w14:paraId="25599DB5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03E06C" w14:textId="77777777" w:rsidR="00E827EF" w:rsidRPr="006F6C88" w:rsidRDefault="00E827EF" w:rsidP="009542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</w:tbl>
    <w:p w14:paraId="12E0303A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DA6EBDA" w14:textId="77777777" w:rsidR="00E827EF" w:rsidRPr="0054763F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763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ภาระผูกพันตามสัญญาเช่าดำเนินงาน</w:t>
      </w:r>
    </w:p>
    <w:p w14:paraId="342DE717" w14:textId="1F202918" w:rsidR="00E827EF" w:rsidRPr="0054763F" w:rsidRDefault="00E827EF" w:rsidP="00547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0072DD4" w14:textId="2AEE5B27" w:rsidR="00E827EF" w:rsidRPr="0054763F" w:rsidRDefault="00E827EF" w:rsidP="00E827E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4763F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สัญญาเช่าเครื่องใช้สำนักงานระยะเวลา</w:t>
      </w:r>
      <w:r w:rsidR="0054763F" w:rsidRPr="0054763F">
        <w:rPr>
          <w:rFonts w:asciiTheme="majorBidi" w:hAnsiTheme="majorBidi" w:cstheme="majorBidi" w:hint="cs"/>
          <w:sz w:val="28"/>
          <w:szCs w:val="28"/>
          <w:cs/>
        </w:rPr>
        <w:t>หนึ่งปีถึง</w:t>
      </w:r>
      <w:r w:rsidRPr="0054763F">
        <w:rPr>
          <w:rFonts w:asciiTheme="majorBidi" w:hAnsiTheme="majorBidi" w:cstheme="majorBidi"/>
          <w:sz w:val="28"/>
          <w:szCs w:val="28"/>
          <w:cs/>
        </w:rPr>
        <w:t>ห้าปี สิ้นสุดในเดือน</w:t>
      </w:r>
      <w:r w:rsidR="0054763F" w:rsidRPr="0054763F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5476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763F">
        <w:rPr>
          <w:rFonts w:asciiTheme="majorBidi" w:hAnsiTheme="majorBidi" w:cstheme="majorBidi"/>
          <w:sz w:val="28"/>
          <w:szCs w:val="28"/>
        </w:rPr>
        <w:t>256</w:t>
      </w:r>
      <w:r w:rsidR="0054763F" w:rsidRPr="0054763F">
        <w:rPr>
          <w:rFonts w:asciiTheme="majorBidi" w:hAnsiTheme="majorBidi" w:cstheme="majorBidi"/>
          <w:sz w:val="28"/>
          <w:szCs w:val="28"/>
        </w:rPr>
        <w:t>7</w:t>
      </w:r>
    </w:p>
    <w:p w14:paraId="0E75FB01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865FE96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31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6F6C88">
        <w:rPr>
          <w:rFonts w:asciiTheme="majorBidi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3BE4A113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E827EF" w:rsidRPr="006F6C88" w14:paraId="200EC75A" w14:textId="77777777" w:rsidTr="0095424D">
        <w:trPr>
          <w:tblHeader/>
        </w:trPr>
        <w:tc>
          <w:tcPr>
            <w:tcW w:w="3420" w:type="dxa"/>
          </w:tcPr>
          <w:p w14:paraId="4D0434E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356EB4C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319D98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41BA384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7EF" w:rsidRPr="006F6C88" w14:paraId="63302CDC" w14:textId="77777777" w:rsidTr="0095424D">
        <w:trPr>
          <w:tblHeader/>
        </w:trPr>
        <w:tc>
          <w:tcPr>
            <w:tcW w:w="3420" w:type="dxa"/>
          </w:tcPr>
          <w:p w14:paraId="7202985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9A465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0189A5F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B0C23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50173E0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B4530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6EE2DF1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95F04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E827EF" w:rsidRPr="006F6C88" w14:paraId="04D68C07" w14:textId="77777777" w:rsidTr="0095424D">
        <w:trPr>
          <w:tblHeader/>
        </w:trPr>
        <w:tc>
          <w:tcPr>
            <w:tcW w:w="3420" w:type="dxa"/>
          </w:tcPr>
          <w:p w14:paraId="4A35D5EE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E5CD56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1A74281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31BE8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1066731F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5B235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467612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5DC0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E827EF" w:rsidRPr="006F6C88" w14:paraId="12F90FE7" w14:textId="77777777" w:rsidTr="0095424D">
        <w:trPr>
          <w:tblHeader/>
        </w:trPr>
        <w:tc>
          <w:tcPr>
            <w:tcW w:w="3420" w:type="dxa"/>
          </w:tcPr>
          <w:p w14:paraId="35C6A4B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A9AE7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2897B91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5873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6C41489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8A62C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1AFC66C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009FA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27EF" w:rsidRPr="006F6C88" w14:paraId="1DD67E23" w14:textId="77777777" w:rsidTr="0095424D">
        <w:tc>
          <w:tcPr>
            <w:tcW w:w="3420" w:type="dxa"/>
          </w:tcPr>
          <w:p w14:paraId="77E3C2A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7B00B5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7AFCDC4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5A4DA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42386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7BA9E8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31E9D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5D984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27EF" w:rsidRPr="006F6C88" w14:paraId="24C56E27" w14:textId="77777777" w:rsidTr="0095424D">
        <w:tc>
          <w:tcPr>
            <w:tcW w:w="3420" w:type="dxa"/>
          </w:tcPr>
          <w:p w14:paraId="48B1CEBE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68553A8B" w14:textId="7993D09D" w:rsidR="00E827EF" w:rsidRPr="006F6C88" w:rsidRDefault="00767DCE" w:rsidP="0095424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2,683.71</w:t>
            </w:r>
          </w:p>
        </w:tc>
        <w:tc>
          <w:tcPr>
            <w:tcW w:w="270" w:type="dxa"/>
          </w:tcPr>
          <w:p w14:paraId="28B3D970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96998" w14:textId="22868A18" w:rsidR="00E827EF" w:rsidRPr="006F6C88" w:rsidRDefault="00767DCE" w:rsidP="009542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768.49</w:t>
            </w:r>
          </w:p>
        </w:tc>
        <w:tc>
          <w:tcPr>
            <w:tcW w:w="270" w:type="dxa"/>
          </w:tcPr>
          <w:p w14:paraId="7C449FC4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FB22134" w14:textId="14035C8D" w:rsidR="00E827EF" w:rsidRPr="006F6C88" w:rsidRDefault="00767DCE" w:rsidP="009542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65.65</w:t>
            </w:r>
          </w:p>
        </w:tc>
        <w:tc>
          <w:tcPr>
            <w:tcW w:w="270" w:type="dxa"/>
          </w:tcPr>
          <w:p w14:paraId="1FB0C399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4C9A39" w14:textId="620CA96F" w:rsidR="00E827EF" w:rsidRPr="006F6C88" w:rsidRDefault="00767DCE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18.99</w:t>
            </w:r>
          </w:p>
        </w:tc>
      </w:tr>
      <w:tr w:rsidR="00E827EF" w:rsidRPr="006F6C88" w14:paraId="3A5550CA" w14:textId="77777777" w:rsidTr="0095424D">
        <w:tc>
          <w:tcPr>
            <w:tcW w:w="3420" w:type="dxa"/>
          </w:tcPr>
          <w:p w14:paraId="451F81C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4C3285A" w14:textId="7B19D31C" w:rsidR="00E827EF" w:rsidRPr="006F6C88" w:rsidRDefault="00767DCE" w:rsidP="0095424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6.88</w:t>
            </w:r>
          </w:p>
        </w:tc>
        <w:tc>
          <w:tcPr>
            <w:tcW w:w="270" w:type="dxa"/>
          </w:tcPr>
          <w:p w14:paraId="2DEFFC3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AB4C3A" w14:textId="794E28E4" w:rsidR="00E827EF" w:rsidRPr="006F6C88" w:rsidRDefault="00767DCE" w:rsidP="009542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210.91</w:t>
            </w:r>
          </w:p>
        </w:tc>
        <w:tc>
          <w:tcPr>
            <w:tcW w:w="270" w:type="dxa"/>
          </w:tcPr>
          <w:p w14:paraId="4898382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2AEAC93" w14:textId="25C82E95" w:rsidR="00E827EF" w:rsidRPr="006F6C88" w:rsidRDefault="00767DCE" w:rsidP="009542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2.15</w:t>
            </w:r>
          </w:p>
        </w:tc>
        <w:tc>
          <w:tcPr>
            <w:tcW w:w="270" w:type="dxa"/>
          </w:tcPr>
          <w:p w14:paraId="521F41AB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2714CA" w14:textId="60401B7D" w:rsidR="00E827EF" w:rsidRPr="006F6C88" w:rsidRDefault="00767DCE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65.86</w:t>
            </w:r>
          </w:p>
        </w:tc>
      </w:tr>
      <w:tr w:rsidR="00E827EF" w:rsidRPr="006F6C88" w14:paraId="4F0F7165" w14:textId="77777777" w:rsidTr="0095424D">
        <w:tc>
          <w:tcPr>
            <w:tcW w:w="3420" w:type="dxa"/>
          </w:tcPr>
          <w:p w14:paraId="7609333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FDC88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02A1E8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A2A55" w14:textId="17800B1B" w:rsidR="00E827EF" w:rsidRPr="006F6C88" w:rsidRDefault="00767DCE" w:rsidP="009542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979.40</w:t>
            </w:r>
          </w:p>
        </w:tc>
        <w:tc>
          <w:tcPr>
            <w:tcW w:w="270" w:type="dxa"/>
          </w:tcPr>
          <w:p w14:paraId="5906CBD4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4C672C2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2D682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015464" w14:textId="1965BBD0" w:rsidR="00E827EF" w:rsidRPr="006F6C88" w:rsidRDefault="00767DCE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84.85</w:t>
            </w:r>
          </w:p>
        </w:tc>
      </w:tr>
      <w:tr w:rsidR="00E827EF" w:rsidRPr="006F6C88" w14:paraId="7DC664FE" w14:textId="77777777" w:rsidTr="0095424D">
        <w:tc>
          <w:tcPr>
            <w:tcW w:w="3420" w:type="dxa"/>
          </w:tcPr>
          <w:p w14:paraId="1E7E0D47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4D0319C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C1F31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15556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79DF2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73B93C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95FE3F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47B3B7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827EF" w:rsidRPr="006F6C88" w14:paraId="0E9DBEAB" w14:textId="77777777" w:rsidTr="002325D8">
        <w:tc>
          <w:tcPr>
            <w:tcW w:w="3420" w:type="dxa"/>
          </w:tcPr>
          <w:p w14:paraId="3F1D6BA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66B861A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871809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B1FF57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9D7FE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41805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E549E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0AA31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827EF" w:rsidRPr="006F6C88" w14:paraId="42FF76AF" w14:textId="77777777" w:rsidTr="002325D8">
        <w:tc>
          <w:tcPr>
            <w:tcW w:w="3420" w:type="dxa"/>
          </w:tcPr>
          <w:p w14:paraId="6C8C186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590543F" w14:textId="2224646A" w:rsidR="00E827EF" w:rsidRPr="006F6C88" w:rsidRDefault="00767DCE" w:rsidP="0095424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0.17</w:t>
            </w:r>
          </w:p>
        </w:tc>
        <w:tc>
          <w:tcPr>
            <w:tcW w:w="270" w:type="dxa"/>
          </w:tcPr>
          <w:p w14:paraId="1CFCDD6A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BC6EDE5" w14:textId="35159561" w:rsidR="00E827EF" w:rsidRPr="006F6C88" w:rsidRDefault="00767DCE" w:rsidP="0095424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152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5.33</w:t>
            </w:r>
          </w:p>
        </w:tc>
        <w:tc>
          <w:tcPr>
            <w:tcW w:w="270" w:type="dxa"/>
          </w:tcPr>
          <w:p w14:paraId="09A1417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A59FCFB" w14:textId="5920E941" w:rsidR="00E827EF" w:rsidRPr="006F6C88" w:rsidRDefault="00767DCE" w:rsidP="009542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0.17</w:t>
            </w:r>
          </w:p>
        </w:tc>
        <w:tc>
          <w:tcPr>
            <w:tcW w:w="270" w:type="dxa"/>
          </w:tcPr>
          <w:p w14:paraId="394ACEE0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EF28DE" w14:textId="401287E8" w:rsidR="00E827EF" w:rsidRPr="006F6C88" w:rsidRDefault="00767DCE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5.33</w:t>
            </w:r>
          </w:p>
        </w:tc>
      </w:tr>
    </w:tbl>
    <w:p w14:paraId="5F0A7CD5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F4084" w14:textId="77777777" w:rsidR="0054763F" w:rsidRDefault="00547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063E453" w14:textId="152BAB81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6F6C88">
        <w:rPr>
          <w:rFonts w:asciiTheme="majorBidi" w:hAnsiTheme="majorBidi" w:cstheme="majorBidi"/>
          <w:sz w:val="28"/>
          <w:szCs w:val="28"/>
        </w:rPr>
        <w:t>31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F6C88">
        <w:rPr>
          <w:rFonts w:asciiTheme="majorBidi" w:hAnsiTheme="majorBidi" w:cstheme="majorBidi"/>
          <w:sz w:val="28"/>
          <w:szCs w:val="28"/>
        </w:rPr>
        <w:t>25</w:t>
      </w:r>
      <w:r w:rsidRPr="006F6C88">
        <w:rPr>
          <w:rFonts w:asciiTheme="majorBidi" w:hAnsiTheme="majorBidi" w:cstheme="majorBidi"/>
          <w:sz w:val="28"/>
          <w:szCs w:val="28"/>
          <w:cs/>
        </w:rPr>
        <w:t>6</w:t>
      </w:r>
      <w:r w:rsidRPr="006F6C88">
        <w:rPr>
          <w:rFonts w:asciiTheme="majorBidi" w:hAnsiTheme="majorBidi" w:cstheme="majorBidi"/>
          <w:sz w:val="28"/>
          <w:szCs w:val="28"/>
        </w:rPr>
        <w:t xml:space="preserve">2 </w:t>
      </w:r>
      <w:r w:rsidRPr="006F6C88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033B220B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E827EF" w:rsidRPr="006F6C88" w14:paraId="29C45A89" w14:textId="77777777" w:rsidTr="0095424D">
        <w:trPr>
          <w:tblHeader/>
        </w:trPr>
        <w:tc>
          <w:tcPr>
            <w:tcW w:w="3510" w:type="dxa"/>
          </w:tcPr>
          <w:p w14:paraId="0E95A3F7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1DBFF567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836438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04C8E34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7EF" w:rsidRPr="006F6C88" w14:paraId="7545FE7D" w14:textId="77777777" w:rsidTr="0095424D">
        <w:trPr>
          <w:trHeight w:val="452"/>
          <w:tblHeader/>
        </w:trPr>
        <w:tc>
          <w:tcPr>
            <w:tcW w:w="3510" w:type="dxa"/>
          </w:tcPr>
          <w:p w14:paraId="6CD20CA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BC55F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D0FA69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773AA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651241A1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6CAE5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4C68BB7C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8ED5E4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E827EF" w:rsidRPr="006F6C88" w14:paraId="14055CD2" w14:textId="77777777" w:rsidTr="0095424D">
        <w:trPr>
          <w:tblHeader/>
        </w:trPr>
        <w:tc>
          <w:tcPr>
            <w:tcW w:w="3510" w:type="dxa"/>
          </w:tcPr>
          <w:p w14:paraId="1940EC8F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6ABFFA3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1EE3E9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E4B679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0390497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671FD62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E125AF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1397335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E827EF" w:rsidRPr="006F6C88" w14:paraId="53CF5478" w14:textId="77777777" w:rsidTr="0095424D">
        <w:trPr>
          <w:tblHeader/>
        </w:trPr>
        <w:tc>
          <w:tcPr>
            <w:tcW w:w="3510" w:type="dxa"/>
          </w:tcPr>
          <w:p w14:paraId="2CC6B058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67ECF5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6FA520C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A933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085D89F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8236A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297846F1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64658F5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27EF" w:rsidRPr="006F6C88" w14:paraId="05D515D6" w14:textId="77777777" w:rsidTr="0095424D">
        <w:tc>
          <w:tcPr>
            <w:tcW w:w="3510" w:type="dxa"/>
          </w:tcPr>
          <w:p w14:paraId="53E8528A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12B354E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CCAA17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A5E01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939560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0D63960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63E5E0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4769F95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827EF" w:rsidRPr="006F6C88" w14:paraId="459D1D78" w14:textId="77777777" w:rsidTr="0095424D">
        <w:tc>
          <w:tcPr>
            <w:tcW w:w="3510" w:type="dxa"/>
          </w:tcPr>
          <w:p w14:paraId="5AB36C36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304B39AC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1,729.37</w:t>
            </w:r>
          </w:p>
        </w:tc>
        <w:tc>
          <w:tcPr>
            <w:tcW w:w="270" w:type="dxa"/>
          </w:tcPr>
          <w:p w14:paraId="50F03E18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B0AEB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470.87</w:t>
            </w:r>
          </w:p>
        </w:tc>
        <w:tc>
          <w:tcPr>
            <w:tcW w:w="270" w:type="dxa"/>
          </w:tcPr>
          <w:p w14:paraId="102E97F1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879F5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57.46</w:t>
            </w:r>
          </w:p>
        </w:tc>
        <w:tc>
          <w:tcPr>
            <w:tcW w:w="270" w:type="dxa"/>
          </w:tcPr>
          <w:p w14:paraId="7BF99011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018E1D9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15.65</w:t>
            </w:r>
          </w:p>
        </w:tc>
      </w:tr>
      <w:tr w:rsidR="00E827EF" w:rsidRPr="006F6C88" w14:paraId="7C888CF5" w14:textId="77777777" w:rsidTr="0095424D">
        <w:tc>
          <w:tcPr>
            <w:tcW w:w="3510" w:type="dxa"/>
          </w:tcPr>
          <w:p w14:paraId="3780640E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38B304C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7.04</w:t>
            </w:r>
          </w:p>
        </w:tc>
        <w:tc>
          <w:tcPr>
            <w:tcW w:w="270" w:type="dxa"/>
          </w:tcPr>
          <w:p w14:paraId="1DC8AAD4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4E4AFA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211.04</w:t>
            </w:r>
          </w:p>
        </w:tc>
        <w:tc>
          <w:tcPr>
            <w:tcW w:w="270" w:type="dxa"/>
          </w:tcPr>
          <w:p w14:paraId="749F28F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F47FC1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3.35</w:t>
            </w:r>
          </w:p>
        </w:tc>
        <w:tc>
          <w:tcPr>
            <w:tcW w:w="270" w:type="dxa"/>
            <w:vAlign w:val="bottom"/>
          </w:tcPr>
          <w:p w14:paraId="76D5BCBE" w14:textId="77777777" w:rsidR="00E827EF" w:rsidRPr="006F6C88" w:rsidRDefault="00E827EF" w:rsidP="0095424D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0B6B69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100.33</w:t>
            </w:r>
          </w:p>
        </w:tc>
      </w:tr>
      <w:tr w:rsidR="00E827EF" w:rsidRPr="006F6C88" w14:paraId="00917797" w14:textId="77777777" w:rsidTr="0095424D">
        <w:tc>
          <w:tcPr>
            <w:tcW w:w="3510" w:type="dxa"/>
          </w:tcPr>
          <w:p w14:paraId="1D9490BD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78159BB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C482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9E01B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681.91</w:t>
            </w:r>
          </w:p>
        </w:tc>
        <w:tc>
          <w:tcPr>
            <w:tcW w:w="270" w:type="dxa"/>
          </w:tcPr>
          <w:p w14:paraId="28274C0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69C17F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50F2EB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583E91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115.98</w:t>
            </w:r>
          </w:p>
        </w:tc>
      </w:tr>
      <w:tr w:rsidR="00E827EF" w:rsidRPr="006F6C88" w14:paraId="3A264A22" w14:textId="77777777" w:rsidTr="0095424D">
        <w:tc>
          <w:tcPr>
            <w:tcW w:w="3510" w:type="dxa"/>
          </w:tcPr>
          <w:p w14:paraId="67A58EBB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61829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DB93F4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C7BADA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58146A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D13EA78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16CDC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25E0BFAE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827EF" w:rsidRPr="006F6C88" w14:paraId="20D8E957" w14:textId="77777777" w:rsidTr="0095424D">
        <w:tc>
          <w:tcPr>
            <w:tcW w:w="3510" w:type="dxa"/>
          </w:tcPr>
          <w:p w14:paraId="69F6BE9C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39FB52B8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A133D5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4E6E29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3E4F76F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51D4F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72648C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882AA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827EF" w:rsidRPr="006F6C88" w14:paraId="139FCF4A" w14:textId="77777777" w:rsidTr="0095424D">
        <w:tc>
          <w:tcPr>
            <w:tcW w:w="3510" w:type="dxa"/>
          </w:tcPr>
          <w:p w14:paraId="3C7C6993" w14:textId="77777777" w:rsidR="00E827EF" w:rsidRPr="006F6C88" w:rsidRDefault="00E827EF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BEB045F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14:paraId="52136D6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E59E249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6.66</w:t>
            </w:r>
          </w:p>
        </w:tc>
        <w:tc>
          <w:tcPr>
            <w:tcW w:w="270" w:type="dxa"/>
          </w:tcPr>
          <w:p w14:paraId="694AF5B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BC25116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14:paraId="68ADBBBD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C084083" w14:textId="77777777" w:rsidR="00E827EF" w:rsidRPr="006F6C88" w:rsidRDefault="00E827EF" w:rsidP="0095424D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6.66</w:t>
            </w:r>
          </w:p>
        </w:tc>
      </w:tr>
    </w:tbl>
    <w:p w14:paraId="74DFFA5C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48944" w14:textId="77777777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6A4607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31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6F6C88">
        <w:rPr>
          <w:rFonts w:asciiTheme="majorBidi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</w:rPr>
        <w:t>กลุ่มบริษัทมีหนี้สินที่อาจเกิดขึ้น</w:t>
      </w:r>
    </w:p>
    <w:p w14:paraId="770D57D3" w14:textId="77777777" w:rsidR="00E827EF" w:rsidRPr="006F6C88" w:rsidRDefault="00E827EF" w:rsidP="00E827EF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5EF3F53" w14:textId="796CEE8B" w:rsidR="00E827EF" w:rsidRPr="006F6C88" w:rsidRDefault="00E827EF" w:rsidP="00E827EF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F6C88">
        <w:rPr>
          <w:rFonts w:asciiTheme="majorBidi" w:hAnsiTheme="majorBidi" w:cstheme="majorBidi"/>
          <w:sz w:val="28"/>
          <w:szCs w:val="28"/>
          <w:cs/>
          <w:lang w:val="en-US"/>
        </w:rPr>
        <w:t>(ก)</w:t>
      </w:r>
      <w:r w:rsidRPr="006F6C88">
        <w:rPr>
          <w:rFonts w:asciiTheme="majorBidi" w:hAnsiTheme="majorBidi" w:cstheme="majorBidi"/>
          <w:sz w:val="28"/>
          <w:szCs w:val="28"/>
          <w:lang w:val="en-US"/>
        </w:rPr>
        <w:tab/>
      </w:r>
      <w:r w:rsidRPr="006F6C88">
        <w:rPr>
          <w:rFonts w:asciiTheme="majorBidi" w:hAnsiTheme="majorBidi" w:cstheme="majorBidi"/>
          <w:sz w:val="28"/>
          <w:szCs w:val="28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Pr="006F6C8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7239">
        <w:rPr>
          <w:rFonts w:asciiTheme="majorBidi" w:hAnsiTheme="majorBidi" w:cstheme="majorBidi"/>
          <w:sz w:val="28"/>
          <w:szCs w:val="28"/>
          <w:lang w:val="en-US"/>
        </w:rPr>
        <w:t>5.48</w:t>
      </w:r>
      <w:r w:rsidRPr="006F6C8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สำหรับกลุ่มบริษัท และ</w:t>
      </w:r>
      <w:r w:rsidRPr="006F6C8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7239">
        <w:rPr>
          <w:rFonts w:asciiTheme="majorBidi" w:hAnsiTheme="majorBidi" w:cstheme="majorBidi"/>
          <w:sz w:val="28"/>
          <w:szCs w:val="28"/>
          <w:lang w:val="en-US"/>
        </w:rPr>
        <w:t>1.70</w:t>
      </w:r>
      <w:r w:rsidRPr="006F6C8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สำหรับบริษัท</w:t>
      </w:r>
    </w:p>
    <w:p w14:paraId="565D2ECA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D8DAD7" w14:textId="5710DCCE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(ข)</w:t>
      </w:r>
      <w:r w:rsidRPr="006F6C88">
        <w:rPr>
          <w:rFonts w:asciiTheme="majorBidi" w:hAnsiTheme="majorBidi" w:cstheme="majorBidi"/>
          <w:sz w:val="28"/>
          <w:szCs w:val="28"/>
          <w:cs/>
        </w:rPr>
        <w:tab/>
        <w:t>จากการที่บริษัทเข้าร่วมค้ำประกันสินเชื่อที่สถาบันการเงินให้แก่บริษัท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>ย่อยบางแห่ง</w:t>
      </w:r>
      <w:r w:rsidRPr="006F6C88">
        <w:rPr>
          <w:rFonts w:asciiTheme="majorBidi" w:hAnsiTheme="majorBidi" w:cstheme="majorBidi"/>
          <w:sz w:val="28"/>
          <w:szCs w:val="28"/>
          <w:cs/>
        </w:rPr>
        <w:t>จำนวนเงินรวมประมาณ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="00467239">
        <w:rPr>
          <w:rFonts w:asciiTheme="majorBidi" w:hAnsiTheme="majorBidi" w:cstheme="majorBidi"/>
          <w:sz w:val="28"/>
          <w:szCs w:val="28"/>
        </w:rPr>
        <w:t xml:space="preserve">1,715.82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</w:p>
    <w:p w14:paraId="4D5053AE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D546CEC" w14:textId="77777777" w:rsidR="00E827EF" w:rsidRPr="006F6C88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16AC32" w14:textId="40DCE262" w:rsidR="00255CF6" w:rsidRDefault="00255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</w:p>
    <w:sectPr w:rsidR="00255CF6" w:rsidSect="006D6DF8">
      <w:head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7E66E" w14:textId="77777777" w:rsidR="008369F5" w:rsidRDefault="008369F5" w:rsidP="004956B4">
      <w:r>
        <w:separator/>
      </w:r>
    </w:p>
  </w:endnote>
  <w:endnote w:type="continuationSeparator" w:id="0">
    <w:p w14:paraId="3C1730CB" w14:textId="77777777" w:rsidR="008369F5" w:rsidRDefault="008369F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9BC54" w14:textId="77777777" w:rsidR="00B9086C" w:rsidRPr="00CD3EAA" w:rsidRDefault="00B9086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FC080B">
      <w:rPr>
        <w:rFonts w:ascii="Angsana New" w:hAnsi="Angsana New"/>
        <w:noProof/>
        <w:sz w:val="30"/>
        <w:szCs w:val="30"/>
      </w:rPr>
      <w:t>17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57E5B" w14:textId="77777777" w:rsidR="00B9086C" w:rsidRPr="007661AC" w:rsidRDefault="00B9086C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ED9FF" w14:textId="77777777" w:rsidR="00B9086C" w:rsidRPr="001C41B1" w:rsidRDefault="00B9086C" w:rsidP="001C41B1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FC080B">
      <w:rPr>
        <w:rFonts w:ascii="Angsana New" w:hAnsi="Angsana New"/>
        <w:noProof/>
        <w:sz w:val="30"/>
        <w:szCs w:val="30"/>
      </w:rPr>
      <w:t>36</w:t>
    </w:r>
    <w:r w:rsidRPr="00997A1A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39FF1" w14:textId="77777777" w:rsidR="008369F5" w:rsidRDefault="008369F5" w:rsidP="004956B4">
      <w:r>
        <w:separator/>
      </w:r>
    </w:p>
  </w:footnote>
  <w:footnote w:type="continuationSeparator" w:id="0">
    <w:p w14:paraId="297905D2" w14:textId="77777777" w:rsidR="008369F5" w:rsidRDefault="008369F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D0862" w14:textId="77777777" w:rsidR="00B9086C" w:rsidRDefault="00B908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DCDC8" w14:textId="77777777" w:rsidR="00B9086C" w:rsidRPr="00EB20B9" w:rsidRDefault="00B9086C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7CCC3696" w14:textId="540E6F2B" w:rsidR="00B9086C" w:rsidRPr="00EB20B9" w:rsidRDefault="00B9086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41571CE4" w14:textId="14988F90" w:rsidR="00B9086C" w:rsidRPr="00EB20B9" w:rsidRDefault="00B9086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วันที่ </w:t>
    </w:r>
    <w:r w:rsidRPr="00EB20B9">
      <w:rPr>
        <w:rFonts w:ascii="Angsana New" w:hAnsi="Angsana New"/>
        <w:sz w:val="30"/>
        <w:szCs w:val="30"/>
        <w:lang w:val="en-US" w:bidi="th-TH"/>
      </w:rPr>
      <w:t>31</w:t>
    </w:r>
    <w:r w:rsidRPr="00EB20B9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 w:rsidRPr="00EB20B9">
      <w:rPr>
        <w:rFonts w:ascii="Angsana New" w:hAnsi="Angsana New"/>
        <w:sz w:val="30"/>
        <w:szCs w:val="30"/>
        <w:lang w:val="en-US" w:bidi="th-TH"/>
      </w:rPr>
      <w:t>2563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5FC2F2B" w14:textId="77777777" w:rsidR="00B9086C" w:rsidRPr="00D74AD8" w:rsidRDefault="00B9086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EE3CC" w14:textId="77777777" w:rsidR="00B9086C" w:rsidRDefault="00B9086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1252B" w14:textId="77777777" w:rsidR="00B9086C" w:rsidRDefault="00B9086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C870E" w14:textId="77777777" w:rsidR="00B9086C" w:rsidRPr="00EB20B9" w:rsidRDefault="00B9086C" w:rsidP="00A740F7">
    <w:pPr>
      <w:pStyle w:val="acctmainheading"/>
      <w:tabs>
        <w:tab w:val="left" w:pos="485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ab/>
    </w:r>
  </w:p>
  <w:p w14:paraId="7B55D7EF" w14:textId="2BF0CF94" w:rsidR="00B9086C" w:rsidRPr="00EB20B9" w:rsidRDefault="00B9086C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2749E057" w14:textId="78F87000" w:rsidR="00B9086C" w:rsidRPr="00EB20B9" w:rsidRDefault="00B9086C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วันที่ </w:t>
    </w:r>
    <w:r w:rsidRPr="00EB20B9">
      <w:rPr>
        <w:rFonts w:ascii="Angsana New" w:hAnsi="Angsana New"/>
        <w:sz w:val="30"/>
        <w:szCs w:val="30"/>
        <w:lang w:val="en-US" w:bidi="th-TH"/>
      </w:rPr>
      <w:t xml:space="preserve">31 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 w:rsidRPr="00EB20B9">
      <w:rPr>
        <w:rFonts w:ascii="Angsana New" w:hAnsi="Angsana New"/>
        <w:sz w:val="30"/>
        <w:szCs w:val="30"/>
        <w:lang w:bidi="th-TH"/>
      </w:rPr>
      <w:t>256</w:t>
    </w:r>
    <w:r w:rsidRPr="00EB20B9">
      <w:rPr>
        <w:rFonts w:ascii="Angsana New" w:hAnsi="Angsana New"/>
        <w:sz w:val="30"/>
        <w:szCs w:val="30"/>
        <w:lang w:val="en-US" w:bidi="th-TH"/>
      </w:rPr>
      <w:t>3</w:t>
    </w:r>
    <w:r w:rsidRPr="00EB20B9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58302E77" w14:textId="77777777" w:rsidR="00B9086C" w:rsidRPr="00E3228D" w:rsidRDefault="00B9086C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2AD74" w14:textId="77777777" w:rsidR="00B9086C" w:rsidRPr="004809C6" w:rsidRDefault="00B9086C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D34EFBE" w14:textId="77777777" w:rsidR="00B9086C" w:rsidRPr="004809C6" w:rsidRDefault="00B9086C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2DE1321" w14:textId="77777777" w:rsidR="00B9086C" w:rsidRPr="007B2C1E" w:rsidRDefault="00B9086C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90C149" w14:textId="77777777" w:rsidR="00B9086C" w:rsidRPr="007B6271" w:rsidRDefault="00B9086C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94E3B" w14:textId="77777777" w:rsidR="00B9086C" w:rsidRDefault="00B9086C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F7FF" w14:textId="77777777" w:rsidR="00B9086C" w:rsidRDefault="00B9086C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B9086C" w:rsidRPr="00EB20B9" w:rsidRDefault="00B9086C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B9086C" w:rsidRPr="00EB20B9" w:rsidRDefault="00B9086C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77777777" w:rsidR="00B9086C" w:rsidRPr="00EB20B9" w:rsidRDefault="00B9086C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วันที่ </w:t>
    </w:r>
    <w:r w:rsidRPr="00EB20B9">
      <w:rPr>
        <w:rFonts w:ascii="Angsana New" w:hAnsi="Angsana New"/>
        <w:sz w:val="30"/>
        <w:szCs w:val="30"/>
        <w:lang w:val="en-US" w:bidi="th-TH"/>
      </w:rPr>
      <w:t>31</w:t>
    </w:r>
    <w:r w:rsidRPr="00EB20B9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 w:rsidRPr="00EB20B9">
      <w:rPr>
        <w:rFonts w:ascii="Angsana New" w:hAnsi="Angsana New"/>
        <w:sz w:val="30"/>
        <w:szCs w:val="30"/>
        <w:lang w:val="en-US" w:bidi="th-TH"/>
      </w:rPr>
      <w:t>2563</w:t>
    </w:r>
    <w:r w:rsidRPr="00EB20B9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B9086C" w:rsidRPr="00D74AD8" w:rsidRDefault="00B9086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5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9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7"/>
  </w:num>
  <w:num w:numId="14">
    <w:abstractNumId w:val="22"/>
  </w:num>
  <w:num w:numId="15">
    <w:abstractNumId w:val="26"/>
  </w:num>
  <w:num w:numId="16">
    <w:abstractNumId w:val="40"/>
  </w:num>
  <w:num w:numId="17">
    <w:abstractNumId w:val="41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3"/>
  </w:num>
  <w:num w:numId="28">
    <w:abstractNumId w:val="38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6"/>
  </w:num>
  <w:num w:numId="37">
    <w:abstractNumId w:val="20"/>
  </w:num>
  <w:num w:numId="38">
    <w:abstractNumId w:val="39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5"/>
  </w:num>
  <w:num w:numId="4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122B"/>
    <w:rsid w:val="000218DF"/>
    <w:rsid w:val="00021B08"/>
    <w:rsid w:val="00021B27"/>
    <w:rsid w:val="00023E11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F38"/>
    <w:rsid w:val="000443D1"/>
    <w:rsid w:val="00044B2E"/>
    <w:rsid w:val="00044F10"/>
    <w:rsid w:val="000451CF"/>
    <w:rsid w:val="0004524F"/>
    <w:rsid w:val="000455F1"/>
    <w:rsid w:val="00046995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2AE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1C07"/>
    <w:rsid w:val="00081EEE"/>
    <w:rsid w:val="00081EFD"/>
    <w:rsid w:val="000820E2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58C9"/>
    <w:rsid w:val="000860E3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3DD7"/>
    <w:rsid w:val="000A4E5A"/>
    <w:rsid w:val="000A4F2B"/>
    <w:rsid w:val="000A56A2"/>
    <w:rsid w:val="000A60E6"/>
    <w:rsid w:val="000A6624"/>
    <w:rsid w:val="000A6C35"/>
    <w:rsid w:val="000A753F"/>
    <w:rsid w:val="000A755E"/>
    <w:rsid w:val="000A7F25"/>
    <w:rsid w:val="000B019D"/>
    <w:rsid w:val="000B0354"/>
    <w:rsid w:val="000B0501"/>
    <w:rsid w:val="000B0AD3"/>
    <w:rsid w:val="000B0E74"/>
    <w:rsid w:val="000B1454"/>
    <w:rsid w:val="000B15FB"/>
    <w:rsid w:val="000B1B44"/>
    <w:rsid w:val="000B1D23"/>
    <w:rsid w:val="000B2267"/>
    <w:rsid w:val="000B37D0"/>
    <w:rsid w:val="000B3CCA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8CE"/>
    <w:rsid w:val="000C2E69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0F5A"/>
    <w:rsid w:val="000D11AF"/>
    <w:rsid w:val="000D1AB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AE5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13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67D31"/>
    <w:rsid w:val="0017053B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6B8"/>
    <w:rsid w:val="001C78D2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75A"/>
    <w:rsid w:val="001D38DA"/>
    <w:rsid w:val="001D3A47"/>
    <w:rsid w:val="001D3C3D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607"/>
    <w:rsid w:val="00254EC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8AB"/>
    <w:rsid w:val="00263FE0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2CDB"/>
    <w:rsid w:val="002730B8"/>
    <w:rsid w:val="00273137"/>
    <w:rsid w:val="00273FE0"/>
    <w:rsid w:val="002740B2"/>
    <w:rsid w:val="002743D9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FD7"/>
    <w:rsid w:val="002C2B87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C8"/>
    <w:rsid w:val="002C7401"/>
    <w:rsid w:val="002C7B94"/>
    <w:rsid w:val="002D012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7562"/>
    <w:rsid w:val="002F79B7"/>
    <w:rsid w:val="002F7AFB"/>
    <w:rsid w:val="002F7F0E"/>
    <w:rsid w:val="00300121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5033"/>
    <w:rsid w:val="003057D6"/>
    <w:rsid w:val="00305908"/>
    <w:rsid w:val="00305961"/>
    <w:rsid w:val="00305A09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DA0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735"/>
    <w:rsid w:val="0034647F"/>
    <w:rsid w:val="00346806"/>
    <w:rsid w:val="00346D0B"/>
    <w:rsid w:val="00347025"/>
    <w:rsid w:val="00347556"/>
    <w:rsid w:val="00347A31"/>
    <w:rsid w:val="00347AAE"/>
    <w:rsid w:val="00347DE0"/>
    <w:rsid w:val="00347FB9"/>
    <w:rsid w:val="003501B9"/>
    <w:rsid w:val="00350FC3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759"/>
    <w:rsid w:val="003559EB"/>
    <w:rsid w:val="00355A0A"/>
    <w:rsid w:val="0035613F"/>
    <w:rsid w:val="00356866"/>
    <w:rsid w:val="00356A46"/>
    <w:rsid w:val="00356BC4"/>
    <w:rsid w:val="0035711C"/>
    <w:rsid w:val="00357A30"/>
    <w:rsid w:val="00357C07"/>
    <w:rsid w:val="00357DAD"/>
    <w:rsid w:val="00357E62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46D0"/>
    <w:rsid w:val="00394FD5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318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19E"/>
    <w:rsid w:val="004064F4"/>
    <w:rsid w:val="00406EC6"/>
    <w:rsid w:val="004071F4"/>
    <w:rsid w:val="00407530"/>
    <w:rsid w:val="0040771E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ACB"/>
    <w:rsid w:val="00423F00"/>
    <w:rsid w:val="0042495F"/>
    <w:rsid w:val="00424E40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12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75B"/>
    <w:rsid w:val="004844A5"/>
    <w:rsid w:val="00484F5F"/>
    <w:rsid w:val="004855F7"/>
    <w:rsid w:val="00485FC7"/>
    <w:rsid w:val="004860A3"/>
    <w:rsid w:val="004864AE"/>
    <w:rsid w:val="00486CCD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860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7424"/>
    <w:rsid w:val="004C7D6E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77A"/>
    <w:rsid w:val="004D594E"/>
    <w:rsid w:val="004D5E4A"/>
    <w:rsid w:val="004D5F20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AE7"/>
    <w:rsid w:val="004E4AE8"/>
    <w:rsid w:val="004E533B"/>
    <w:rsid w:val="004E5369"/>
    <w:rsid w:val="004E53FD"/>
    <w:rsid w:val="004E5950"/>
    <w:rsid w:val="004E6754"/>
    <w:rsid w:val="004E6FC1"/>
    <w:rsid w:val="004E7004"/>
    <w:rsid w:val="004E74F6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C38"/>
    <w:rsid w:val="00522FA9"/>
    <w:rsid w:val="00523608"/>
    <w:rsid w:val="00523CD1"/>
    <w:rsid w:val="00523FA6"/>
    <w:rsid w:val="00524527"/>
    <w:rsid w:val="0052459A"/>
    <w:rsid w:val="00524C6F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F31"/>
    <w:rsid w:val="0054763F"/>
    <w:rsid w:val="005476D2"/>
    <w:rsid w:val="00547C2C"/>
    <w:rsid w:val="00547C33"/>
    <w:rsid w:val="00547EE9"/>
    <w:rsid w:val="00547FBD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B8"/>
    <w:rsid w:val="005568BC"/>
    <w:rsid w:val="00556D2C"/>
    <w:rsid w:val="00556FFC"/>
    <w:rsid w:val="0055717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63AB"/>
    <w:rsid w:val="005C6B07"/>
    <w:rsid w:val="005C6E5E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ADB"/>
    <w:rsid w:val="005E4D7A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0F4"/>
    <w:rsid w:val="005F725B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307E"/>
    <w:rsid w:val="006030D0"/>
    <w:rsid w:val="006033E5"/>
    <w:rsid w:val="00603630"/>
    <w:rsid w:val="00603A08"/>
    <w:rsid w:val="00604197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659"/>
    <w:rsid w:val="006208F5"/>
    <w:rsid w:val="0062099C"/>
    <w:rsid w:val="00620FD9"/>
    <w:rsid w:val="006218F3"/>
    <w:rsid w:val="00622B82"/>
    <w:rsid w:val="0062308A"/>
    <w:rsid w:val="006234CC"/>
    <w:rsid w:val="00623A26"/>
    <w:rsid w:val="00623A3B"/>
    <w:rsid w:val="00623F6F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BEC"/>
    <w:rsid w:val="00675F44"/>
    <w:rsid w:val="0067627D"/>
    <w:rsid w:val="00676624"/>
    <w:rsid w:val="0067692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BF"/>
    <w:rsid w:val="0068409B"/>
    <w:rsid w:val="00684150"/>
    <w:rsid w:val="006842CD"/>
    <w:rsid w:val="00685444"/>
    <w:rsid w:val="0068573E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F8"/>
    <w:rsid w:val="006D7262"/>
    <w:rsid w:val="006D782B"/>
    <w:rsid w:val="006E0308"/>
    <w:rsid w:val="006E077A"/>
    <w:rsid w:val="006E0D75"/>
    <w:rsid w:val="006E1309"/>
    <w:rsid w:val="006E17B5"/>
    <w:rsid w:val="006E25E6"/>
    <w:rsid w:val="006E2DF3"/>
    <w:rsid w:val="006E31A3"/>
    <w:rsid w:val="006E41D5"/>
    <w:rsid w:val="006E433D"/>
    <w:rsid w:val="006E4C39"/>
    <w:rsid w:val="006E57BD"/>
    <w:rsid w:val="006E6143"/>
    <w:rsid w:val="006E6A0A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F1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52E"/>
    <w:rsid w:val="00721965"/>
    <w:rsid w:val="00721C0E"/>
    <w:rsid w:val="00722861"/>
    <w:rsid w:val="00722B71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064"/>
    <w:rsid w:val="00740AE5"/>
    <w:rsid w:val="00740C76"/>
    <w:rsid w:val="00740D13"/>
    <w:rsid w:val="00740E8A"/>
    <w:rsid w:val="007412B1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75E8"/>
    <w:rsid w:val="0074790F"/>
    <w:rsid w:val="00747957"/>
    <w:rsid w:val="00747AF1"/>
    <w:rsid w:val="00747FAA"/>
    <w:rsid w:val="00750F5A"/>
    <w:rsid w:val="0075316F"/>
    <w:rsid w:val="007540DD"/>
    <w:rsid w:val="0075474E"/>
    <w:rsid w:val="007549F8"/>
    <w:rsid w:val="00756173"/>
    <w:rsid w:val="00756286"/>
    <w:rsid w:val="00756676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DDB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70D"/>
    <w:rsid w:val="007B09EE"/>
    <w:rsid w:val="007B0CC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0"/>
    <w:rsid w:val="007B45F5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26D"/>
    <w:rsid w:val="007B777E"/>
    <w:rsid w:val="007B7BDC"/>
    <w:rsid w:val="007B7ECE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639E"/>
    <w:rsid w:val="007D673A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0F2A"/>
    <w:rsid w:val="007E1B7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A59"/>
    <w:rsid w:val="00820E29"/>
    <w:rsid w:val="008212F0"/>
    <w:rsid w:val="00821C60"/>
    <w:rsid w:val="008228A6"/>
    <w:rsid w:val="00822971"/>
    <w:rsid w:val="008229C5"/>
    <w:rsid w:val="00822A99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7BA5"/>
    <w:rsid w:val="008601D5"/>
    <w:rsid w:val="0086049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44E"/>
    <w:rsid w:val="00872702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C93"/>
    <w:rsid w:val="00875DE7"/>
    <w:rsid w:val="0087601B"/>
    <w:rsid w:val="0087657D"/>
    <w:rsid w:val="00876924"/>
    <w:rsid w:val="00876ED1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5F8"/>
    <w:rsid w:val="008836BD"/>
    <w:rsid w:val="00883703"/>
    <w:rsid w:val="00883720"/>
    <w:rsid w:val="0088391F"/>
    <w:rsid w:val="00884752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1EA"/>
    <w:rsid w:val="008962AC"/>
    <w:rsid w:val="00896379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367"/>
    <w:rsid w:val="008B6E98"/>
    <w:rsid w:val="008B6EA1"/>
    <w:rsid w:val="008B7C98"/>
    <w:rsid w:val="008C0417"/>
    <w:rsid w:val="008C0478"/>
    <w:rsid w:val="008C1040"/>
    <w:rsid w:val="008C2D9E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1A3"/>
    <w:rsid w:val="008D6C8D"/>
    <w:rsid w:val="008D7E68"/>
    <w:rsid w:val="008E0671"/>
    <w:rsid w:val="008E06FA"/>
    <w:rsid w:val="008E0EDB"/>
    <w:rsid w:val="008E1660"/>
    <w:rsid w:val="008E1A1F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D10"/>
    <w:rsid w:val="008E5F42"/>
    <w:rsid w:val="008E7120"/>
    <w:rsid w:val="008E7164"/>
    <w:rsid w:val="008E75D7"/>
    <w:rsid w:val="008E7659"/>
    <w:rsid w:val="008E7666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417"/>
    <w:rsid w:val="008F4E7E"/>
    <w:rsid w:val="008F5352"/>
    <w:rsid w:val="008F536E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1950"/>
    <w:rsid w:val="00911CBA"/>
    <w:rsid w:val="00912C9C"/>
    <w:rsid w:val="009138BE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2B3B"/>
    <w:rsid w:val="00942BB5"/>
    <w:rsid w:val="00942C53"/>
    <w:rsid w:val="00942D74"/>
    <w:rsid w:val="00942DC2"/>
    <w:rsid w:val="0094306B"/>
    <w:rsid w:val="0094406D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761"/>
    <w:rsid w:val="00965B2E"/>
    <w:rsid w:val="00965B5A"/>
    <w:rsid w:val="0096664F"/>
    <w:rsid w:val="00966787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F16"/>
    <w:rsid w:val="0098419E"/>
    <w:rsid w:val="0098566D"/>
    <w:rsid w:val="00985B11"/>
    <w:rsid w:val="00985E7A"/>
    <w:rsid w:val="00986667"/>
    <w:rsid w:val="009868FF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F4"/>
    <w:rsid w:val="0099655D"/>
    <w:rsid w:val="0099688D"/>
    <w:rsid w:val="009969B2"/>
    <w:rsid w:val="00996C67"/>
    <w:rsid w:val="00997360"/>
    <w:rsid w:val="00997A1A"/>
    <w:rsid w:val="009A1ED0"/>
    <w:rsid w:val="009A278A"/>
    <w:rsid w:val="009A27C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8AB"/>
    <w:rsid w:val="009D0BF9"/>
    <w:rsid w:val="009D1251"/>
    <w:rsid w:val="009D1C47"/>
    <w:rsid w:val="009D1ECC"/>
    <w:rsid w:val="009D1F22"/>
    <w:rsid w:val="009D2151"/>
    <w:rsid w:val="009D2389"/>
    <w:rsid w:val="009D309C"/>
    <w:rsid w:val="009D31F4"/>
    <w:rsid w:val="009D3E46"/>
    <w:rsid w:val="009D3EF2"/>
    <w:rsid w:val="009D3F20"/>
    <w:rsid w:val="009D3FDB"/>
    <w:rsid w:val="009D4132"/>
    <w:rsid w:val="009D4CAD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5DC"/>
    <w:rsid w:val="009E187E"/>
    <w:rsid w:val="009E208A"/>
    <w:rsid w:val="009E4919"/>
    <w:rsid w:val="009E4C26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30CFB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CE"/>
    <w:rsid w:val="00A362DA"/>
    <w:rsid w:val="00A36636"/>
    <w:rsid w:val="00A36E31"/>
    <w:rsid w:val="00A36FC8"/>
    <w:rsid w:val="00A40457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518"/>
    <w:rsid w:val="00A45900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FFF"/>
    <w:rsid w:val="00A630D8"/>
    <w:rsid w:val="00A63223"/>
    <w:rsid w:val="00A6326F"/>
    <w:rsid w:val="00A63608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17C"/>
    <w:rsid w:val="00A71302"/>
    <w:rsid w:val="00A71428"/>
    <w:rsid w:val="00A715C0"/>
    <w:rsid w:val="00A71783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201F"/>
    <w:rsid w:val="00A92B4D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B0055"/>
    <w:rsid w:val="00AB05FF"/>
    <w:rsid w:val="00AB0BBE"/>
    <w:rsid w:val="00AB0CFE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60FD"/>
    <w:rsid w:val="00AE6707"/>
    <w:rsid w:val="00AE70CD"/>
    <w:rsid w:val="00AE7F54"/>
    <w:rsid w:val="00AE7F65"/>
    <w:rsid w:val="00AF022B"/>
    <w:rsid w:val="00AF075E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9A5"/>
    <w:rsid w:val="00AF6C5B"/>
    <w:rsid w:val="00AF6DBB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916"/>
    <w:rsid w:val="00B12C60"/>
    <w:rsid w:val="00B12EC2"/>
    <w:rsid w:val="00B131CD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EBC"/>
    <w:rsid w:val="00B21E37"/>
    <w:rsid w:val="00B21F7D"/>
    <w:rsid w:val="00B22FF0"/>
    <w:rsid w:val="00B2363F"/>
    <w:rsid w:val="00B23677"/>
    <w:rsid w:val="00B23B15"/>
    <w:rsid w:val="00B24395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F50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ECF"/>
    <w:rsid w:val="00B410AD"/>
    <w:rsid w:val="00B41C27"/>
    <w:rsid w:val="00B41C3D"/>
    <w:rsid w:val="00B41F58"/>
    <w:rsid w:val="00B42208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7E9"/>
    <w:rsid w:val="00B57F45"/>
    <w:rsid w:val="00B57FA6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562"/>
    <w:rsid w:val="00B91ACE"/>
    <w:rsid w:val="00B91C3A"/>
    <w:rsid w:val="00B91C46"/>
    <w:rsid w:val="00B91E43"/>
    <w:rsid w:val="00B92477"/>
    <w:rsid w:val="00B927E0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6C3"/>
    <w:rsid w:val="00BC1912"/>
    <w:rsid w:val="00BC1CF8"/>
    <w:rsid w:val="00BC1DC1"/>
    <w:rsid w:val="00BC2986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1B1"/>
    <w:rsid w:val="00C07828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62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59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369"/>
    <w:rsid w:val="00C42785"/>
    <w:rsid w:val="00C42B4F"/>
    <w:rsid w:val="00C435D0"/>
    <w:rsid w:val="00C436E9"/>
    <w:rsid w:val="00C43CB8"/>
    <w:rsid w:val="00C444E4"/>
    <w:rsid w:val="00C44600"/>
    <w:rsid w:val="00C44ACD"/>
    <w:rsid w:val="00C457C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716"/>
    <w:rsid w:val="00C55863"/>
    <w:rsid w:val="00C55D51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679"/>
    <w:rsid w:val="00C83B1C"/>
    <w:rsid w:val="00C83CE8"/>
    <w:rsid w:val="00C83DDC"/>
    <w:rsid w:val="00C83FDD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140A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3578"/>
    <w:rsid w:val="00CA384E"/>
    <w:rsid w:val="00CA3B62"/>
    <w:rsid w:val="00CA42F6"/>
    <w:rsid w:val="00CA43DA"/>
    <w:rsid w:val="00CA4ACA"/>
    <w:rsid w:val="00CA4ED3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0B4C"/>
    <w:rsid w:val="00CB1283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11AE"/>
    <w:rsid w:val="00CC1F9C"/>
    <w:rsid w:val="00CC2269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902"/>
    <w:rsid w:val="00CD49DB"/>
    <w:rsid w:val="00CD5340"/>
    <w:rsid w:val="00CD569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D00292"/>
    <w:rsid w:val="00D00398"/>
    <w:rsid w:val="00D00B76"/>
    <w:rsid w:val="00D012A7"/>
    <w:rsid w:val="00D01442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D68"/>
    <w:rsid w:val="00D107E5"/>
    <w:rsid w:val="00D108FA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1F64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966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4"/>
    <w:rsid w:val="00D4543B"/>
    <w:rsid w:val="00D46722"/>
    <w:rsid w:val="00D46735"/>
    <w:rsid w:val="00D4674A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9F"/>
    <w:rsid w:val="00D76567"/>
    <w:rsid w:val="00D7674A"/>
    <w:rsid w:val="00D76906"/>
    <w:rsid w:val="00D77C35"/>
    <w:rsid w:val="00D77D0C"/>
    <w:rsid w:val="00D80281"/>
    <w:rsid w:val="00D80BED"/>
    <w:rsid w:val="00D80DB3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267"/>
    <w:rsid w:val="00D96B06"/>
    <w:rsid w:val="00D97156"/>
    <w:rsid w:val="00D974F6"/>
    <w:rsid w:val="00D9775D"/>
    <w:rsid w:val="00D97E1B"/>
    <w:rsid w:val="00DA0085"/>
    <w:rsid w:val="00DA0F4D"/>
    <w:rsid w:val="00DA1349"/>
    <w:rsid w:val="00DA14FB"/>
    <w:rsid w:val="00DA1FBD"/>
    <w:rsid w:val="00DA1FD5"/>
    <w:rsid w:val="00DA2B1F"/>
    <w:rsid w:val="00DA334D"/>
    <w:rsid w:val="00DA33AF"/>
    <w:rsid w:val="00DA36A7"/>
    <w:rsid w:val="00DA3A4C"/>
    <w:rsid w:val="00DA4687"/>
    <w:rsid w:val="00DA509B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5680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59B"/>
    <w:rsid w:val="00DF6712"/>
    <w:rsid w:val="00DF7069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600"/>
    <w:rsid w:val="00E32FD4"/>
    <w:rsid w:val="00E330DC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D2E"/>
    <w:rsid w:val="00E54FF3"/>
    <w:rsid w:val="00E55CE9"/>
    <w:rsid w:val="00E56A9F"/>
    <w:rsid w:val="00E574FD"/>
    <w:rsid w:val="00E578F2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779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4971"/>
    <w:rsid w:val="00E8575B"/>
    <w:rsid w:val="00E85DE1"/>
    <w:rsid w:val="00E87028"/>
    <w:rsid w:val="00E8724B"/>
    <w:rsid w:val="00E87395"/>
    <w:rsid w:val="00E87BD5"/>
    <w:rsid w:val="00E902B4"/>
    <w:rsid w:val="00E91159"/>
    <w:rsid w:val="00E92007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F01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2E9"/>
    <w:rsid w:val="00ED161E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CD0"/>
    <w:rsid w:val="00F8351E"/>
    <w:rsid w:val="00F83773"/>
    <w:rsid w:val="00F83AA8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BA9"/>
    <w:rsid w:val="00F95C7B"/>
    <w:rsid w:val="00F95C7F"/>
    <w:rsid w:val="00F96136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53D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0B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587"/>
    <w:rsid w:val="00FD4D12"/>
    <w:rsid w:val="00FD520B"/>
    <w:rsid w:val="00FD5FED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83"/>
    <w:rsid w:val="00FF1EA9"/>
    <w:rsid w:val="00FF249B"/>
    <w:rsid w:val="00FF28A2"/>
    <w:rsid w:val="00FF28BF"/>
    <w:rsid w:val="00FF2D8D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702FA-A910-4127-A89B-9B61DB60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23</Pages>
  <Words>5439</Words>
  <Characters>23512</Characters>
  <Application>Microsoft Office Word</Application>
  <DocSecurity>0</DocSecurity>
  <Lines>195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(TP) Nongnooch Prawitrawong</cp:lastModifiedBy>
  <cp:revision>5</cp:revision>
  <cp:lastPrinted>2020-05-11T03:37:00Z</cp:lastPrinted>
  <dcterms:created xsi:type="dcterms:W3CDTF">2020-05-13T03:17:00Z</dcterms:created>
  <dcterms:modified xsi:type="dcterms:W3CDTF">2020-05-13T10:22:00Z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