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DD7CDF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7777777" w:rsidR="00897A8D" w:rsidRPr="00DD7CDF" w:rsidRDefault="00232839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412E50" w:rsidRPr="00DD7CDF">
              <w:rPr>
                <w:rFonts w:ascii="Angsana New" w:hAnsi="Angsana New" w:cs="Angsana New"/>
                <w:cs/>
              </w:rPr>
              <w:br w:type="page"/>
            </w:r>
            <w:r w:rsidR="00412E50" w:rsidRPr="00DD7CDF">
              <w:rPr>
                <w:rFonts w:ascii="Angsana New" w:hAnsi="Angsana New" w:cs="Angsana New"/>
              </w:rPr>
              <w:br w:type="page"/>
            </w:r>
            <w:r w:rsidR="00897A8D" w:rsidRPr="00DD7CDF"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77777777" w:rsidR="00897A8D" w:rsidRPr="00DD7CDF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DD7CDF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DD7CDF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DD7CDF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8F7546" w:rsidRPr="00DD7CDF" w14:paraId="5F6546E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0ED9DD4" w14:textId="42C094D7" w:rsidR="008F7546" w:rsidRPr="00DD7CDF" w:rsidRDefault="00CF750C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6CC8709" w14:textId="77777777" w:rsidR="008F7546" w:rsidRPr="00DD7CDF" w:rsidRDefault="008F7546" w:rsidP="000429AC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  <w:r w:rsidR="00392797"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8F7546" w:rsidRPr="00DD7CDF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3088885C" w:rsidR="008F7546" w:rsidRPr="00DD7CDF" w:rsidRDefault="006061C2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6061C2">
              <w:rPr>
                <w:rFonts w:ascii="Angsana New" w:eastAsia="Tahoma" w:hAnsi="Angsana New" w:cs="Angsana New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5F72E47" w14:textId="77777777" w:rsidR="008F7546" w:rsidRPr="00DD7CDF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B96119" w:rsidRPr="00DD7CDF" w14:paraId="5952A7BC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F97A4C1" w14:textId="2A159FEC" w:rsidR="00B96119" w:rsidRPr="00DD7CDF" w:rsidRDefault="00CF750C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798506F" w14:textId="77777777" w:rsidR="00B96119" w:rsidRPr="00DD7CDF" w:rsidRDefault="00B96119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B23964" w:rsidRPr="00DD7CDF" w14:paraId="35267E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1D85466" w14:textId="0A9EDA8B" w:rsidR="00B23964" w:rsidRPr="00DD7CDF" w:rsidRDefault="006061C2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6061C2">
              <w:rPr>
                <w:rFonts w:ascii="Angsana New" w:eastAsia="Tahoma" w:hAnsi="Angsana New" w:cs="Angsana New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32A9F1A" w14:textId="2C53D5D3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BD3848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ผลกระทบจากการแพร่ระบาดของโรคติดเชื้อโคโรนา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6061C2" w:rsidRPr="006061C2"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  <w:t>20</w:t>
            </w:r>
            <w:r w:rsidR="00CF750C" w:rsidRPr="00CF750C"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  <w:t>9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 xml:space="preserve"> (C</w:t>
            </w:r>
            <w:r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>OVID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>-</w:t>
            </w:r>
            <w:r w:rsidR="00CF750C" w:rsidRPr="00CF750C"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  <w:t>9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3964" w:rsidRPr="00DD7CDF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314C4AE1" w:rsidR="00B23964" w:rsidRPr="00DD7CDF" w:rsidRDefault="006061C2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6061C2">
              <w:rPr>
                <w:rFonts w:ascii="Angsana New" w:eastAsia="Tahoma" w:hAnsi="Angsana New" w:cs="Angsana New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3ADD39D" w14:textId="77777777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B23964" w:rsidRPr="00DD7CDF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2D36B345" w:rsidR="00B23964" w:rsidRPr="00DD7CDF" w:rsidRDefault="006061C2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6061C2">
              <w:rPr>
                <w:rFonts w:ascii="Angsana New" w:eastAsia="Tahoma" w:hAnsi="Angsana New" w:cs="Angsana New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2F42BD75" w14:textId="23F18DE5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B23964" w:rsidRPr="00DD7CDF" w14:paraId="59E9A42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C7F368D" w14:textId="4DDF83F9" w:rsidR="00B23964" w:rsidRPr="00DD7CDF" w:rsidRDefault="006061C2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6061C2">
              <w:rPr>
                <w:rFonts w:ascii="Angsana New" w:eastAsia="Tahoma" w:hAnsi="Angsana New" w:cs="Angsana New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175CB071" w14:textId="04DD4923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B23964" w:rsidRPr="00DD7CDF" w14:paraId="32892FE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4A9852" w14:textId="1C871473" w:rsidR="00B23964" w:rsidRPr="00DD7CDF" w:rsidRDefault="006061C2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6061C2">
              <w:rPr>
                <w:rFonts w:ascii="Angsana New" w:eastAsia="Tahoma" w:hAnsi="Angsana New" w:cs="Angsana New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0FC2782E" w14:textId="384B6702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B23964" w:rsidRPr="00DD7CDF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2C34019C" w:rsidR="00B23964" w:rsidRPr="00DD7CDF" w:rsidRDefault="006061C2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6061C2">
              <w:rPr>
                <w:rFonts w:ascii="Angsana New" w:eastAsia="Tahoma" w:hAnsi="Angsana New" w:cs="Angsana New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76D52AFF" w14:textId="3FBB8068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23964" w:rsidRPr="00DD7CDF" w14:paraId="6EFF9C2F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349869" w14:textId="09F4555B" w:rsidR="00B23964" w:rsidRPr="00DD7CDF" w:rsidRDefault="00CF750C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14:paraId="34C7C5E4" w14:textId="1739F6F7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B23964" w:rsidRPr="00DD7CDF" w14:paraId="615D1C4A" w14:textId="77777777" w:rsidTr="000F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CBDEB00" w14:textId="39407302" w:rsidR="00B23964" w:rsidRPr="00DD7CDF" w:rsidRDefault="00CF750C" w:rsidP="00B23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7920" w:type="dxa"/>
            <w:hideMark/>
          </w:tcPr>
          <w:p w14:paraId="6CED297A" w14:textId="77777777" w:rsidR="00B23964" w:rsidRPr="00DD7CDF" w:rsidRDefault="00B23964" w:rsidP="00B23964">
            <w:pPr>
              <w:pStyle w:val="nineptbodytextbullet"/>
              <w:tabs>
                <w:tab w:val="clear" w:pos="284"/>
                <w:tab w:val="left" w:pos="720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B23964" w:rsidRPr="00DD7CDF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3D18ED2E" w:rsidR="00B23964" w:rsidRPr="00DD7CDF" w:rsidRDefault="00CF750C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9834BB3" w14:textId="49744408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B23964" w:rsidRPr="00DD7CDF" w14:paraId="0CE8BAC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04E74C" w14:textId="785541F0" w:rsidR="00B23964" w:rsidRPr="00DD7CDF" w:rsidRDefault="00CF750C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152A2561" w14:textId="058496EE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B23964" w:rsidRPr="00DD7CDF" w14:paraId="5E231B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5140A6" w14:textId="325AAB0C" w:rsidR="00B23964" w:rsidRPr="00DD7CDF" w:rsidRDefault="00CF750C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632A0588" w14:textId="78FACCD6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="008710DE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ต่อหุ้นขั้นพื้นฐาน</w:t>
            </w:r>
          </w:p>
        </w:tc>
      </w:tr>
      <w:tr w:rsidR="00302439" w:rsidRPr="00DD7CDF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1F6145DE" w:rsidR="00302439" w:rsidRPr="00DD7CDF" w:rsidRDefault="00CF750C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0F0007E" w14:textId="4536BFE5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เครื่องม</w:t>
            </w: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ื</w:t>
            </w: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อทางการเงิน</w:t>
            </w:r>
          </w:p>
        </w:tc>
      </w:tr>
      <w:tr w:rsidR="00302439" w:rsidRPr="00DD7CDF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51CD1CDA" w:rsidR="00302439" w:rsidRPr="00DD7CDF" w:rsidRDefault="00CF750C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F3AA524" w14:textId="606CA003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02439" w:rsidRPr="00DD7CDF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5241239C" w:rsidR="00302439" w:rsidRPr="00DD7CDF" w:rsidRDefault="00CF750C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7BB87D34" w14:textId="42437B8A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302439" w:rsidRPr="00DD7CDF" w14:paraId="5770689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2D20F3E" w14:textId="727F7391" w:rsidR="00302439" w:rsidRPr="00DD7CDF" w:rsidRDefault="00CF750C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F9F9051" w14:textId="31E73EEA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  <w:tr w:rsidR="00302439" w:rsidRPr="00DD7CDF" w14:paraId="5A9637F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E6A2C2D" w14:textId="2D697171" w:rsidR="00302439" w:rsidRPr="00DD7CDF" w:rsidRDefault="00CF750C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CF750C"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eastAsia="Tahoma" w:hAnsi="Angsana New" w:cs="Angsana New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1A2D655C" w14:textId="0F65726C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302439" w:rsidRPr="00DD7CDF" w14:paraId="7CB2C557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7E36374" w14:textId="4B780BF5" w:rsidR="00302439" w:rsidRPr="00302439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B1934" w14:textId="700DCA45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2439" w:rsidRPr="00DD7CDF" w14:paraId="457BCC4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ECD0E5" w14:textId="189F412F" w:rsidR="00302439" w:rsidRPr="00DE3F7E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4B16D1CF" w14:textId="15CDF0E5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2439" w:rsidRPr="00DD7CDF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77777777" w:rsidR="00302439" w:rsidRPr="00DD7CDF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77777777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2439" w:rsidRPr="00DD7CDF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02439" w:rsidRPr="00DD7CDF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02439" w:rsidRPr="00DD7CDF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02439" w:rsidRPr="00DD7CDF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2439" w:rsidRPr="00DD7CDF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02439" w:rsidRPr="00DD7CDF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2439" w:rsidRPr="00DD7CDF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02439" w:rsidRPr="00DD7CDF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02439" w:rsidRPr="00DD7CDF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390CF12A" w14:textId="77777777" w:rsidR="005819FB" w:rsidRPr="00DD7CDF" w:rsidRDefault="005819FB" w:rsidP="000429AC">
      <w:pPr>
        <w:rPr>
          <w:rFonts w:ascii="Angsana New" w:hAnsi="Angsana New" w:cs="Angsana New"/>
        </w:rPr>
      </w:pPr>
    </w:p>
    <w:p w14:paraId="6D74038C" w14:textId="27935BB7" w:rsidR="00FA7C85" w:rsidRPr="00DD7CDF" w:rsidRDefault="00DC5E95" w:rsidP="000429AC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</w:p>
    <w:p w14:paraId="16B8FE6F" w14:textId="4C3BF6C9" w:rsidR="00C142F6" w:rsidRPr="00DD7CDF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 w:cs="Angsana New"/>
          <w:sz w:val="6"/>
          <w:szCs w:val="6"/>
        </w:rPr>
      </w:pPr>
      <w:r w:rsidRPr="00DD7CDF">
        <w:rPr>
          <w:rFonts w:ascii="Angsana New" w:hAnsi="Angsana New" w:cs="Angsana New"/>
          <w:sz w:val="30"/>
          <w:szCs w:val="30"/>
          <w:cs/>
        </w:rPr>
        <w:br w:type="page"/>
      </w:r>
      <w:r w:rsidR="00C142F6" w:rsidRPr="00DD7CD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นี้</w:t>
      </w:r>
    </w:p>
    <w:p w14:paraId="5205A371" w14:textId="77777777" w:rsidR="00E6383B" w:rsidRPr="00DD7CDF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5C0BF4" w14:textId="474EC07A" w:rsidR="00C142F6" w:rsidRPr="00DD7CDF" w:rsidRDefault="006B70D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7CDF">
        <w:rPr>
          <w:rFonts w:ascii="Angsana New" w:hAnsi="Angsana New" w:cs="Angsana New"/>
          <w:sz w:val="30"/>
          <w:szCs w:val="30"/>
          <w:cs/>
        </w:rPr>
        <w:t>กรรมการบริหารได้</w:t>
      </w:r>
      <w:r w:rsidR="00F9303B" w:rsidRPr="00DD7CDF">
        <w:rPr>
          <w:rFonts w:ascii="Angsana New" w:hAnsi="Angsana New" w:cs="Angsana New"/>
          <w:sz w:val="30"/>
          <w:szCs w:val="30"/>
          <w:cs/>
        </w:rPr>
        <w:t>อนุมัติให้ออกงบการเงิน</w:t>
      </w:r>
      <w:r w:rsidR="00B7747C" w:rsidRPr="00DD7CD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D7CDF">
        <w:rPr>
          <w:rFonts w:ascii="Angsana New" w:hAnsi="Angsana New" w:cs="Angsana New"/>
          <w:sz w:val="30"/>
          <w:szCs w:val="30"/>
          <w:cs/>
        </w:rPr>
        <w:t>นี้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F20CE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13</w:t>
      </w:r>
      <w:r w:rsidR="003C608F" w:rsidRPr="00DD7CDF">
        <w:rPr>
          <w:rFonts w:ascii="Angsana New" w:hAnsi="Angsana New" w:cs="Angsana New"/>
          <w:sz w:val="30"/>
          <w:szCs w:val="30"/>
        </w:rPr>
        <w:t xml:space="preserve"> </w:t>
      </w:r>
      <w:r w:rsidR="003C608F" w:rsidRPr="00DD7CD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C608F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</w:p>
    <w:p w14:paraId="0F436AAF" w14:textId="77777777" w:rsidR="00C142F6" w:rsidRPr="00DD7CDF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860634A" w14:textId="372E3C02" w:rsidR="00C142F6" w:rsidRPr="00DD7CDF" w:rsidRDefault="00CF750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t>1</w:t>
      </w:r>
      <w:r w:rsidR="00C142F6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C142F6" w:rsidRPr="00DD7CD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4CDCBB4" w14:textId="77777777" w:rsidR="00E6383B" w:rsidRPr="00DD7CDF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0C663F" w14:textId="77777777" w:rsidR="00C142F6" w:rsidRPr="00DD7CDF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DD7CDF">
        <w:rPr>
          <w:rFonts w:ascii="Angsana New" w:hAnsi="Angsana New" w:cs="Angsana New"/>
          <w:sz w:val="30"/>
          <w:szCs w:val="30"/>
        </w:rPr>
        <w:t>“</w:t>
      </w:r>
      <w:r w:rsidRPr="00DD7CDF">
        <w:rPr>
          <w:rFonts w:ascii="Angsana New" w:hAnsi="Angsana New" w:cs="Angsana New"/>
          <w:sz w:val="30"/>
          <w:szCs w:val="30"/>
          <w:cs/>
        </w:rPr>
        <w:t>บริษัท</w:t>
      </w:r>
      <w:r w:rsidRPr="00DD7CDF">
        <w:rPr>
          <w:rFonts w:ascii="Angsana New" w:hAnsi="Angsana New" w:cs="Angsana New"/>
          <w:sz w:val="30"/>
          <w:szCs w:val="30"/>
        </w:rPr>
        <w:t>”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 เป็นนิติ</w:t>
      </w:r>
      <w:r w:rsidR="0058497F" w:rsidRPr="00DD7CDF">
        <w:rPr>
          <w:rFonts w:ascii="Angsana New" w:hAnsi="Angsana New" w:cs="Angsana New"/>
          <w:sz w:val="30"/>
          <w:szCs w:val="30"/>
          <w:cs/>
        </w:rPr>
        <w:t>บุคคลที่จัดตั้งขึ้นในประเทศไทย</w:t>
      </w:r>
    </w:p>
    <w:p w14:paraId="14BB5F06" w14:textId="77777777" w:rsidR="00C142F6" w:rsidRPr="00DD7CDF" w:rsidRDefault="00C142F6" w:rsidP="000429AC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73391E60" w14:textId="7EC55032" w:rsidR="00C142F6" w:rsidRPr="00DD7CDF" w:rsidRDefault="00C82D3F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</w:t>
      </w:r>
      <w:r w:rsidRPr="00DD7CDF">
        <w:rPr>
          <w:rFonts w:ascii="Angsana New" w:hAnsi="Angsana New" w:cs="Angsana New"/>
          <w:sz w:val="30"/>
          <w:szCs w:val="30"/>
        </w:rPr>
        <w:t>(</w:t>
      </w:r>
      <w:r w:rsidRPr="00DD7CDF">
        <w:rPr>
          <w:rFonts w:ascii="Angsana New" w:hAnsi="Angsana New" w:cs="Angsana New"/>
          <w:sz w:val="30"/>
          <w:szCs w:val="30"/>
          <w:cs/>
        </w:rPr>
        <w:t>รวมกันเรียกว่า</w:t>
      </w:r>
      <w:r w:rsidRPr="00DD7CDF">
        <w:rPr>
          <w:rFonts w:ascii="Angsana New" w:hAnsi="Angsana New" w:cs="Angsana New"/>
          <w:sz w:val="30"/>
          <w:szCs w:val="30"/>
        </w:rPr>
        <w:t xml:space="preserve"> “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D7CDF">
        <w:rPr>
          <w:rFonts w:ascii="Angsana New" w:hAnsi="Angsana New" w:cs="Angsana New"/>
          <w:sz w:val="30"/>
          <w:szCs w:val="30"/>
        </w:rPr>
        <w:t xml:space="preserve">”)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ดำเนินธุรกิจหลักด้าน</w:t>
      </w:r>
      <w:r w:rsidR="005C5F1B" w:rsidRPr="00DD7CDF">
        <w:rPr>
          <w:rFonts w:ascii="Angsana New" w:hAnsi="Angsana New" w:cs="Angsana New"/>
          <w:sz w:val="30"/>
          <w:szCs w:val="30"/>
          <w:cs/>
        </w:rPr>
        <w:t>การ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เกษตรอุตสาหกรรมและอาหาร</w:t>
      </w:r>
      <w:r w:rsidR="00514965" w:rsidRPr="00DD7CDF">
        <w:rPr>
          <w:rFonts w:ascii="Angsana New" w:hAnsi="Angsana New" w:cs="Angsana New"/>
          <w:sz w:val="30"/>
          <w:szCs w:val="30"/>
        </w:rPr>
        <w:t xml:space="preserve">   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ครบวงจร โดยมีที่ตั้งของธุรกิจครอบคลุมทั้งภายในประเทศและต่างประเทศ ซึ่งแบ่งเป็น </w:t>
      </w:r>
      <w:r w:rsidR="006061C2" w:rsidRPr="006061C2">
        <w:rPr>
          <w:rFonts w:asciiTheme="majorBidi" w:hAnsiTheme="majorBidi" w:cstheme="majorBidi"/>
          <w:sz w:val="30"/>
          <w:szCs w:val="30"/>
        </w:rPr>
        <w:t>2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ส่วนงานหลักดังนี้   </w:t>
      </w:r>
    </w:p>
    <w:p w14:paraId="714F47BA" w14:textId="77777777" w:rsidR="00C142F6" w:rsidRPr="00DD7CDF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97F9858" w14:textId="1D48C94A" w:rsidR="00C142F6" w:rsidRPr="00DD7CDF" w:rsidRDefault="00CF750C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</w:rPr>
        <w:t>1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142F6" w:rsidRPr="00DD7CDF">
        <w:rPr>
          <w:rFonts w:ascii="Angsana New" w:hAnsi="Angsana New" w:cs="Angsana New"/>
          <w:sz w:val="30"/>
          <w:szCs w:val="30"/>
        </w:rPr>
        <w:tab/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7F041F7D" w14:textId="635045E5" w:rsidR="00C142F6" w:rsidRPr="00DD7CDF" w:rsidRDefault="006061C2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61C2">
        <w:rPr>
          <w:rFonts w:ascii="Angsana New" w:hAnsi="Angsana New" w:cs="Angsana New"/>
          <w:sz w:val="30"/>
          <w:szCs w:val="30"/>
        </w:rPr>
        <w:t>2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142F6" w:rsidRPr="00DD7CDF">
        <w:rPr>
          <w:rFonts w:ascii="Angsana New" w:hAnsi="Angsana New" w:cs="Angsana New"/>
          <w:sz w:val="30"/>
          <w:szCs w:val="30"/>
        </w:rPr>
        <w:tab/>
      </w:r>
      <w:r w:rsidR="00B607CA" w:rsidRPr="00DD7CDF">
        <w:rPr>
          <w:rFonts w:ascii="Angsana New" w:hAnsi="Angsana New" w:cs="Angsana New"/>
          <w:sz w:val="30"/>
          <w:szCs w:val="30"/>
          <w:cs/>
        </w:rPr>
        <w:t xml:space="preserve">ส่วนงานธุรกิจสัตว์น้ำ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ครอบคลุมสินค้าประเภท</w:t>
      </w:r>
      <w:smartTag w:uri="urn:schemas-microsoft-com:office:smarttags" w:element="PersonName">
        <w:r w:rsidR="00C142F6" w:rsidRPr="00DD7CDF">
          <w:rPr>
            <w:rFonts w:ascii="Angsana New" w:hAnsi="Angsana New" w:cs="Angsana New"/>
            <w:sz w:val="30"/>
            <w:szCs w:val="30"/>
            <w:cs/>
          </w:rPr>
          <w:t>กุ้ง</w:t>
        </w:r>
      </w:smartTag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และปลา  </w:t>
      </w:r>
    </w:p>
    <w:p w14:paraId="5C38EF1A" w14:textId="77777777" w:rsidR="00C142F6" w:rsidRPr="00DD7CDF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F39997B" w14:textId="343648D2" w:rsidR="000D6971" w:rsidRPr="00DD7CDF" w:rsidRDefault="000D6971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การ</w:t>
      </w:r>
      <w:r w:rsidR="00B1217F" w:rsidRPr="00DD7CDF">
        <w:rPr>
          <w:rFonts w:ascii="Angsana New" w:hAnsi="Angsana New" w:cs="Angsana New"/>
          <w:sz w:val="30"/>
          <w:szCs w:val="30"/>
          <w:cs/>
        </w:rPr>
        <w:t xml:space="preserve">ดำเนินธุรกิจของกลุ่มบริษัททั้ง 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ส่วนงานหลักดังกล่าวมีลักษณะครบวงจร  เริ่มตั้งแต่การจัดหาวัตถุดิบเพื่อใช้ในการผลิตอาหารสัตว์  การดำเนินธุรกิจผลิตอาหารสัตว์  การเพาะพันธุ์สัตว์  การเลี้ยงสัตว์เพื่อการค้า การแปรรูปเนื้อสัตว์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การผลิตผลิตภัณฑ์อาหารสำเร็จรูปพร้อมรับประทาน </w:t>
      </w:r>
      <w:r w:rsidR="00AB4CD3" w:rsidRPr="00DD7CDF">
        <w:rPr>
          <w:rFonts w:ascii="Angsana New" w:hAnsi="Angsana New" w:cs="Angsana New"/>
          <w:sz w:val="30"/>
          <w:szCs w:val="30"/>
          <w:cs/>
        </w:rPr>
        <w:t xml:space="preserve">รวมถึงธุรกิจร้านค้าปลีกและร้านอาหาร </w:t>
      </w:r>
      <w:r w:rsidRPr="00DD7CDF">
        <w:rPr>
          <w:rFonts w:ascii="Angsana New" w:hAnsi="Angsana New" w:cs="Angsana New"/>
          <w:sz w:val="30"/>
          <w:szCs w:val="30"/>
          <w:cs/>
        </w:rPr>
        <w:t>ซึ่ง</w:t>
      </w:r>
      <w:r w:rsidR="00972C22" w:rsidRPr="00DD7CDF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DD7CDF">
        <w:rPr>
          <w:rFonts w:ascii="Angsana New" w:hAnsi="Angsana New" w:cs="Angsana New"/>
          <w:sz w:val="30"/>
          <w:szCs w:val="30"/>
          <w:cs/>
        </w:rPr>
        <w:t>ผลิตภัณฑ์หลักของกลุ่มบริษัทจำแนกได้เป็น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ประเภทหลักดังนี้   </w:t>
      </w:r>
    </w:p>
    <w:p w14:paraId="2FC1BFC7" w14:textId="77777777" w:rsidR="00C142F6" w:rsidRPr="00DD7CDF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36E702B2" w14:textId="2D11E4EA" w:rsidR="00C142F6" w:rsidRPr="00DD7CDF" w:rsidRDefault="00CF750C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</w:rPr>
        <w:t>1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 </w:t>
      </w:r>
      <w:r w:rsidR="007266DA" w:rsidRPr="00DD7CDF">
        <w:rPr>
          <w:rFonts w:ascii="Angsana New" w:hAnsi="Angsana New" w:cs="Angsana New"/>
          <w:sz w:val="30"/>
          <w:szCs w:val="30"/>
          <w:cs/>
        </w:rPr>
        <w:tab/>
      </w:r>
      <w:r w:rsidR="00C142F6" w:rsidRPr="00DD7CDF">
        <w:rPr>
          <w:rFonts w:ascii="Angsana New" w:hAnsi="Angsana New" w:cs="Angsana New"/>
          <w:sz w:val="30"/>
          <w:szCs w:val="30"/>
          <w:cs/>
        </w:rPr>
        <w:t>อาหารสัตว์</w:t>
      </w:r>
    </w:p>
    <w:p w14:paraId="575F327E" w14:textId="557D73EC" w:rsidR="00C142F6" w:rsidRPr="00DD7CDF" w:rsidRDefault="006061C2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6061C2">
        <w:rPr>
          <w:rFonts w:ascii="Angsana New" w:hAnsi="Angsana New" w:cs="Angsana New"/>
          <w:sz w:val="30"/>
          <w:szCs w:val="30"/>
        </w:rPr>
        <w:t>2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 </w:t>
      </w:r>
      <w:r w:rsidR="007266DA" w:rsidRPr="00DD7CDF">
        <w:rPr>
          <w:rFonts w:ascii="Angsana New" w:hAnsi="Angsana New" w:cs="Angsana New"/>
          <w:sz w:val="30"/>
          <w:szCs w:val="30"/>
          <w:cs/>
        </w:rPr>
        <w:tab/>
      </w:r>
      <w:r w:rsidR="00EB6AEC" w:rsidRPr="00DD7CDF">
        <w:rPr>
          <w:rFonts w:ascii="Angsana New" w:hAnsi="Angsana New" w:cs="Angsana New"/>
          <w:sz w:val="30"/>
          <w:szCs w:val="30"/>
          <w:cs/>
        </w:rPr>
        <w:t>ผลิตภัณฑ์จากฟาร์ม</w:t>
      </w:r>
      <w:r w:rsidR="00481DCA" w:rsidRPr="00DD7CDF">
        <w:rPr>
          <w:rFonts w:ascii="Angsana New" w:hAnsi="Angsana New" w:cs="Angsana New"/>
          <w:sz w:val="30"/>
          <w:szCs w:val="30"/>
          <w:cs/>
        </w:rPr>
        <w:t>เลี้ยง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สัตว์</w:t>
      </w:r>
      <w:r w:rsidR="00992CBF" w:rsidRPr="00DD7CDF">
        <w:rPr>
          <w:rFonts w:ascii="Angsana New" w:hAnsi="Angsana New" w:cs="Angsana New"/>
          <w:sz w:val="30"/>
          <w:szCs w:val="30"/>
        </w:rPr>
        <w:t xml:space="preserve"> </w:t>
      </w:r>
      <w:r w:rsidR="00992CBF" w:rsidRPr="00DD7CDF">
        <w:rPr>
          <w:rFonts w:ascii="Angsana New" w:hAnsi="Angsana New" w:cs="Angsana New"/>
          <w:sz w:val="30"/>
          <w:szCs w:val="30"/>
          <w:cs/>
        </w:rPr>
        <w:t>เช่น พันธุ์สัตว์ สัตว์มีชีวิต เนื้อสัตว์ เป็นต้น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A20DEB7" w14:textId="5687C8DC" w:rsidR="00C142F6" w:rsidRPr="00DD7CDF" w:rsidRDefault="00CF750C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</w:rPr>
        <w:t>3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266DA" w:rsidRPr="00DD7CDF">
        <w:rPr>
          <w:rFonts w:ascii="Angsana New" w:hAnsi="Angsana New" w:cs="Angsana New"/>
          <w:sz w:val="30"/>
          <w:szCs w:val="30"/>
          <w:cs/>
        </w:rPr>
        <w:tab/>
      </w:r>
      <w:r w:rsidR="00992CBF" w:rsidRPr="00DD7CDF">
        <w:rPr>
          <w:rFonts w:ascii="Angsana New" w:hAnsi="Angsana New" w:cs="Angsana New"/>
          <w:sz w:val="30"/>
          <w:szCs w:val="30"/>
          <w:cs/>
        </w:rPr>
        <w:t>อาหารแปรรูปและ</w:t>
      </w:r>
      <w:r w:rsidR="00EB6AEC" w:rsidRPr="00DD7CDF">
        <w:rPr>
          <w:rFonts w:ascii="Angsana New" w:hAnsi="Angsana New" w:cs="Angsana New"/>
          <w:sz w:val="30"/>
          <w:szCs w:val="30"/>
          <w:cs/>
        </w:rPr>
        <w:t>อาหารสำเร็จรูป</w:t>
      </w:r>
    </w:p>
    <w:p w14:paraId="5A0D159B" w14:textId="77777777" w:rsidR="00EA3FD8" w:rsidRPr="00DD7CDF" w:rsidRDefault="00EA3FD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02B05A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344CC1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715CB5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FE685F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F6A51C" w14:textId="68144F1C" w:rsidR="00761B6A" w:rsidRPr="00DD7CDF" w:rsidRDefault="00FD5627" w:rsidP="003F7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br w:type="page"/>
      </w:r>
      <w:r w:rsidR="00F80439" w:rsidRPr="00DD7CDF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B239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294485" w:rsidRPr="00DD7CD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70197C" w:rsidRPr="00DD7CD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61C2" w:rsidRPr="006061C2">
        <w:rPr>
          <w:rFonts w:ascii="Angsana New" w:hAnsi="Angsana New" w:cs="Angsana New"/>
          <w:sz w:val="30"/>
          <w:szCs w:val="30"/>
        </w:rPr>
        <w:t>25</w:t>
      </w:r>
      <w:r w:rsidR="006061C2" w:rsidRPr="006061C2">
        <w:rPr>
          <w:rFonts w:ascii="Angsana New" w:hAnsi="Angsana New" w:cs="Angsana New" w:hint="cs"/>
          <w:sz w:val="30"/>
          <w:szCs w:val="30"/>
        </w:rPr>
        <w:t>6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="00F80439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>เฉพาะที่มีการเปลี่ยนแปลง</w:t>
      </w:r>
      <w:r w:rsidR="00FC5735" w:rsidRPr="00DD7CDF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สาม</w:t>
      </w:r>
      <w:r w:rsidR="001F5CD1" w:rsidRPr="00DD7CD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/>
          <w:sz w:val="30"/>
          <w:szCs w:val="30"/>
          <w:cs/>
        </w:rPr>
        <w:t>มีนาคม</w:t>
      </w:r>
      <w:r w:rsidR="00B74489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B74489" w:rsidRPr="00DD7CDF">
        <w:rPr>
          <w:rFonts w:ascii="Angsana New" w:hAnsi="Angsana New" w:cs="Angsana New"/>
          <w:sz w:val="30"/>
          <w:szCs w:val="30"/>
        </w:rPr>
        <w:t xml:space="preserve"> 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028D72D" w14:textId="77777777" w:rsidR="00E72710" w:rsidRPr="00DD7CDF" w:rsidRDefault="00E72710" w:rsidP="00E727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9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510"/>
        <w:gridCol w:w="265"/>
        <w:gridCol w:w="2750"/>
        <w:gridCol w:w="239"/>
        <w:gridCol w:w="1129"/>
        <w:gridCol w:w="251"/>
        <w:gridCol w:w="901"/>
        <w:gridCol w:w="236"/>
        <w:gridCol w:w="817"/>
      </w:tblGrid>
      <w:tr w:rsidR="00E85DF1" w:rsidRPr="00DD7CDF" w14:paraId="64BDD34F" w14:textId="77777777" w:rsidTr="00A43802">
        <w:trPr>
          <w:trHeight w:val="20"/>
          <w:tblHeader/>
        </w:trPr>
        <w:tc>
          <w:tcPr>
            <w:tcW w:w="3510" w:type="dxa"/>
          </w:tcPr>
          <w:p w14:paraId="30279DC7" w14:textId="77777777" w:rsidR="00E85DF1" w:rsidRPr="00A12AC9" w:rsidRDefault="00E85DF1" w:rsidP="00C273B1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ADCA89E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7E3DA09E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D47CAE8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663FE359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51" w:type="dxa"/>
          </w:tcPr>
          <w:p w14:paraId="3C01A898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26ADB233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709A2657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5DF1" w:rsidRPr="00DD7CDF" w14:paraId="26EEDDD5" w14:textId="77777777" w:rsidTr="00A43802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079B4" w14:textId="77777777" w:rsidR="00E85DF1" w:rsidRPr="00A12AC9" w:rsidRDefault="00E85DF1" w:rsidP="00C273B1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5" w:type="dxa"/>
          </w:tcPr>
          <w:p w14:paraId="4D29DFD5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CC85E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39" w:type="dxa"/>
          </w:tcPr>
          <w:p w14:paraId="001F9DC3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3EC9F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51" w:type="dxa"/>
          </w:tcPr>
          <w:p w14:paraId="43C9851A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4098B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E85DF1" w:rsidRPr="00DD7CDF" w14:paraId="268002B5" w14:textId="77777777" w:rsidTr="00A43802">
        <w:trPr>
          <w:trHeight w:val="20"/>
          <w:tblHeader/>
        </w:trPr>
        <w:tc>
          <w:tcPr>
            <w:tcW w:w="3510" w:type="dxa"/>
          </w:tcPr>
          <w:p w14:paraId="34C10108" w14:textId="77777777" w:rsidR="00E85DF1" w:rsidRPr="00DD7CDF" w:rsidRDefault="00E85DF1" w:rsidP="00C273B1">
            <w:pPr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6B5162C6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2C474216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4BF1F15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73184157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48FA936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</w:tcPr>
          <w:p w14:paraId="165B20CF" w14:textId="62BE3A8E" w:rsidR="00E85DF1" w:rsidRPr="00DD7CDF" w:rsidRDefault="00CF750C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50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85DF1" w:rsidRPr="00DD7C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85DF1" w:rsidRPr="00DD7CDF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674C6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2FBAA606" w14:textId="456E7014" w:rsidR="00E85DF1" w:rsidRPr="00DD7CDF" w:rsidRDefault="00CF750C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50C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="00E85DF1" w:rsidRPr="00DD7CD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85DF1" w:rsidRPr="00DD7CDF" w14:paraId="7B2649F5" w14:textId="77777777" w:rsidTr="00A43802">
        <w:trPr>
          <w:trHeight w:val="20"/>
          <w:tblHeader/>
        </w:trPr>
        <w:tc>
          <w:tcPr>
            <w:tcW w:w="3510" w:type="dxa"/>
          </w:tcPr>
          <w:p w14:paraId="17F49B05" w14:textId="77777777" w:rsidR="00E85DF1" w:rsidRPr="00DD7CDF" w:rsidRDefault="00E85DF1" w:rsidP="00C273B1">
            <w:pPr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1DEBCA50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79BD1B14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6C4BB0F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244924C3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5141F6A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005DF6E" w14:textId="20233E11" w:rsidR="00E85DF1" w:rsidRPr="00DD7CDF" w:rsidRDefault="006061C2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61C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C594219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17498955" w14:textId="3519ADBD" w:rsidR="00E85DF1" w:rsidRPr="00DD7CDF" w:rsidRDefault="006061C2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61C2">
              <w:rPr>
                <w:rFonts w:ascii="Angsana New" w:hAnsi="Angsana New" w:cs="Angsana New" w:hint="cs"/>
                <w:sz w:val="24"/>
                <w:szCs w:val="24"/>
              </w:rPr>
              <w:t>2562</w:t>
            </w:r>
          </w:p>
        </w:tc>
      </w:tr>
      <w:tr w:rsidR="00E85DF1" w:rsidRPr="00DD7CDF" w14:paraId="20C3BF63" w14:textId="77777777" w:rsidTr="00A43802">
        <w:tc>
          <w:tcPr>
            <w:tcW w:w="3510" w:type="dxa"/>
          </w:tcPr>
          <w:p w14:paraId="06F0322B" w14:textId="7334DC2A" w:rsidR="00E85DF1" w:rsidRPr="00A12AC9" w:rsidRDefault="00E85DF1" w:rsidP="00C273B1">
            <w:pPr>
              <w:tabs>
                <w:tab w:val="left" w:pos="165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="004873B6"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ที่จัดตั้งขึ้นใหม่</w:t>
            </w:r>
          </w:p>
        </w:tc>
        <w:tc>
          <w:tcPr>
            <w:tcW w:w="265" w:type="dxa"/>
          </w:tcPr>
          <w:p w14:paraId="47C16055" w14:textId="77777777" w:rsidR="00E85DF1" w:rsidRPr="00DD7CDF" w:rsidRDefault="00E85DF1" w:rsidP="00C273B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0996602" w14:textId="77777777" w:rsidR="00E85DF1" w:rsidRPr="00DD7CDF" w:rsidRDefault="00E85DF1" w:rsidP="00C273B1">
            <w:pPr>
              <w:spacing w:line="350" w:lineRule="exact"/>
              <w:ind w:right="-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77EB3F5A" w14:textId="77777777" w:rsidR="00E85DF1" w:rsidRPr="00DD7CDF" w:rsidRDefault="00E85DF1" w:rsidP="00C273B1">
            <w:pPr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EA5DBA" w14:textId="77777777" w:rsidR="00E85DF1" w:rsidRPr="00DD7CDF" w:rsidRDefault="00E85DF1" w:rsidP="00C273B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81A7021" w14:textId="77777777" w:rsidR="00E85DF1" w:rsidRPr="00DD7CDF" w:rsidRDefault="00E85DF1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94C675F" w14:textId="77777777" w:rsidR="00E85DF1" w:rsidRPr="00DD7CDF" w:rsidRDefault="00E85DF1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32688FF" w14:textId="77777777" w:rsidR="00E85DF1" w:rsidRPr="00DD7CDF" w:rsidRDefault="00E85DF1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8625E2C" w14:textId="77777777" w:rsidR="00E85DF1" w:rsidRPr="00DD7CDF" w:rsidRDefault="00E85DF1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4873B6" w:rsidRPr="00DD7CDF" w14:paraId="4D75BCD3" w14:textId="77777777" w:rsidTr="00A43802">
        <w:trPr>
          <w:trHeight w:val="254"/>
        </w:trPr>
        <w:tc>
          <w:tcPr>
            <w:tcW w:w="3510" w:type="dxa"/>
            <w:shd w:val="clear" w:color="auto" w:fill="auto"/>
            <w:vAlign w:val="center"/>
          </w:tcPr>
          <w:p w14:paraId="1092070B" w14:textId="51B2F439" w:rsidR="004873B6" w:rsidRPr="00A12AC9" w:rsidRDefault="00CF750C" w:rsidP="004873B6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750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73B6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CP Foods Trading LLC </w:t>
            </w:r>
            <w:r w:rsidR="004873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CF750C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="004873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D24EED0" w14:textId="77777777" w:rsidR="004873B6" w:rsidRPr="00DD7CDF" w:rsidRDefault="004873B6" w:rsidP="004873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1CEA75C9" w14:textId="5279179A" w:rsidR="004873B6" w:rsidRPr="00A12AC9" w:rsidRDefault="004873B6" w:rsidP="004873B6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</w:t>
            </w:r>
            <w:r w:rsidR="00D50F4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ส่งออก</w:t>
            </w: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B559C9" w14:textId="77777777" w:rsidR="004873B6" w:rsidRPr="00DD7CDF" w:rsidRDefault="004873B6" w:rsidP="004873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D4275F1" w14:textId="7674AE46" w:rsidR="004873B6" w:rsidRPr="00A12AC9" w:rsidRDefault="004873B6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9B39D68" w14:textId="77777777" w:rsidR="004873B6" w:rsidRPr="00DD7CDF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AA6630" w14:textId="2233D001" w:rsidR="004873B6" w:rsidRPr="00A12AC9" w:rsidRDefault="00CF750C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CF750C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00</w:t>
            </w:r>
            <w:r w:rsidR="0022668A" w:rsidRPr="00A12AC9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.</w:t>
            </w:r>
            <w:r w:rsidR="006061C2" w:rsidRPr="006061C2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1F1D40" w14:textId="77777777" w:rsidR="004873B6" w:rsidRPr="00A12AC9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2B1E39D" w14:textId="5B48E9C5" w:rsidR="004873B6" w:rsidRPr="00A12AC9" w:rsidRDefault="004873B6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A12AC9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-</w:t>
            </w:r>
          </w:p>
        </w:tc>
      </w:tr>
      <w:tr w:rsidR="004873B6" w:rsidRPr="00DD7CDF" w14:paraId="0DF645A1" w14:textId="77777777" w:rsidTr="00A43802">
        <w:trPr>
          <w:trHeight w:val="254"/>
        </w:trPr>
        <w:tc>
          <w:tcPr>
            <w:tcW w:w="3510" w:type="dxa"/>
            <w:shd w:val="clear" w:color="auto" w:fill="auto"/>
            <w:vAlign w:val="center"/>
          </w:tcPr>
          <w:p w14:paraId="41FBA956" w14:textId="77777777" w:rsidR="004873B6" w:rsidRPr="00A12AC9" w:rsidRDefault="004873B6" w:rsidP="004873B6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E9C1664" w14:textId="77777777" w:rsidR="004873B6" w:rsidRPr="00DD7CDF" w:rsidRDefault="004873B6" w:rsidP="004873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7513FC7A" w14:textId="08D3E10E" w:rsidR="004873B6" w:rsidRPr="00A12AC9" w:rsidRDefault="004873B6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50" w:lineRule="exact"/>
              <w:ind w:left="-100" w:right="-135"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ประเภทเนื้อสัตว์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C9C1CB" w14:textId="77777777" w:rsidR="004873B6" w:rsidRPr="00DD7CDF" w:rsidRDefault="004873B6" w:rsidP="004873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91C4AC2" w14:textId="77777777" w:rsidR="004873B6" w:rsidRPr="00A12AC9" w:rsidRDefault="004873B6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5D6CCF4A" w14:textId="77777777" w:rsidR="004873B6" w:rsidRPr="00DD7CDF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259296B" w14:textId="77777777" w:rsidR="004873B6" w:rsidRPr="00A12AC9" w:rsidRDefault="004873B6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96B80D" w14:textId="77777777" w:rsidR="004873B6" w:rsidRPr="00A12AC9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2E1F9DD2" w14:textId="77777777" w:rsidR="004873B6" w:rsidRPr="00A12AC9" w:rsidRDefault="004873B6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</w:tr>
      <w:tr w:rsidR="00F62EB6" w:rsidRPr="00DD7CDF" w14:paraId="0379F280" w14:textId="77777777" w:rsidTr="00A43802">
        <w:tc>
          <w:tcPr>
            <w:tcW w:w="3510" w:type="dxa"/>
          </w:tcPr>
          <w:p w14:paraId="38D9CCBC" w14:textId="6E563E4F" w:rsidR="00F62EB6" w:rsidRPr="00A12AC9" w:rsidRDefault="006061C2" w:rsidP="00F62EB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61C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proofErr w:type="spellStart"/>
            <w:r w:rsidR="00F62EB6" w:rsidRPr="00A12AC9">
              <w:rPr>
                <w:rFonts w:asciiTheme="majorBidi" w:hAnsiTheme="majorBidi" w:cstheme="majorBidi"/>
                <w:sz w:val="24"/>
                <w:szCs w:val="24"/>
              </w:rPr>
              <w:t>Dongying</w:t>
            </w:r>
            <w:proofErr w:type="spellEnd"/>
            <w:r w:rsidR="00F62EB6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 Chia Tai Aqua Co., Ltd. 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6061C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16901939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312459C7" w14:textId="4EB2295C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  <w:vAlign w:val="center"/>
          </w:tcPr>
          <w:p w14:paraId="5A94F85D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008F628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2D8255D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91E298B" w14:textId="4D3FEB79" w:rsidR="00F62EB6" w:rsidRPr="00A12AC9" w:rsidRDefault="006061C2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236" w:type="dxa"/>
            <w:vAlign w:val="bottom"/>
          </w:tcPr>
          <w:p w14:paraId="652C7B48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682656D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A12AC9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-</w:t>
            </w:r>
          </w:p>
        </w:tc>
      </w:tr>
      <w:tr w:rsidR="00F62EB6" w:rsidRPr="00DD7CDF" w14:paraId="0D1BD02A" w14:textId="77777777" w:rsidTr="00A43802">
        <w:tc>
          <w:tcPr>
            <w:tcW w:w="3510" w:type="dxa"/>
          </w:tcPr>
          <w:p w14:paraId="7858BB30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F122475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60D9ECD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039219E2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F7ACE0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6AFC293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FC859E5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42D6D87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DCF8486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</w:tr>
      <w:tr w:rsidR="00F62EB6" w:rsidRPr="00DD7CDF" w14:paraId="3131ADC6" w14:textId="77777777" w:rsidTr="00A43802">
        <w:tc>
          <w:tcPr>
            <w:tcW w:w="3510" w:type="dxa"/>
          </w:tcPr>
          <w:p w14:paraId="7F0D99AB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65" w:type="dxa"/>
          </w:tcPr>
          <w:p w14:paraId="47CD4116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2846CE86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3F6DA2E0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6C0E4E0E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BD55163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1A04F28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center"/>
          </w:tcPr>
          <w:p w14:paraId="3E0985AD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0E5A1704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F62EB6" w:rsidRPr="00DD7CDF" w14:paraId="1E115D17" w14:textId="77777777" w:rsidTr="00A43802">
        <w:tc>
          <w:tcPr>
            <w:tcW w:w="3510" w:type="dxa"/>
          </w:tcPr>
          <w:p w14:paraId="56146909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680E563C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090F1F15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24280F98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2FEAFF14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65487955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8638E44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center"/>
          </w:tcPr>
          <w:p w14:paraId="0E559F1F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05C628A1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F62EB6" w:rsidRPr="00DD7CDF" w14:paraId="23B7AF3D" w14:textId="77777777" w:rsidTr="00A43802">
        <w:tc>
          <w:tcPr>
            <w:tcW w:w="3510" w:type="dxa"/>
          </w:tcPr>
          <w:p w14:paraId="1B2D0277" w14:textId="031EFA52" w:rsidR="00F62EB6" w:rsidRPr="00A12AC9" w:rsidRDefault="00CF750C" w:rsidP="00F62EB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750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Lianyungang Chia Tai </w:t>
            </w:r>
            <w:proofErr w:type="spellStart"/>
            <w:r w:rsidR="00F62EB6" w:rsidRPr="00A12AC9">
              <w:rPr>
                <w:rFonts w:asciiTheme="majorBidi" w:hAnsiTheme="majorBidi" w:cstheme="majorBidi"/>
                <w:sz w:val="24"/>
                <w:szCs w:val="24"/>
              </w:rPr>
              <w:t>Agro</w:t>
            </w:r>
            <w:proofErr w:type="spellEnd"/>
            <w:r w:rsidR="00F62EB6" w:rsidRPr="00A12AC9">
              <w:rPr>
                <w:rFonts w:asciiTheme="majorBidi" w:hAnsiTheme="majorBidi" w:cstheme="majorBidi"/>
                <w:sz w:val="24"/>
                <w:szCs w:val="24"/>
              </w:rPr>
              <w:t>-industry</w:t>
            </w:r>
          </w:p>
        </w:tc>
        <w:tc>
          <w:tcPr>
            <w:tcW w:w="265" w:type="dxa"/>
          </w:tcPr>
          <w:p w14:paraId="28C4512B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E6AB278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</w:tcPr>
          <w:p w14:paraId="2E4D62E3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9D76844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7C7F5B0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D291384" w14:textId="231466EA" w:rsidR="00F62EB6" w:rsidRPr="00A12AC9" w:rsidRDefault="00CF750C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CF750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36" w:type="dxa"/>
            <w:vAlign w:val="bottom"/>
          </w:tcPr>
          <w:p w14:paraId="4BDE79BB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0F0DF6A" w14:textId="4C41B2E7" w:rsidR="00F62EB6" w:rsidRPr="00A12AC9" w:rsidRDefault="006061C2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27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="00CF750C" w:rsidRPr="00CF750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</w:t>
            </w: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0</w:t>
            </w:r>
          </w:p>
        </w:tc>
      </w:tr>
      <w:tr w:rsidR="00F62EB6" w:rsidRPr="00DD7CDF" w14:paraId="386F412D" w14:textId="77777777" w:rsidTr="00A43802">
        <w:tc>
          <w:tcPr>
            <w:tcW w:w="3510" w:type="dxa"/>
          </w:tcPr>
          <w:p w14:paraId="58CA86CF" w14:textId="4CAE2869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Development Co., Ltd. </w:t>
            </w:r>
            <w:r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6CA29042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38524BF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5DF751A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89C2563" w14:textId="77777777" w:rsidR="00F62EB6" w:rsidRPr="00DD7CDF" w:rsidRDefault="00F62EB6" w:rsidP="00F62EB6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953109E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62B16C71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9A0C3B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D423D3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F62EB6" w:rsidRPr="00DD7CDF" w14:paraId="18543972" w14:textId="77777777" w:rsidTr="00A43802">
        <w:tc>
          <w:tcPr>
            <w:tcW w:w="3510" w:type="dxa"/>
          </w:tcPr>
          <w:p w14:paraId="1F242800" w14:textId="54680DAA" w:rsidR="00F62EB6" w:rsidRPr="00A12AC9" w:rsidRDefault="006061C2" w:rsidP="00F62EB6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61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62EB6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proofErr w:type="spellStart"/>
            <w:r w:rsidR="00F62EB6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PetRepublic</w:t>
            </w:r>
            <w:proofErr w:type="spellEnd"/>
            <w:r w:rsidR="00F62EB6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Ltd. 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="00CF750C" w:rsidRPr="00CF750C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3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491F5ADF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2EDF2CE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ผลิตและจำหน่ายอาหารสำหรับสัตว์เลี้ยง</w:t>
            </w:r>
          </w:p>
        </w:tc>
        <w:tc>
          <w:tcPr>
            <w:tcW w:w="239" w:type="dxa"/>
          </w:tcPr>
          <w:p w14:paraId="0D88A1DB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DB5F9F1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594272E8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53F1EBF" w14:textId="6467AE39" w:rsidR="00F62EB6" w:rsidRPr="00A12AC9" w:rsidRDefault="006061C2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60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36" w:type="dxa"/>
          </w:tcPr>
          <w:p w14:paraId="418B77E1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E82BB32" w14:textId="32FFF8F2" w:rsidR="00F62EB6" w:rsidRPr="00A12AC9" w:rsidRDefault="006061C2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67</w:t>
            </w:r>
          </w:p>
        </w:tc>
      </w:tr>
      <w:tr w:rsidR="00F62EB6" w:rsidRPr="00DD7CDF" w14:paraId="7EEA2EF3" w14:textId="77777777" w:rsidTr="00A43802">
        <w:tc>
          <w:tcPr>
            <w:tcW w:w="3510" w:type="dxa"/>
          </w:tcPr>
          <w:p w14:paraId="722C7A71" w14:textId="0E9EBCF0" w:rsidR="00F62EB6" w:rsidRPr="00A12AC9" w:rsidRDefault="00CF750C" w:rsidP="00F62EB6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75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F62EB6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Sheng Da Foods Co., Ltd. 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4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  <w:r w:rsidR="00F62EB6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2F622B73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429B1EB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39" w:type="dxa"/>
          </w:tcPr>
          <w:p w14:paraId="2E9B67BA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AE71EDE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2F97EB63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22E0C67" w14:textId="2B585202" w:rsidR="00F62EB6" w:rsidRPr="00A12AC9" w:rsidRDefault="00CF750C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CF750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4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92</w:t>
            </w:r>
          </w:p>
        </w:tc>
        <w:tc>
          <w:tcPr>
            <w:tcW w:w="236" w:type="dxa"/>
            <w:vAlign w:val="bottom"/>
          </w:tcPr>
          <w:p w14:paraId="6B9ECAA5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5D10644" w14:textId="44620CCF" w:rsidR="00F62EB6" w:rsidRPr="00A12AC9" w:rsidRDefault="00CF750C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CF750C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</w:t>
            </w:r>
            <w:r w:rsidR="00F62EB6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="006061C2" w:rsidRPr="006061C2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89</w:t>
            </w:r>
          </w:p>
        </w:tc>
      </w:tr>
      <w:tr w:rsidR="00F62EB6" w:rsidRPr="00DD7CDF" w14:paraId="100564A9" w14:textId="77777777" w:rsidTr="00A43802">
        <w:tc>
          <w:tcPr>
            <w:tcW w:w="3510" w:type="dxa"/>
          </w:tcPr>
          <w:p w14:paraId="79180EB8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AF99F28" w14:textId="77777777" w:rsidR="00F62EB6" w:rsidRPr="00DD7CDF" w:rsidRDefault="00F62EB6" w:rsidP="00F62E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55B942D" w14:textId="77777777" w:rsidR="00F62EB6" w:rsidRPr="00A12AC9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5506999" w14:textId="77777777" w:rsidR="00F62EB6" w:rsidRPr="00DD7CDF" w:rsidRDefault="00F62EB6" w:rsidP="00F62E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8EFF7F5" w14:textId="77777777" w:rsidR="00F62EB6" w:rsidRPr="00A12AC9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90868FE" w14:textId="77777777" w:rsidR="00F62EB6" w:rsidRPr="00DD7CD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</w:tcPr>
          <w:p w14:paraId="22B09CD6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C7D78EF" w14:textId="77777777" w:rsidR="00F62EB6" w:rsidRPr="00A12AC9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</w:tcPr>
          <w:p w14:paraId="249555B2" w14:textId="77777777" w:rsidR="00F62EB6" w:rsidRPr="00A12AC9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</w:tbl>
    <w:p w14:paraId="2100C5ED" w14:textId="27BF3A9D" w:rsidR="00E85DF1" w:rsidRDefault="00E85DF1" w:rsidP="00E85DF1">
      <w:pPr>
        <w:pStyle w:val="ListParagraph"/>
        <w:numPr>
          <w:ilvl w:val="0"/>
          <w:numId w:val="16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29AC">
        <w:rPr>
          <w:rFonts w:ascii="Angsana New" w:hAnsi="Angsana New" w:cs="Angsana New"/>
          <w:color w:val="000000"/>
          <w:szCs w:val="24"/>
        </w:rPr>
        <w:t xml:space="preserve"> </w:t>
      </w:r>
      <w:proofErr w:type="spellStart"/>
      <w:r w:rsidR="004873B6">
        <w:rPr>
          <w:rFonts w:ascii="Angsana New" w:hAnsi="Angsana New" w:cs="Angsana New"/>
          <w:color w:val="000000"/>
          <w:szCs w:val="24"/>
        </w:rPr>
        <w:t>Stesha</w:t>
      </w:r>
      <w:proofErr w:type="spellEnd"/>
      <w:r w:rsidR="004873B6">
        <w:rPr>
          <w:rFonts w:ascii="Angsana New" w:hAnsi="Angsana New" w:cs="Angsana New"/>
          <w:color w:val="000000"/>
          <w:szCs w:val="24"/>
        </w:rPr>
        <w:t xml:space="preserve"> LLC</w:t>
      </w:r>
    </w:p>
    <w:p w14:paraId="684B4378" w14:textId="3C3F3644" w:rsidR="004873B6" w:rsidRPr="004873B6" w:rsidRDefault="004873B6" w:rsidP="004873B6">
      <w:pPr>
        <w:pStyle w:val="ListParagraph"/>
        <w:numPr>
          <w:ilvl w:val="0"/>
          <w:numId w:val="16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29AC">
        <w:rPr>
          <w:rFonts w:ascii="Angsana New" w:hAnsi="Angsana New" w:cs="Angsana New"/>
          <w:color w:val="000000"/>
          <w:szCs w:val="24"/>
        </w:rPr>
        <w:t xml:space="preserve"> C.P. Pokphand Co., Ltd.</w:t>
      </w:r>
    </w:p>
    <w:p w14:paraId="35B5DA08" w14:textId="77777777" w:rsidR="00E85DF1" w:rsidRDefault="00E85DF1" w:rsidP="00E85DF1">
      <w:pPr>
        <w:pStyle w:val="ListParagraph"/>
        <w:numPr>
          <w:ilvl w:val="0"/>
          <w:numId w:val="16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29AC">
        <w:rPr>
          <w:rFonts w:ascii="Angsana New" w:hAnsi="Angsana New" w:cs="Angsana New"/>
          <w:color w:val="000000"/>
          <w:szCs w:val="24"/>
        </w:rPr>
        <w:t xml:space="preserve"> C</w:t>
      </w:r>
      <w:r>
        <w:rPr>
          <w:rFonts w:ascii="Angsana New" w:hAnsi="Angsana New" w:cs="Angsana New"/>
          <w:color w:val="000000"/>
          <w:szCs w:val="24"/>
        </w:rPr>
        <w:t>PF Poland S.A.</w:t>
      </w:r>
    </w:p>
    <w:p w14:paraId="1C7A42F2" w14:textId="05F60E20" w:rsidR="00E85DF1" w:rsidRPr="005C389F" w:rsidRDefault="00E85DF1" w:rsidP="00E85DF1">
      <w:pPr>
        <w:pStyle w:val="ListParagraph"/>
        <w:numPr>
          <w:ilvl w:val="0"/>
          <w:numId w:val="16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5C389F">
        <w:t xml:space="preserve"> </w:t>
      </w:r>
      <w:r w:rsidR="00E1282D" w:rsidRPr="00E1282D">
        <w:rPr>
          <w:rFonts w:ascii="Angsana New" w:hAnsi="Angsana New" w:cs="Angsana New"/>
          <w:color w:val="000000"/>
          <w:szCs w:val="24"/>
        </w:rPr>
        <w:t>Charoen Pokphand Enterprise (Taiwan) Co., Ltd.</w:t>
      </w:r>
    </w:p>
    <w:p w14:paraId="24BE7EB8" w14:textId="77777777" w:rsidR="00E21174" w:rsidRPr="00DD7CDF" w:rsidRDefault="00E21174" w:rsidP="000429AC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245"/>
        <w:contextualSpacing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6BEB258F" w14:textId="0E7CAC45" w:rsidR="00194916" w:rsidRPr="00D26ADF" w:rsidRDefault="00194916" w:rsidP="00194916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245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26ADF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ทั้งนี้ กลุ่มบริษัทไม่มีรายการขายเงินลงทุนในบริษัทย่อยในระหว่างงวดสามเดือนสิ้นสุดวันที่ </w:t>
      </w:r>
      <w:r w:rsidR="00CF750C" w:rsidRPr="00CF750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D26ADF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6061C2" w:rsidRPr="006061C2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F750C" w:rsidRPr="00CF750C">
        <w:rPr>
          <w:rFonts w:asciiTheme="majorBidi" w:hAnsiTheme="majorBidi" w:cstheme="majorBidi"/>
          <w:spacing w:val="2"/>
          <w:sz w:val="30"/>
          <w:szCs w:val="30"/>
        </w:rPr>
        <w:t>3</w:t>
      </w:r>
    </w:p>
    <w:p w14:paraId="27975AD9" w14:textId="77777777" w:rsidR="00271B16" w:rsidRPr="00DD7CDF" w:rsidRDefault="00271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br w:type="page"/>
      </w:r>
    </w:p>
    <w:p w14:paraId="3B10305C" w14:textId="48F54720" w:rsidR="00C142F6" w:rsidRPr="00DD7CDF" w:rsidRDefault="006061C2" w:rsidP="000429A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061C2">
        <w:rPr>
          <w:rFonts w:ascii="Angsana New" w:hAnsi="Angsana New" w:cs="Angsana New"/>
          <w:sz w:val="30"/>
          <w:szCs w:val="30"/>
        </w:rPr>
        <w:lastRenderedPageBreak/>
        <w:t>2</w:t>
      </w:r>
      <w:r w:rsidR="00C142F6" w:rsidRPr="00DD7CDF">
        <w:rPr>
          <w:rFonts w:ascii="Angsana New" w:hAnsi="Angsana New" w:cs="Angsana New"/>
          <w:sz w:val="30"/>
          <w:szCs w:val="30"/>
        </w:rPr>
        <w:tab/>
      </w:r>
      <w:r w:rsidR="008E5B5B" w:rsidRPr="00DD7CDF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1C1941" w14:textId="77777777" w:rsidR="002622C8" w:rsidRPr="00DD7CDF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01B8AB" w14:textId="66E2ACF1" w:rsidR="00726238" w:rsidRPr="00DD7CDF" w:rsidRDefault="006061C2" w:rsidP="000429AC">
      <w:pPr>
        <w:pStyle w:val="Heading8"/>
        <w:tabs>
          <w:tab w:val="left" w:pos="540"/>
          <w:tab w:val="left" w:pos="1080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6061C2">
        <w:rPr>
          <w:rFonts w:ascii="Angsana New" w:hAnsi="Angsana New" w:cs="Angsana New"/>
          <w:sz w:val="30"/>
          <w:szCs w:val="30"/>
        </w:rPr>
        <w:t>2</w:t>
      </w:r>
      <w:r w:rsidR="00E02156" w:rsidRPr="00DD7CDF">
        <w:rPr>
          <w:rFonts w:ascii="Angsana New" w:hAnsi="Angsana New" w:cs="Angsana New"/>
          <w:sz w:val="30"/>
          <w:szCs w:val="30"/>
        </w:rPr>
        <w:t>.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547EA0" w:rsidRPr="00DD7CDF">
        <w:rPr>
          <w:rFonts w:ascii="Angsana New" w:hAnsi="Angsana New" w:cs="Angsana New"/>
          <w:sz w:val="30"/>
          <w:szCs w:val="30"/>
          <w:cs/>
        </w:rPr>
        <w:tab/>
      </w:r>
      <w:r w:rsidR="002622C8" w:rsidRPr="00DD7CDF">
        <w:rPr>
          <w:rFonts w:ascii="Angsana New" w:hAnsi="Angsana New" w:cs="Angsana New"/>
          <w:sz w:val="30"/>
          <w:szCs w:val="30"/>
          <w:cs/>
        </w:rPr>
        <w:t>เกณฑ์การถือปฏิบัติ</w:t>
      </w:r>
    </w:p>
    <w:p w14:paraId="39163AE2" w14:textId="77777777" w:rsidR="00702705" w:rsidRPr="00DD7CDF" w:rsidRDefault="00702705" w:rsidP="000429AC">
      <w:pPr>
        <w:rPr>
          <w:rFonts w:ascii="Angsana New" w:hAnsi="Angsana New" w:cs="Angsana New"/>
          <w:sz w:val="30"/>
          <w:szCs w:val="30"/>
        </w:rPr>
      </w:pPr>
    </w:p>
    <w:p w14:paraId="24DDC3E0" w14:textId="7E4B6278" w:rsidR="008821EE" w:rsidRPr="00DD7CDF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2"/>
          <w:sz w:val="30"/>
          <w:szCs w:val="30"/>
          <w:cs/>
        </w:rPr>
        <w:t>งบการเงินระหว่างกาลนี้</w:t>
      </w:r>
      <w:r w:rsidR="003B773B" w:rsidRPr="00DD7CDF">
        <w:rPr>
          <w:rFonts w:ascii="Angsana New" w:hAnsi="Angsana New" w:cs="Angsana New" w:hint="cs"/>
          <w:spacing w:val="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3B773B" w:rsidRPr="00DD7CD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B773B" w:rsidRPr="00DD7CDF">
        <w:rPr>
          <w:rFonts w:ascii="Angsana New" w:hAnsi="Angsana New" w:cs="Angsana New" w:hint="cs"/>
          <w:spacing w:val="2"/>
          <w:sz w:val="30"/>
          <w:szCs w:val="30"/>
          <w:cs/>
        </w:rPr>
        <w:t>และจัดทำหมายเหตุประกอบงบการเงินระหว่างกาลในรูปแบบย่อ</w:t>
      </w:r>
      <w:r w:rsidR="001B4ECB">
        <w:rPr>
          <w:rFonts w:ascii="Angsana New" w:hAnsi="Angsana New" w:cs="Angsana New"/>
          <w:spacing w:val="2"/>
          <w:sz w:val="30"/>
          <w:szCs w:val="30"/>
        </w:rPr>
        <w:t xml:space="preserve"> (“</w:t>
      </w:r>
      <w:r w:rsidR="001B4ECB">
        <w:rPr>
          <w:rFonts w:ascii="Angsana New" w:hAnsi="Angsana New" w:cs="Angsana New" w:hint="cs"/>
          <w:spacing w:val="2"/>
          <w:sz w:val="30"/>
          <w:szCs w:val="30"/>
          <w:cs/>
        </w:rPr>
        <w:t>งบการเงินระหว่างกาล</w:t>
      </w:r>
      <w:r w:rsidR="001B4ECB">
        <w:rPr>
          <w:rFonts w:ascii="Angsana New" w:hAnsi="Angsana New" w:cs="Angsana New"/>
          <w:spacing w:val="2"/>
          <w:sz w:val="30"/>
          <w:szCs w:val="30"/>
        </w:rPr>
        <w:t xml:space="preserve">”) </w:t>
      </w:r>
      <w:r w:rsidR="0078197A" w:rsidRPr="00DD7CDF">
        <w:rPr>
          <w:rFonts w:ascii="Angsana New" w:hAnsi="Angsana New" w:cs="Angsana New"/>
          <w:spacing w:val="2"/>
          <w:sz w:val="30"/>
          <w:szCs w:val="30"/>
          <w:cs/>
        </w:rPr>
        <w:t>ตามมาตรฐานการบัญชี</w:t>
      </w:r>
      <w:r w:rsidR="00DA53A6" w:rsidRPr="00DD7CD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4E4901">
        <w:rPr>
          <w:rFonts w:ascii="Angsana New" w:hAnsi="Angsana New" w:cs="Angsana New"/>
          <w:spacing w:val="2"/>
          <w:sz w:val="30"/>
          <w:szCs w:val="30"/>
        </w:rPr>
        <w:t xml:space="preserve">(“TAS”) </w:t>
      </w:r>
      <w:r w:rsidR="0078197A" w:rsidRPr="00DD7CDF">
        <w:rPr>
          <w:rFonts w:ascii="Angsana New" w:hAnsi="Angsana New" w:cs="Angsana New"/>
          <w:spacing w:val="2"/>
          <w:sz w:val="30"/>
          <w:szCs w:val="30"/>
          <w:cs/>
        </w:rPr>
        <w:t xml:space="preserve">ฉบับที่ </w:t>
      </w:r>
      <w:r w:rsidR="00CF750C" w:rsidRPr="00CF750C">
        <w:rPr>
          <w:rFonts w:ascii="Angsana New" w:hAnsi="Angsana New" w:cs="Angsana New"/>
          <w:spacing w:val="2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pacing w:val="2"/>
          <w:sz w:val="30"/>
          <w:szCs w:val="30"/>
        </w:rPr>
        <w:t>4</w:t>
      </w:r>
      <w:r w:rsidRPr="00DD7CD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="00DD7D3D" w:rsidRPr="00DD7CD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</w:t>
      </w:r>
      <w:r w:rsidRPr="00DD7CD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ระหว่างกาล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CC45CC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กฎระเบียบ และประกาศคณะกรรมการกำกับหลักทรัพย์และตลาดหลักทรัพย์ที่เกี่ยวข้อง </w:t>
      </w:r>
    </w:p>
    <w:p w14:paraId="6AB01EB2" w14:textId="77777777" w:rsidR="00D60C80" w:rsidRPr="00DD7CDF" w:rsidRDefault="00D60C8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19686F5" w14:textId="1DFF170B" w:rsidR="008E5B5B" w:rsidRPr="00DD7CDF" w:rsidRDefault="008E5B5B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งบการเงินระหว่างกาลนี้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="007027F2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เหตุการณ์และสถานการณ์ใหม่ๆ</w:t>
      </w:r>
      <w:r w:rsidR="007027F2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7027F2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ดังนั้นการอ่านงบการเงินระหว่างกาลนี้จึงควรอ่านควบคู่กับงบการเงินสำหรั</w:t>
      </w:r>
      <w:r w:rsidR="0078197A" w:rsidRPr="00DD7CDF">
        <w:rPr>
          <w:rFonts w:ascii="Angsana New" w:hAnsi="Angsana New" w:cs="Angsana New"/>
          <w:sz w:val="30"/>
          <w:szCs w:val="30"/>
          <w:cs/>
        </w:rPr>
        <w:t xml:space="preserve">บปีสิ้นสุดวันที่ </w:t>
      </w:r>
      <w:r w:rsidR="00CF750C" w:rsidRPr="00CF750C">
        <w:rPr>
          <w:rFonts w:ascii="Angsana New" w:hAnsi="Angsana New" w:cs="Angsana New" w:hint="cs"/>
          <w:sz w:val="30"/>
          <w:szCs w:val="30"/>
        </w:rPr>
        <w:t>31</w:t>
      </w:r>
      <w:r w:rsidR="006A71BB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64AF" w:rsidRPr="00DD7CD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sz w:val="30"/>
          <w:szCs w:val="30"/>
        </w:rPr>
        <w:t>2562</w:t>
      </w:r>
    </w:p>
    <w:p w14:paraId="06C414E3" w14:textId="77777777" w:rsidR="002A2181" w:rsidRPr="00DD7CDF" w:rsidRDefault="002A2181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235E495" w14:textId="03D2475C" w:rsidR="00E72710" w:rsidRDefault="00E70C88" w:rsidP="00E70C88">
      <w:pPr>
        <w:tabs>
          <w:tab w:val="clear" w:pos="454"/>
          <w:tab w:val="left" w:pos="63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70C88">
        <w:rPr>
          <w:rFonts w:ascii="Angsana New" w:hAnsi="Angsana New" w:cs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</w:t>
      </w:r>
      <w:r w:rsidR="004E4901">
        <w:rPr>
          <w:rFonts w:ascii="Angsana New" w:hAnsi="Angsana New" w:cs="Angsana New"/>
          <w:sz w:val="30"/>
          <w:szCs w:val="30"/>
        </w:rPr>
        <w:t xml:space="preserve"> (“TFRS”) </w:t>
      </w:r>
      <w:r w:rsidRPr="00E70C88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4E4901">
        <w:rPr>
          <w:rFonts w:ascii="Angsana New" w:hAnsi="Angsana New" w:cs="Angsana New"/>
          <w:sz w:val="30"/>
          <w:szCs w:val="30"/>
        </w:rPr>
        <w:t>TAS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การแสดงรายการเครื่องมือทางการเงิน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4E4901">
        <w:rPr>
          <w:rFonts w:ascii="Angsana New" w:hAnsi="Angsana New" w:cs="Angsana New"/>
          <w:sz w:val="30"/>
          <w:szCs w:val="30"/>
        </w:rPr>
        <w:t>TFRS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4C6BE4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4C6BE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การตีความมาตรฐานรายงานทางการเงิน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E70C88">
        <w:rPr>
          <w:rFonts w:ascii="Angsana New" w:hAnsi="Angsana New" w:cs="Angsana New"/>
          <w:sz w:val="30"/>
          <w:szCs w:val="30"/>
        </w:rPr>
        <w:t xml:space="preserve">TFRIC”) </w:t>
      </w:r>
      <w:r w:rsidRPr="00E70C88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และ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/>
          <w:sz w:val="30"/>
          <w:szCs w:val="30"/>
        </w:rPr>
        <w:t xml:space="preserve">TFRIC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การชำระหนี้สินทางการเงินด้วยตราสารทุน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70C88">
        <w:rPr>
          <w:rFonts w:ascii="Angsana New" w:hAnsi="Angsana New" w:cs="Angsana New" w:hint="cs"/>
          <w:sz w:val="30"/>
          <w:szCs w:val="30"/>
          <w:cs/>
        </w:rPr>
        <w:t>รวมกันเรียกว่า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E70C88">
        <w:rPr>
          <w:rFonts w:ascii="Angsana New" w:hAnsi="Angsana New" w:cs="Angsana New" w:hint="cs"/>
          <w:sz w:val="30"/>
          <w:szCs w:val="30"/>
          <w:cs/>
        </w:rPr>
        <w:t>มาตรฐานกลุ่มเครื่องมือทางการเงิน</w:t>
      </w:r>
      <w:r w:rsidRPr="00E70C88">
        <w:rPr>
          <w:rFonts w:ascii="Angsana New" w:hAnsi="Angsana New" w:cs="Angsana New" w:hint="eastAsia"/>
          <w:sz w:val="30"/>
          <w:szCs w:val="30"/>
          <w:cs/>
        </w:rPr>
        <w:t>”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70C88">
        <w:rPr>
          <w:rFonts w:ascii="Angsana New" w:hAnsi="Angsana New" w:cs="Angsana New" w:hint="cs"/>
          <w:sz w:val="30"/>
          <w:szCs w:val="30"/>
          <w:cs/>
        </w:rPr>
        <w:t>และ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/>
          <w:sz w:val="30"/>
          <w:szCs w:val="30"/>
        </w:rPr>
        <w:t>TFRS</w:t>
      </w:r>
      <w:r w:rsidR="004C6BE4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</w:p>
    <w:p w14:paraId="1E1D4A57" w14:textId="77777777" w:rsidR="00E70C88" w:rsidRPr="00DD7CDF" w:rsidRDefault="00E70C88" w:rsidP="00E70C88">
      <w:pPr>
        <w:tabs>
          <w:tab w:val="clear" w:pos="454"/>
          <w:tab w:val="left" w:pos="63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88F0E8F" w14:textId="5C8D2EFA" w:rsidR="001E55AC" w:rsidRPr="00DD7CDF" w:rsidRDefault="006061C2" w:rsidP="000429AC">
      <w:pPr>
        <w:pStyle w:val="Heading8"/>
        <w:tabs>
          <w:tab w:val="left" w:pos="540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6061C2">
        <w:rPr>
          <w:rFonts w:ascii="Angsana New" w:hAnsi="Angsana New" w:cs="Angsana New"/>
          <w:sz w:val="30"/>
          <w:szCs w:val="30"/>
        </w:rPr>
        <w:t>2</w:t>
      </w:r>
      <w:r w:rsidR="001E55AC" w:rsidRPr="00DD7CDF">
        <w:rPr>
          <w:rFonts w:ascii="Angsana New" w:hAnsi="Angsana New" w:cs="Angsana New"/>
          <w:sz w:val="30"/>
          <w:szCs w:val="30"/>
        </w:rPr>
        <w:t>.</w:t>
      </w:r>
      <w:r w:rsidRPr="006061C2">
        <w:rPr>
          <w:rFonts w:ascii="Angsana New" w:hAnsi="Angsana New" w:cs="Angsana New"/>
          <w:sz w:val="30"/>
          <w:szCs w:val="30"/>
        </w:rPr>
        <w:t>2</w:t>
      </w:r>
      <w:r w:rsidR="00547EA0" w:rsidRPr="00DD7CDF">
        <w:rPr>
          <w:rFonts w:ascii="Angsana New" w:hAnsi="Angsana New" w:cs="Angsana New"/>
          <w:sz w:val="30"/>
          <w:szCs w:val="30"/>
          <w:cs/>
        </w:rPr>
        <w:tab/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="00E21174" w:rsidRPr="00DD7CDF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="0053327F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="0053327F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และนโยบายการบัญชี</w:t>
      </w:r>
    </w:p>
    <w:p w14:paraId="132E430B" w14:textId="77777777" w:rsidR="0058499E" w:rsidRPr="00DD7CDF" w:rsidRDefault="0058499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0CEAE39" w14:textId="3FDD6020" w:rsidR="007532E4" w:rsidRPr="00D26ADF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</w:t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มีการใช้</w:t>
      </w:r>
      <w:r w:rsidR="00E21174" w:rsidRPr="00DD7CDF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="000855BC" w:rsidRPr="00DD7CDF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 w:rsidRPr="00DD7CDF">
        <w:rPr>
          <w:rFonts w:ascii="Angsana New" w:hAnsi="Angsana New" w:cs="Angsana New"/>
          <w:sz w:val="30"/>
          <w:szCs w:val="30"/>
          <w:cs/>
        </w:rPr>
        <w:t>ในกา</w:t>
      </w:r>
      <w:r w:rsidR="00BC0D93" w:rsidRPr="00DD7CDF">
        <w:rPr>
          <w:rFonts w:ascii="Angsana New" w:hAnsi="Angsana New" w:cs="Angsana New"/>
          <w:sz w:val="30"/>
          <w:szCs w:val="30"/>
          <w:cs/>
        </w:rPr>
        <w:t>ร</w:t>
      </w:r>
      <w:r w:rsidR="00463E59" w:rsidRPr="00DD7CDF">
        <w:rPr>
          <w:rFonts w:ascii="Angsana New" w:hAnsi="Angsana New" w:cs="Angsana New" w:hint="cs"/>
          <w:sz w:val="30"/>
          <w:szCs w:val="30"/>
          <w:cs/>
        </w:rPr>
        <w:t>ถือปฏิบัติตาม</w:t>
      </w:r>
      <w:r w:rsidR="005730A3" w:rsidRPr="00DD7CDF">
        <w:rPr>
          <w:rFonts w:ascii="Angsana New" w:hAnsi="Angsana New" w:cs="Angsana New"/>
          <w:sz w:val="30"/>
          <w:szCs w:val="30"/>
        </w:rPr>
        <w:br/>
      </w:r>
      <w:r w:rsidR="00463E59" w:rsidRPr="00DD7CDF">
        <w:rPr>
          <w:rFonts w:ascii="Angsana New" w:hAnsi="Angsana New" w:cs="Angsana New" w:hint="cs"/>
          <w:sz w:val="30"/>
          <w:szCs w:val="30"/>
          <w:cs/>
        </w:rPr>
        <w:t xml:space="preserve">นโยบายการบัญชีของกลุ่มบริษัท </w:t>
      </w:r>
      <w:r w:rsidR="00A85468" w:rsidRPr="00DD7CDF">
        <w:rPr>
          <w:rFonts w:ascii="Angsana New" w:hAnsi="Angsana New" w:cs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</w:t>
      </w:r>
      <w:r w:rsidR="004A4491" w:rsidRPr="00DD7CDF">
        <w:rPr>
          <w:rFonts w:ascii="Angsana New" w:hAnsi="Angsana New" w:cs="Angsana New"/>
          <w:sz w:val="30"/>
          <w:szCs w:val="30"/>
          <w:cs/>
        </w:rPr>
        <w:t>ทั้งนี้</w:t>
      </w:r>
      <w:r w:rsidR="004A4491" w:rsidRPr="00DD7CDF">
        <w:rPr>
          <w:rFonts w:ascii="Angsana New" w:hAnsi="Angsana New" w:cs="Angsana New" w:hint="cs"/>
          <w:sz w:val="30"/>
          <w:szCs w:val="30"/>
          <w:cs/>
        </w:rPr>
        <w:t xml:space="preserve"> นโยบายการ</w:t>
      </w:r>
      <w:r w:rsidR="005730A3" w:rsidRPr="00DD7CDF">
        <w:rPr>
          <w:rFonts w:ascii="Angsana New" w:hAnsi="Angsana New" w:cs="Angsana New"/>
          <w:sz w:val="30"/>
          <w:szCs w:val="30"/>
        </w:rPr>
        <w:br/>
      </w:r>
      <w:r w:rsidR="004A4491" w:rsidRPr="00DD7CDF">
        <w:rPr>
          <w:rFonts w:ascii="Angsana New" w:hAnsi="Angsana New" w:cs="Angsana New" w:hint="cs"/>
          <w:sz w:val="30"/>
          <w:szCs w:val="30"/>
          <w:cs/>
        </w:rPr>
        <w:t>บัญชี วิธีการคำนวณและ</w:t>
      </w:r>
      <w:r w:rsidR="004A4491" w:rsidRPr="00DD7CDF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4A4491" w:rsidRPr="00DD7CDF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4A4491" w:rsidRPr="00DD7CDF">
        <w:rPr>
          <w:rFonts w:ascii="Angsana New" w:hAnsi="Angsana New" w:cs="Angsana New"/>
          <w:sz w:val="30"/>
          <w:szCs w:val="30"/>
          <w:cs/>
        </w:rPr>
        <w:t>นั้น</w:t>
      </w:r>
      <w:r w:rsidR="00DD2A93" w:rsidRPr="00DD7CDF">
        <w:rPr>
          <w:rFonts w:ascii="Angsana New" w:hAnsi="Angsana New" w:cs="Angsana New" w:hint="cs"/>
          <w:sz w:val="30"/>
          <w:szCs w:val="30"/>
          <w:cs/>
        </w:rPr>
        <w:t>ไม่แตกต่างจากที่ได้อธิบายไว้ใน</w:t>
      </w:r>
      <w:r w:rsidRPr="00DD7CDF">
        <w:rPr>
          <w:rFonts w:ascii="Angsana New" w:hAnsi="Angsana New" w:cs="Angsana New"/>
          <w:sz w:val="30"/>
          <w:szCs w:val="30"/>
          <w:cs/>
        </w:rPr>
        <w:t>งบการเงินสำหร</w:t>
      </w:r>
      <w:r w:rsidR="0078197A" w:rsidRPr="00DD7CDF">
        <w:rPr>
          <w:rFonts w:ascii="Angsana New" w:hAnsi="Angsana New" w:cs="Angsana New"/>
          <w:sz w:val="30"/>
          <w:szCs w:val="30"/>
          <w:cs/>
        </w:rPr>
        <w:t xml:space="preserve">ับปีสิ้นสุดวันที่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A71BB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1B17" w:rsidRPr="00DD7CD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61C2" w:rsidRPr="006061C2">
        <w:rPr>
          <w:rFonts w:asciiTheme="majorBidi" w:hAnsiTheme="majorBidi" w:cstheme="majorBidi"/>
          <w:sz w:val="30"/>
          <w:szCs w:val="30"/>
        </w:rPr>
        <w:t>2562</w:t>
      </w:r>
      <w:r w:rsidR="000855BC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0321" w:rsidRPr="00DD7CDF">
        <w:rPr>
          <w:rFonts w:ascii="Angsana New" w:hAnsi="Angsana New" w:cs="Angsana New" w:hint="cs"/>
          <w:sz w:val="30"/>
          <w:szCs w:val="30"/>
          <w:cs/>
        </w:rPr>
        <w:t>เว้น</w:t>
      </w:r>
      <w:r w:rsidR="000855BC" w:rsidRPr="00DD7CDF">
        <w:rPr>
          <w:rFonts w:ascii="Angsana New" w:hAnsi="Angsana New" w:cs="Angsana New" w:hint="cs"/>
          <w:sz w:val="30"/>
          <w:szCs w:val="30"/>
          <w:cs/>
        </w:rPr>
        <w:t>แต่</w:t>
      </w:r>
      <w:r w:rsidR="00FC7405" w:rsidRPr="00DD7CDF">
        <w:rPr>
          <w:rFonts w:ascii="Angsana New" w:hAnsi="Angsana New" w:cs="Angsana New" w:hint="cs"/>
          <w:sz w:val="30"/>
          <w:szCs w:val="30"/>
          <w:cs/>
        </w:rPr>
        <w:t>การใช้ดุลยพินิจ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5236B7" w:rsidRPr="00BD3848">
        <w:rPr>
          <w:rFonts w:ascii="Angsana New" w:hAnsi="Angsana New" w:cs="Angsana New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="005236B7" w:rsidRPr="00BD3848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Theme="majorBidi" w:hAnsiTheme="majorBidi" w:cstheme="majorBidi"/>
          <w:sz w:val="30"/>
          <w:szCs w:val="30"/>
        </w:rPr>
        <w:t>20</w:t>
      </w:r>
      <w:r w:rsidR="00CF750C" w:rsidRPr="00CF750C">
        <w:rPr>
          <w:rFonts w:asciiTheme="majorBidi" w:hAnsiTheme="majorBidi" w:cstheme="majorBidi"/>
          <w:sz w:val="30"/>
          <w:szCs w:val="30"/>
        </w:rPr>
        <w:t>1</w:t>
      </w:r>
      <w:r w:rsidR="006061C2" w:rsidRPr="006061C2">
        <w:rPr>
          <w:rFonts w:asciiTheme="majorBidi" w:hAnsiTheme="majorBidi" w:cstheme="majorBidi"/>
          <w:sz w:val="30"/>
          <w:szCs w:val="30"/>
        </w:rPr>
        <w:t>9</w:t>
      </w:r>
      <w:r w:rsidR="005236B7" w:rsidRPr="00BD3848">
        <w:rPr>
          <w:rFonts w:ascii="Angsana New" w:hAnsi="Angsana New" w:cs="Angsana New"/>
          <w:sz w:val="30"/>
          <w:szCs w:val="30"/>
          <w:cs/>
        </w:rPr>
        <w:t xml:space="preserve"> (</w:t>
      </w:r>
      <w:r w:rsidR="005236B7" w:rsidRPr="00BD3848">
        <w:rPr>
          <w:rFonts w:ascii="Angsana New" w:hAnsi="Angsana New" w:cs="Angsana New"/>
          <w:sz w:val="30"/>
          <w:szCs w:val="30"/>
        </w:rPr>
        <w:t>C</w:t>
      </w:r>
      <w:r w:rsidR="001B4ECB">
        <w:rPr>
          <w:rFonts w:ascii="Angsana New" w:hAnsi="Angsana New" w:cs="Angsana New"/>
          <w:sz w:val="30"/>
          <w:szCs w:val="30"/>
        </w:rPr>
        <w:t>OVID</w:t>
      </w:r>
      <w:r w:rsidR="005236B7" w:rsidRPr="00BD3848">
        <w:rPr>
          <w:rFonts w:ascii="Angsana New" w:hAnsi="Angsana New" w:cs="Angsana New"/>
          <w:sz w:val="30"/>
          <w:szCs w:val="30"/>
        </w:rPr>
        <w:t>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="005236B7" w:rsidRPr="00BD3848">
        <w:rPr>
          <w:rFonts w:ascii="Angsana New" w:hAnsi="Angsana New" w:cs="Angsana New"/>
          <w:sz w:val="30"/>
          <w:szCs w:val="30"/>
          <w:cs/>
        </w:rPr>
        <w:t xml:space="preserve">) </w:t>
      </w:r>
      <w:r w:rsidR="00FC7405" w:rsidRPr="00BD3848">
        <w:rPr>
          <w:rFonts w:ascii="Angsana New" w:hAnsi="Angsana New" w:cs="Angsana New" w:hint="cs"/>
          <w:sz w:val="30"/>
          <w:szCs w:val="30"/>
          <w:cs/>
        </w:rPr>
        <w:t>ตามที่ได้อธิบายไว้ในหมายเหตุ</w:t>
      </w:r>
      <w:r w:rsidR="00FC7405" w:rsidRPr="00D26ADF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="005236B7" w:rsidRPr="00D26ADF">
        <w:rPr>
          <w:rFonts w:asciiTheme="majorBidi" w:hAnsiTheme="majorBidi" w:cstheme="majorBidi"/>
          <w:sz w:val="30"/>
          <w:szCs w:val="30"/>
        </w:rPr>
        <w:t xml:space="preserve"> </w:t>
      </w:r>
      <w:r w:rsidR="005236B7" w:rsidRPr="00D26AD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061C2" w:rsidRPr="006061C2">
        <w:rPr>
          <w:rFonts w:asciiTheme="majorBidi" w:hAnsiTheme="majorBidi" w:cstheme="majorBidi"/>
          <w:sz w:val="30"/>
          <w:szCs w:val="30"/>
        </w:rPr>
        <w:t>4</w:t>
      </w:r>
      <w:r w:rsidR="005236B7" w:rsidRPr="00D26AD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01C01949" w14:textId="77777777" w:rsidR="00772150" w:rsidRPr="00DD7CDF" w:rsidRDefault="00772150" w:rsidP="000429AC">
      <w:pPr>
        <w:spacing w:line="240" w:lineRule="auto"/>
        <w:rPr>
          <w:rFonts w:ascii="Angsana New" w:hAnsi="Angsana New" w:cs="Angsana New"/>
          <w:sz w:val="4"/>
          <w:szCs w:val="4"/>
          <w:cs/>
        </w:rPr>
      </w:pPr>
    </w:p>
    <w:p w14:paraId="46282CCD" w14:textId="77777777" w:rsidR="00DE3F7E" w:rsidRDefault="00DE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196B852" w14:textId="334AC3CB" w:rsidR="00083551" w:rsidRPr="00DD7CDF" w:rsidRDefault="00CF750C" w:rsidP="000429AC">
      <w:pPr>
        <w:pStyle w:val="Heading8"/>
        <w:tabs>
          <w:tab w:val="left" w:pos="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F750C">
        <w:rPr>
          <w:rFonts w:ascii="Angsana New" w:hAnsi="Angsana New" w:cs="Angsana New"/>
          <w:sz w:val="30"/>
          <w:szCs w:val="30"/>
        </w:rPr>
        <w:lastRenderedPageBreak/>
        <w:t>3</w:t>
      </w:r>
      <w:r w:rsidR="00083551" w:rsidRPr="00DD7CDF">
        <w:rPr>
          <w:rFonts w:ascii="Angsana New" w:hAnsi="Angsana New" w:cs="Angsana New"/>
          <w:sz w:val="30"/>
          <w:szCs w:val="30"/>
        </w:rPr>
        <w:tab/>
      </w:r>
      <w:r w:rsidR="00083551" w:rsidRPr="00DD7CDF">
        <w:rPr>
          <w:rFonts w:ascii="Angsana New" w:hAnsi="Angsana New" w:cs="Angsana New" w:hint="cs"/>
          <w:sz w:val="30"/>
          <w:szCs w:val="30"/>
          <w:cs/>
        </w:rPr>
        <w:t>การเปลี่ยนแปลง</w:t>
      </w:r>
      <w:r w:rsidR="00083551" w:rsidRPr="00DD7CDF">
        <w:rPr>
          <w:rFonts w:ascii="Angsana New" w:hAnsi="Angsana New" w:cs="Angsana New" w:hint="cs"/>
          <w:sz w:val="30"/>
          <w:szCs w:val="30"/>
          <w:cs/>
          <w:lang w:val="th-TH"/>
        </w:rPr>
        <w:t>นโยบายการบัญชี</w:t>
      </w:r>
      <w:r w:rsidR="00083551" w:rsidRPr="00DD7CDF">
        <w:rPr>
          <w:rFonts w:ascii="Angsana New" w:hAnsi="Angsana New" w:cs="Angsana New"/>
          <w:sz w:val="30"/>
          <w:szCs w:val="30"/>
          <w:cs/>
          <w:lang w:val="th-TH"/>
        </w:rPr>
        <w:t xml:space="preserve">      </w:t>
      </w:r>
    </w:p>
    <w:p w14:paraId="4E2A0179" w14:textId="77777777" w:rsidR="00083551" w:rsidRPr="00DD7CDF" w:rsidRDefault="00083551" w:rsidP="000429AC">
      <w:pPr>
        <w:rPr>
          <w:rFonts w:ascii="Angsana New" w:hAnsi="Angsana New" w:cs="Angsana New"/>
          <w:sz w:val="22"/>
          <w:szCs w:val="22"/>
          <w:lang w:val="th-TH"/>
        </w:rPr>
      </w:pPr>
    </w:p>
    <w:p w14:paraId="3C876E14" w14:textId="0FC660D1" w:rsidR="00083551" w:rsidRPr="00D26ADF" w:rsidRDefault="003123C7" w:rsidP="000429A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AD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F750C" w:rsidRPr="00CF750C">
        <w:rPr>
          <w:rFonts w:asciiTheme="majorBidi" w:hAnsiTheme="majorBidi" w:cstheme="majorBidi"/>
          <w:sz w:val="30"/>
          <w:szCs w:val="30"/>
        </w:rPr>
        <w:t>1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061C2" w:rsidRPr="006061C2">
        <w:rPr>
          <w:rFonts w:asciiTheme="majorBidi" w:hAnsiTheme="majorBidi" w:cstheme="majorBidi"/>
          <w:sz w:val="30"/>
          <w:szCs w:val="30"/>
        </w:rPr>
        <w:t>256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</w:t>
      </w:r>
      <w:r w:rsidR="0052295D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52295D"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6ADF">
        <w:rPr>
          <w:rFonts w:asciiTheme="majorBidi" w:hAnsiTheme="majorBidi" w:cstheme="majorBidi"/>
          <w:sz w:val="30"/>
          <w:szCs w:val="30"/>
        </w:rPr>
        <w:t xml:space="preserve">TFRS </w:t>
      </w:r>
      <w:r w:rsidR="00CF750C" w:rsidRPr="00CF750C">
        <w:rPr>
          <w:rFonts w:asciiTheme="majorBidi" w:hAnsiTheme="majorBidi" w:cstheme="majorBidi"/>
          <w:sz w:val="30"/>
          <w:szCs w:val="30"/>
        </w:rPr>
        <w:t>1</w:t>
      </w:r>
      <w:r w:rsidR="006061C2" w:rsidRPr="006061C2">
        <w:rPr>
          <w:rFonts w:asciiTheme="majorBidi" w:hAnsiTheme="majorBidi" w:cstheme="majorBidi"/>
          <w:sz w:val="30"/>
          <w:szCs w:val="30"/>
        </w:rPr>
        <w:t>6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3296B70E" w14:textId="77777777" w:rsidR="003123C7" w:rsidRPr="00DD7CDF" w:rsidRDefault="003123C7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990"/>
        <w:gridCol w:w="236"/>
        <w:gridCol w:w="1384"/>
        <w:gridCol w:w="238"/>
        <w:gridCol w:w="1094"/>
        <w:gridCol w:w="270"/>
        <w:gridCol w:w="1350"/>
      </w:tblGrid>
      <w:tr w:rsidR="003123C7" w:rsidRPr="00DD7CDF" w14:paraId="4A31A02F" w14:textId="77777777" w:rsidTr="005C1E27">
        <w:tc>
          <w:tcPr>
            <w:tcW w:w="4230" w:type="dxa"/>
          </w:tcPr>
          <w:p w14:paraId="5AF959FE" w14:textId="77777777" w:rsidR="003123C7" w:rsidRPr="00DD7CDF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FE512C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97CCE09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hideMark/>
          </w:tcPr>
          <w:p w14:paraId="43F9334B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123C7" w:rsidRPr="00DD7CDF" w14:paraId="5FCD32A4" w14:textId="77777777" w:rsidTr="005C1E27">
        <w:tc>
          <w:tcPr>
            <w:tcW w:w="4230" w:type="dxa"/>
          </w:tcPr>
          <w:p w14:paraId="6CDB000A" w14:textId="77777777" w:rsidR="003123C7" w:rsidRPr="00DD7CDF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D7F16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D2147C8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BA6DD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3C7" w:rsidRPr="00DD7CDF" w14:paraId="73F9D7AB" w14:textId="77777777" w:rsidTr="00467F68">
        <w:tc>
          <w:tcPr>
            <w:tcW w:w="4230" w:type="dxa"/>
          </w:tcPr>
          <w:p w14:paraId="5E1CACEC" w14:textId="77777777" w:rsidR="003123C7" w:rsidRPr="00DD7CDF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5ACF0" w14:textId="77777777" w:rsidR="003123C7" w:rsidRDefault="003123C7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  <w:p w14:paraId="27D56EF7" w14:textId="77777777" w:rsidR="00467F68" w:rsidRDefault="00467F68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ยังไม่ได้</w:t>
            </w:r>
          </w:p>
          <w:p w14:paraId="0D22B06E" w14:textId="1D2DE558" w:rsidR="00467F68" w:rsidRPr="00DD7CDF" w:rsidRDefault="00467F68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6D72582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6B2E3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</w:t>
            </w:r>
          </w:p>
          <w:p w14:paraId="0FC96CF5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ของส่วน</w:t>
            </w:r>
          </w:p>
          <w:p w14:paraId="3D65B936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238" w:type="dxa"/>
          </w:tcPr>
          <w:p w14:paraId="027F2E07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4320D" w14:textId="77777777" w:rsidR="00467F68" w:rsidRPr="00467F68" w:rsidRDefault="00467F68" w:rsidP="00467F6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F68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  <w:p w14:paraId="5840F729" w14:textId="77777777" w:rsidR="00467F68" w:rsidRPr="00467F68" w:rsidRDefault="00467F68" w:rsidP="00467F6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F68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ยังไม่ได้</w:t>
            </w:r>
          </w:p>
          <w:p w14:paraId="64157B1D" w14:textId="4F56C2F3" w:rsidR="003123C7" w:rsidRPr="00DD7CDF" w:rsidRDefault="00467F68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F68">
              <w:rPr>
                <w:rFonts w:ascii="Angsana New" w:hAnsi="Angsana New" w:cs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720E6B3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F1F5E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</w:t>
            </w:r>
          </w:p>
          <w:p w14:paraId="74A337C8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ของส่วน</w:t>
            </w:r>
          </w:p>
          <w:p w14:paraId="349FDD4E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ของผู้ถือหุ้น</w:t>
            </w:r>
          </w:p>
        </w:tc>
      </w:tr>
      <w:tr w:rsidR="003123C7" w:rsidRPr="00DD7CDF" w14:paraId="1BD52FC3" w14:textId="77777777" w:rsidTr="00467F68">
        <w:tc>
          <w:tcPr>
            <w:tcW w:w="4230" w:type="dxa"/>
          </w:tcPr>
          <w:p w14:paraId="52D3AF42" w14:textId="79BBBA9F" w:rsidR="003123C7" w:rsidRPr="00DD7CDF" w:rsidRDefault="003123C7" w:rsidP="0031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left" w:pos="106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="002304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304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F765CC" w14:textId="44A1AD4C" w:rsidR="003123C7" w:rsidRPr="00DD7CDF" w:rsidRDefault="00CF750C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15C0D" w:rsidRPr="00D15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14:paraId="37090F63" w14:textId="77777777" w:rsidR="003123C7" w:rsidRPr="00DD7CDF" w:rsidRDefault="003123C7" w:rsidP="00601CC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1A01F5B" w14:textId="592A08ED" w:rsidR="003123C7" w:rsidRPr="00DD7CDF" w:rsidRDefault="00D15C0D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6DFD075" w14:textId="77777777" w:rsidR="003123C7" w:rsidRPr="00DD7CDF" w:rsidRDefault="003123C7" w:rsidP="00601CC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34CEFA5" w14:textId="5FAC7F8D" w:rsidR="003123C7" w:rsidRPr="00DD7CDF" w:rsidRDefault="006061C2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612F9" w:rsidRPr="00A612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6992704B" w14:textId="77777777" w:rsidR="003123C7" w:rsidRPr="00DD7CDF" w:rsidRDefault="003123C7" w:rsidP="00601CC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31EAE80E" w14:textId="4D5574FF" w:rsidR="003123C7" w:rsidRPr="00DD7CDF" w:rsidRDefault="006061C2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612F9" w:rsidRPr="00A612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</w:tr>
      <w:tr w:rsidR="003123C7" w:rsidRPr="00DD7CDF" w14:paraId="003CAF70" w14:textId="77777777" w:rsidTr="00286F91">
        <w:tc>
          <w:tcPr>
            <w:tcW w:w="4230" w:type="dxa"/>
          </w:tcPr>
          <w:p w14:paraId="5C961B0A" w14:textId="77777777" w:rsidR="003123C7" w:rsidRPr="00D26ADF" w:rsidRDefault="003123C7" w:rsidP="003123C7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D26A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ลดลง</w:t>
            </w:r>
            <w:r w:rsidRPr="00D26A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) </w:t>
            </w: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0" w:type="dxa"/>
          </w:tcPr>
          <w:p w14:paraId="05982840" w14:textId="77777777" w:rsidR="003123C7" w:rsidRPr="00DD7CDF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4CDC05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4A16B34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A9D5B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993825F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804E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5A300BAC" w14:textId="77777777" w:rsidR="003123C7" w:rsidRPr="00BD3848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3123C7" w:rsidRPr="00DD7CDF" w14:paraId="094B4013" w14:textId="77777777" w:rsidTr="00286F91">
        <w:tc>
          <w:tcPr>
            <w:tcW w:w="4230" w:type="dxa"/>
          </w:tcPr>
          <w:p w14:paraId="33230905" w14:textId="516DB2EE" w:rsidR="003123C7" w:rsidRPr="00DD7CDF" w:rsidRDefault="003123C7" w:rsidP="003123C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การถือปฏิบัติตามมาตรฐาน</w:t>
            </w:r>
            <w:r w:rsidR="00B76743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กลุ่มเครื่องมือ</w:t>
            </w:r>
          </w:p>
        </w:tc>
        <w:tc>
          <w:tcPr>
            <w:tcW w:w="990" w:type="dxa"/>
          </w:tcPr>
          <w:p w14:paraId="621DDA89" w14:textId="77777777" w:rsidR="003123C7" w:rsidRPr="00DD7CDF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59A34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5098DF7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A9804BC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4FA8F7E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F9D88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6E2B2C31" w14:textId="77777777" w:rsidR="003123C7" w:rsidRPr="00BD3848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B85D6E" w:rsidRPr="00DD7CDF" w14:paraId="1D8C6082" w14:textId="77777777" w:rsidTr="00286F91">
        <w:tc>
          <w:tcPr>
            <w:tcW w:w="4230" w:type="dxa"/>
          </w:tcPr>
          <w:p w14:paraId="26E5DE83" w14:textId="78763F9B" w:rsidR="00B85D6E" w:rsidRPr="00DD7CDF" w:rsidRDefault="00491446" w:rsidP="003123C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76743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5B96179D" w14:textId="77777777" w:rsidR="00B85D6E" w:rsidRPr="00DD7CDF" w:rsidRDefault="00B85D6E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4BB94" w14:textId="77777777" w:rsidR="00B85D6E" w:rsidRPr="00DD7CDF" w:rsidRDefault="00B85D6E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E6CD291" w14:textId="77777777" w:rsidR="00B85D6E" w:rsidRPr="00DD7CDF" w:rsidRDefault="00B85D6E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D6C82F" w14:textId="77777777" w:rsidR="00B85D6E" w:rsidRPr="00DD7CDF" w:rsidRDefault="00B85D6E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1DCAA62B" w14:textId="77777777" w:rsidR="00B85D6E" w:rsidRPr="00DD7CDF" w:rsidRDefault="00B85D6E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5731A" w14:textId="77777777" w:rsidR="00B85D6E" w:rsidRPr="00DD7CDF" w:rsidRDefault="00B85D6E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232D57C2" w14:textId="77777777" w:rsidR="00B85D6E" w:rsidRPr="00BD3848" w:rsidRDefault="00B85D6E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23C7" w:rsidRPr="00DD7CDF" w14:paraId="3FC6BFE8" w14:textId="77777777" w:rsidTr="00286F91">
        <w:tc>
          <w:tcPr>
            <w:tcW w:w="4230" w:type="dxa"/>
          </w:tcPr>
          <w:p w14:paraId="2D5F1A18" w14:textId="28E87702" w:rsidR="003123C7" w:rsidRPr="00DD7CDF" w:rsidRDefault="00491446" w:rsidP="003123C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3123C7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  <w:r w:rsidR="007F604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  <w:r w:rsidR="005C1E27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</w:t>
            </w:r>
          </w:p>
        </w:tc>
        <w:tc>
          <w:tcPr>
            <w:tcW w:w="990" w:type="dxa"/>
          </w:tcPr>
          <w:p w14:paraId="3478CD68" w14:textId="42688FB0" w:rsidR="003123C7" w:rsidRPr="00DD7CDF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CDB96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030C3F1" w14:textId="5C87021A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D99BBC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C387B6D" w14:textId="45655BFE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3DDAF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C81A7" w14:textId="6CDBC018" w:rsidR="003123C7" w:rsidRPr="00BD3848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1E27" w:rsidRPr="00DD7CDF" w14:paraId="66951A6A" w14:textId="77777777" w:rsidTr="00286F91">
        <w:tc>
          <w:tcPr>
            <w:tcW w:w="4230" w:type="dxa"/>
          </w:tcPr>
          <w:p w14:paraId="05CB173C" w14:textId="674531F4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90" w:type="dxa"/>
          </w:tcPr>
          <w:p w14:paraId="5B46FD49" w14:textId="1933FEC4" w:rsidR="005C1E27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6FC4F7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3E423B4" w14:textId="3B775680" w:rsidR="005C1E27" w:rsidRDefault="006061C2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C1E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238" w:type="dxa"/>
          </w:tcPr>
          <w:p w14:paraId="723A8069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95D3C0C" w14:textId="674B732E" w:rsidR="005C1E27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57499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E6DC0F" w14:textId="3DB9C826" w:rsidR="005C1E27" w:rsidRPr="00BD3848" w:rsidRDefault="006061C2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</w:tr>
      <w:tr w:rsidR="005C1E27" w:rsidRPr="00DD7CDF" w14:paraId="063D9C5F" w14:textId="77777777" w:rsidTr="00286F91">
        <w:tc>
          <w:tcPr>
            <w:tcW w:w="4230" w:type="dxa"/>
          </w:tcPr>
          <w:p w14:paraId="46BCF1C3" w14:textId="77777777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ผลขาดทุนจากการด้อยค่าของ</w:t>
            </w:r>
          </w:p>
        </w:tc>
        <w:tc>
          <w:tcPr>
            <w:tcW w:w="990" w:type="dxa"/>
          </w:tcPr>
          <w:p w14:paraId="59938E7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CC85A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2F3FA4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8A93B5D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F572EE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E749C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65BC5CB6" w14:textId="77777777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1E27" w:rsidRPr="00DD7CDF" w14:paraId="7A940F6B" w14:textId="77777777" w:rsidTr="004528E0">
        <w:tc>
          <w:tcPr>
            <w:tcW w:w="4230" w:type="dxa"/>
          </w:tcPr>
          <w:p w14:paraId="04A48B5B" w14:textId="77777777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782E74B" w14:textId="2D313CDD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EFFBCB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9B6288" w14:textId="44E3194E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C1FAF56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6962500" w14:textId="082F9C72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1631AA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737C173A" w14:textId="026F9754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38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1E27" w:rsidRPr="00DD7CDF" w14:paraId="06B0018C" w14:textId="77777777" w:rsidTr="004528E0">
        <w:tc>
          <w:tcPr>
            <w:tcW w:w="4230" w:type="dxa"/>
          </w:tcPr>
          <w:p w14:paraId="1D2065BF" w14:textId="77777777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</w:tcPr>
          <w:p w14:paraId="7EEC1D2F" w14:textId="7F006EFC" w:rsidR="005C1E27" w:rsidRPr="00DD7CDF" w:rsidRDefault="006061C2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3289B3F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7D88D71" w14:textId="2679D000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9B6DB74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170DBBD9" w14:textId="6D184EDC" w:rsidR="005C1E27" w:rsidRPr="00DD7CDF" w:rsidRDefault="006061C2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EC2AFC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7339AD08" w14:textId="6B8989C8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384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BD384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C1E27" w:rsidRPr="00DD7CDF" w14:paraId="436F5B1D" w14:textId="77777777" w:rsidTr="004528E0">
        <w:tc>
          <w:tcPr>
            <w:tcW w:w="4230" w:type="dxa"/>
          </w:tcPr>
          <w:p w14:paraId="2938123B" w14:textId="085F236E" w:rsidR="005C1E27" w:rsidRPr="00DD7CDF" w:rsidRDefault="005C1E27" w:rsidP="005C1E27">
            <w:pPr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การถือปฏิบัติตาม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202804" w14:textId="36100A4D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ABFF56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6F76EE" w14:textId="574E925C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B328FDB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DC5A717" w14:textId="6032E98C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12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612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A7F1B9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13446" w14:textId="7B78E3FD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38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1E27" w:rsidRPr="00DD7CDF" w14:paraId="0B4BE5C5" w14:textId="77777777" w:rsidTr="004528E0">
        <w:tc>
          <w:tcPr>
            <w:tcW w:w="4230" w:type="dxa"/>
          </w:tcPr>
          <w:p w14:paraId="3BB1CA7E" w14:textId="1A907286" w:rsidR="005C1E27" w:rsidRPr="00DD7CDF" w:rsidRDefault="005C1E27" w:rsidP="005C1E27">
            <w:pPr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2233C" w14:textId="2F11686D" w:rsidR="005C1E27" w:rsidRPr="00D15C0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FE7803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74EBBF1" w14:textId="23139F19" w:rsidR="005C1E27" w:rsidRDefault="006061C2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C1E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38" w:type="dxa"/>
          </w:tcPr>
          <w:p w14:paraId="228CF6E1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4E7D68E" w14:textId="64B16681" w:rsidR="005C1E27" w:rsidRPr="00A612F9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1EBDA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5DC499" w14:textId="2F7ED9AF" w:rsidR="005C1E27" w:rsidRPr="00BD3848" w:rsidRDefault="00CF750C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5C1E27" w:rsidRPr="00DD7CDF" w14:paraId="7CCF6D82" w14:textId="77777777" w:rsidTr="004528E0">
        <w:tc>
          <w:tcPr>
            <w:tcW w:w="4230" w:type="dxa"/>
          </w:tcPr>
          <w:p w14:paraId="220740C7" w14:textId="0B6A82C0" w:rsidR="005C1E27" w:rsidRPr="00D26ADF" w:rsidRDefault="005C1E27" w:rsidP="005C1E27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B4CD296" w14:textId="5D02BE86" w:rsidR="005C1E27" w:rsidRPr="00D26ADF" w:rsidRDefault="00CF750C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C1E27"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36" w:type="dxa"/>
          </w:tcPr>
          <w:p w14:paraId="1D377220" w14:textId="77777777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32200DA" w14:textId="2D80D3C1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A87931E" w14:textId="77777777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3E23E3B4" w14:textId="20370121" w:rsidR="005C1E27" w:rsidRPr="00D26ADF" w:rsidRDefault="006061C2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C1E27"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01E34956" w14:textId="77777777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810CA9" w14:textId="6B1EF123" w:rsidR="005C1E27" w:rsidRPr="00D26ADF" w:rsidRDefault="00CF750C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C1E27"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</w:t>
            </w:r>
          </w:p>
        </w:tc>
      </w:tr>
    </w:tbl>
    <w:p w14:paraId="3CA91B50" w14:textId="77777777" w:rsidR="00594509" w:rsidRPr="00DD7CDF" w:rsidRDefault="00594509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89A9CC" w14:textId="3F806E4F" w:rsidR="00594509" w:rsidRPr="00DD7CDF" w:rsidRDefault="00594509" w:rsidP="00594509">
      <w:pPr>
        <w:numPr>
          <w:ilvl w:val="0"/>
          <w:numId w:val="10"/>
        </w:num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มาตรฐานกลุ่มเครื่องมือทางการเงิน</w:t>
      </w:r>
    </w:p>
    <w:p w14:paraId="1D6B13E1" w14:textId="77777777" w:rsidR="0079747B" w:rsidRPr="00DD7CDF" w:rsidRDefault="0079747B" w:rsidP="0079747B">
      <w:pPr>
        <w:ind w:left="91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243D9DD" w14:textId="7949EDC7" w:rsidR="00594509" w:rsidRPr="00DD7CDF" w:rsidRDefault="00594509" w:rsidP="00CA1B3A">
      <w:pPr>
        <w:ind w:left="91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</w:t>
      </w:r>
      <w:r w:rsidR="0052295D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52295D"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Pr="00DD7CDF">
        <w:rPr>
          <w:rFonts w:ascii="Angsana New" w:hAnsi="Angsana New" w:cs="Angsana New" w:hint="cs"/>
          <w:sz w:val="30"/>
          <w:szCs w:val="30"/>
          <w:cs/>
        </w:rPr>
        <w:t>ด้วยวิธีปรับปรุงผลกระทบสะสมกับกำไรสะสมและองค์ประกอบอื่นของส่วนของผู้ถือหุ้น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2562</w:t>
      </w:r>
    </w:p>
    <w:p w14:paraId="4009DC8F" w14:textId="05A228F9" w:rsidR="00CA1B3A" w:rsidRDefault="00CA1B3A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0A82CB" w14:textId="63487146" w:rsidR="00595C13" w:rsidRDefault="00595C13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D2E67DD" w14:textId="77777777" w:rsidR="00595C13" w:rsidRPr="00DD7CDF" w:rsidRDefault="00595C13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0DD420E" w14:textId="2736915A" w:rsidR="005C1E27" w:rsidRDefault="0052295D" w:rsidP="005C1E27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มาตรฐาน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การวัดมูลค่า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การด้อยค่าและการตัดรายการ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โดยผลกระทบจากการถือปฏิบัติตาม</w:t>
      </w:r>
      <w:r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2C4AA81" w14:textId="6B4E17FA" w:rsidR="005C1E27" w:rsidRDefault="005C1E27" w:rsidP="005C1E27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49F3D6" w14:textId="3C28C2C4" w:rsidR="00CA1B3A" w:rsidRPr="00DD7CDF" w:rsidRDefault="00CA1B3A" w:rsidP="00CE1B67">
      <w:pPr>
        <w:numPr>
          <w:ilvl w:val="0"/>
          <w:numId w:val="1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71C326F" w14:textId="77777777" w:rsidR="00CE1B67" w:rsidRPr="00DD7CDF" w:rsidRDefault="00CE1B67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7FC7900E" w14:textId="6E544A6A" w:rsidR="00CE1B67" w:rsidRPr="00DD7CDF" w:rsidRDefault="00CE1B67" w:rsidP="00CE1B6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จัดประเภทสินทรัพย์ทางการเงินเป็น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ประเภท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/>
          <w:sz w:val="30"/>
          <w:szCs w:val="30"/>
        </w:rPr>
        <w:t xml:space="preserve">FVOCI)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/>
          <w:sz w:val="30"/>
          <w:szCs w:val="30"/>
        </w:rPr>
        <w:t xml:space="preserve">FVTPL) </w:t>
      </w:r>
      <w:r w:rsidRPr="00DD7CDF">
        <w:rPr>
          <w:rFonts w:ascii="Angsana New" w:hAnsi="Angsana New" w:cs="Angsana New" w:hint="cs"/>
          <w:sz w:val="30"/>
          <w:szCs w:val="30"/>
          <w:cs/>
        </w:rPr>
        <w:t>โดยการจัดประเภทตาม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หลักทรัพย์เผื่อขาย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หลักทรัพย์เพื่อค้า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และเงินลงทุนทั่วไปตามที่กำหนดโดย</w:t>
      </w:r>
      <w:r w:rsidR="002746A3">
        <w:rPr>
          <w:rFonts w:ascii="Angsana New" w:hAnsi="Angsana New" w:cs="Angsana New"/>
          <w:sz w:val="30"/>
          <w:szCs w:val="30"/>
        </w:rPr>
        <w:t xml:space="preserve"> TAS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05</w:t>
      </w:r>
    </w:p>
    <w:p w14:paraId="25EE7115" w14:textId="77777777" w:rsidR="00CE1B67" w:rsidRPr="00DD7CDF" w:rsidRDefault="00CE1B67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4775002E" w14:textId="1332BABE" w:rsidR="00C8511E" w:rsidRPr="00DD7CDF" w:rsidRDefault="00C8511E" w:rsidP="00CE1B6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</w:p>
    <w:p w14:paraId="6E94BE79" w14:textId="77777777" w:rsidR="00C8511E" w:rsidRPr="00DD7CDF" w:rsidRDefault="00C8511E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5B5C1906" w14:textId="62D6F9C1" w:rsidR="00C8511E" w:rsidRPr="0099605C" w:rsidRDefault="00C8511E" w:rsidP="0099605C">
      <w:pPr>
        <w:ind w:left="1640"/>
        <w:jc w:val="thaiDistribute"/>
        <w:rPr>
          <w:rFonts w:ascii="Angsana New" w:hAnsi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อนุพันธ์จะวัดมูลค่าด้วยมูลค่ายุติธรรมผ่านกำไร</w:t>
      </w:r>
      <w:r w:rsidR="009750A5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ในกรณีที่กลุ่มกิจการเลือกปฏิบัติตามการบัญชีป้องกันความเสี่ยงโดยเป็นไปตามเงื่อนไขที่ระบุในมาตรฐานการรายงานทางการเงิน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ผลของการบันทึกรายการป้องกันความเสี่ยงจะถูกหักกลบกันส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หรับการป้องกันความเสี่ยงที่มีประสิทธิผล</w:t>
      </w:r>
      <w:r w:rsidR="00F529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ผลก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ไรหรือขาดทุนส่วนที่มีประสิทธิผลของอนุพันธ์ทางการเงิน</w:t>
      </w:r>
      <w:r w:rsidR="0053432B" w:rsidRPr="0053432B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เพื่อป้องกันความเสี่ยงในกระแสเงินสด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จะรับรู้ในก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ไรขาดทุนเบ็ดเสร็จอื่นโดยแสดงเป็นรายการแยกต่างหาก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และจะทยอยรับรู้เป็นก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ไรหรือขาดทุนเมื่อรายการที่ถูกป้องกันความเสี่ยงมีผลกระทบต่อก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ไรขาดทุน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ผลก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ไรหรือขาดทุนส่วนที่ไม่มีประสิทธิผลของอนุพันธ์ทางการเงินจะรับรู้เป็นก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ไรหรือขาดทุนทันทีที่เกิดรายการ</w:t>
      </w:r>
      <w:r w:rsidR="0099605C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เดิมกลุ่มบริษัท</w:t>
      </w:r>
      <w:r w:rsidR="009750A5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DD7CDF">
        <w:rPr>
          <w:rFonts w:ascii="Angsana New" w:hAnsi="Angsana New" w:cs="Angsana New" w:hint="cs"/>
          <w:sz w:val="30"/>
          <w:szCs w:val="30"/>
          <w:cs/>
        </w:rPr>
        <w:t>รับรู้รายการ</w:t>
      </w:r>
      <w:r w:rsidR="009750A5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กำไรหรือขาดทุนจากการวัดมูลค่าใหม่ของอนุพันธ์ โดยขึ้นอยู่กับประเภทรายการที่ได้ใช้อนุพันธ์ป้องกันความเสี่ยงไว้</w:t>
      </w:r>
    </w:p>
    <w:p w14:paraId="7738D8C3" w14:textId="77777777" w:rsidR="005156D8" w:rsidRPr="00DD7CDF" w:rsidRDefault="005156D8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5AE0AC05" w14:textId="481D0791" w:rsidR="005156D8" w:rsidRPr="00DD7CDF" w:rsidRDefault="005156D8" w:rsidP="00F62C33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ตารางดังต่อไปนี้แสดงการจัดประเภท</w:t>
      </w:r>
      <w:r w:rsidR="00EA63DE">
        <w:rPr>
          <w:rFonts w:ascii="Angsana New" w:hAnsi="Angsana New" w:cs="Angsana New" w:hint="cs"/>
          <w:sz w:val="30"/>
          <w:szCs w:val="30"/>
          <w:cs/>
        </w:rPr>
        <w:t>และ</w:t>
      </w:r>
      <w:r w:rsidRPr="00DD7CDF">
        <w:rPr>
          <w:rFonts w:ascii="Angsana New" w:hAnsi="Angsana New" w:cs="Angsana New" w:hint="cs"/>
          <w:sz w:val="30"/>
          <w:szCs w:val="30"/>
          <w:cs/>
        </w:rPr>
        <w:t>การวัดมูลค่า</w:t>
      </w:r>
      <w:r w:rsidR="009750A5">
        <w:rPr>
          <w:rFonts w:ascii="Angsana New" w:hAnsi="Angsana New" w:cs="Angsana New" w:hint="cs"/>
          <w:sz w:val="30"/>
          <w:szCs w:val="30"/>
          <w:cs/>
        </w:rPr>
        <w:t>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ของสินทรัพย์ทางการเงินและหนี้สินทางการเงินแต่ละประเภทของกลุ่มบริษัท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</w:p>
    <w:p w14:paraId="3EC723DA" w14:textId="1AE41E79" w:rsidR="00C972F9" w:rsidRDefault="00C97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768" w:type="dxa"/>
        <w:tblInd w:w="355" w:type="dxa"/>
        <w:tblLook w:val="04A0" w:firstRow="1" w:lastRow="0" w:firstColumn="1" w:lastColumn="0" w:noHBand="0" w:noVBand="1"/>
      </w:tblPr>
      <w:tblGrid>
        <w:gridCol w:w="3515"/>
        <w:gridCol w:w="270"/>
        <w:gridCol w:w="270"/>
        <w:gridCol w:w="1800"/>
        <w:gridCol w:w="270"/>
        <w:gridCol w:w="1744"/>
        <w:gridCol w:w="270"/>
        <w:gridCol w:w="1629"/>
      </w:tblGrid>
      <w:tr w:rsidR="005C1E27" w:rsidRPr="00DD7CDF" w14:paraId="13396067" w14:textId="77777777" w:rsidTr="002D772D">
        <w:trPr>
          <w:trHeight w:val="397"/>
          <w:tblHeader/>
        </w:trPr>
        <w:tc>
          <w:tcPr>
            <w:tcW w:w="3785" w:type="dxa"/>
            <w:gridSpan w:val="2"/>
          </w:tcPr>
          <w:p w14:paraId="74442B11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52FCC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3" w:type="dxa"/>
            <w:gridSpan w:val="5"/>
            <w:vAlign w:val="bottom"/>
          </w:tcPr>
          <w:p w14:paraId="7177926D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1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C1E27" w:rsidRPr="00DD7CDF" w14:paraId="23C42E1E" w14:textId="77777777" w:rsidTr="002D772D">
        <w:trPr>
          <w:trHeight w:val="439"/>
          <w:tblHeader/>
        </w:trPr>
        <w:tc>
          <w:tcPr>
            <w:tcW w:w="3785" w:type="dxa"/>
            <w:gridSpan w:val="2"/>
          </w:tcPr>
          <w:p w14:paraId="1B340C30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6"/>
          </w:tcPr>
          <w:p w14:paraId="36C44CD4" w14:textId="2D89ECF4" w:rsidR="005C1E27" w:rsidRPr="00DD7CDF" w:rsidRDefault="005C1E27" w:rsidP="005C1E27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1E27" w:rsidRPr="00DD7CDF" w14:paraId="314773C3" w14:textId="77777777" w:rsidTr="002D772D">
        <w:trPr>
          <w:trHeight w:val="411"/>
          <w:tblHeader/>
        </w:trPr>
        <w:tc>
          <w:tcPr>
            <w:tcW w:w="37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2A0B37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FD2069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CD13768" w14:textId="5D956885" w:rsidR="005C1E27" w:rsidRPr="00DD7CDF" w:rsidRDefault="005C1E27" w:rsidP="002D772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การจัดประเภท</w:t>
            </w:r>
            <w:r w:rsidR="002D772D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 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5C1E27" w:rsidRPr="00DD7CDF" w14:paraId="387A149E" w14:textId="77777777" w:rsidTr="00AB057D">
        <w:trPr>
          <w:trHeight w:val="1252"/>
          <w:tblHeader/>
        </w:trPr>
        <w:tc>
          <w:tcPr>
            <w:tcW w:w="35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0D7BC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0FD3E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902B55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B46CD" w14:textId="77777777" w:rsidR="005C1E27" w:rsidRDefault="005C1E27" w:rsidP="005C1E27">
            <w:pPr>
              <w:pStyle w:val="NoSpacing"/>
              <w:tabs>
                <w:tab w:val="left" w:pos="720"/>
              </w:tabs>
              <w:ind w:left="-9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ยุติธรร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14:paraId="4D38081B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799BC148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6752E050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95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1745253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ผ่า</w:t>
            </w: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6871E42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0973A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23D67054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  <w:p w14:paraId="749FFB56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5C1E27" w:rsidRPr="00DD7CDF" w14:paraId="2B8603E9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3E75CD56" w14:textId="77777777" w:rsidR="005C1E27" w:rsidRPr="00265F02" w:rsidRDefault="005C1E27" w:rsidP="005C1E2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33136" w14:textId="77777777" w:rsidR="005C1E27" w:rsidRPr="00DD7CDF" w:rsidRDefault="005C1E27" w:rsidP="005C1E2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93BDB5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0E1A178" w14:textId="77777777" w:rsidR="005C1E27" w:rsidRPr="00DD7CDF" w:rsidRDefault="005C1E27" w:rsidP="005C1E27">
            <w:pPr>
              <w:pStyle w:val="NoSpacing"/>
              <w:tabs>
                <w:tab w:val="decimal" w:pos="81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C54D4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D4F39DC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B75AE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C8E55FF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C1E27" w:rsidRPr="00DD7CDF" w14:paraId="2939EFDE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4F50C741" w14:textId="3C5D6BBF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8D8A2" w14:textId="77777777" w:rsidR="005C1E27" w:rsidRPr="00DD7CDF" w:rsidRDefault="005C1E27" w:rsidP="005C1E2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9BBEC1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F1CE46" w14:textId="7200CAC3" w:rsidR="005C1E27" w:rsidRDefault="005C1E27" w:rsidP="005C1E2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833D4E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AD3A60F" w14:textId="31BC6ECA" w:rsidR="005C1E27" w:rsidRDefault="005C1E27" w:rsidP="005C1E2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68DA7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EC5116A" w14:textId="38C42686" w:rsidR="005C1E27" w:rsidRPr="008B3CD6" w:rsidRDefault="00CF750C" w:rsidP="005C1E2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C1E27"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094</w:t>
            </w:r>
          </w:p>
        </w:tc>
      </w:tr>
      <w:tr w:rsidR="00A31F2B" w:rsidRPr="00DD7CDF" w14:paraId="5C1EE86E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17AA4D68" w14:textId="5554669D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B057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83ECF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3E7598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3245BA" w14:textId="03AB9E0A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9AD90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B74419C" w14:textId="69DAA385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5BE68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5669996" w14:textId="22091BE7" w:rsidR="00A31F2B" w:rsidRPr="00D15C0D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402</w:t>
            </w:r>
          </w:p>
        </w:tc>
      </w:tr>
      <w:tr w:rsidR="00A31F2B" w:rsidRPr="00DD7CDF" w14:paraId="36F7D702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2EB3E1C1" w14:textId="52DF0177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753E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693FC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C7D077" w14:textId="07269A2A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51543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B5D865E" w14:textId="1CAA3B92" w:rsidR="00A31F2B" w:rsidRPr="00DD7CDF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8A94E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783D10E" w14:textId="73225A4E" w:rsidR="00A31F2B" w:rsidRPr="00DD7CDF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</w:tr>
      <w:tr w:rsidR="00A31F2B" w:rsidRPr="00DD7CDF" w14:paraId="28B71208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5D004828" w14:textId="7A50FA30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มระยะสั้นแก่การร่วมค้า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D1DF7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D37B1A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265D5A" w14:textId="45C14E19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8156C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9BA8DE6" w14:textId="4FA8908D" w:rsidR="00A31F2B" w:rsidRPr="00DD7CDF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29D33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4B5ACE7" w14:textId="115A582E" w:rsidR="00A31F2B" w:rsidRPr="00DD7CDF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</w:tr>
      <w:tr w:rsidR="00A31F2B" w:rsidRPr="00DD7CDF" w14:paraId="4A7BDAE0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123B76E7" w14:textId="457DA3A4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D4607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84204F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D83F27" w14:textId="14B35EF1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BADD0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447B4BE" w14:textId="71521F76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DAF00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725F3B89" w14:textId="59C99CB5" w:rsidR="00A31F2B" w:rsidRPr="008B3CD6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</w:tr>
      <w:tr w:rsidR="00A31F2B" w:rsidRPr="00DD7CDF" w14:paraId="312A80E3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C8890A1" w14:textId="72DF9A0D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12E60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FD1A6E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EBA3AF" w14:textId="0D96F05A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3537A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08D66689" w14:textId="3DC8F715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848DF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8806835" w14:textId="056A9C78" w:rsidR="00A31F2B" w:rsidRPr="008B3CD6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796</w:t>
            </w:r>
          </w:p>
        </w:tc>
      </w:tr>
      <w:tr w:rsidR="00A31F2B" w:rsidRPr="00DD7CDF" w14:paraId="463023A7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469F50D1" w14:textId="51370797" w:rsidR="00A31F2B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E30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C3F49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44B9CC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9989EA0" w14:textId="77777777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A3FF4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744800E" w14:textId="77777777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18236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11D2563" w14:textId="77777777" w:rsidR="00A31F2B" w:rsidRDefault="00A31F2B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1F2B" w:rsidRPr="00DD7CDF" w14:paraId="41B3DAD9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3FD48B98" w14:textId="57D1377B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E30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CE30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C1C76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DCB753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771F0E7" w14:textId="01A886D1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38A3D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94B021B" w14:textId="57FF0CB3" w:rsidR="00A31F2B" w:rsidRDefault="00CF750C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6D9C8545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28B1A280" w14:textId="7E4C9C23" w:rsidR="00A31F2B" w:rsidRPr="008B3CD6" w:rsidRDefault="00A31F2B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31F2B" w:rsidRPr="00DD7CDF" w14:paraId="68D82BEF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673CF58B" w14:textId="104A6086" w:rsidR="00A31F2B" w:rsidRPr="00CE306C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A4D1F4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174C2A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6D1CEE2" w14:textId="3948A504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A95F5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D57BA63" w14:textId="30B5B265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62E66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317ECF01" w14:textId="5EE41E21" w:rsidR="00A31F2B" w:rsidRPr="008B3CD6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</w:tr>
      <w:tr w:rsidR="00A31F2B" w:rsidRPr="00DD7CDF" w14:paraId="7416741C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11CA3294" w14:textId="1065AB4E" w:rsidR="00A31F2B" w:rsidRPr="00CE306C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31E20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77A9B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B176300" w14:textId="77777777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DD6E9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E6A6F4D" w14:textId="77777777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C1D4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19E4A83A" w14:textId="77777777" w:rsidR="00A31F2B" w:rsidRPr="008B3CD6" w:rsidRDefault="00A31F2B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1F2B" w:rsidRPr="00DD7CDF" w14:paraId="4CA64CEA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2BDF8236" w14:textId="18307BB1" w:rsidR="00A31F2B" w:rsidRDefault="00A31F2B" w:rsidP="00A31F2B">
            <w:pPr>
              <w:pStyle w:val="NoSpacing"/>
              <w:tabs>
                <w:tab w:val="left" w:pos="720"/>
              </w:tabs>
              <w:ind w:right="-115" w:firstLine="1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3211E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A4B05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CCF7D4" w14:textId="24661434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40FA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565A32B" w14:textId="4D3F3BA5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17545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3F6CD14D" w14:textId="33B798C3" w:rsidR="00A31F2B" w:rsidRPr="008B3CD6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865</w:t>
            </w:r>
          </w:p>
        </w:tc>
      </w:tr>
      <w:tr w:rsidR="00A31F2B" w:rsidRPr="00DD7CDF" w14:paraId="5AC76CAA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22E193F6" w14:textId="595E04DA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60DDF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7F051E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43953" w14:textId="64C72400" w:rsidR="00A31F2B" w:rsidRPr="00DD7CDF" w:rsidRDefault="006061C2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7F47EE81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595C467" w14:textId="6894E4C5" w:rsidR="00A31F2B" w:rsidRPr="00DD7CDF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C4882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679B1" w14:textId="74F9E093" w:rsidR="00A31F2B" w:rsidRPr="00DD7CDF" w:rsidRDefault="00A31F2B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31F2B" w:rsidRPr="00DD7CDF" w14:paraId="5F251488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2FA0AF25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DBCF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DC64F9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A76F4" w14:textId="5CD9F64A" w:rsidR="00A31F2B" w:rsidRPr="00DD7CDF" w:rsidRDefault="006061C2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1A5247F5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19F4942" w14:textId="42DC3087" w:rsidR="00A31F2B" w:rsidRPr="00DD7CDF" w:rsidRDefault="00CF750C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A31F2B" w:rsidRPr="00D15C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36CA5F37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38C96" w14:textId="47474CAA" w:rsidR="00A31F2B" w:rsidRPr="00DD7CDF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</w:t>
            </w:r>
            <w:r w:rsidR="00A31F2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A31F2B" w:rsidRPr="00DD7CDF" w14:paraId="00D711CE" w14:textId="77777777" w:rsidTr="00AB057D">
        <w:trPr>
          <w:trHeight w:hRule="exact" w:val="320"/>
        </w:trPr>
        <w:tc>
          <w:tcPr>
            <w:tcW w:w="3515" w:type="dxa"/>
            <w:shd w:val="clear" w:color="auto" w:fill="auto"/>
          </w:tcPr>
          <w:p w14:paraId="2C918E88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CB2D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205A09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AD932" w14:textId="77777777" w:rsidR="00A31F2B" w:rsidRPr="00DD7CDF" w:rsidRDefault="00A31F2B" w:rsidP="00A31F2B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B2968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vAlign w:val="bottom"/>
          </w:tcPr>
          <w:p w14:paraId="26D0573F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FC4E9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21DAE2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1F2B" w:rsidRPr="00DD7CDF" w14:paraId="099F1172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55D2CF7F" w14:textId="77777777" w:rsidR="00A31F2B" w:rsidRPr="00265F02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F15CE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A43689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CF02C" w14:textId="77777777" w:rsidR="00A31F2B" w:rsidRPr="00DD7CDF" w:rsidRDefault="00A31F2B" w:rsidP="00A31F2B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6AFFD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7D3A34E1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B8FE1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B7331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1F2B" w:rsidRPr="00DD7CDF" w14:paraId="005649B7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366CF298" w14:textId="0D87891A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38332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ECBDB2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0366022" w14:textId="77777777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2C59A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8338933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344B7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</w:tcPr>
          <w:p w14:paraId="000FFC7F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1F2B" w:rsidRPr="00DD7CDF" w14:paraId="45B94EA7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956A017" w14:textId="4C122705" w:rsidR="00A31F2B" w:rsidRPr="00D15C0D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852BC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9AECE7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27F12B6" w14:textId="19015C79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DC42E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55C0BDF" w14:textId="77777777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407141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</w:tcPr>
          <w:p w14:paraId="2E45C592" w14:textId="766FF2A4" w:rsidR="00A31F2B" w:rsidRPr="008F0705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72</w:t>
            </w:r>
            <w:r w:rsidR="00A31F2B"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204</w:t>
            </w:r>
          </w:p>
        </w:tc>
      </w:tr>
      <w:tr w:rsidR="00A31F2B" w:rsidRPr="00DD7CDF" w14:paraId="27FF0771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710B239F" w14:textId="2E930A4C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28B7D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8E16A7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7A8C9" w14:textId="51C37BC9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2EFA1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10FA758" w14:textId="77777777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9382C2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C1142" w14:textId="6918B837" w:rsidR="00A31F2B" w:rsidRPr="00DD7CDF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A31F2B"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A31F2B" w:rsidRPr="00DD7CDF" w14:paraId="4ACDF27D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DCD3431" w14:textId="21DA8FEF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83A34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BDC738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05928" w14:textId="26069C06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914A5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6959D1DC" w14:textId="77777777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4CF8C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AF38B" w14:textId="1BDEAA4C" w:rsidR="00A31F2B" w:rsidRPr="00DD7CDF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A31F2B"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</w:tr>
      <w:tr w:rsidR="00A31F2B" w:rsidRPr="00DD7CDF" w14:paraId="77A582FC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59DC7AD4" w14:textId="53B3B1A8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ระยะสั้นจากการร่วมค้า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0F38C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C4E92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F3C09" w14:textId="177BE96D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F0EFF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666F0B80" w14:textId="77777777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9168D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2EC06" w14:textId="393B8121" w:rsidR="00A31F2B" w:rsidRPr="00DD7CDF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657</w:t>
            </w:r>
          </w:p>
        </w:tc>
      </w:tr>
      <w:tr w:rsidR="00A31F2B" w:rsidRPr="00DD7CDF" w14:paraId="22748FFF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239EF177" w14:textId="0F2C5219" w:rsidR="00A31F2B" w:rsidRPr="00D15C0D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215B5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27926E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938FD" w14:textId="075A93E7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C1024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783DA77" w14:textId="77777777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0F993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33712" w14:textId="529E4F85" w:rsidR="00A31F2B" w:rsidRPr="008F0705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A31F2B" w:rsidRPr="005C4B5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A31F2B" w:rsidRPr="00DD7CDF" w14:paraId="41C71DDC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6CC4F709" w14:textId="338BB288" w:rsidR="00A31F2B" w:rsidRPr="00D15C0D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60675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72AFD1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F9B53" w14:textId="559D2DD7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6940D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2EA627C" w14:textId="77777777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D0E586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206AE" w14:textId="334A2CB6" w:rsidR="00A31F2B" w:rsidRPr="008F0705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A31F2B" w:rsidRPr="005C4B5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527</w:t>
            </w:r>
          </w:p>
        </w:tc>
      </w:tr>
      <w:tr w:rsidR="00A31F2B" w:rsidRPr="00DD7CDF" w14:paraId="77DFDF63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0ED15E8C" w14:textId="4EDDE9BB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4E5F2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963A86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FF6B4" w14:textId="0460AD6E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B830EF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C39F69F" w14:textId="77777777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B71BA2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08F2" w14:textId="5C6E9E8D" w:rsidR="00A31F2B" w:rsidRPr="00DD7CDF" w:rsidRDefault="006061C2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A31F2B" w:rsidRPr="00DD7CDF" w14:paraId="23A4518E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6289D100" w14:textId="215BBD3E" w:rsidR="00A31F2B" w:rsidRPr="00DD7CDF" w:rsidRDefault="00A31F2B" w:rsidP="00A31F2B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3C68A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84784B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7BF1E" w14:textId="25E580BF" w:rsidR="00A31F2B" w:rsidRPr="00DD7CDF" w:rsidRDefault="00CF750C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A31F2B"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3BD4FE" w14:textId="77777777" w:rsidR="00A31F2B" w:rsidRPr="00DD7CDF" w:rsidRDefault="00A31F2B" w:rsidP="00A31F2B">
            <w:pPr>
              <w:pStyle w:val="NoSpacing"/>
              <w:tabs>
                <w:tab w:val="left" w:pos="720"/>
                <w:tab w:val="decimal" w:pos="1086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1266C7C1" w14:textId="77777777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9E26D" w14:textId="77777777" w:rsidR="00A31F2B" w:rsidRPr="00DD7CDF" w:rsidRDefault="00A31F2B" w:rsidP="00A31F2B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030FD" w14:textId="5197D868" w:rsidR="00A31F2B" w:rsidRPr="00DD7CDF" w:rsidRDefault="00A31F2B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31F2B" w:rsidRPr="00DD7CDF" w14:paraId="7A1DD081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71D97300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DAC9A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73757A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E8184" w14:textId="4F10974C" w:rsidR="00A31F2B" w:rsidRPr="00DD7CDF" w:rsidRDefault="00CF750C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A31F2B" w:rsidRPr="00D15C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6B87A2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13F3429" w14:textId="77777777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0C85B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D3457E" w14:textId="2C656697" w:rsidR="00A31F2B" w:rsidRPr="00DD7CDF" w:rsidRDefault="00CF750C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</w:t>
            </w:r>
            <w:r w:rsidR="00A31F2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96</w:t>
            </w:r>
          </w:p>
        </w:tc>
      </w:tr>
    </w:tbl>
    <w:p w14:paraId="7F115CB9" w14:textId="110C48A3" w:rsidR="00731185" w:rsidRPr="00AE6AC0" w:rsidRDefault="00731185" w:rsidP="00CF5D49">
      <w:pPr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69" w:type="dxa"/>
        <w:tblInd w:w="355" w:type="dxa"/>
        <w:tblLook w:val="04A0" w:firstRow="1" w:lastRow="0" w:firstColumn="1" w:lastColumn="0" w:noHBand="0" w:noVBand="1"/>
      </w:tblPr>
      <w:tblGrid>
        <w:gridCol w:w="3515"/>
        <w:gridCol w:w="270"/>
        <w:gridCol w:w="270"/>
        <w:gridCol w:w="1800"/>
        <w:gridCol w:w="270"/>
        <w:gridCol w:w="1800"/>
        <w:gridCol w:w="270"/>
        <w:gridCol w:w="1574"/>
      </w:tblGrid>
      <w:tr w:rsidR="00683535" w:rsidRPr="00DD7CDF" w14:paraId="4080311E" w14:textId="77777777" w:rsidTr="002D772D">
        <w:trPr>
          <w:trHeight w:val="411"/>
          <w:tblHeader/>
        </w:trPr>
        <w:tc>
          <w:tcPr>
            <w:tcW w:w="3785" w:type="dxa"/>
            <w:gridSpan w:val="2"/>
          </w:tcPr>
          <w:p w14:paraId="6923BEA0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54F52A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5"/>
            <w:vAlign w:val="bottom"/>
          </w:tcPr>
          <w:p w14:paraId="254E1B75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ind w:right="1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0705" w:rsidRPr="00DD7CDF" w14:paraId="5C43C1F2" w14:textId="77777777" w:rsidTr="002D772D">
        <w:trPr>
          <w:trHeight w:val="439"/>
          <w:tblHeader/>
        </w:trPr>
        <w:tc>
          <w:tcPr>
            <w:tcW w:w="4055" w:type="dxa"/>
            <w:gridSpan w:val="3"/>
          </w:tcPr>
          <w:p w14:paraId="4AF71615" w14:textId="63C215D4" w:rsidR="008F0705" w:rsidRPr="00DD7CDF" w:rsidRDefault="008F0705" w:rsidP="0066005E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5"/>
          </w:tcPr>
          <w:p w14:paraId="596A40C6" w14:textId="27CC56EF" w:rsidR="008F0705" w:rsidRPr="00DD7CDF" w:rsidRDefault="008F0705" w:rsidP="0066005E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งบการเงินฉพาะกิจการ</w:t>
            </w:r>
          </w:p>
        </w:tc>
      </w:tr>
      <w:tr w:rsidR="00683535" w:rsidRPr="00DD7CDF" w14:paraId="5FF4796F" w14:textId="77777777" w:rsidTr="002D772D">
        <w:trPr>
          <w:trHeight w:val="411"/>
          <w:tblHeader/>
        </w:trPr>
        <w:tc>
          <w:tcPr>
            <w:tcW w:w="37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E92F08" w14:textId="00B423CB" w:rsidR="00683535" w:rsidRPr="00DD7CDF" w:rsidRDefault="00683535" w:rsidP="00C972F9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E054B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DE01B7" w14:textId="0D6DE233" w:rsidR="00683535" w:rsidRPr="00DD7CDF" w:rsidRDefault="002D772D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การจัดประเภท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 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8045A4" w:rsidRPr="00DD7CDF" w14:paraId="0C4702D1" w14:textId="77777777" w:rsidTr="002D772D">
        <w:trPr>
          <w:trHeight w:val="1468"/>
          <w:tblHeader/>
        </w:trPr>
        <w:tc>
          <w:tcPr>
            <w:tcW w:w="35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37AC1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924D6" w14:textId="4E4940A2" w:rsidR="008045A4" w:rsidRPr="00DD7CDF" w:rsidRDefault="008045A4" w:rsidP="00D4241E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372712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0B40B3" w14:textId="77777777" w:rsidR="008045A4" w:rsidRDefault="008045A4" w:rsidP="00D4241E">
            <w:pPr>
              <w:pStyle w:val="NoSpacing"/>
              <w:tabs>
                <w:tab w:val="left" w:pos="720"/>
              </w:tabs>
              <w:ind w:left="-9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ยุติธรร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14:paraId="2DC82502" w14:textId="24BDE9CC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72409A69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81BAF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95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03145292" w14:textId="338B0ABA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ผ่า</w:t>
            </w: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DB06123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BFD27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4ACB6EA6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  <w:p w14:paraId="6223A392" w14:textId="7960B9F5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8045A4" w:rsidRPr="00DD7CDF" w14:paraId="58E41F76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1B43B92F" w14:textId="18155B49" w:rsidR="008045A4" w:rsidRPr="00265F02" w:rsidRDefault="008045A4" w:rsidP="00C972F9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40ED4" w14:textId="6B415B38" w:rsidR="008045A4" w:rsidRPr="00DD7CDF" w:rsidRDefault="008045A4" w:rsidP="00C972F9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598AD2" w14:textId="77777777" w:rsidR="008045A4" w:rsidRPr="00DD7CDF" w:rsidRDefault="008045A4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7E1A21" w14:textId="19F434DF" w:rsidR="008045A4" w:rsidRPr="00DD7CDF" w:rsidRDefault="008045A4" w:rsidP="00A92116">
            <w:pPr>
              <w:pStyle w:val="NoSpacing"/>
              <w:tabs>
                <w:tab w:val="decimal" w:pos="81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D1C7B" w14:textId="77777777" w:rsidR="008045A4" w:rsidRPr="00DD7CDF" w:rsidRDefault="008045A4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AFA993C" w14:textId="405863AA" w:rsidR="008045A4" w:rsidRPr="00DD7CDF" w:rsidRDefault="008045A4" w:rsidP="00A92116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58B0E" w14:textId="77777777" w:rsidR="008045A4" w:rsidRPr="00DD7CDF" w:rsidRDefault="008045A4" w:rsidP="00C972F9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D448661" w14:textId="72E7C408" w:rsidR="008045A4" w:rsidRPr="00DD7CDF" w:rsidRDefault="008045A4" w:rsidP="00A92116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45A4" w:rsidRPr="00DD7CDF" w14:paraId="2BBDEC4C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027BBFCF" w14:textId="23BD9F42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A1C6C" w14:textId="77777777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A14C3A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A00E810" w14:textId="67550DBB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D36B7A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CF13F7" w14:textId="02DF1E98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3DD31B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1D88D9F" w14:textId="3DE6380D" w:rsidR="008045A4" w:rsidRPr="008B3CD6" w:rsidRDefault="00CF750C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045A4"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066</w:t>
            </w:r>
          </w:p>
        </w:tc>
      </w:tr>
      <w:tr w:rsidR="008045A4" w:rsidRPr="00DD7CDF" w14:paraId="138609F9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4297E51B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D2495" w14:textId="4555616A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B157EC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ED1101" w14:textId="356A6610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23107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20F8EF8" w14:textId="3FDA2339" w:rsidR="008045A4" w:rsidRPr="00DD7CDF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C8720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3208B7F5" w14:textId="5AE2AA3A" w:rsidR="008045A4" w:rsidRPr="00DD7CDF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045A4"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455</w:t>
            </w:r>
          </w:p>
        </w:tc>
      </w:tr>
      <w:tr w:rsidR="008045A4" w:rsidRPr="00DD7CDF" w14:paraId="56C608B0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18395260" w14:textId="39836A2F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ระยะสั้นแก่บริษัทย่อย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9FA33" w14:textId="7786F2E6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A061C1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BAF7FA" w14:textId="7DF13139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81032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0220C34" w14:textId="1E5AC8F3" w:rsidR="008045A4" w:rsidRPr="00DD7CDF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B1004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05E2543B" w14:textId="496AB3ED" w:rsidR="008045A4" w:rsidRPr="00DD7CDF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045A4"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075</w:t>
            </w:r>
          </w:p>
        </w:tc>
      </w:tr>
      <w:tr w:rsidR="008045A4" w:rsidRPr="00DD7CDF" w14:paraId="5050ABA4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358497A" w14:textId="76732FF4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7824B" w14:textId="77777777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1E6132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E43068" w14:textId="6BC787C3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1DC66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F110DFF" w14:textId="38F0408F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52BA6B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CC658FD" w14:textId="42CBFD91" w:rsidR="008045A4" w:rsidRPr="008B3CD6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045A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690</w:t>
            </w:r>
          </w:p>
        </w:tc>
      </w:tr>
      <w:tr w:rsidR="008045A4" w:rsidRPr="00DD7CDF" w14:paraId="571444A0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48B38B2" w14:textId="7BB7801D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AF12A" w14:textId="77777777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D28C55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D117A2" w14:textId="76F477FA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495EB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7819C8" w14:textId="76DD5CC0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1FD72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67E4FEEA" w14:textId="14AF8D70" w:rsidR="008045A4" w:rsidRPr="008B3CD6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</w:p>
        </w:tc>
      </w:tr>
      <w:tr w:rsidR="008045A4" w:rsidRPr="00DD7CDF" w14:paraId="6F893079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64B5B7EC" w14:textId="3277569C" w:rsidR="008045A4" w:rsidRDefault="008045A4" w:rsidP="00CE306C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E30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DC84E" w14:textId="77777777" w:rsidR="008045A4" w:rsidRPr="00DD7CDF" w:rsidRDefault="008045A4" w:rsidP="00CE306C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DA1D91" w14:textId="77777777" w:rsidR="008045A4" w:rsidRPr="00DD7CDF" w:rsidRDefault="008045A4" w:rsidP="00CE306C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C31697" w14:textId="77777777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66FDB" w14:textId="77777777" w:rsidR="008045A4" w:rsidRPr="00DD7CDF" w:rsidRDefault="008045A4" w:rsidP="00CE306C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3DE599" w14:textId="77777777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DEB89" w14:textId="77777777" w:rsidR="008045A4" w:rsidRPr="00DD7CDF" w:rsidRDefault="008045A4" w:rsidP="00CE306C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6561AF26" w14:textId="77777777" w:rsidR="008045A4" w:rsidRDefault="008045A4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45A4" w:rsidRPr="00DD7CDF" w14:paraId="4EA2E020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23DE6EA1" w14:textId="39026EB3" w:rsidR="008045A4" w:rsidRPr="00DD7CDF" w:rsidRDefault="008045A4" w:rsidP="00CE306C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E30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CE30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6E923" w14:textId="77777777" w:rsidR="008045A4" w:rsidRPr="00DD7CDF" w:rsidRDefault="008045A4" w:rsidP="00CE306C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6AA49A" w14:textId="77777777" w:rsidR="008045A4" w:rsidRPr="00DD7CDF" w:rsidRDefault="008045A4" w:rsidP="00CE306C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41F8BDA" w14:textId="2C4CB42D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50BC0" w14:textId="77777777" w:rsidR="008045A4" w:rsidRPr="00DD7CDF" w:rsidRDefault="008045A4" w:rsidP="00CE306C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8E0B19F" w14:textId="4B443084" w:rsidR="008045A4" w:rsidRDefault="006061C2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0AF7AD" w14:textId="77777777" w:rsidR="008045A4" w:rsidRPr="00DD7CDF" w:rsidRDefault="008045A4" w:rsidP="00CE306C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12CC9CAA" w14:textId="2FAF0650" w:rsidR="008045A4" w:rsidRPr="008B3CD6" w:rsidRDefault="008045A4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045A4" w:rsidRPr="00DD7CDF" w14:paraId="4A1B7612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B5272C8" w14:textId="170A6385" w:rsidR="008045A4" w:rsidRDefault="008045A4" w:rsidP="009D7DCD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6C60" w14:textId="77777777" w:rsidR="008045A4" w:rsidRPr="00DD7CDF" w:rsidRDefault="008045A4" w:rsidP="009D7DCD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EC7352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790093" w14:textId="23E844D1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EA88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68D492A" w14:textId="1AEBA408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C76FE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BADEAF5" w14:textId="0B926531" w:rsidR="008045A4" w:rsidRPr="008B3CD6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600</w:t>
            </w:r>
          </w:p>
        </w:tc>
      </w:tr>
      <w:tr w:rsidR="008045A4" w:rsidRPr="00DD7CDF" w14:paraId="1EBDEE16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5221646C" w14:textId="3C70E472" w:rsidR="008045A4" w:rsidRPr="00DD7CDF" w:rsidRDefault="008045A4" w:rsidP="009D7DCD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6707A" w14:textId="3355B0E7" w:rsidR="008045A4" w:rsidRPr="00DD7CDF" w:rsidRDefault="008045A4" w:rsidP="009D7DCD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E5F215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2D4C8" w14:textId="3D629B9B" w:rsidR="008045A4" w:rsidRPr="00DD7CDF" w:rsidRDefault="00CF750C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1C9C45D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47EF71B" w14:textId="39BD9BA4" w:rsidR="008045A4" w:rsidRPr="00DD7CDF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AA00D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AD303" w14:textId="1B699DFC" w:rsidR="008045A4" w:rsidRPr="00DD7CDF" w:rsidRDefault="008045A4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045A4" w:rsidRPr="00DD7CDF" w14:paraId="67217DCC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77638D38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D8545" w14:textId="7970559F" w:rsidR="008045A4" w:rsidRPr="00DD7CDF" w:rsidRDefault="008045A4" w:rsidP="009D7DCD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5E7F83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0FEA4" w14:textId="769E935C" w:rsidR="008045A4" w:rsidRPr="00DD7CDF" w:rsidRDefault="00CF750C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AA5C94C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83BC9" w14:textId="1A55684F" w:rsidR="008045A4" w:rsidRPr="00DD7CDF" w:rsidRDefault="006061C2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</w:t>
            </w:r>
            <w:r w:rsidR="00CF750C"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8A32F5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1CFE7" w14:textId="3380EF8C" w:rsidR="008045A4" w:rsidRPr="00DD7CDF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</w:t>
            </w:r>
            <w:r w:rsidR="00D93E2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928</w:t>
            </w:r>
          </w:p>
        </w:tc>
      </w:tr>
      <w:tr w:rsidR="008045A4" w:rsidRPr="00DD7CDF" w14:paraId="2BF5F0C6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AE3F3BF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AAACB" w14:textId="77777777" w:rsidR="008045A4" w:rsidRPr="00DD7CDF" w:rsidRDefault="008045A4" w:rsidP="009D7DCD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4727BB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01F884" w14:textId="77777777" w:rsidR="008045A4" w:rsidRPr="00DD7CDF" w:rsidRDefault="008045A4" w:rsidP="009D7DCD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7C375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40241BB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829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5FDEDF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45A4" w:rsidRPr="00DD7CDF" w14:paraId="50EF1AA2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35F58865" w14:textId="66CC544B" w:rsidR="008045A4" w:rsidRPr="00265F02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E6BA7" w14:textId="77777777" w:rsidR="008045A4" w:rsidRPr="00DD7CDF" w:rsidRDefault="008045A4" w:rsidP="009D7DCD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F49ACB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705C9" w14:textId="77777777" w:rsidR="008045A4" w:rsidRPr="00DD7CDF" w:rsidRDefault="008045A4" w:rsidP="009D7DCD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5BB05" w14:textId="77777777" w:rsidR="008045A4" w:rsidRPr="00DD7CDF" w:rsidRDefault="008045A4" w:rsidP="009D7DC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034A834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59041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C04C0" w14:textId="77777777" w:rsidR="008045A4" w:rsidRPr="00DD7CDF" w:rsidRDefault="008045A4" w:rsidP="009D7DCD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45A4" w:rsidRPr="00DD7CDF" w14:paraId="65001253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37B4E85A" w14:textId="26285293" w:rsidR="008045A4" w:rsidRPr="00DD7CDF" w:rsidRDefault="008045A4" w:rsidP="00EC5ABD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29F49" w14:textId="77777777" w:rsidR="008045A4" w:rsidRPr="00DD7CDF" w:rsidRDefault="008045A4" w:rsidP="00EC5ABD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E57E26" w14:textId="77777777" w:rsidR="008045A4" w:rsidRPr="00DD7CDF" w:rsidRDefault="008045A4" w:rsidP="00EC5AB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669453D" w14:textId="6D2F6196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1F2E7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D20552C" w14:textId="0DE033C9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036E0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</w:tcPr>
          <w:p w14:paraId="67F60A90" w14:textId="57485B3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45A4" w:rsidRPr="00DD7CDF" w14:paraId="1FF8A564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5541E2A" w14:textId="2AC9A40B" w:rsidR="008045A4" w:rsidRPr="00D15C0D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EA82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D22802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223756" w14:textId="55211B1E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1BAA1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518AE7" w14:textId="47D6A7EB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AA6A5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</w:tcPr>
          <w:p w14:paraId="09E7E2E8" w14:textId="47BE22EF" w:rsidR="008045A4" w:rsidRPr="008F0705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045A4"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85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8045A4" w:rsidRPr="00DD7CDF" w14:paraId="0283CF06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5C2B8C01" w14:textId="24DD9BF8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6F96D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BB9620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F1B10" w14:textId="1FCF3928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DEEBC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CAC656F" w14:textId="7977AD47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C3A94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FFEEE" w14:textId="6D5352CD" w:rsidR="008045A4" w:rsidRPr="00DD7CDF" w:rsidRDefault="00CF750C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045A4"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8045A4" w:rsidRPr="00DD7CDF" w14:paraId="2EAACDCF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958C2F4" w14:textId="64B54811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BB67A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D43AC1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7A8F3" w14:textId="5969436D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940A7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082205C" w14:textId="55A724D2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02D28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392A" w14:textId="7CD5950B" w:rsidR="008045A4" w:rsidRPr="00DD7CDF" w:rsidRDefault="00CF750C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045A4"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</w:p>
        </w:tc>
      </w:tr>
      <w:tr w:rsidR="008045A4" w:rsidRPr="00DD7CDF" w14:paraId="3D454434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AB5222F" w14:textId="5C80160F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ระยะสั้นจากบริษัทย่อย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6FFF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EE341F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47CD5" w14:textId="49E6BEEB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5EA19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927827" w14:textId="22B2B935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85D69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47EE6" w14:textId="569125E3" w:rsidR="008045A4" w:rsidRPr="00DD7CDF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045A4"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500</w:t>
            </w:r>
          </w:p>
        </w:tc>
      </w:tr>
      <w:tr w:rsidR="008045A4" w:rsidRPr="00DD7CDF" w14:paraId="31A8CDB8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78485F8" w14:textId="388D7EF7" w:rsidR="008045A4" w:rsidRPr="00D15C0D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423B6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AA9B76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38DAF" w14:textId="1916C686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F6CAC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F8B19E" w14:textId="55D18FE7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2B789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80B5D" w14:textId="0EE1269C" w:rsidR="008045A4" w:rsidRPr="008F0705" w:rsidRDefault="00CF750C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</w:tr>
      <w:tr w:rsidR="008045A4" w:rsidRPr="00DD7CDF" w14:paraId="71C83AEB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28781485" w14:textId="274CA6A5" w:rsidR="008045A4" w:rsidRPr="00D15C0D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801F8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303DCB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7E92D" w14:textId="3F8B5ABF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90AD6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E718304" w14:textId="655889CF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BC1108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66548" w14:textId="2B43360B" w:rsidR="008045A4" w:rsidRPr="008F0705" w:rsidRDefault="00CF750C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045A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8045A4" w:rsidRPr="00DD7CDF" w14:paraId="14EE79B9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48CCE652" w14:textId="5BDC2361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CC0D6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6EC4E8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A4BF0" w14:textId="51D968B2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00145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BD67B1" w14:textId="768357C5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FD0E8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E4BCA" w14:textId="789B6E68" w:rsidR="008045A4" w:rsidRPr="00DD7CDF" w:rsidRDefault="006061C2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95</w:t>
            </w:r>
            <w:r w:rsidR="008045A4"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8045A4" w:rsidRPr="00DD7CDF" w14:paraId="5712F4AA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06B138D6" w14:textId="49013050" w:rsidR="008045A4" w:rsidRPr="00DD7CDF" w:rsidRDefault="008045A4" w:rsidP="00D26ADF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E0D08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A6DAF2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8D996" w14:textId="46F139BD" w:rsidR="008045A4" w:rsidRPr="00DD7CDF" w:rsidRDefault="006061C2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color w:val="000000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3F8017F3" w14:textId="77777777" w:rsidR="008045A4" w:rsidRPr="00DD7CDF" w:rsidRDefault="008045A4" w:rsidP="008045A4">
            <w:pPr>
              <w:pStyle w:val="NoSpacing"/>
              <w:tabs>
                <w:tab w:val="left" w:pos="720"/>
                <w:tab w:val="decimal" w:pos="1086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239D0F" w14:textId="1FFD714F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D0716" w14:textId="77777777" w:rsidR="008045A4" w:rsidRPr="00DD7CDF" w:rsidRDefault="008045A4" w:rsidP="008045A4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5D180" w14:textId="58F09E5E" w:rsidR="008045A4" w:rsidRPr="00DD7CDF" w:rsidRDefault="008045A4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045A4" w:rsidRPr="00DD7CDF" w14:paraId="4ACC3212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0D40FD72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7B02B" w14:textId="77777777" w:rsidR="008045A4" w:rsidRPr="00DD7CDF" w:rsidRDefault="008045A4" w:rsidP="00D26ADF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3E2C7A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BEC5B" w14:textId="6898EBD7" w:rsidR="008045A4" w:rsidRPr="00DD7CDF" w:rsidRDefault="006061C2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4F27123C" w14:textId="77777777" w:rsidR="008045A4" w:rsidRPr="00DD7CDF" w:rsidRDefault="008045A4" w:rsidP="00D26ADF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8F363F6" w14:textId="50522DB5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E97E1" w14:textId="77777777" w:rsidR="008045A4" w:rsidRPr="00DD7CDF" w:rsidRDefault="008045A4" w:rsidP="00D26ADF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255F78" w14:textId="548C5C50" w:rsidR="008045A4" w:rsidRPr="00DD7CDF" w:rsidRDefault="00CF750C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  <w:r w:rsidR="008045A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050</w:t>
            </w:r>
          </w:p>
        </w:tc>
      </w:tr>
    </w:tbl>
    <w:p w14:paraId="51F207FF" w14:textId="77777777" w:rsidR="00A90241" w:rsidRDefault="00A90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7CB2D3" w14:textId="6B2137DA" w:rsidR="00C205FA" w:rsidRDefault="00C205FA" w:rsidP="00CE1B6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กลุ่มบริษัทและบริษัทตั้งใจจะถือ</w:t>
      </w:r>
      <w:r w:rsidR="008045A4" w:rsidRPr="00CE306C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</w:t>
      </w:r>
      <w:r w:rsidR="00A90241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DD7CDF">
        <w:rPr>
          <w:rFonts w:asciiTheme="majorBidi" w:hAnsiTheme="majorBidi" w:cstheme="majorBidi"/>
          <w:sz w:val="30"/>
          <w:szCs w:val="30"/>
          <w:cs/>
        </w:rPr>
        <w:t xml:space="preserve">ตราสารทุนที่ไม่อยู่ในความต้องการของตลาด เพื่อวัตถุประสงค์ทางกลยุทธ์ในระยะยาว </w:t>
      </w:r>
      <w:r w:rsidR="00B657E4">
        <w:rPr>
          <w:rFonts w:asciiTheme="majorBidi" w:hAnsiTheme="majorBidi" w:cstheme="majorBidi" w:hint="cs"/>
          <w:sz w:val="30"/>
          <w:szCs w:val="30"/>
          <w:cs/>
        </w:rPr>
        <w:t>ดังนั้นจึง</w:t>
      </w:r>
      <w:r w:rsidRPr="00DD7CDF">
        <w:rPr>
          <w:rFonts w:asciiTheme="majorBidi" w:hAnsiTheme="majorBidi" w:cstheme="majorBidi"/>
          <w:sz w:val="30"/>
          <w:szCs w:val="30"/>
          <w:cs/>
        </w:rPr>
        <w:t>เลือกกำหนดให้เงินลงทุนดังกล่าวเป็นเงินลงทุนที่วัดมูลค่ายุติธรรมผ่านกำไรขาดทุนเบ็ดเสร็จอื่น ทั้งนี้ ผลกำไร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D7CDF">
        <w:rPr>
          <w:rFonts w:ascii="Angsana New" w:hAnsi="Angsana New" w:cs="Angsana New" w:hint="cs"/>
          <w:sz w:val="30"/>
          <w:szCs w:val="30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r w:rsidR="007F604A">
        <w:rPr>
          <w:rFonts w:ascii="Angsana New" w:hAnsi="Angsana New" w:cs="Angsana New" w:hint="cs"/>
          <w:sz w:val="30"/>
          <w:szCs w:val="30"/>
          <w:cs/>
        </w:rPr>
        <w:t>เมื่อมีการจำหน่ายเงินลงทุน</w:t>
      </w:r>
    </w:p>
    <w:p w14:paraId="70754A9C" w14:textId="77777777" w:rsidR="00C46325" w:rsidRPr="00DD7CDF" w:rsidRDefault="00C46325" w:rsidP="00CE1B67">
      <w:pPr>
        <w:ind w:left="16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DADB351" w14:textId="77777777" w:rsidR="00CE1B67" w:rsidRPr="00DD7CDF" w:rsidRDefault="00C205FA" w:rsidP="00CE1B67">
      <w:pPr>
        <w:numPr>
          <w:ilvl w:val="0"/>
          <w:numId w:val="1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0BC535B9" w14:textId="77777777" w:rsidR="00C205FA" w:rsidRPr="00DD7CDF" w:rsidRDefault="00C205FA" w:rsidP="00C205FA">
      <w:pPr>
        <w:ind w:left="1640"/>
        <w:jc w:val="thaiDistribute"/>
        <w:rPr>
          <w:rFonts w:ascii="Angsana New" w:hAnsi="Angsana New" w:cs="Angsana New"/>
          <w:sz w:val="28"/>
          <w:szCs w:val="28"/>
        </w:rPr>
      </w:pPr>
    </w:p>
    <w:p w14:paraId="27AAA119" w14:textId="1207D010" w:rsidR="00EC5147" w:rsidRPr="00DD7CDF" w:rsidRDefault="00EC5147" w:rsidP="00EC514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B657E4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DD7CDF">
        <w:rPr>
          <w:rFonts w:ascii="Angsana New" w:hAnsi="Angsana New" w:cs="Angsana New" w:hint="cs"/>
          <w:sz w:val="30"/>
          <w:szCs w:val="30"/>
          <w:cs/>
        </w:rPr>
        <w:t>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ในขณะที่เดิมกลุ่มบริษัทประมาณการค่าเผื่อหนี้สงสัยจะสูญโดยการวิเคราะห์ประวัติการชำระหนี้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และพิจารณาความน่าจะเป็นถ่วงน้ำหนัก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การพิจารณา</w:t>
      </w:r>
      <w:r w:rsidR="00467F68">
        <w:rPr>
          <w:rFonts w:ascii="Angsana New" w:hAnsi="Angsana New" w:cs="Angsana New" w:hint="cs"/>
          <w:sz w:val="30"/>
          <w:szCs w:val="30"/>
          <w:cs/>
        </w:rPr>
        <w:t>การ</w:t>
      </w:r>
      <w:r w:rsidRPr="00DD7CDF">
        <w:rPr>
          <w:rFonts w:ascii="Angsana New" w:hAnsi="Angsana New" w:cs="Angsana New" w:hint="cs"/>
          <w:sz w:val="30"/>
          <w:szCs w:val="30"/>
          <w:cs/>
        </w:rPr>
        <w:t>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DC6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ซึ่งไม่รวมเงินลงทุนในตราสารทุน</w:t>
      </w:r>
    </w:p>
    <w:p w14:paraId="57F2F9F9" w14:textId="77777777" w:rsidR="00EC5147" w:rsidRPr="00DD7CDF" w:rsidRDefault="00EC5147" w:rsidP="00EC5147">
      <w:pPr>
        <w:ind w:left="1640"/>
        <w:jc w:val="thaiDistribute"/>
        <w:rPr>
          <w:rFonts w:ascii="Angsana New" w:hAnsi="Angsana New" w:cs="Angsana New"/>
          <w:sz w:val="28"/>
          <w:szCs w:val="28"/>
        </w:rPr>
      </w:pPr>
    </w:p>
    <w:p w14:paraId="1F6CA0A6" w14:textId="4A80879B" w:rsidR="00C205FA" w:rsidRPr="00DD7CDF" w:rsidRDefault="00EC5147" w:rsidP="00EC514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กลุ่มบริษัทได้ประเมินการด้อยค่าตาม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255BB5F5" w14:textId="42EE9ACA" w:rsidR="00EC5147" w:rsidRPr="00E20556" w:rsidRDefault="008A7BD3" w:rsidP="00EC5147">
      <w:pPr>
        <w:ind w:left="1640"/>
        <w:jc w:val="thaiDistribute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</w:rPr>
        <w:tab/>
      </w: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180"/>
        <w:gridCol w:w="1440"/>
      </w:tblGrid>
      <w:tr w:rsidR="00B7248E" w:rsidRPr="00DD7CDF" w14:paraId="78CDD972" w14:textId="77777777" w:rsidTr="00947661">
        <w:trPr>
          <w:cantSplit/>
          <w:tblHeader/>
        </w:trPr>
        <w:tc>
          <w:tcPr>
            <w:tcW w:w="5580" w:type="dxa"/>
            <w:vAlign w:val="bottom"/>
          </w:tcPr>
          <w:p w14:paraId="4A602D94" w14:textId="77777777" w:rsidR="00B7248E" w:rsidRPr="00DD7CDF" w:rsidRDefault="00B724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6C15BBB" w14:textId="77777777" w:rsidR="00B7248E" w:rsidRPr="00DD7CDF" w:rsidRDefault="00B7248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91464" w14:textId="77777777" w:rsidR="00B7248E" w:rsidRPr="00DD7CDF" w:rsidRDefault="00B7248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BFF2AE" w14:textId="78484F04" w:rsidR="00B7248E" w:rsidRPr="00DD7CDF" w:rsidRDefault="00B7248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="00947661" w:rsidRPr="00947661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/>
              </w:rPr>
              <w:t>: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5147" w:rsidRPr="00DD7CDF" w14:paraId="5671F7D3" w14:textId="77777777" w:rsidTr="00947661">
        <w:trPr>
          <w:cantSplit/>
          <w:tblHeader/>
        </w:trPr>
        <w:tc>
          <w:tcPr>
            <w:tcW w:w="5580" w:type="dxa"/>
            <w:vAlign w:val="bottom"/>
            <w:hideMark/>
          </w:tcPr>
          <w:p w14:paraId="0C1BDB42" w14:textId="77777777" w:rsidR="00EC5147" w:rsidRPr="00DD7CDF" w:rsidRDefault="00EC514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B73BBC" w14:textId="77777777" w:rsidR="00EC5147" w:rsidRPr="00DD7CDF" w:rsidRDefault="00EC5147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477B5D15" w14:textId="77777777" w:rsidR="00EC5147" w:rsidRPr="00DD7CDF" w:rsidRDefault="00EC5147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EDAE6" w14:textId="77777777" w:rsidR="00EC5147" w:rsidRPr="00DD7CDF" w:rsidRDefault="00EC514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9109573" w14:textId="77777777" w:rsidR="00EC5147" w:rsidRPr="00DD7CDF" w:rsidRDefault="00EC5147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C424C32" w14:textId="77777777" w:rsidR="00EC5147" w:rsidRPr="00DD7CDF" w:rsidRDefault="00EC5147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C5147" w:rsidRPr="00DD7CDF" w14:paraId="1A18EA29" w14:textId="77777777" w:rsidTr="00947661">
        <w:trPr>
          <w:cantSplit/>
          <w:trHeight w:val="191"/>
        </w:trPr>
        <w:tc>
          <w:tcPr>
            <w:tcW w:w="5580" w:type="dxa"/>
            <w:hideMark/>
          </w:tcPr>
          <w:p w14:paraId="6D3D3570" w14:textId="0BABC350" w:rsidR="00EC5147" w:rsidRPr="00DD7CDF" w:rsidRDefault="00EC5147" w:rsidP="00947661">
            <w:pPr>
              <w:spacing w:line="240" w:lineRule="auto"/>
              <w:ind w:left="175" w:firstLine="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37F715" w14:textId="77777777" w:rsidR="00EC5147" w:rsidRPr="00DD7CDF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EC1F6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3D254" w14:textId="77777777" w:rsidR="00EC5147" w:rsidRPr="00DD7CDF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5147" w:rsidRPr="00DD7CDF" w14:paraId="6970E4ED" w14:textId="77777777" w:rsidTr="00947661">
        <w:trPr>
          <w:cantSplit/>
          <w:trHeight w:val="191"/>
        </w:trPr>
        <w:tc>
          <w:tcPr>
            <w:tcW w:w="5580" w:type="dxa"/>
            <w:hideMark/>
          </w:tcPr>
          <w:p w14:paraId="48DBF44C" w14:textId="58C9B50F" w:rsidR="00EC5147" w:rsidRPr="00DD7CDF" w:rsidRDefault="00EC5147" w:rsidP="00947661">
            <w:pPr>
              <w:spacing w:line="240" w:lineRule="auto"/>
              <w:ind w:left="175" w:right="-79" w:firstLine="19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="00D26AD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99582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995821" w:rsidRPr="00DD7CDF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="0099582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3937D370" w14:textId="7745E73D" w:rsidR="00EC5147" w:rsidRPr="00DD7CDF" w:rsidRDefault="00CF75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20D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80" w:type="dxa"/>
          </w:tcPr>
          <w:p w14:paraId="2DB742A2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841D9C" w14:textId="3BE50DF9" w:rsidR="00EC5147" w:rsidRPr="00DD7CDF" w:rsidRDefault="006061C2" w:rsidP="007C52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EC5147" w:rsidRPr="00DD7CDF" w14:paraId="21DF659E" w14:textId="77777777" w:rsidTr="00947661">
        <w:trPr>
          <w:cantSplit/>
          <w:trHeight w:val="191"/>
        </w:trPr>
        <w:tc>
          <w:tcPr>
            <w:tcW w:w="5580" w:type="dxa"/>
          </w:tcPr>
          <w:p w14:paraId="587328B5" w14:textId="72FD3483" w:rsidR="00EC5147" w:rsidRPr="00DD7CDF" w:rsidRDefault="00EC5147" w:rsidP="00947661">
            <w:pPr>
              <w:spacing w:line="240" w:lineRule="auto"/>
              <w:ind w:left="175" w:right="-79" w:firstLine="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4ED8843" w14:textId="7FB8E384" w:rsidR="00EC5147" w:rsidRPr="00DD7CDF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914A62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DF557C" w14:textId="40866AB8" w:rsidR="00EC5147" w:rsidRPr="00DD7CDF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5147" w:rsidRPr="00DD7CDF" w14:paraId="2AE56907" w14:textId="77777777" w:rsidTr="007C52A3">
        <w:trPr>
          <w:cantSplit/>
          <w:trHeight w:val="191"/>
        </w:trPr>
        <w:tc>
          <w:tcPr>
            <w:tcW w:w="5580" w:type="dxa"/>
            <w:hideMark/>
          </w:tcPr>
          <w:p w14:paraId="124A23A3" w14:textId="62470DFA" w:rsidR="00EC5147" w:rsidRPr="00DD7CDF" w:rsidRDefault="00EC5147" w:rsidP="00947661">
            <w:pPr>
              <w:spacing w:line="240" w:lineRule="auto"/>
              <w:ind w:left="175" w:right="-79" w:firstLine="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</w:t>
            </w:r>
          </w:p>
        </w:tc>
        <w:tc>
          <w:tcPr>
            <w:tcW w:w="1440" w:type="dxa"/>
          </w:tcPr>
          <w:p w14:paraId="4145D166" w14:textId="77777777" w:rsidR="00EC5147" w:rsidRPr="00E20556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7EFDD6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DCD508" w14:textId="77777777" w:rsidR="00EC5147" w:rsidRPr="00DD7CDF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0556" w:rsidRPr="00DD7CDF" w14:paraId="259304D8" w14:textId="77777777" w:rsidTr="007C52A3">
        <w:trPr>
          <w:cantSplit/>
          <w:trHeight w:val="191"/>
        </w:trPr>
        <w:tc>
          <w:tcPr>
            <w:tcW w:w="5580" w:type="dxa"/>
          </w:tcPr>
          <w:p w14:paraId="0E637B27" w14:textId="1542D155" w:rsidR="00E20556" w:rsidRPr="00DD7CDF" w:rsidRDefault="00351A39" w:rsidP="00947661">
            <w:pPr>
              <w:spacing w:line="240" w:lineRule="auto"/>
              <w:ind w:left="175" w:right="-79" w:firstLine="28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61C2" w:rsidRPr="006061C2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E20556"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E20556"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440" w:type="dxa"/>
          </w:tcPr>
          <w:p w14:paraId="197850D3" w14:textId="77777777" w:rsidR="00E20556" w:rsidRPr="00E20556" w:rsidRDefault="00E205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C17755" w14:textId="77777777" w:rsidR="00E20556" w:rsidRPr="00DD7CDF" w:rsidRDefault="00E205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0BD910" w14:textId="77777777" w:rsidR="00E20556" w:rsidRPr="00DD7CDF" w:rsidRDefault="00E205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5147" w:rsidRPr="00DD7CDF" w14:paraId="56025BB9" w14:textId="77777777" w:rsidTr="007C52A3">
        <w:trPr>
          <w:cantSplit/>
        </w:trPr>
        <w:tc>
          <w:tcPr>
            <w:tcW w:w="5580" w:type="dxa"/>
            <w:hideMark/>
          </w:tcPr>
          <w:p w14:paraId="3DFAF235" w14:textId="667C1871" w:rsidR="00EC5147" w:rsidRPr="00DD7CDF" w:rsidRDefault="00351A39" w:rsidP="00351A39">
            <w:pPr>
              <w:pStyle w:val="ListParagraph"/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63"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="008B3CD6" w:rsidRPr="00DD7CD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F2AABBA" w14:textId="6DFFC35F" w:rsidR="00EC5147" w:rsidRPr="00E20556" w:rsidRDefault="006061C2" w:rsidP="00F20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vAlign w:val="bottom"/>
          </w:tcPr>
          <w:p w14:paraId="030ADB8F" w14:textId="77777777" w:rsidR="00EC5147" w:rsidRPr="00DD7CDF" w:rsidRDefault="00EC514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95C062" w14:textId="54D740F2" w:rsidR="00EC5147" w:rsidRPr="00DD7CDF" w:rsidRDefault="006061C2" w:rsidP="008B3C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</w:tr>
      <w:tr w:rsidR="00EC5147" w:rsidRPr="00DD7CDF" w14:paraId="0EE8B8A3" w14:textId="77777777" w:rsidTr="007C52A3">
        <w:trPr>
          <w:cantSplit/>
        </w:trPr>
        <w:tc>
          <w:tcPr>
            <w:tcW w:w="5580" w:type="dxa"/>
            <w:vAlign w:val="bottom"/>
            <w:hideMark/>
          </w:tcPr>
          <w:p w14:paraId="43D6663F" w14:textId="2DBB693E" w:rsidR="00EC5147" w:rsidRPr="00DD7CDF" w:rsidRDefault="00EC5147" w:rsidP="00947661">
            <w:pPr>
              <w:spacing w:line="240" w:lineRule="auto"/>
              <w:ind w:left="190" w:firstLine="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5355" w14:textId="326C240E" w:rsidR="00EC5147" w:rsidRPr="00DD7CDF" w:rsidRDefault="00CF75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20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6712B28D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8C0C9" w14:textId="20C34545" w:rsidR="00EC5147" w:rsidRPr="00DD7CDF" w:rsidRDefault="006061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</w:p>
        </w:tc>
      </w:tr>
    </w:tbl>
    <w:p w14:paraId="7FEF4B68" w14:textId="77777777" w:rsidR="00E20556" w:rsidRPr="00E20556" w:rsidRDefault="00E20556" w:rsidP="00C205FA">
      <w:pPr>
        <w:ind w:left="1640"/>
        <w:jc w:val="thaiDistribute"/>
        <w:rPr>
          <w:rFonts w:ascii="Angsana New" w:hAnsi="Angsana New" w:cs="Angsana New"/>
          <w:sz w:val="28"/>
          <w:szCs w:val="28"/>
        </w:rPr>
      </w:pPr>
    </w:p>
    <w:p w14:paraId="1493C74B" w14:textId="54904455" w:rsidR="008F0705" w:rsidRDefault="00246913" w:rsidP="00C46325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8F0705">
        <w:rPr>
          <w:rFonts w:ascii="Angsana New" w:hAnsi="Angsana New" w:cs="Angsana New"/>
          <w:sz w:val="30"/>
          <w:szCs w:val="30"/>
        </w:rPr>
        <w:br w:type="page"/>
      </w:r>
    </w:p>
    <w:p w14:paraId="04513834" w14:textId="620EF393" w:rsidR="008F0D9E" w:rsidRPr="00DD7CDF" w:rsidRDefault="008F0D9E" w:rsidP="008F0D9E">
      <w:pPr>
        <w:numPr>
          <w:ilvl w:val="0"/>
          <w:numId w:val="10"/>
        </w:num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 xml:space="preserve">TFRS </w:t>
      </w:r>
      <w:r w:rsidR="00CF750C" w:rsidRPr="00CF750C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AE5DFF5" w14:textId="77777777" w:rsidR="00CA1B3A" w:rsidRPr="00DD7CDF" w:rsidRDefault="006B2B92" w:rsidP="006B2B92">
      <w:pPr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</w:p>
    <w:p w14:paraId="43E4B5B5" w14:textId="21A194D6" w:rsidR="0082583E" w:rsidRPr="00DD7CDF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กลุ่มบริษัทถือปฏิบัติตาม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</w:t>
      </w:r>
      <w:r w:rsidR="00335F52">
        <w:rPr>
          <w:rFonts w:ascii="Angsana New" w:hAnsi="Angsana New" w:cs="Angsana New"/>
          <w:sz w:val="30"/>
          <w:szCs w:val="30"/>
        </w:rPr>
        <w:t xml:space="preserve"> TAS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7D7D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</w:t>
      </w:r>
      <w:r w:rsidR="00300CD1">
        <w:rPr>
          <w:rFonts w:ascii="Angsana New" w:hAnsi="Angsana New" w:cs="Angsana New"/>
          <w:sz w:val="30"/>
          <w:szCs w:val="30"/>
        </w:rPr>
        <w:t xml:space="preserve"> TFRIC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4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3D7D7D">
        <w:rPr>
          <w:rFonts w:ascii="Angsana New" w:hAnsi="Angsana New" w:cs="Angsana New" w:hint="cs"/>
          <w:i/>
          <w:iCs/>
          <w:sz w:val="30"/>
          <w:szCs w:val="30"/>
          <w:cs/>
        </w:rPr>
        <w:t>เรื่อง</w:t>
      </w:r>
      <w:r w:rsidRPr="003D7D7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D7D7D">
        <w:rPr>
          <w:rFonts w:ascii="Angsana New" w:hAnsi="Angsana New" w:cs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/>
          <w:sz w:val="30"/>
          <w:szCs w:val="30"/>
        </w:rPr>
        <w:t>Modified retrospective approach)</w:t>
      </w:r>
    </w:p>
    <w:p w14:paraId="0B07C387" w14:textId="77777777" w:rsidR="0082583E" w:rsidRDefault="0082583E" w:rsidP="0082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95864C0" w14:textId="741675DD" w:rsidR="001A3A84" w:rsidRDefault="00B57380" w:rsidP="001A3A84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B57380">
        <w:rPr>
          <w:rFonts w:ascii="Angsana New" w:hAnsi="Angsana New" w:cs="Angsana New" w:hint="cs"/>
          <w:sz w:val="30"/>
          <w:szCs w:val="30"/>
          <w:cs/>
        </w:rPr>
        <w:t>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TAS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เดิมนั้น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5D4424">
        <w:rPr>
          <w:rFonts w:ascii="Angsana New" w:hAnsi="Angsana New" w:cs="Angsana New"/>
          <w:sz w:val="30"/>
          <w:szCs w:val="30"/>
        </w:rPr>
        <w:t xml:space="preserve"> </w:t>
      </w:r>
      <w:r w:rsidR="00413BD8">
        <w:rPr>
          <w:rFonts w:ascii="Angsana New" w:hAnsi="Angsana New" w:cs="Angsana New" w:hint="cs"/>
          <w:sz w:val="30"/>
          <w:szCs w:val="30"/>
          <w:cs/>
        </w:rPr>
        <w:t>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TFRS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="008F13E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57380">
        <w:rPr>
          <w:rFonts w:ascii="Angsana New" w:hAnsi="Angsana New" w:cs="Angsana New" w:hint="cs"/>
          <w:sz w:val="30"/>
          <w:szCs w:val="30"/>
          <w:cs/>
        </w:rPr>
        <w:t>บริษัทต้องรับรู้สินทรัพย์สิทธิการใช้และหนี้สินตามสัญญาเช่าทุกสัญญา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57380">
        <w:rPr>
          <w:rFonts w:ascii="Angsana New" w:hAnsi="Angsana New" w:cs="Angsana New" w:hint="cs"/>
          <w:sz w:val="30"/>
          <w:szCs w:val="30"/>
          <w:cs/>
        </w:rPr>
        <w:t>ยกเว้นสัญญาเช่าที่มีอายุไม่เกิน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เดือนหรือสัญญาเช่าซึ่งสินทรัพย์อ้างอิงมีมูลค่าต่ำ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57380">
        <w:rPr>
          <w:rFonts w:ascii="Angsana New" w:hAnsi="Angsana New" w:cs="Angsana New" w:hint="cs"/>
          <w:sz w:val="30"/>
          <w:szCs w:val="30"/>
          <w:cs/>
        </w:rPr>
        <w:t>ซึ่งเป็นแนวทางการรับรู้รายการ</w:t>
      </w:r>
      <w:r w:rsidR="00D25061">
        <w:rPr>
          <w:rFonts w:ascii="Angsana New" w:hAnsi="Angsana New" w:cs="Angsana New" w:hint="cs"/>
          <w:sz w:val="30"/>
          <w:szCs w:val="30"/>
          <w:cs/>
        </w:rPr>
        <w:t>ลักษณะเดียว</w:t>
      </w:r>
      <w:r w:rsidRPr="00B57380">
        <w:rPr>
          <w:rFonts w:ascii="Angsana New" w:hAnsi="Angsana New" w:cs="Angsana New" w:hint="cs"/>
          <w:sz w:val="30"/>
          <w:szCs w:val="30"/>
          <w:cs/>
        </w:rPr>
        <w:t>กับสัญญาเช่าการเงิน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2583E">
        <w:rPr>
          <w:rFonts w:ascii="Angsana New" w:hAnsi="Angsana New" w:cs="Angsana New"/>
          <w:sz w:val="30"/>
          <w:szCs w:val="30"/>
        </w:rPr>
        <w:t xml:space="preserve">Finance lease) </w:t>
      </w:r>
      <w:r w:rsidRPr="00B57380">
        <w:rPr>
          <w:rFonts w:ascii="Angsana New" w:hAnsi="Angsana New" w:cs="Angsana New" w:hint="cs"/>
          <w:sz w:val="30"/>
          <w:szCs w:val="30"/>
          <w:cs/>
        </w:rPr>
        <w:t>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TAS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เดิมซึ่งถูกยกเลิกไป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TFRS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ยังกำหนดให้กลุ่มบริษัทต้องประเมินว่าสัญญาเป็นสัญญาเช่าหรือประกอบด้วยสัญญาเช่าหรือไม่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กลุ่มบริษัทจะปันส่วนสิ่งตอบแทนที่ต้องจ่ายตามราคาขายที่เป็นเอกเทศ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2583E">
        <w:rPr>
          <w:rFonts w:ascii="Angsana New" w:hAnsi="Angsana New" w:cs="Angsana New"/>
          <w:sz w:val="30"/>
          <w:szCs w:val="30"/>
        </w:rPr>
        <w:t xml:space="preserve">Transaction price) </w:t>
      </w:r>
    </w:p>
    <w:p w14:paraId="66960D63" w14:textId="77777777" w:rsidR="001A3A84" w:rsidRDefault="001A3A84" w:rsidP="001A3A84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5F8787D4" w14:textId="1C51DFFB" w:rsidR="00C278B9" w:rsidRDefault="00B57380" w:rsidP="001A3A84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B57380">
        <w:rPr>
          <w:rFonts w:ascii="Angsana New" w:hAnsi="Angsana New" w:cs="Angsana New" w:hint="cs"/>
          <w:sz w:val="30"/>
          <w:szCs w:val="30"/>
          <w:cs/>
        </w:rPr>
        <w:t>ข้อกำหนดตาม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TFRS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ข้างต้นส่งผลให้ลักษณะของค่าใช้จ่ายที่เกี่ยวข้องกับสัญญาเช่าเปลี่ยนแปลงไป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593ECDBA" w14:textId="5967364E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61059BC4" w14:textId="77777777" w:rsidR="0082583E" w:rsidRPr="00DD7CDF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ในการปฏิบัติในช่วงเปลี่ยนแปลง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กลุ่มบริษัทได้เลือกใช้ข้อยกเว้นต่อไปนี้</w:t>
      </w:r>
    </w:p>
    <w:p w14:paraId="2F35898B" w14:textId="77777777" w:rsidR="0082583E" w:rsidRPr="00DD7CDF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33EA5D15" w14:textId="7C346CBB" w:rsidR="0082583E" w:rsidRPr="00DD7CDF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101C253" w14:textId="77777777" w:rsidR="0082583E" w:rsidRPr="00E20556" w:rsidRDefault="0082583E" w:rsidP="0082583E">
      <w:pPr>
        <w:tabs>
          <w:tab w:val="clear" w:pos="907"/>
          <w:tab w:val="clear" w:pos="1644"/>
          <w:tab w:val="left" w:pos="1350"/>
          <w:tab w:val="left" w:pos="1710"/>
        </w:tabs>
        <w:ind w:left="907" w:firstLine="533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และสินทรัพย์อ้างอิงที่มีมูลค่าต่ำ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B88BFDE" w14:textId="77777777" w:rsidR="0082583E" w:rsidRPr="00E20556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4835A00F" w14:textId="77777777" w:rsidR="0082583E" w:rsidRPr="00E20556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4C4A3564" w14:textId="77777777" w:rsidR="0082583E" w:rsidRPr="00E20556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pacing w:val="6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E20556">
        <w:rPr>
          <w:rFonts w:ascii="Angsana New" w:hAnsi="Angsana New" w:cs="Angsana New" w:hint="cs"/>
          <w:spacing w:val="4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E2055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E20556">
        <w:rPr>
          <w:rFonts w:ascii="Angsana New" w:hAnsi="Angsana New" w:cs="Angsana New" w:hint="cs"/>
          <w:spacing w:val="4"/>
          <w:sz w:val="30"/>
          <w:szCs w:val="30"/>
          <w:cs/>
        </w:rPr>
        <w:t>เพื่อเป็นทางเลือกใน</w:t>
      </w:r>
      <w:r w:rsidRPr="00E20556">
        <w:rPr>
          <w:rFonts w:ascii="Angsana New" w:hAnsi="Angsana New" w:cs="Angsana New" w:hint="cs"/>
          <w:spacing w:val="6"/>
          <w:sz w:val="30"/>
          <w:szCs w:val="30"/>
          <w:cs/>
        </w:rPr>
        <w:t>การ</w:t>
      </w:r>
    </w:p>
    <w:p w14:paraId="55EF2447" w14:textId="77777777" w:rsidR="0082583E" w:rsidRPr="00E20556" w:rsidRDefault="0082583E" w:rsidP="0082583E">
      <w:pPr>
        <w:tabs>
          <w:tab w:val="clear" w:pos="1644"/>
          <w:tab w:val="left" w:pos="1440"/>
        </w:tabs>
        <w:ind w:left="907" w:firstLine="533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ทบทวนการด้อยค่า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524FA7A9" w14:textId="77777777" w:rsidR="0082583E" w:rsidRPr="00DD7CDF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79B3117" w14:textId="05ABBF62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28D9B871" w14:textId="4385967A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76EA8E79" w14:textId="77777777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67C7B03B" w14:textId="4A055E5E" w:rsidR="00C278B9" w:rsidRDefault="00C278B9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4B021C95" w14:textId="77777777" w:rsidR="0024602E" w:rsidRDefault="0024602E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73BDE6A0" w14:textId="68253566" w:rsidR="00EA63DE" w:rsidRDefault="00EA63DE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67E6C95" w14:textId="77777777" w:rsidR="00CC2B0E" w:rsidRDefault="00CC2B0E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891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99"/>
        <w:gridCol w:w="191"/>
        <w:gridCol w:w="1620"/>
        <w:gridCol w:w="180"/>
        <w:gridCol w:w="11"/>
        <w:gridCol w:w="1609"/>
      </w:tblGrid>
      <w:tr w:rsidR="00C278B9" w:rsidRPr="00DD7CDF" w14:paraId="7BCAD033" w14:textId="77777777" w:rsidTr="00EA63DE">
        <w:trPr>
          <w:cantSplit/>
          <w:trHeight w:hRule="exact" w:val="353"/>
        </w:trPr>
        <w:tc>
          <w:tcPr>
            <w:tcW w:w="5299" w:type="dxa"/>
            <w:vAlign w:val="bottom"/>
          </w:tcPr>
          <w:p w14:paraId="72C0B38D" w14:textId="77777777" w:rsidR="00C278B9" w:rsidRPr="00862F76" w:rsidRDefault="00C278B9" w:rsidP="0082583E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65B52C8B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27AC84E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63432E" w14:textId="77777777" w:rsidR="00C278B9" w:rsidRPr="00DD7CDF" w:rsidRDefault="00C278B9" w:rsidP="0082583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5A153CD0" w14:textId="77777777" w:rsidR="00C278B9" w:rsidRPr="00DD7CDF" w:rsidRDefault="00C278B9" w:rsidP="00EA63DE">
            <w:pPr>
              <w:pStyle w:val="acctmergecolhdg"/>
              <w:spacing w:line="240" w:lineRule="auto"/>
              <w:ind w:left="-85" w:right="-7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B1C8A">
              <w:rPr>
                <w:rFonts w:ascii="Angsana New" w:hAnsi="Angsana New" w:cs="Angsana New" w:hint="cs"/>
                <w:b w:val="0"/>
                <w:bCs/>
                <w:i/>
                <w:iCs/>
                <w:sz w:val="30"/>
                <w:szCs w:val="30"/>
              </w:rPr>
              <w:t>: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278B9" w:rsidRPr="00DD7CDF" w14:paraId="18CA44CB" w14:textId="77777777" w:rsidTr="00EA63DE">
        <w:trPr>
          <w:cantSplit/>
          <w:trHeight w:hRule="exact" w:val="803"/>
        </w:trPr>
        <w:tc>
          <w:tcPr>
            <w:tcW w:w="5299" w:type="dxa"/>
            <w:vAlign w:val="bottom"/>
            <w:hideMark/>
          </w:tcPr>
          <w:p w14:paraId="2EA23029" w14:textId="052995B2" w:rsidR="00C278B9" w:rsidRPr="00DD7CDF" w:rsidRDefault="00C278B9" w:rsidP="0082583E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D7C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CF750C" w:rsidRPr="00CF750C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91" w:type="dxa"/>
          </w:tcPr>
          <w:p w14:paraId="1F1E63A6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6BE1871B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0912AA" w14:textId="77777777" w:rsidR="00C278B9" w:rsidRPr="00DD7CDF" w:rsidRDefault="00C278B9" w:rsidP="0082583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1DE756" w14:textId="77777777" w:rsidR="00C278B9" w:rsidRPr="00DD7CDF" w:rsidRDefault="00C278B9" w:rsidP="0082583E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740B771" w14:textId="77777777" w:rsidR="00C278B9" w:rsidRPr="00DD7CDF" w:rsidRDefault="00C278B9" w:rsidP="0082583E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278B9" w:rsidRPr="00DD7CDF" w14:paraId="2929EB5E" w14:textId="77777777" w:rsidTr="00EA63DE">
        <w:trPr>
          <w:cantSplit/>
          <w:trHeight w:hRule="exact" w:val="345"/>
        </w:trPr>
        <w:tc>
          <w:tcPr>
            <w:tcW w:w="5299" w:type="dxa"/>
            <w:hideMark/>
          </w:tcPr>
          <w:p w14:paraId="22BDD1F3" w14:textId="3E9A18FB" w:rsidR="00C278B9" w:rsidRPr="00DD7CDF" w:rsidRDefault="00C278B9" w:rsidP="00825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61C2" w:rsidRPr="006061C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1" w:type="dxa"/>
          </w:tcPr>
          <w:p w14:paraId="672C2593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AA717D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5CD09044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483B61F6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278B9" w:rsidRPr="00DD7CDF" w14:paraId="274F5F32" w14:textId="77777777" w:rsidTr="00EA63DE">
        <w:trPr>
          <w:cantSplit/>
          <w:trHeight w:hRule="exact" w:val="380"/>
        </w:trPr>
        <w:tc>
          <w:tcPr>
            <w:tcW w:w="5299" w:type="dxa"/>
            <w:vAlign w:val="bottom"/>
            <w:hideMark/>
          </w:tcPr>
          <w:p w14:paraId="48373630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F2745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91" w:type="dxa"/>
          </w:tcPr>
          <w:p w14:paraId="09269C64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94A70B6" w14:textId="66EAFD57" w:rsidR="00C278B9" w:rsidRPr="00DD7CDF" w:rsidRDefault="00C278B9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7D2BB6D" w14:textId="77777777" w:rsidR="00C278B9" w:rsidRPr="00DD7CDF" w:rsidRDefault="00C278B9" w:rsidP="0082583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A6D1F1C" w14:textId="4CF75CE3" w:rsidR="00C278B9" w:rsidRPr="00DD7CDF" w:rsidRDefault="00C278B9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4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F274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78B9" w:rsidRPr="00DD7CDF" w14:paraId="3CD550E7" w14:textId="77777777" w:rsidTr="00EA63DE">
        <w:trPr>
          <w:cantSplit/>
          <w:trHeight w:hRule="exact" w:val="398"/>
        </w:trPr>
        <w:tc>
          <w:tcPr>
            <w:tcW w:w="5299" w:type="dxa"/>
            <w:vAlign w:val="bottom"/>
          </w:tcPr>
          <w:p w14:paraId="2B03DBD4" w14:textId="77777777" w:rsidR="00C278B9" w:rsidRPr="00F2745B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เงินลงทุนในบริษัทร่วมลดลง</w:t>
            </w:r>
          </w:p>
        </w:tc>
        <w:tc>
          <w:tcPr>
            <w:tcW w:w="191" w:type="dxa"/>
          </w:tcPr>
          <w:p w14:paraId="4E15259D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C50CA75" w14:textId="29580C49" w:rsidR="00C278B9" w:rsidRPr="008F0705" w:rsidRDefault="00C278B9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07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509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73BCD9" w14:textId="77777777" w:rsidR="00C278B9" w:rsidRPr="00DD7CDF" w:rsidRDefault="00C278B9" w:rsidP="0082583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D20C294" w14:textId="77777777" w:rsidR="00C278B9" w:rsidRPr="00F2745B" w:rsidRDefault="00C278B9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78B9" w:rsidRPr="00DD7CDF" w14:paraId="495E8FC4" w14:textId="77777777" w:rsidTr="0082583E">
        <w:trPr>
          <w:cantSplit/>
          <w:trHeight w:val="20"/>
        </w:trPr>
        <w:tc>
          <w:tcPr>
            <w:tcW w:w="5299" w:type="dxa"/>
            <w:vAlign w:val="bottom"/>
          </w:tcPr>
          <w:p w14:paraId="5E8D7D0A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8F07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F070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อาคารและอุปกรณ์ลดลง</w:t>
            </w:r>
          </w:p>
        </w:tc>
        <w:tc>
          <w:tcPr>
            <w:tcW w:w="191" w:type="dxa"/>
          </w:tcPr>
          <w:p w14:paraId="7502E1A4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A9737D5" w14:textId="088BEC16" w:rsidR="00C278B9" w:rsidRPr="00DD7CDF" w:rsidRDefault="00C278B9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05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645A58B" w14:textId="77777777" w:rsidR="00C278B9" w:rsidRPr="00DD7CDF" w:rsidRDefault="00C278B9" w:rsidP="0082583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8ECA40F" w14:textId="77777777" w:rsidR="00C278B9" w:rsidRPr="00DD7CDF" w:rsidRDefault="00C278B9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78B9" w:rsidRPr="00DD7CDF" w14:paraId="5463377C" w14:textId="77777777" w:rsidTr="0082583E">
        <w:trPr>
          <w:cantSplit/>
          <w:trHeight w:val="20"/>
        </w:trPr>
        <w:tc>
          <w:tcPr>
            <w:tcW w:w="5299" w:type="dxa"/>
            <w:vAlign w:val="bottom"/>
          </w:tcPr>
          <w:p w14:paraId="4BBE3482" w14:textId="77777777" w:rsidR="00C278B9" w:rsidRPr="008F0705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91" w:type="dxa"/>
          </w:tcPr>
          <w:p w14:paraId="5AF1450E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4F2FE27" w14:textId="090F9E46" w:rsidR="00C278B9" w:rsidRPr="008F0705" w:rsidRDefault="00C278B9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0D16BB" w14:textId="77777777" w:rsidR="00C278B9" w:rsidRPr="00DD7CDF" w:rsidRDefault="00C278B9" w:rsidP="0082583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62DC172" w14:textId="77777777" w:rsidR="00C278B9" w:rsidRDefault="00C278B9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78B9" w:rsidRPr="00DD7CDF" w14:paraId="7D9C83DC" w14:textId="77777777" w:rsidTr="0082583E">
        <w:trPr>
          <w:cantSplit/>
          <w:trHeight w:val="20"/>
        </w:trPr>
        <w:tc>
          <w:tcPr>
            <w:tcW w:w="5299" w:type="dxa"/>
            <w:vAlign w:val="bottom"/>
          </w:tcPr>
          <w:p w14:paraId="7D5480A9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45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F2745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1" w:type="dxa"/>
          </w:tcPr>
          <w:p w14:paraId="2DD8D3D3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430603" w14:textId="599F016A" w:rsidR="00C278B9" w:rsidRPr="007F604A" w:rsidRDefault="00CF750C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278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180" w:type="dxa"/>
            <w:vAlign w:val="bottom"/>
          </w:tcPr>
          <w:p w14:paraId="104AA26B" w14:textId="77777777" w:rsidR="00C278B9" w:rsidRPr="00DD7CDF" w:rsidRDefault="00C278B9" w:rsidP="0082583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A45AA21" w14:textId="231EAA41" w:rsidR="00C278B9" w:rsidRDefault="006061C2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C278B9" w:rsidRPr="00DD7CDF" w14:paraId="5AA274FA" w14:textId="77777777" w:rsidTr="0082583E">
        <w:trPr>
          <w:cantSplit/>
          <w:trHeight w:val="20"/>
        </w:trPr>
        <w:tc>
          <w:tcPr>
            <w:tcW w:w="5299" w:type="dxa"/>
            <w:hideMark/>
          </w:tcPr>
          <w:p w14:paraId="787B80E2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สินทรัพย์ภาษีเงินได้รอตัดบัญชีเพิ่มขึ้น (ลดลง)</w:t>
            </w:r>
          </w:p>
        </w:tc>
        <w:tc>
          <w:tcPr>
            <w:tcW w:w="191" w:type="dxa"/>
          </w:tcPr>
          <w:p w14:paraId="350C68F2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822D5B8" w14:textId="3897220C" w:rsidR="00C278B9" w:rsidRPr="00DD7CDF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80" w:type="dxa"/>
          </w:tcPr>
          <w:p w14:paraId="2B6DCA76" w14:textId="77777777" w:rsidR="00C278B9" w:rsidRPr="00DD7CDF" w:rsidRDefault="00C278B9" w:rsidP="008258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DFCE9CF" w14:textId="55130193" w:rsidR="00C278B9" w:rsidRPr="00DD7CDF" w:rsidRDefault="00C278B9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4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274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78B9" w:rsidRPr="00DD7CDF" w14:paraId="7EE12E2C" w14:textId="77777777" w:rsidTr="0082583E">
        <w:trPr>
          <w:cantSplit/>
          <w:trHeight w:val="20"/>
        </w:trPr>
        <w:tc>
          <w:tcPr>
            <w:tcW w:w="5299" w:type="dxa"/>
            <w:hideMark/>
          </w:tcPr>
          <w:p w14:paraId="256E7F4D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91" w:type="dxa"/>
          </w:tcPr>
          <w:p w14:paraId="1B1676B4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7D4A70A" w14:textId="6C8DBDF7" w:rsidR="00C278B9" w:rsidRPr="00DD7CDF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C278B9" w:rsidRPr="008F07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80" w:type="dxa"/>
          </w:tcPr>
          <w:p w14:paraId="441907B2" w14:textId="77777777" w:rsidR="00C278B9" w:rsidRPr="00DD7CDF" w:rsidRDefault="00C278B9" w:rsidP="008258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F490212" w14:textId="637C62D4" w:rsidR="00C278B9" w:rsidRPr="00DD7CDF" w:rsidRDefault="00CF750C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</w:tr>
      <w:tr w:rsidR="00C278B9" w:rsidRPr="00DD7CDF" w14:paraId="30D91D33" w14:textId="77777777" w:rsidTr="0082583E">
        <w:trPr>
          <w:cantSplit/>
          <w:trHeight w:val="137"/>
        </w:trPr>
        <w:tc>
          <w:tcPr>
            <w:tcW w:w="5299" w:type="dxa"/>
            <w:hideMark/>
          </w:tcPr>
          <w:p w14:paraId="1FB552AF" w14:textId="77777777" w:rsidR="00C278B9" w:rsidRPr="00DD7CDF" w:rsidRDefault="00C278B9" w:rsidP="0082583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91" w:type="dxa"/>
          </w:tcPr>
          <w:p w14:paraId="0A31D16E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43C11DF" w14:textId="25B20CF8" w:rsidR="00C278B9" w:rsidRPr="00DD7CDF" w:rsidRDefault="00C278B9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AC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867897" w14:textId="77777777" w:rsidR="00C278B9" w:rsidRPr="00DD7CDF" w:rsidRDefault="00C278B9" w:rsidP="008258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4CD3E3A" w14:textId="3782DA2E" w:rsidR="00C278B9" w:rsidRPr="00DD7CDF" w:rsidRDefault="00C278B9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78B9" w:rsidRPr="00DD7CDF" w14:paraId="1D1B1856" w14:textId="77777777" w:rsidTr="0082583E">
        <w:trPr>
          <w:cantSplit/>
          <w:trHeight w:val="137"/>
        </w:trPr>
        <w:tc>
          <w:tcPr>
            <w:tcW w:w="5299" w:type="dxa"/>
          </w:tcPr>
          <w:p w14:paraId="1441F71C" w14:textId="77777777" w:rsidR="00C278B9" w:rsidRPr="00DD7CDF" w:rsidRDefault="00C278B9" w:rsidP="0082583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91" w:type="dxa"/>
          </w:tcPr>
          <w:p w14:paraId="41B1AEE2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88EF967" w14:textId="4A83E1C5" w:rsidR="00C278B9" w:rsidRPr="008F0705" w:rsidRDefault="00C278B9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002D471" w14:textId="77777777" w:rsidR="00C278B9" w:rsidRPr="00DD7CDF" w:rsidRDefault="00C278B9" w:rsidP="008258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9C955F" w14:textId="77777777" w:rsidR="00C278B9" w:rsidRPr="00AE6AC0" w:rsidRDefault="00C278B9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A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BB9BFF9" w14:textId="77777777" w:rsidR="0082583E" w:rsidRDefault="0082583E"/>
    <w:tbl>
      <w:tblPr>
        <w:tblW w:w="891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99"/>
        <w:gridCol w:w="191"/>
        <w:gridCol w:w="1620"/>
        <w:gridCol w:w="180"/>
        <w:gridCol w:w="1620"/>
      </w:tblGrid>
      <w:tr w:rsidR="00C972F9" w:rsidRPr="00DD7CDF" w14:paraId="5D413487" w14:textId="77777777" w:rsidTr="00EA63DE">
        <w:trPr>
          <w:cantSplit/>
          <w:trHeight w:hRule="exact" w:val="374"/>
        </w:trPr>
        <w:tc>
          <w:tcPr>
            <w:tcW w:w="5299" w:type="dxa"/>
            <w:vAlign w:val="bottom"/>
            <w:hideMark/>
          </w:tcPr>
          <w:p w14:paraId="3AD09361" w14:textId="3BF75B7E" w:rsidR="00C972F9" w:rsidRPr="00DD7CDF" w:rsidRDefault="00C278B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91" w:type="dxa"/>
          </w:tcPr>
          <w:p w14:paraId="051F7D4E" w14:textId="77777777" w:rsidR="00C972F9" w:rsidRPr="00DD7CDF" w:rsidRDefault="00C972F9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EB2C115" w14:textId="4459C279" w:rsidR="00C972F9" w:rsidRPr="00DD7CDF" w:rsidRDefault="00C972F9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5AA64275" w14:textId="77777777" w:rsidR="00C972F9" w:rsidRPr="00DD7CDF" w:rsidRDefault="00C972F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46F567" w14:textId="4D0E9AE9" w:rsidR="00C972F9" w:rsidRPr="00DD7CDF" w:rsidRDefault="00C972F9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52A8" w:rsidRPr="00DD7CDF" w14:paraId="5D8C431C" w14:textId="77777777" w:rsidTr="00EA63DE">
        <w:trPr>
          <w:cantSplit/>
          <w:trHeight w:hRule="exact" w:val="354"/>
        </w:trPr>
        <w:tc>
          <w:tcPr>
            <w:tcW w:w="5299" w:type="dxa"/>
            <w:hideMark/>
          </w:tcPr>
          <w:p w14:paraId="615834E6" w14:textId="6461B470" w:rsidR="006F52A8" w:rsidRPr="00DD7CDF" w:rsidRDefault="006F52A8" w:rsidP="006F5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61C2" w:rsidRPr="006061C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1" w:type="dxa"/>
          </w:tcPr>
          <w:p w14:paraId="7AD8CC0C" w14:textId="77777777" w:rsidR="006F52A8" w:rsidRPr="00DD7CDF" w:rsidRDefault="006F52A8" w:rsidP="006F52A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FF24D4D" w14:textId="6AC74CC3" w:rsidR="006F52A8" w:rsidRPr="00DD7CDF" w:rsidRDefault="006F52A8" w:rsidP="006F52A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F52A8" w:rsidRPr="00DD7CDF" w14:paraId="70D5DC87" w14:textId="77777777" w:rsidTr="00EA4445">
        <w:trPr>
          <w:cantSplit/>
          <w:trHeight w:val="20"/>
        </w:trPr>
        <w:tc>
          <w:tcPr>
            <w:tcW w:w="5299" w:type="dxa"/>
            <w:vAlign w:val="bottom"/>
            <w:hideMark/>
          </w:tcPr>
          <w:p w14:paraId="68F77597" w14:textId="77777777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1" w:type="dxa"/>
          </w:tcPr>
          <w:p w14:paraId="58932E93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8671BB0" w14:textId="6A18E842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69E161E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9C33506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52A8" w:rsidRPr="00DD7CDF" w14:paraId="3B63A9C7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577A0D78" w14:textId="1F3119AB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1" w:type="dxa"/>
          </w:tcPr>
          <w:p w14:paraId="2E1F6F7E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00639A20" w14:textId="041AD2BD" w:rsidR="006F52A8" w:rsidRPr="00AE6AC0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F52A8" w:rsidRPr="00AE6A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180" w:type="dxa"/>
            <w:vAlign w:val="center"/>
          </w:tcPr>
          <w:p w14:paraId="081C75D3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6E0DBF9" w14:textId="2AF3830C" w:rsidR="006F52A8" w:rsidRPr="00100149" w:rsidRDefault="006061C2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F52A8" w:rsidRPr="00DD7CDF" w14:paraId="58BDF162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79750909" w14:textId="77777777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91" w:type="dxa"/>
          </w:tcPr>
          <w:p w14:paraId="681CCE0F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19E8A4FE" w14:textId="42DF4CEE" w:rsidR="006F52A8" w:rsidRPr="00DD7CDF" w:rsidRDefault="006F52A8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0D0E6E88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DB30B1A" w14:textId="776593DF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F52A8" w:rsidRPr="00DD7CDF" w14:paraId="226FD026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09E23012" w14:textId="77777777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</w:t>
            </w:r>
          </w:p>
        </w:tc>
        <w:tc>
          <w:tcPr>
            <w:tcW w:w="191" w:type="dxa"/>
          </w:tcPr>
          <w:p w14:paraId="6495BDAE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55AD27E" w14:textId="341A0099" w:rsidR="006F52A8" w:rsidRPr="00DD7CDF" w:rsidRDefault="006F52A8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484A0F34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C361927" w14:textId="77777777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52A8" w:rsidRPr="00DD7CDF" w14:paraId="1B1A4C30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3691199F" w14:textId="77777777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91" w:type="dxa"/>
          </w:tcPr>
          <w:p w14:paraId="497B16E2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7790BE1A" w14:textId="6EA099EC" w:rsidR="006F52A8" w:rsidRPr="00DD7CDF" w:rsidRDefault="006F52A8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06D9E761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08E387F" w14:textId="2F5198BE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F52A8" w:rsidRPr="00DD7CDF" w14:paraId="5F766A74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5AE97E37" w14:textId="77777777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1" w:type="dxa"/>
          </w:tcPr>
          <w:p w14:paraId="67AB33E6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A9BE756" w14:textId="1229C65A" w:rsidR="006F52A8" w:rsidRPr="00DD7CDF" w:rsidRDefault="006F52A8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5A06A289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B9648DF" w14:textId="77777777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52A8" w:rsidRPr="00DD7CDF" w14:paraId="7F5275D1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5CDEBD01" w14:textId="77777777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ที่มีความแน่นอนอย่างสมเหตุสมผลว่าจะได้ใช้สิทธิ</w:t>
            </w:r>
          </w:p>
        </w:tc>
        <w:tc>
          <w:tcPr>
            <w:tcW w:w="191" w:type="dxa"/>
          </w:tcPr>
          <w:p w14:paraId="5B0DADB6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6805B989" w14:textId="1891CFB9" w:rsidR="006F52A8" w:rsidRPr="00DD7CDF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80" w:type="dxa"/>
            <w:vAlign w:val="center"/>
          </w:tcPr>
          <w:p w14:paraId="3EABA55F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9F3F6DE" w14:textId="63903D2B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52A8" w:rsidRPr="00DD7CDF" w14:paraId="01DA0E43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197EC498" w14:textId="77777777" w:rsidR="006F52A8" w:rsidRPr="00DD7CDF" w:rsidRDefault="006F52A8" w:rsidP="006F52A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การจ่ายชำระค่าเช่าผันแปรที่ขึ้นอยู่กับดัชนีหรืออัตรา</w:t>
            </w:r>
          </w:p>
        </w:tc>
        <w:tc>
          <w:tcPr>
            <w:tcW w:w="191" w:type="dxa"/>
          </w:tcPr>
          <w:p w14:paraId="19DF9DA2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2F48C3D3" w14:textId="596105CB" w:rsidR="006F52A8" w:rsidRPr="00DD7CDF" w:rsidRDefault="006F52A8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158D4FDE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93DC5CC" w14:textId="4E5F60B4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F52A8" w:rsidRPr="00DD7CDF" w14:paraId="52906351" w14:textId="77777777" w:rsidTr="00EA4445">
        <w:trPr>
          <w:cantSplit/>
          <w:trHeight w:val="20"/>
        </w:trPr>
        <w:tc>
          <w:tcPr>
            <w:tcW w:w="5299" w:type="dxa"/>
            <w:hideMark/>
          </w:tcPr>
          <w:p w14:paraId="0A1EBDE9" w14:textId="77777777" w:rsidR="006F52A8" w:rsidRPr="00DD7CDF" w:rsidRDefault="006F52A8" w:rsidP="006F52A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6CA62F9D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6839DB" w14:textId="71A64B41" w:rsidR="006F52A8" w:rsidRPr="00DD7CDF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vAlign w:val="center"/>
          </w:tcPr>
          <w:p w14:paraId="318078D3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8A81091" w14:textId="3C2803BF" w:rsidR="006F52A8" w:rsidRPr="00DD7CDF" w:rsidRDefault="006061C2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6F52A8" w:rsidRPr="00DD7CDF" w14:paraId="262DC4B5" w14:textId="77777777" w:rsidTr="00EA4445">
        <w:trPr>
          <w:cantSplit/>
          <w:trHeight w:val="20"/>
        </w:trPr>
        <w:tc>
          <w:tcPr>
            <w:tcW w:w="5299" w:type="dxa"/>
          </w:tcPr>
          <w:p w14:paraId="083EEFB3" w14:textId="77777777" w:rsidR="006F52A8" w:rsidRPr="00DD7CDF" w:rsidRDefault="006F52A8" w:rsidP="006F52A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คิดลดโดยใช้อัตราดอกเบี้ยเงินกู้ยืมส่วนเพิ่ม</w:t>
            </w:r>
          </w:p>
        </w:tc>
        <w:tc>
          <w:tcPr>
            <w:tcW w:w="191" w:type="dxa"/>
          </w:tcPr>
          <w:p w14:paraId="724E1698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17E4E43" w14:textId="783C6697" w:rsidR="006F52A8" w:rsidRPr="00DD7CDF" w:rsidRDefault="006F52A8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158D4EF0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91A048F" w14:textId="60F0FAB9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F52A8" w:rsidRPr="00DD7CDF" w14:paraId="653AA21B" w14:textId="77777777" w:rsidTr="00EA4445">
        <w:trPr>
          <w:cantSplit/>
          <w:trHeight w:val="20"/>
        </w:trPr>
        <w:tc>
          <w:tcPr>
            <w:tcW w:w="5299" w:type="dxa"/>
          </w:tcPr>
          <w:p w14:paraId="56A51A82" w14:textId="4798A64E" w:rsidR="006F52A8" w:rsidRPr="00090312" w:rsidRDefault="006F52A8" w:rsidP="006F52A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</w:t>
            </w:r>
          </w:p>
        </w:tc>
        <w:tc>
          <w:tcPr>
            <w:tcW w:w="191" w:type="dxa"/>
          </w:tcPr>
          <w:p w14:paraId="16F6C07A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342B43B" w14:textId="096B3976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108FFD9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14BD517" w14:textId="7325BA5B" w:rsidR="006F52A8" w:rsidRPr="00DD7CDF" w:rsidRDefault="006F52A8" w:rsidP="00CF2F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52A8" w:rsidRPr="00DD7CDF" w14:paraId="682D3BCA" w14:textId="77777777" w:rsidTr="00EA4445">
        <w:trPr>
          <w:cantSplit/>
          <w:trHeight w:val="20"/>
        </w:trPr>
        <w:tc>
          <w:tcPr>
            <w:tcW w:w="5299" w:type="dxa"/>
          </w:tcPr>
          <w:p w14:paraId="470E0B19" w14:textId="0C1EFB1E" w:rsidR="006F52A8" w:rsidRPr="00090312" w:rsidRDefault="006F52A8" w:rsidP="006F52A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281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เงินกู้ยืมส่วนเพิ่ม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1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1" w:type="dxa"/>
          </w:tcPr>
          <w:p w14:paraId="00CCA2B7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58AF7C9" w14:textId="4217C09E" w:rsidR="006F52A8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6F5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80" w:type="dxa"/>
            <w:vAlign w:val="center"/>
          </w:tcPr>
          <w:p w14:paraId="7F50A16C" w14:textId="77777777" w:rsidR="006F52A8" w:rsidRPr="00DD7CDF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34DBBDF" w14:textId="447E9CF0" w:rsidR="006F52A8" w:rsidRDefault="00CF750C" w:rsidP="00CF2F0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</w:tr>
      <w:tr w:rsidR="006F52A8" w:rsidRPr="00DD7CDF" w14:paraId="3F3349A3" w14:textId="77777777" w:rsidTr="00EA4445">
        <w:trPr>
          <w:cantSplit/>
          <w:trHeight w:val="20"/>
        </w:trPr>
        <w:tc>
          <w:tcPr>
            <w:tcW w:w="5299" w:type="dxa"/>
          </w:tcPr>
          <w:p w14:paraId="5E2C1972" w14:textId="7E3D90B4" w:rsidR="006F52A8" w:rsidRPr="00090312" w:rsidRDefault="006F52A8" w:rsidP="006F52A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หนี้สินตามสัญญาเช่าการเงินที่รับรู้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9031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1" w:type="dxa"/>
          </w:tcPr>
          <w:p w14:paraId="5CD91D94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0509794" w14:textId="5E0E369A" w:rsidR="006F52A8" w:rsidRPr="00AE6AC0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F52A8" w:rsidRPr="00CF14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180" w:type="dxa"/>
            <w:vAlign w:val="center"/>
          </w:tcPr>
          <w:p w14:paraId="7ED3AFF3" w14:textId="77777777" w:rsidR="006F52A8" w:rsidRPr="00CF141A" w:rsidRDefault="006F52A8" w:rsidP="006F52A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A11FD68" w14:textId="21C32F3F" w:rsidR="006F52A8" w:rsidRPr="00DD7CDF" w:rsidRDefault="006F52A8" w:rsidP="00CF2F0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52A8" w:rsidRPr="00DD7CDF" w14:paraId="607040E1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44E016AA" w14:textId="6790319F" w:rsidR="006F52A8" w:rsidRPr="00DD7CDF" w:rsidRDefault="006F52A8" w:rsidP="006F52A8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1" w:type="dxa"/>
          </w:tcPr>
          <w:p w14:paraId="134553D0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D25976" w14:textId="71DBDC9B" w:rsidR="006F52A8" w:rsidRPr="00AE6AC0" w:rsidRDefault="00CF750C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6F52A8" w:rsidRPr="00AE6A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  <w:r w:rsidR="006F52A8" w:rsidRPr="00AE6A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vAlign w:val="center"/>
          </w:tcPr>
          <w:p w14:paraId="17BEFEAD" w14:textId="77777777" w:rsidR="006F52A8" w:rsidRPr="00DD7CDF" w:rsidRDefault="006F52A8" w:rsidP="006F52A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D0186" w14:textId="3064BE9F" w:rsidR="006F52A8" w:rsidRPr="00090312" w:rsidRDefault="00CF750C" w:rsidP="00CF2F0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</w:tr>
      <w:tr w:rsidR="006F52A8" w:rsidRPr="00DD7CDF" w14:paraId="59E98808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67C68A35" w14:textId="4D33EE98" w:rsidR="006F52A8" w:rsidRPr="00DD7CDF" w:rsidRDefault="006F52A8" w:rsidP="006F52A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3CE4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ถัวเฉลี่ยถ่วงน้ำหนัก </w:t>
            </w: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1" w:type="dxa"/>
          </w:tcPr>
          <w:p w14:paraId="46B0FB41" w14:textId="77777777" w:rsidR="006F52A8" w:rsidRPr="00DD7CDF" w:rsidRDefault="006F52A8" w:rsidP="006F5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EA3CAF4" w14:textId="3F6536A4" w:rsidR="006F52A8" w:rsidRPr="00B657E4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F52A8" w:rsidRPr="00862F7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3CAD9A0E" w14:textId="77777777" w:rsidR="006F52A8" w:rsidRPr="00862F76" w:rsidRDefault="006F52A8" w:rsidP="006F52A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AFBD364" w14:textId="06E93622" w:rsidR="006F52A8" w:rsidRPr="00862F76" w:rsidRDefault="006061C2" w:rsidP="00CF2F02">
            <w:pPr>
              <w:pStyle w:val="acctfourfigures"/>
              <w:tabs>
                <w:tab w:val="clear" w:pos="765"/>
                <w:tab w:val="decimal" w:pos="731"/>
                <w:tab w:val="decimal" w:pos="1095"/>
                <w:tab w:val="decimal" w:pos="1642"/>
              </w:tabs>
              <w:spacing w:line="240" w:lineRule="auto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F52A8" w:rsidRPr="00862F7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</w:tr>
    </w:tbl>
    <w:p w14:paraId="54704B8F" w14:textId="77777777" w:rsidR="00EA63DE" w:rsidRPr="00EA63DE" w:rsidRDefault="00EA63DE" w:rsidP="00BE6B8B">
      <w:pPr>
        <w:tabs>
          <w:tab w:val="clear" w:pos="907"/>
          <w:tab w:val="left" w:pos="1350"/>
        </w:tabs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14:paraId="2194B47D" w14:textId="4D6FC89F" w:rsidR="00BE6B8B" w:rsidRDefault="00BE6B8B" w:rsidP="00BE6B8B">
      <w:pPr>
        <w:tabs>
          <w:tab w:val="clear" w:pos="907"/>
          <w:tab w:val="left" w:pos="135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53CE4">
        <w:rPr>
          <w:rFonts w:ascii="Angsana New" w:hAnsi="Angsana New" w:cs="Angsana New" w:hint="cs"/>
          <w:sz w:val="30"/>
          <w:szCs w:val="30"/>
          <w:cs/>
        </w:rPr>
        <w:t>ธุรกิจสัตว์บก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และส่วนงาน</w:t>
      </w:r>
      <w:r w:rsidR="00B2554A">
        <w:rPr>
          <w:rFonts w:ascii="Angsana New" w:hAnsi="Angsana New" w:cs="Angsana New" w:hint="cs"/>
          <w:sz w:val="30"/>
          <w:szCs w:val="30"/>
          <w:cs/>
        </w:rPr>
        <w:t>ธุ</w:t>
      </w:r>
      <w:r w:rsidR="00053CE4">
        <w:rPr>
          <w:rFonts w:ascii="Angsana New" w:hAnsi="Angsana New" w:cs="Angsana New" w:hint="cs"/>
          <w:sz w:val="30"/>
          <w:szCs w:val="30"/>
          <w:cs/>
        </w:rPr>
        <w:t>รกิจสัตว์น้ำ</w:t>
      </w:r>
    </w:p>
    <w:p w14:paraId="327D8EE9" w14:textId="0E301877" w:rsidR="00F8324E" w:rsidRDefault="006061C2" w:rsidP="00242309">
      <w:pPr>
        <w:pStyle w:val="acctmergecolhdg"/>
        <w:spacing w:line="240" w:lineRule="auto"/>
        <w:ind w:left="630" w:hanging="63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6061C2">
        <w:rPr>
          <w:rFonts w:ascii="Angsana New" w:hAnsi="Angsana New" w:cs="Angsana New"/>
          <w:sz w:val="30"/>
          <w:szCs w:val="30"/>
          <w:lang w:val="en-US" w:bidi="th-TH"/>
        </w:rPr>
        <w:lastRenderedPageBreak/>
        <w:t>4</w:t>
      </w:r>
      <w:r w:rsidR="00F8324E" w:rsidRPr="00606085">
        <w:rPr>
          <w:rFonts w:ascii="Angsana New" w:hAnsi="Angsana New" w:cs="Angsana New"/>
          <w:b w:val="0"/>
          <w:bCs/>
          <w:sz w:val="30"/>
          <w:szCs w:val="30"/>
        </w:rPr>
        <w:tab/>
      </w:r>
      <w:r w:rsidR="00F8324E" w:rsidRPr="00606085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 w:rsidR="00F8324E" w:rsidRPr="0060608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Pr="006061C2">
        <w:rPr>
          <w:rFonts w:ascii="Angsana New" w:hAnsi="Angsana New" w:cs="Angsana New"/>
          <w:sz w:val="30"/>
          <w:szCs w:val="30"/>
          <w:lang w:val="en-US" w:bidi="th-TH"/>
        </w:rPr>
        <w:t>20</w:t>
      </w:r>
      <w:r w:rsidR="00CF750C" w:rsidRPr="00CF750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061C2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24230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</w:t>
      </w:r>
      <w:r w:rsidR="00EE707B">
        <w:rPr>
          <w:rFonts w:ascii="Angsana New" w:hAnsi="Angsana New" w:cs="Angsana New"/>
          <w:sz w:val="30"/>
          <w:szCs w:val="30"/>
          <w:lang w:bidi="th-TH"/>
        </w:rPr>
        <w:t>(</w:t>
      </w:r>
      <w:r w:rsidR="00F8324E" w:rsidRPr="00C0729D">
        <w:rPr>
          <w:rFonts w:ascii="Angsana New" w:hAnsi="Angsana New" w:cs="Angsana New"/>
          <w:sz w:val="30"/>
          <w:szCs w:val="30"/>
          <w:lang w:bidi="th-TH"/>
        </w:rPr>
        <w:t>C</w:t>
      </w:r>
      <w:r w:rsidR="00F8324E">
        <w:rPr>
          <w:rFonts w:ascii="Angsana New" w:hAnsi="Angsana New" w:cs="Angsana New"/>
          <w:sz w:val="30"/>
          <w:szCs w:val="30"/>
          <w:lang w:bidi="th-TH"/>
        </w:rPr>
        <w:t>OVID</w:t>
      </w:r>
      <w:r w:rsidR="00F8324E" w:rsidRPr="00C0729D">
        <w:rPr>
          <w:rFonts w:ascii="Angsana New" w:hAnsi="Angsana New" w:cs="Angsana New"/>
          <w:b w:val="0"/>
          <w:bCs/>
          <w:sz w:val="30"/>
          <w:szCs w:val="30"/>
          <w:lang w:bidi="th-TH"/>
        </w:rPr>
        <w:t>-</w:t>
      </w:r>
      <w:r w:rsidR="00CF750C" w:rsidRPr="000721EB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0721EB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0721EB">
        <w:rPr>
          <w:rFonts w:ascii="Angsana New" w:hAnsi="Angsana New" w:cs="Angsana New"/>
          <w:sz w:val="30"/>
          <w:szCs w:val="30"/>
          <w:lang w:bidi="th-TH"/>
        </w:rPr>
        <w:t>)</w:t>
      </w:r>
    </w:p>
    <w:p w14:paraId="15E05970" w14:textId="77777777" w:rsidR="00F8324E" w:rsidRPr="005230F4" w:rsidRDefault="00F8324E" w:rsidP="00F8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24"/>
          <w:szCs w:val="24"/>
        </w:rPr>
      </w:pPr>
    </w:p>
    <w:p w14:paraId="5AD3DA87" w14:textId="098AC102" w:rsidR="00F8324E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>การแพร่ระบาดของโรคติดเชื้อไวรัสโคโรนา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20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5236B7">
        <w:rPr>
          <w:rFonts w:ascii="Angsana New" w:hAnsi="Angsana New" w:cs="Angsana New"/>
          <w:sz w:val="30"/>
          <w:szCs w:val="30"/>
        </w:rPr>
        <w:t xml:space="preserve"> (C</w:t>
      </w:r>
      <w:r>
        <w:rPr>
          <w:rFonts w:ascii="Angsana New" w:hAnsi="Angsana New" w:cs="Angsana New"/>
          <w:sz w:val="30"/>
          <w:szCs w:val="30"/>
        </w:rPr>
        <w:t>OVID</w:t>
      </w:r>
      <w:r w:rsidRPr="005236B7">
        <w:rPr>
          <w:rFonts w:ascii="Angsana New" w:hAnsi="Angsana New" w:cs="Angsana New"/>
          <w:sz w:val="30"/>
          <w:szCs w:val="30"/>
        </w:rPr>
        <w:t>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5236B7">
        <w:rPr>
          <w:rFonts w:ascii="Angsana New" w:hAnsi="Angsana New" w:cs="Angsana New"/>
          <w:sz w:val="30"/>
          <w:szCs w:val="30"/>
        </w:rPr>
        <w:t xml:space="preserve">)  </w:t>
      </w:r>
      <w:r w:rsidRPr="005236B7">
        <w:rPr>
          <w:rFonts w:ascii="Angsana New" w:hAnsi="Angsana New" w:cs="Angsana New" w:hint="cs"/>
          <w:sz w:val="30"/>
          <w:szCs w:val="30"/>
          <w:cs/>
        </w:rPr>
        <w:t>ทำให้ประเทศไทยและหลายประเทศได้ประกาศมาตรการ</w:t>
      </w:r>
      <w:r w:rsidR="00B657E4">
        <w:rPr>
          <w:rFonts w:ascii="Angsana New" w:hAnsi="Angsana New" w:cs="Angsana New" w:hint="cs"/>
          <w:sz w:val="30"/>
          <w:szCs w:val="30"/>
          <w:cs/>
        </w:rPr>
        <w:t>ต่างๆ</w:t>
      </w:r>
      <w:r w:rsidR="00385A47"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เพื่อป้องกันการแพร่ระบาดของโรค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3DE" w:rsidRPr="00E8274B">
        <w:rPr>
          <w:rFonts w:ascii="Angsana New" w:hAnsi="Angsana New" w:cs="Angsana New" w:hint="cs"/>
          <w:sz w:val="30"/>
          <w:szCs w:val="30"/>
          <w:cs/>
        </w:rPr>
        <w:t>การปิดพื้นที่เสี่ยง</w:t>
      </w:r>
      <w:r w:rsidR="00EA63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274B" w:rsidRPr="00E8274B">
        <w:rPr>
          <w:rFonts w:ascii="Angsana New" w:hAnsi="Angsana New" w:cs="Angsana New" w:hint="cs"/>
          <w:sz w:val="30"/>
          <w:szCs w:val="30"/>
          <w:cs/>
        </w:rPr>
        <w:t>การห้ามเดินทางเข้าประเทศ</w:t>
      </w:r>
      <w:r w:rsidR="00E8274B" w:rsidRPr="00E8274B">
        <w:rPr>
          <w:rFonts w:ascii="Angsana New" w:hAnsi="Angsana New" w:cs="Angsana New"/>
          <w:sz w:val="30"/>
          <w:szCs w:val="30"/>
          <w:cs/>
        </w:rPr>
        <w:t xml:space="preserve"> </w:t>
      </w:r>
      <w:r w:rsidR="00E8274B" w:rsidRPr="00E8274B">
        <w:rPr>
          <w:rFonts w:ascii="Angsana New" w:hAnsi="Angsana New" w:cs="Angsana New" w:hint="cs"/>
          <w:sz w:val="30"/>
          <w:szCs w:val="30"/>
          <w:cs/>
        </w:rPr>
        <w:t>และ</w:t>
      </w:r>
      <w:r w:rsidR="00EA63DE" w:rsidRPr="005236B7">
        <w:rPr>
          <w:rFonts w:ascii="Angsana New" w:hAnsi="Angsana New" w:cs="Angsana New" w:hint="cs"/>
          <w:sz w:val="30"/>
          <w:szCs w:val="30"/>
          <w:cs/>
        </w:rPr>
        <w:t>การให้มีระยะห่างทางสังคม</w:t>
      </w:r>
      <w:r w:rsidR="00E8274B" w:rsidRPr="00E827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ซึ่งส่งผลกระทบต่อระบบเศรษฐกิจโลก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การผลิต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การกระจายสินค้าตลอดจนผลการดำเนินงานของหลายกิจการในวงกว้าง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ผู้บริหารมีการติดตามสถานการณ์ดังกล่าวอย่างใกล้</w:t>
      </w:r>
      <w:r w:rsidR="00A62EF5">
        <w:rPr>
          <w:rFonts w:ascii="Angsana New" w:hAnsi="Angsana New" w:cs="Angsana New" w:hint="cs"/>
          <w:sz w:val="30"/>
          <w:szCs w:val="30"/>
          <w:cs/>
        </w:rPr>
        <w:t>ชิดและให้ความร่วมมือกับภาครัฐเพื่อให้อาหารเพียงพอต่อการบริโภคของประชาชน พร้อมทั้งสร้างความมั่นใจ</w:t>
      </w:r>
      <w:r w:rsidRPr="005236B7">
        <w:rPr>
          <w:rFonts w:ascii="Angsana New" w:hAnsi="Angsana New" w:cs="Angsana New" w:hint="cs"/>
          <w:sz w:val="30"/>
          <w:szCs w:val="30"/>
          <w:cs/>
        </w:rPr>
        <w:t>ว่าพนักงานของกลุ่มบริษัทปลอดภัย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และพยายามอย่า</w:t>
      </w:r>
      <w:r w:rsidR="000D46AC">
        <w:rPr>
          <w:rFonts w:ascii="Angsana New" w:hAnsi="Angsana New" w:cs="Angsana New" w:hint="cs"/>
          <w:sz w:val="30"/>
          <w:szCs w:val="30"/>
          <w:cs/>
        </w:rPr>
        <w:t>งเต็มที่</w:t>
      </w:r>
      <w:r w:rsidRPr="005236B7">
        <w:rPr>
          <w:rFonts w:ascii="Angsana New" w:hAnsi="Angsana New" w:cs="Angsana New" w:hint="cs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</w:t>
      </w:r>
    </w:p>
    <w:p w14:paraId="0C7359C4" w14:textId="77777777" w:rsidR="00F8324E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14:paraId="40477D2F" w14:textId="3A45340D" w:rsidR="00F8324E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ณ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5236B7"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กลุ่มบริษัทจึงเลือกปฏิบัติตามแนวปฏิบัติทางการบัญชี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20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5236B7">
        <w:rPr>
          <w:rFonts w:ascii="Angsana New" w:hAnsi="Angsana New" w:cs="Angsana New"/>
          <w:sz w:val="30"/>
          <w:szCs w:val="30"/>
        </w:rPr>
        <w:t xml:space="preserve"> (COVID-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5236B7">
        <w:rPr>
          <w:rFonts w:ascii="Angsana New" w:hAnsi="Angsana New" w:cs="Angsana New"/>
          <w:sz w:val="30"/>
          <w:szCs w:val="30"/>
        </w:rPr>
        <w:t xml:space="preserve">) </w:t>
      </w:r>
      <w:r w:rsidRPr="005236B7">
        <w:rPr>
          <w:rFonts w:ascii="Angsana New" w:hAnsi="Angsana New" w:cs="Angsana New" w:hint="cs"/>
          <w:sz w:val="30"/>
          <w:szCs w:val="30"/>
          <w:cs/>
        </w:rPr>
        <w:t>ในเรื่องดังต่อไปนี้</w:t>
      </w:r>
    </w:p>
    <w:p w14:paraId="119A4AC5" w14:textId="77777777" w:rsidR="00F8324E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733211C" w14:textId="77777777" w:rsidR="00F8324E" w:rsidRPr="005236B7" w:rsidRDefault="00F8324E" w:rsidP="00242309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  <w:r w:rsidRPr="005236B7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2F8A1C32" w14:textId="77777777" w:rsidR="00F8324E" w:rsidRPr="003352E8" w:rsidRDefault="00F8324E" w:rsidP="00F8324E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28"/>
          <w:highlight w:val="cyan"/>
        </w:rPr>
      </w:pPr>
    </w:p>
    <w:p w14:paraId="606868A7" w14:textId="425C9A53" w:rsidR="00F8324E" w:rsidRPr="005236B7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/>
          <w:sz w:val="30"/>
          <w:szCs w:val="30"/>
          <w:cs/>
        </w:rPr>
        <w:t>กลุ่ม</w:t>
      </w:r>
      <w:r w:rsidR="00D50F4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236B7">
        <w:rPr>
          <w:rFonts w:ascii="Angsana New" w:hAnsi="Angsana New" w:cs="Angsana New" w:hint="cs"/>
          <w:sz w:val="30"/>
          <w:szCs w:val="30"/>
          <w:cs/>
        </w:rPr>
        <w:t>พิจารณาการด้อยค่าของลูกหนี้การค้า</w:t>
      </w:r>
      <w:r w:rsidR="00921ECD">
        <w:rPr>
          <w:rFonts w:ascii="Angsana New" w:hAnsi="Angsana New" w:cs="Angsana New" w:hint="cs"/>
          <w:sz w:val="30"/>
          <w:szCs w:val="30"/>
          <w:cs/>
        </w:rPr>
        <w:t>และลูกหนี้อื่น</w:t>
      </w:r>
      <w:r w:rsidRPr="005236B7">
        <w:rPr>
          <w:rFonts w:ascii="Angsana New" w:hAnsi="Angsana New" w:cs="Angsana New" w:hint="cs"/>
          <w:sz w:val="30"/>
          <w:szCs w:val="30"/>
          <w:cs/>
        </w:rPr>
        <w:t>ตามวิธีการอย่างง่าย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236B7">
        <w:rPr>
          <w:rFonts w:ascii="Angsana New" w:hAnsi="Angsana New" w:cs="Angsana New"/>
          <w:sz w:val="30"/>
          <w:szCs w:val="30"/>
        </w:rPr>
        <w:t>Simplified approach)</w:t>
      </w:r>
      <w:r w:rsidRPr="005236B7">
        <w:rPr>
          <w:rFonts w:ascii="Angsana New" w:hAnsi="Angsana New" w:cs="Angsana New" w:hint="cs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(</w:t>
      </w:r>
      <w:r w:rsidR="008045A4">
        <w:rPr>
          <w:rFonts w:ascii="Angsana New" w:hAnsi="Angsana New" w:cs="Angsana New"/>
          <w:sz w:val="30"/>
          <w:szCs w:val="30"/>
        </w:rPr>
        <w:t>L</w:t>
      </w:r>
      <w:r w:rsidRPr="005236B7">
        <w:rPr>
          <w:rFonts w:ascii="Angsana New" w:hAnsi="Angsana New" w:cs="Angsana New"/>
          <w:sz w:val="30"/>
          <w:szCs w:val="30"/>
        </w:rPr>
        <w:t>oss rate)</w:t>
      </w:r>
      <w:r w:rsidRPr="005236B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5236B7">
        <w:rPr>
          <w:rFonts w:ascii="Angsana New" w:hAnsi="Angsana New" w:cs="Angsana New"/>
          <w:sz w:val="30"/>
          <w:szCs w:val="30"/>
          <w:cs/>
        </w:rPr>
        <w:t>ไม่นำ</w:t>
      </w:r>
      <w:r w:rsidR="00EA4445">
        <w:rPr>
          <w:rFonts w:ascii="Angsana New" w:hAnsi="Angsana New" w:cs="Angsana New" w:hint="cs"/>
          <w:sz w:val="30"/>
          <w:szCs w:val="30"/>
          <w:cs/>
        </w:rPr>
        <w:t>ปัจจัย</w:t>
      </w:r>
      <w:r w:rsidRPr="005236B7">
        <w:rPr>
          <w:rFonts w:ascii="Angsana New" w:hAnsi="Angsana New" w:cs="Angsana New"/>
          <w:sz w:val="30"/>
          <w:szCs w:val="30"/>
          <w:cs/>
        </w:rPr>
        <w:t>ที่</w:t>
      </w:r>
      <w:r w:rsidR="00EA4445">
        <w:rPr>
          <w:rFonts w:ascii="Angsana New" w:hAnsi="Angsana New" w:cs="Angsana New" w:hint="cs"/>
          <w:sz w:val="30"/>
          <w:szCs w:val="30"/>
          <w:cs/>
        </w:rPr>
        <w:t>มีความไม่แน่นอนสูง</w:t>
      </w:r>
      <w:r w:rsidRPr="005236B7">
        <w:rPr>
          <w:rFonts w:ascii="Angsana New" w:hAnsi="Angsana New" w:cs="Angsana New"/>
          <w:sz w:val="30"/>
          <w:szCs w:val="30"/>
        </w:rPr>
        <w:t xml:space="preserve"> </w:t>
      </w:r>
      <w:r w:rsidR="00D26ADF">
        <w:rPr>
          <w:rFonts w:ascii="Angsana New" w:hAnsi="Angsana New" w:cs="Angsana New" w:hint="cs"/>
          <w:sz w:val="30"/>
          <w:szCs w:val="30"/>
          <w:cs/>
        </w:rPr>
        <w:t xml:space="preserve">เกี่ยวกับสถานการณ์ </w:t>
      </w:r>
      <w:r w:rsidR="00D26ADF">
        <w:rPr>
          <w:rFonts w:ascii="Angsana New" w:hAnsi="Angsana New" w:cs="Angsana New"/>
          <w:sz w:val="30"/>
          <w:szCs w:val="30"/>
        </w:rPr>
        <w:t>COVID-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="00D26ADF">
        <w:rPr>
          <w:rFonts w:ascii="Angsana New" w:hAnsi="Angsana New" w:cs="Angsana New"/>
          <w:sz w:val="30"/>
          <w:szCs w:val="30"/>
        </w:rPr>
        <w:t xml:space="preserve"> </w:t>
      </w:r>
      <w:r w:rsidR="00EA4445">
        <w:rPr>
          <w:rFonts w:ascii="Angsana New" w:hAnsi="Angsana New" w:cs="Angsana New" w:hint="cs"/>
          <w:sz w:val="30"/>
          <w:szCs w:val="30"/>
          <w:cs/>
        </w:rPr>
        <w:t>มา</w:t>
      </w:r>
      <w:r w:rsidRPr="005236B7"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="00EA4445">
        <w:rPr>
          <w:rFonts w:ascii="Angsana New" w:hAnsi="Angsana New" w:cs="Angsana New" w:hint="cs"/>
          <w:sz w:val="30"/>
          <w:szCs w:val="30"/>
          <w:cs/>
        </w:rPr>
        <w:t>การด้อยค่า</w:t>
      </w:r>
    </w:p>
    <w:p w14:paraId="2083BB3E" w14:textId="77777777" w:rsidR="00F8324E" w:rsidRPr="005236B7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8B2F490" w14:textId="58EE997A" w:rsidR="00F8324E" w:rsidRDefault="00EA4445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 xml:space="preserve">สถานการณ์ </w:t>
      </w:r>
      <w:r w:rsidRPr="005236B7">
        <w:rPr>
          <w:rFonts w:ascii="Angsana New" w:hAnsi="Angsana New" w:cs="Angsana New"/>
          <w:sz w:val="30"/>
          <w:szCs w:val="30"/>
        </w:rPr>
        <w:t>COVID-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5236B7">
        <w:rPr>
          <w:rFonts w:ascii="Angsana New" w:hAnsi="Angsana New" w:cs="Angsana New"/>
          <w:sz w:val="30"/>
          <w:szCs w:val="30"/>
        </w:rPr>
        <w:t xml:space="preserve"> </w:t>
      </w:r>
      <w:r w:rsidR="00595C13">
        <w:rPr>
          <w:rFonts w:ascii="Angsana New" w:hAnsi="Angsana New" w:cs="Angsana New" w:hint="cs"/>
          <w:sz w:val="30"/>
          <w:szCs w:val="30"/>
          <w:cs/>
        </w:rPr>
        <w:t>มี</w:t>
      </w:r>
      <w:r>
        <w:rPr>
          <w:rFonts w:ascii="Angsana New" w:hAnsi="Angsana New" w:cs="Angsana New" w:hint="cs"/>
          <w:sz w:val="30"/>
          <w:szCs w:val="30"/>
          <w:cs/>
        </w:rPr>
        <w:t>ความไม่แน่นอนสูง</w:t>
      </w:r>
      <w:r w:rsidRPr="005236B7">
        <w:rPr>
          <w:rFonts w:ascii="Angsana New" w:hAnsi="Angsana New" w:cs="Angsana New"/>
          <w:sz w:val="30"/>
          <w:szCs w:val="30"/>
        </w:rPr>
        <w:t xml:space="preserve"> 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จึง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เลือกไม่นำมาถือเป็น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ข้อบ่งชี้การด้อยค่า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ของ</w:t>
      </w:r>
      <w:r w:rsidR="00F8324E">
        <w:rPr>
          <w:rFonts w:ascii="Angsana New" w:hAnsi="Angsana New" w:cs="Angsana New"/>
          <w:sz w:val="30"/>
          <w:szCs w:val="30"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ที่ดิน อาคาร และอุปกรณ์</w:t>
      </w:r>
      <w:r w:rsidR="00595C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F8324E">
        <w:rPr>
          <w:rFonts w:ascii="Angsana New" w:hAnsi="Angsana New" w:cs="Angsana New"/>
          <w:sz w:val="30"/>
          <w:szCs w:val="30"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และ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ไม่นำข้อมูล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 xml:space="preserve">สถานการณ์ </w:t>
      </w:r>
      <w:r w:rsidR="00F8324E" w:rsidRPr="005236B7">
        <w:rPr>
          <w:rFonts w:ascii="Angsana New" w:hAnsi="Angsana New" w:cs="Angsana New"/>
          <w:sz w:val="30"/>
          <w:szCs w:val="30"/>
        </w:rPr>
        <w:t>COVID-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ของ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="00921E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สินทรัพย์ไม่มีตัวตนที่มีอายุการใช้ประโยชน์ไม่ทราบแน่นอน</w:t>
      </w:r>
      <w:r w:rsidR="00F8324E">
        <w:rPr>
          <w:rFonts w:ascii="Angsana New" w:hAnsi="Angsana New" w:cs="Angsana New"/>
          <w:sz w:val="30"/>
          <w:szCs w:val="30"/>
        </w:rPr>
        <w:t xml:space="preserve"> </w:t>
      </w:r>
      <w:r w:rsidR="00F8324E">
        <w:rPr>
          <w:rFonts w:ascii="Angsana New" w:hAnsi="Angsana New" w:cs="Angsana New" w:hint="cs"/>
          <w:sz w:val="30"/>
          <w:szCs w:val="30"/>
          <w:cs/>
        </w:rPr>
        <w:t>และ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สินทรัพย์ไม่มีตัวตนที่ยังไม่พร้อมใช้งาน</w:t>
      </w:r>
    </w:p>
    <w:p w14:paraId="1F39D84E" w14:textId="79394F5F" w:rsidR="00C278B9" w:rsidRDefault="00C2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45D3D9D" w14:textId="550D801D" w:rsidR="00F8324E" w:rsidRDefault="00EA4445" w:rsidP="00EA4445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  <w:r w:rsidRPr="00EA4445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lastRenderedPageBreak/>
        <w:t>การเปลี่ยนแปลงสัญญาเช่า</w:t>
      </w:r>
    </w:p>
    <w:p w14:paraId="01F8B141" w14:textId="77777777" w:rsidR="00EA4445" w:rsidRDefault="00EA4445" w:rsidP="00EA4445">
      <w:pPr>
        <w:pStyle w:val="ListParagraph"/>
        <w:tabs>
          <w:tab w:val="left" w:pos="1080"/>
        </w:tabs>
        <w:ind w:left="180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</w:p>
    <w:p w14:paraId="6CE49217" w14:textId="37C49A08" w:rsidR="00EA4445" w:rsidRPr="00EA4445" w:rsidRDefault="00EA4445" w:rsidP="00EA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A4445">
        <w:rPr>
          <w:rFonts w:ascii="Angsana New" w:hAnsi="Angsana New" w:cs="Angsana New" w:hint="cs"/>
          <w:sz w:val="30"/>
          <w:szCs w:val="30"/>
          <w:cs/>
        </w:rPr>
        <w:t>กลุ่มบริษัทได้รับการลดค่าเช่าจ่ายเนื่องจากสถานการณ์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/>
          <w:sz w:val="30"/>
          <w:szCs w:val="30"/>
        </w:rPr>
        <w:t>COVID</w:t>
      </w:r>
      <w:r w:rsidR="007B1A6C">
        <w:rPr>
          <w:rFonts w:ascii="Angsana New" w:hAnsi="Angsana New" w:cs="Angsana New"/>
          <w:sz w:val="30"/>
          <w:szCs w:val="30"/>
        </w:rPr>
        <w:t>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 w:hint="cs"/>
          <w:sz w:val="30"/>
          <w:szCs w:val="30"/>
          <w:cs/>
        </w:rPr>
        <w:t>กลุ่มบริษัทได้ทยอยปรับลดหนี้สินตามสัญญาเช่า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 w:hint="cs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 w:hint="cs"/>
          <w:sz w:val="30"/>
          <w:szCs w:val="30"/>
          <w:cs/>
        </w:rPr>
        <w:t>และบันทึกผลต่างเป็นกำไร</w:t>
      </w:r>
      <w:r w:rsidRPr="00EA4445">
        <w:rPr>
          <w:rFonts w:ascii="Angsana New" w:hAnsi="Angsana New" w:cs="Angsana New"/>
          <w:sz w:val="30"/>
          <w:szCs w:val="30"/>
          <w:cs/>
        </w:rPr>
        <w:t>/</w:t>
      </w:r>
      <w:r w:rsidRPr="00EA4445">
        <w:rPr>
          <w:rFonts w:ascii="Angsana New" w:hAnsi="Angsana New" w:cs="Angsana New" w:hint="cs"/>
          <w:sz w:val="30"/>
          <w:szCs w:val="30"/>
          <w:cs/>
        </w:rPr>
        <w:t>ขาดทุนจากการได้รับการลดค่าเช่าในกำไรหรือขาดทุน</w:t>
      </w:r>
    </w:p>
    <w:p w14:paraId="3E5EA048" w14:textId="77777777" w:rsidR="00EA4445" w:rsidRDefault="00EA4445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81168E9" w14:textId="77777777" w:rsidR="00F8324E" w:rsidRDefault="00F8324E" w:rsidP="00242309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การวัดมูลค่ายุติธรรม</w:t>
      </w:r>
      <w:r>
        <w:rPr>
          <w:rFonts w:ascii="Angsana New" w:hAnsi="Angsana New" w:cs="Angsana New"/>
          <w:sz w:val="30"/>
          <w:szCs w:val="30"/>
          <w:cs/>
        </w:rPr>
        <w:tab/>
      </w:r>
    </w:p>
    <w:p w14:paraId="1EF260F4" w14:textId="77777777" w:rsidR="00F8324E" w:rsidRDefault="00F8324E" w:rsidP="00F8324E">
      <w:pPr>
        <w:tabs>
          <w:tab w:val="left" w:pos="1080"/>
        </w:tabs>
        <w:jc w:val="both"/>
        <w:rPr>
          <w:rFonts w:ascii="Angsana New" w:hAnsi="Angsana New" w:cs="Angsana New"/>
          <w:sz w:val="30"/>
          <w:szCs w:val="30"/>
        </w:rPr>
      </w:pPr>
    </w:p>
    <w:p w14:paraId="537E2DDB" w14:textId="7529016D" w:rsidR="00F8324E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ณ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ณ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</w:p>
    <w:p w14:paraId="23AF6896" w14:textId="77777777" w:rsidR="006013B3" w:rsidRPr="005236B7" w:rsidRDefault="006013B3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CACD438" w14:textId="56DEDC4E" w:rsidR="00F8324E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>กลุ่มบริษัทเลือกไม่นำสถานการณ์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/>
          <w:sz w:val="30"/>
          <w:szCs w:val="30"/>
        </w:rPr>
        <w:t>COVID</w:t>
      </w:r>
      <w:r w:rsidR="00302439">
        <w:rPr>
          <w:rFonts w:ascii="Angsana New" w:hAnsi="Angsana New" w:cs="Angsana New"/>
          <w:sz w:val="30"/>
          <w:szCs w:val="30"/>
        </w:rPr>
        <w:t>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ที่อาจจะกระทบต่อการพยากรณ์ทางการเงินในอนาคตมาใช้ประกอบเทคนิคการวัดมูลค่ายุติธรรมของที่ดิน</w:t>
      </w:r>
      <w:r w:rsidR="00222D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กลุ่มบริษัทจึงใช้</w:t>
      </w:r>
      <w:r w:rsidR="008045A4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5236B7">
        <w:rPr>
          <w:rFonts w:ascii="Angsana New" w:hAnsi="Angsana New" w:cs="Angsana New" w:hint="cs"/>
          <w:sz w:val="30"/>
          <w:szCs w:val="30"/>
          <w:cs/>
        </w:rPr>
        <w:t>ที่ผู้ประเมินราคาได้ประเมินล่าสุด</w:t>
      </w:r>
      <w:r w:rsidR="008045A4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8045A4">
        <w:rPr>
          <w:rFonts w:ascii="Angsana New" w:hAnsi="Angsana New" w:cs="Angsana New"/>
          <w:sz w:val="30"/>
          <w:szCs w:val="30"/>
        </w:rPr>
        <w:t xml:space="preserve"> </w:t>
      </w:r>
      <w:r w:rsidR="008045A4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8045A4"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เป็นมูลค่ายุติธรรม</w:t>
      </w:r>
    </w:p>
    <w:p w14:paraId="1B6435DF" w14:textId="77777777" w:rsidR="00F8324E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D561A8B" w14:textId="5C723221" w:rsidR="00F8324E" w:rsidRPr="000F5B7D" w:rsidRDefault="002D772D" w:rsidP="00242309">
      <w:pPr>
        <w:pStyle w:val="ListParagraph"/>
        <w:numPr>
          <w:ilvl w:val="0"/>
          <w:numId w:val="18"/>
        </w:numPr>
        <w:tabs>
          <w:tab w:val="left" w:pos="1080"/>
        </w:tabs>
        <w:ind w:hanging="126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  <w:r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สินทรัพย์</w:t>
      </w:r>
      <w:r w:rsidR="00F8324E" w:rsidRPr="000F5B7D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ภาษีเงินได้รอการตัดบัญชี</w:t>
      </w:r>
    </w:p>
    <w:p w14:paraId="4B453B29" w14:textId="77777777" w:rsidR="00F8324E" w:rsidRPr="000F5B7D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0E71763A" w14:textId="787332EE" w:rsidR="00EA4445" w:rsidRPr="000F5B7D" w:rsidRDefault="00F8324E" w:rsidP="00EA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0F5B7D">
        <w:rPr>
          <w:rFonts w:ascii="Angsana New" w:hAnsi="Angsana New" w:cs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/>
          <w:sz w:val="30"/>
          <w:szCs w:val="30"/>
        </w:rPr>
        <w:t>COVID-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 w:hint="cs"/>
          <w:sz w:val="30"/>
          <w:szCs w:val="30"/>
          <w:cs/>
        </w:rPr>
        <w:t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 w:hint="cs"/>
          <w:sz w:val="30"/>
          <w:szCs w:val="30"/>
          <w:cs/>
        </w:rPr>
        <w:t>ณ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</w:p>
    <w:p w14:paraId="425737FC" w14:textId="03017E38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69008B1" w14:textId="0C893FE5" w:rsidR="00C255E9" w:rsidRPr="00DD7CDF" w:rsidRDefault="006061C2" w:rsidP="00242309">
      <w:pPr>
        <w:pStyle w:val="Heading8"/>
        <w:tabs>
          <w:tab w:val="left" w:pos="0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6061C2">
        <w:rPr>
          <w:rFonts w:ascii="Angsana New" w:hAnsi="Angsana New" w:cs="Angsana New"/>
          <w:sz w:val="30"/>
          <w:szCs w:val="30"/>
        </w:rPr>
        <w:t>5</w:t>
      </w:r>
      <w:r w:rsidR="007F1862" w:rsidRPr="00DD7CDF">
        <w:rPr>
          <w:rFonts w:ascii="Angsana New" w:hAnsi="Angsana New" w:cs="Angsana New"/>
          <w:sz w:val="30"/>
          <w:szCs w:val="30"/>
        </w:rPr>
        <w:tab/>
      </w:r>
      <w:r w:rsidR="0080549B" w:rsidRPr="00DD7CDF">
        <w:rPr>
          <w:rFonts w:ascii="Angsana New" w:hAnsi="Angsana New" w:cs="Angsana New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EAA2E10" w14:textId="77777777" w:rsidR="00C255E9" w:rsidRPr="00DD7CDF" w:rsidRDefault="00C255E9" w:rsidP="000429AC">
      <w:pPr>
        <w:spacing w:line="20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B60BC1" w14:textId="21D3CADA" w:rsidR="00DB54E2" w:rsidRPr="00DD7CDF" w:rsidRDefault="0080549B" w:rsidP="000429A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DD7CDF">
        <w:rPr>
          <w:rFonts w:ascii="Angsana New" w:hAnsi="Angsana New" w:cs="Angsana New"/>
          <w:sz w:val="30"/>
          <w:szCs w:val="30"/>
          <w:cs/>
        </w:rPr>
        <w:br/>
        <w:t>และทางอ้อมเท่ากับร้อยละ</w:t>
      </w:r>
      <w:r w:rsidR="002B2781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48</w:t>
      </w:r>
      <w:r w:rsidR="00BD4FB8" w:rsidRPr="00DD7CDF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42</w:t>
      </w:r>
      <w:r w:rsidR="00BD4FB8"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</w:t>
      </w:r>
      <w:r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="00BD4FB8" w:rsidRPr="00DD7CDF">
        <w:rPr>
          <w:rFonts w:ascii="Angsana New" w:hAnsi="Angsana New" w:cs="Angsana New"/>
          <w:sz w:val="30"/>
          <w:szCs w:val="30"/>
        </w:rPr>
        <w:t xml:space="preserve"> </w:t>
      </w:r>
      <w:r w:rsidR="007A6C47" w:rsidRPr="00DD7C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05AC5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</w:p>
    <w:p w14:paraId="1FEDD357" w14:textId="77777777" w:rsidR="00E50957" w:rsidRPr="00DD7CDF" w:rsidRDefault="00E50957" w:rsidP="000429A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D17D7C" w14:textId="6280F388" w:rsidR="00434731" w:rsidRPr="00E20556" w:rsidRDefault="00E50957" w:rsidP="000429AC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20556">
        <w:rPr>
          <w:rFonts w:ascii="Angsana New" w:hAnsi="Angsana New" w:cs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7027F2" w:rsidRPr="00E20556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E20556">
        <w:rPr>
          <w:rFonts w:ascii="Angsana New" w:hAnsi="Angsana New" w:cs="Angsana New" w:hint="cs"/>
          <w:spacing w:val="-4"/>
          <w:sz w:val="30"/>
          <w:szCs w:val="30"/>
          <w:cs/>
        </w:rPr>
        <w:t>เดือนสิ้นสุดวันที่</w:t>
      </w:r>
      <w:r w:rsidRPr="00E2055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31</w:t>
      </w:r>
      <w:r w:rsidR="00A55D6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55D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</w:t>
      </w:r>
    </w:p>
    <w:p w14:paraId="5CC7BF75" w14:textId="77777777" w:rsidR="006414FF" w:rsidRPr="00DD7CDF" w:rsidRDefault="006414FF" w:rsidP="000429AC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0A54FFC5" w14:textId="77777777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08DB4C" w14:textId="50FBB403" w:rsidR="0082004E" w:rsidRPr="00DD7CDF" w:rsidRDefault="006061C2" w:rsidP="000429A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B711E9" w:rsidRPr="00DD7CDF">
        <w:rPr>
          <w:rFonts w:ascii="Angsana New" w:hAnsi="Angsana New" w:cs="Angsana New" w:hint="cs"/>
          <w:b/>
          <w:bCs/>
          <w:sz w:val="30"/>
          <w:szCs w:val="30"/>
        </w:rPr>
        <w:t>.</w:t>
      </w:r>
      <w:r w:rsidR="00CF750C" w:rsidRPr="00CF750C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B711E9" w:rsidRPr="00DD7CDF">
        <w:rPr>
          <w:rFonts w:ascii="Angsana New" w:hAnsi="Angsana New" w:cs="Angsana New" w:hint="cs"/>
          <w:b/>
          <w:bCs/>
          <w:sz w:val="30"/>
          <w:szCs w:val="30"/>
        </w:rPr>
        <w:tab/>
      </w:r>
      <w:r w:rsidR="00B711E9" w:rsidRPr="00DD7C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รายการที่สำคัญกับกิจการที่เกี่ยวข้องกันสำหรับแต่ละงวดสามเดือนสิ้นสุดวันที่ </w:t>
      </w:r>
      <w:r w:rsidR="00CF750C" w:rsidRPr="00CF750C">
        <w:rPr>
          <w:rFonts w:ascii="Angsana New" w:hAnsi="Angsana New" w:cs="Angsana New"/>
          <w:b/>
          <w:bCs/>
          <w:sz w:val="30"/>
          <w:szCs w:val="30"/>
        </w:rPr>
        <w:t>31</w:t>
      </w:r>
      <w:r w:rsidR="006530C0" w:rsidRPr="00DD7CDF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</w:p>
    <w:p w14:paraId="4CD1E3C0" w14:textId="77777777" w:rsidR="00B711E9" w:rsidRPr="00DD7CDF" w:rsidRDefault="00B711E9" w:rsidP="000429A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B1B2161" w14:textId="5CFAEF4A" w:rsidR="00B711E9" w:rsidRPr="00DD7CDF" w:rsidRDefault="00B711E9" w:rsidP="000429A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547" w:right="-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CF750C" w:rsidRPr="00CF750C">
        <w:rPr>
          <w:rFonts w:ascii="Angsana New" w:hAnsi="Angsana New" w:cs="Angsana New"/>
          <w:b/>
          <w:bCs/>
          <w:i/>
          <w:iCs/>
          <w:sz w:val="30"/>
          <w:szCs w:val="30"/>
        </w:rPr>
        <w:t>31</w:t>
      </w:r>
      <w:r w:rsidR="005F771E"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มีนาคม</w:t>
      </w:r>
    </w:p>
    <w:p w14:paraId="4ADC5DE7" w14:textId="77777777" w:rsidR="00B711E9" w:rsidRPr="00F52DFA" w:rsidRDefault="00B711E9" w:rsidP="000429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1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44"/>
        <w:gridCol w:w="936"/>
        <w:gridCol w:w="243"/>
        <w:gridCol w:w="981"/>
        <w:gridCol w:w="238"/>
        <w:gridCol w:w="927"/>
        <w:gridCol w:w="8"/>
        <w:gridCol w:w="262"/>
        <w:gridCol w:w="8"/>
        <w:gridCol w:w="910"/>
      </w:tblGrid>
      <w:tr w:rsidR="00990308" w:rsidRPr="00DD7CDF" w14:paraId="33647B88" w14:textId="77777777" w:rsidTr="00084C82">
        <w:tc>
          <w:tcPr>
            <w:tcW w:w="4644" w:type="dxa"/>
          </w:tcPr>
          <w:p w14:paraId="030B54B1" w14:textId="77777777" w:rsidR="00990308" w:rsidRPr="00DD7CDF" w:rsidRDefault="00990308" w:rsidP="000429AC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4BCC1BF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861A61D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hideMark/>
          </w:tcPr>
          <w:p w14:paraId="152E7C55" w14:textId="77777777" w:rsidR="00990308" w:rsidRPr="00DD7CDF" w:rsidRDefault="00990308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90308" w:rsidRPr="00DD7CDF" w14:paraId="412B0948" w14:textId="77777777" w:rsidTr="00084C82">
        <w:tc>
          <w:tcPr>
            <w:tcW w:w="4644" w:type="dxa"/>
          </w:tcPr>
          <w:p w14:paraId="30E3E227" w14:textId="77777777" w:rsidR="00990308" w:rsidRPr="00DD7CDF" w:rsidRDefault="00990308" w:rsidP="000429AC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7D287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7044F25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30EE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308" w:rsidRPr="00DD7CDF" w14:paraId="2FF8E130" w14:textId="77777777" w:rsidTr="00B0659C">
        <w:tc>
          <w:tcPr>
            <w:tcW w:w="4644" w:type="dxa"/>
          </w:tcPr>
          <w:p w14:paraId="2B0FDB83" w14:textId="77777777" w:rsidR="00990308" w:rsidRPr="00DD7CDF" w:rsidRDefault="00990308" w:rsidP="000429AC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4E797" w14:textId="3DEC4CE9" w:rsidR="00990308" w:rsidRPr="00DD7CDF" w:rsidRDefault="006061C2" w:rsidP="000429AC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54BC5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89C15" w14:textId="5926E75D" w:rsidR="00990308" w:rsidRPr="00DD7CDF" w:rsidRDefault="006061C2" w:rsidP="000429AC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0D58B177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CE1EC" w14:textId="01D16D03" w:rsidR="00990308" w:rsidRPr="00DD7CDF" w:rsidRDefault="006061C2" w:rsidP="000429AC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3DD5A" w14:textId="77777777" w:rsidR="00990308" w:rsidRPr="00DD7CDF" w:rsidRDefault="00990308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F652A" w14:textId="40FC0946" w:rsidR="00990308" w:rsidRPr="00DD7CDF" w:rsidRDefault="006061C2" w:rsidP="000429AC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990308" w:rsidRPr="00DD7CDF" w14:paraId="66B7AD65" w14:textId="77777777" w:rsidTr="00B0659C">
        <w:tc>
          <w:tcPr>
            <w:tcW w:w="4644" w:type="dxa"/>
            <w:hideMark/>
          </w:tcPr>
          <w:p w14:paraId="79E3BB9C" w14:textId="7984B174" w:rsidR="00990308" w:rsidRPr="00DD7CDF" w:rsidRDefault="00990308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left" w:pos="1133"/>
              </w:tabs>
              <w:ind w:left="-18" w:right="-108" w:firstLine="54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proofErr w:type="gramStart"/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proofErr w:type="gramEnd"/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EB20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30A15352" w14:textId="77777777" w:rsidR="00990308" w:rsidRPr="00DD7CDF" w:rsidRDefault="00990308" w:rsidP="000429AC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3806502C" w14:textId="77777777" w:rsidR="00990308" w:rsidRPr="00DD7CDF" w:rsidRDefault="00990308" w:rsidP="000429A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3E8A97" w14:textId="77777777" w:rsidR="00990308" w:rsidRPr="00DD7CDF" w:rsidRDefault="00990308" w:rsidP="000429AC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B579E32" w14:textId="77777777" w:rsidR="00990308" w:rsidRPr="00DD7CDF" w:rsidRDefault="00990308" w:rsidP="000429A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5B5CA7BF" w14:textId="77777777" w:rsidR="00990308" w:rsidRPr="00DD7CDF" w:rsidRDefault="00990308" w:rsidP="000429AC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  <w:gridSpan w:val="2"/>
          </w:tcPr>
          <w:p w14:paraId="0C9C4473" w14:textId="77777777" w:rsidR="00990308" w:rsidRPr="00DD7CDF" w:rsidRDefault="00990308" w:rsidP="000429A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1FA9F21" w14:textId="77777777" w:rsidR="00990308" w:rsidRPr="00DD7CDF" w:rsidRDefault="00990308" w:rsidP="000429AC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271B16" w:rsidRPr="00DD7CDF" w14:paraId="78255441" w14:textId="77777777" w:rsidTr="00B0659C">
        <w:tc>
          <w:tcPr>
            <w:tcW w:w="4644" w:type="dxa"/>
            <w:hideMark/>
          </w:tcPr>
          <w:p w14:paraId="386177BF" w14:textId="77777777" w:rsidR="00271B16" w:rsidRPr="00DD7CDF" w:rsidRDefault="00271B16" w:rsidP="00271B16">
            <w:pPr>
              <w:ind w:right="-108" w:firstLine="10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0E3BB6DA" w14:textId="77777777" w:rsidR="00271B16" w:rsidRPr="00DD7CDF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E28238" w14:textId="77777777" w:rsidR="00271B16" w:rsidRPr="00DD7CDF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AA5A96" w14:textId="77777777" w:rsidR="00271B16" w:rsidRPr="00DD7CDF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96207D4" w14:textId="77777777" w:rsidR="00271B16" w:rsidRPr="00DD7CDF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0D339F7" w14:textId="77777777" w:rsidR="00271B16" w:rsidRPr="00DD7CDF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638C94" w14:textId="77777777" w:rsidR="00271B16" w:rsidRPr="00DD7CDF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4014C70F" w14:textId="77777777" w:rsidR="00271B16" w:rsidRPr="00DD7CDF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F6C" w:rsidRPr="00DD7CDF" w14:paraId="25377466" w14:textId="77777777" w:rsidTr="00B0659C">
        <w:tc>
          <w:tcPr>
            <w:tcW w:w="4644" w:type="dxa"/>
          </w:tcPr>
          <w:p w14:paraId="32D524FF" w14:textId="6B040531" w:rsidR="00583F6C" w:rsidRPr="00DD7CDF" w:rsidRDefault="00583F6C" w:rsidP="00583F6C">
            <w:pPr>
              <w:ind w:right="-108" w:firstLine="10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35F90831" w14:textId="144814A0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BC0ED0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22911CFA" w14:textId="2C4C004A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116D60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1B9DCB74" w14:textId="1A97C1A3" w:rsidR="00583F6C" w:rsidRPr="00DD7CDF" w:rsidRDefault="006061C2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</w:p>
        </w:tc>
        <w:tc>
          <w:tcPr>
            <w:tcW w:w="270" w:type="dxa"/>
            <w:gridSpan w:val="2"/>
          </w:tcPr>
          <w:p w14:paraId="0F92D0E0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0E63C98A" w14:textId="662108C9" w:rsidR="00583F6C" w:rsidRPr="00DD7CDF" w:rsidRDefault="006061C2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</w:tr>
      <w:tr w:rsidR="00583F6C" w:rsidRPr="00DD7CDF" w14:paraId="57EE4A4C" w14:textId="77777777" w:rsidTr="00B0659C">
        <w:tc>
          <w:tcPr>
            <w:tcW w:w="4644" w:type="dxa"/>
          </w:tcPr>
          <w:p w14:paraId="55609476" w14:textId="205BEC91" w:rsidR="00583F6C" w:rsidRPr="00DD7CDF" w:rsidRDefault="00583F6C" w:rsidP="00583F6C">
            <w:pPr>
              <w:ind w:right="-108" w:firstLine="10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36" w:type="dxa"/>
          </w:tcPr>
          <w:p w14:paraId="752C534C" w14:textId="018F4B59" w:rsidR="00583F6C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084820C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67DCE84" w14:textId="714A528C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36874B9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29529DB9" w14:textId="778AEF5F" w:rsidR="00583F6C" w:rsidRPr="00DD7CDF" w:rsidRDefault="006061C2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740</w:t>
            </w:r>
          </w:p>
        </w:tc>
        <w:tc>
          <w:tcPr>
            <w:tcW w:w="270" w:type="dxa"/>
            <w:gridSpan w:val="2"/>
          </w:tcPr>
          <w:p w14:paraId="617984BE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0DE65241" w14:textId="3DC8994D" w:rsidR="00583F6C" w:rsidRPr="00DD7CDF" w:rsidRDefault="00CF750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83F6C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583F6C" w:rsidRPr="00DD7CDF" w14:paraId="10363D03" w14:textId="77777777" w:rsidTr="00B0659C">
        <w:tc>
          <w:tcPr>
            <w:tcW w:w="4644" w:type="dxa"/>
          </w:tcPr>
          <w:p w14:paraId="0DD152E2" w14:textId="76675E4E" w:rsidR="00583F6C" w:rsidRPr="00DD7CDF" w:rsidRDefault="00583F6C" w:rsidP="00583F6C">
            <w:pPr>
              <w:ind w:right="-108" w:firstLine="10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32657222" w14:textId="7699C4B4" w:rsidR="00583F6C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8D84782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C3C392B" w14:textId="041C1CAA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D69F2AC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48F9855" w14:textId="671C9F12" w:rsidR="00583F6C" w:rsidRPr="00DD7CDF" w:rsidRDefault="00CF750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3D3EBA4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3403C8AC" w14:textId="79562C06" w:rsidR="00583F6C" w:rsidRPr="00DD7CDF" w:rsidRDefault="00CF750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83F6C" w:rsidRPr="00DD7CDF" w14:paraId="666591F5" w14:textId="77777777" w:rsidTr="00B0659C">
        <w:tc>
          <w:tcPr>
            <w:tcW w:w="4644" w:type="dxa"/>
            <w:hideMark/>
          </w:tcPr>
          <w:p w14:paraId="4B1E2F3C" w14:textId="77777777" w:rsidR="00583F6C" w:rsidRPr="00DD7CDF" w:rsidRDefault="00583F6C" w:rsidP="00583F6C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6006E0BE" w14:textId="069C3001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E8D1F6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8CB844A" w14:textId="20A88210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9ECE05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51527D11" w14:textId="1EE6D72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494DAB4" w14:textId="77777777" w:rsidR="00583F6C" w:rsidRPr="00DD7CDF" w:rsidRDefault="00583F6C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3D9709F3" w14:textId="439428C1" w:rsidR="00583F6C" w:rsidRPr="00DD7CDF" w:rsidRDefault="006061C2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83F6C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C627B4" w:rsidRPr="00DD7CDF" w14:paraId="62E701B2" w14:textId="77777777" w:rsidTr="00B0659C">
        <w:tc>
          <w:tcPr>
            <w:tcW w:w="4644" w:type="dxa"/>
          </w:tcPr>
          <w:p w14:paraId="6C157308" w14:textId="77777777" w:rsidR="00C627B4" w:rsidRPr="00DD7CDF" w:rsidRDefault="00C627B4" w:rsidP="00583F6C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DEAE20F" w14:textId="77777777" w:rsidR="00C627B4" w:rsidRDefault="00C627B4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EF1F83" w14:textId="77777777" w:rsidR="00C627B4" w:rsidRPr="00DD7CDF" w:rsidRDefault="00C627B4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9891B3" w14:textId="77777777" w:rsidR="00C627B4" w:rsidRPr="00DD7CDF" w:rsidRDefault="00C627B4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E1A40D7" w14:textId="77777777" w:rsidR="00C627B4" w:rsidRPr="00DD7CDF" w:rsidRDefault="00C627B4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30365684" w14:textId="77777777" w:rsidR="00C627B4" w:rsidRPr="00DD7CDF" w:rsidRDefault="00C627B4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A1DAB3" w14:textId="77777777" w:rsidR="00C627B4" w:rsidRPr="00DD7CDF" w:rsidRDefault="00C627B4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F4FC936" w14:textId="77777777" w:rsidR="00C627B4" w:rsidRPr="00DD7CDF" w:rsidRDefault="00C627B4" w:rsidP="0058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1F4075A5" w14:textId="77777777" w:rsidTr="00B0659C">
        <w:tc>
          <w:tcPr>
            <w:tcW w:w="4644" w:type="dxa"/>
          </w:tcPr>
          <w:p w14:paraId="0C7B4FDC" w14:textId="6C83F886" w:rsidR="00B0659C" w:rsidRPr="00DD7CDF" w:rsidRDefault="00B0659C" w:rsidP="00E819C2">
            <w:pPr>
              <w:pStyle w:val="ListParagraph"/>
              <w:tabs>
                <w:tab w:val="left" w:pos="252"/>
              </w:tabs>
              <w:ind w:left="1048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36" w:type="dxa"/>
          </w:tcPr>
          <w:p w14:paraId="71B350AF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2B386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201F470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AF54E5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5FCBDF5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43BDD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0D67B2E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7E3C91DF" w14:textId="77777777" w:rsidTr="00B0659C">
        <w:tc>
          <w:tcPr>
            <w:tcW w:w="4644" w:type="dxa"/>
          </w:tcPr>
          <w:p w14:paraId="1FED8695" w14:textId="53026D3A" w:rsidR="00B0659C" w:rsidRPr="00DB2186" w:rsidRDefault="00B0659C" w:rsidP="00B0659C">
            <w:pPr>
              <w:tabs>
                <w:tab w:val="clear" w:pos="227"/>
                <w:tab w:val="left" w:pos="252"/>
              </w:tabs>
              <w:ind w:right="-108" w:firstLine="1224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B21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และบริษัทที่เกี่ยวข้องกัน</w:t>
            </w:r>
          </w:p>
        </w:tc>
        <w:tc>
          <w:tcPr>
            <w:tcW w:w="936" w:type="dxa"/>
          </w:tcPr>
          <w:p w14:paraId="7650C184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31CD86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A7574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CB8FB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561CC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9BC7D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234DE450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19A943BE" w14:textId="77777777" w:rsidTr="00B0659C">
        <w:tc>
          <w:tcPr>
            <w:tcW w:w="4644" w:type="dxa"/>
          </w:tcPr>
          <w:p w14:paraId="0100391E" w14:textId="08A72E70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009BECB3" w14:textId="52C7C566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065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8D4365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3680FD" w14:textId="1A226E52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0659C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38" w:type="dxa"/>
          </w:tcPr>
          <w:p w14:paraId="45FF2421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6819E4FF" w14:textId="0540BB38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472FF2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0AB33FF5" w14:textId="59C1C3FB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B0659C" w:rsidRPr="00DD7CDF" w14:paraId="284F4849" w14:textId="77777777" w:rsidTr="00B0659C">
        <w:tc>
          <w:tcPr>
            <w:tcW w:w="4644" w:type="dxa"/>
          </w:tcPr>
          <w:p w14:paraId="59B5676D" w14:textId="6F924A21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1F4DAEAB" w14:textId="4EB74118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43" w:type="dxa"/>
          </w:tcPr>
          <w:p w14:paraId="0232A97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9B2D4A" w14:textId="2B956243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38" w:type="dxa"/>
          </w:tcPr>
          <w:p w14:paraId="1825568A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6B75B0D7" w14:textId="449E3B30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D0E179A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40AC2D36" w14:textId="05517BC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59C" w:rsidRPr="00DD7CDF" w14:paraId="31AFF605" w14:textId="77777777" w:rsidTr="00B0659C">
        <w:tc>
          <w:tcPr>
            <w:tcW w:w="4644" w:type="dxa"/>
          </w:tcPr>
          <w:p w14:paraId="78EC0984" w14:textId="220644E1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36" w:type="dxa"/>
          </w:tcPr>
          <w:p w14:paraId="12360AE9" w14:textId="29A918FC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43" w:type="dxa"/>
          </w:tcPr>
          <w:p w14:paraId="3E4D4D2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695E06F" w14:textId="0E598C4D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38" w:type="dxa"/>
          </w:tcPr>
          <w:p w14:paraId="2ECFC131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333377C" w14:textId="0F377DEE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0EE4833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F8A8F7F" w14:textId="55C6DE3B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0659C" w:rsidRPr="00DD7CDF" w14:paraId="7E6E57CC" w14:textId="77777777" w:rsidTr="00B0659C">
        <w:tc>
          <w:tcPr>
            <w:tcW w:w="4644" w:type="dxa"/>
          </w:tcPr>
          <w:p w14:paraId="05DBD430" w14:textId="1CA68C24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5D67E77D" w14:textId="78565714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6288D2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CBB52AE" w14:textId="6AEEE049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95FA47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35355F78" w14:textId="1D27D601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B9C4A3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15D74492" w14:textId="1C49AE65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59C" w:rsidRPr="00DD7CDF" w14:paraId="1628CDDF" w14:textId="77777777" w:rsidTr="00B0659C">
        <w:tc>
          <w:tcPr>
            <w:tcW w:w="4644" w:type="dxa"/>
          </w:tcPr>
          <w:p w14:paraId="06EDFDEE" w14:textId="51B41DD9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36" w:type="dxa"/>
          </w:tcPr>
          <w:p w14:paraId="733355C5" w14:textId="026126F0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36E5D4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BFC55AB" w14:textId="603AC73C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6A6F266F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5225BB2" w14:textId="2DFE004B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224A0A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2349444" w14:textId="045E15E4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59C" w:rsidRPr="00DD7CDF" w14:paraId="332C8645" w14:textId="77777777" w:rsidTr="00B0659C">
        <w:tc>
          <w:tcPr>
            <w:tcW w:w="4644" w:type="dxa"/>
          </w:tcPr>
          <w:p w14:paraId="366E9D55" w14:textId="287A7ABC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4C969DFE" w14:textId="6851E241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49380A7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F748DC" w14:textId="4C8D1F81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AB2E58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3C1C626E" w14:textId="20218BC2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F8EF81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1408DDAA" w14:textId="41FB4DDE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59C" w:rsidRPr="00DD7CDF" w14:paraId="6FEEDA28" w14:textId="77777777" w:rsidTr="00B0659C">
        <w:tc>
          <w:tcPr>
            <w:tcW w:w="4644" w:type="dxa"/>
          </w:tcPr>
          <w:p w14:paraId="614AEA03" w14:textId="60E726EC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36" w:type="dxa"/>
          </w:tcPr>
          <w:p w14:paraId="12004FAE" w14:textId="1ECD0D71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0FD90D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AA5EA7" w14:textId="1BD8FB59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44FDD84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595EEAB1" w14:textId="2479E2D0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5E6C6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26719F09" w14:textId="72FF14C2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59C" w:rsidRPr="00DD7CDF" w14:paraId="2BCDF5E1" w14:textId="77777777" w:rsidTr="00B0659C">
        <w:tc>
          <w:tcPr>
            <w:tcW w:w="4644" w:type="dxa"/>
          </w:tcPr>
          <w:p w14:paraId="4E27D1CB" w14:textId="77777777" w:rsidR="00B0659C" w:rsidRPr="00DD7CDF" w:rsidRDefault="00B0659C" w:rsidP="00B0659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8A83295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A9762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B2702A5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9D688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6BBFF52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2CF1E0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5D47EFF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5FF67983" w14:textId="77777777" w:rsidTr="00B0659C">
        <w:tc>
          <w:tcPr>
            <w:tcW w:w="4644" w:type="dxa"/>
            <w:hideMark/>
          </w:tcPr>
          <w:p w14:paraId="35A9F451" w14:textId="2EDC4BBB" w:rsidR="00B0659C" w:rsidRPr="00DD7CDF" w:rsidRDefault="00B0659C" w:rsidP="00E819C2">
            <w:pPr>
              <w:tabs>
                <w:tab w:val="clear" w:pos="227"/>
                <w:tab w:val="clear" w:pos="454"/>
                <w:tab w:val="left" w:pos="252"/>
                <w:tab w:val="left" w:pos="500"/>
              </w:tabs>
              <w:ind w:left="-18" w:right="-108" w:firstLine="5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proofErr w:type="gramStart"/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ข)   </w:t>
            </w:r>
            <w:proofErr w:type="gramEnd"/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ค่าใช้จ่ายและอื่นๆ</w:t>
            </w:r>
          </w:p>
        </w:tc>
        <w:tc>
          <w:tcPr>
            <w:tcW w:w="936" w:type="dxa"/>
          </w:tcPr>
          <w:p w14:paraId="540E8B4F" w14:textId="77777777" w:rsidR="00B0659C" w:rsidRPr="00DD7CDF" w:rsidRDefault="00B0659C" w:rsidP="00B0659C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D034544" w14:textId="77777777" w:rsidR="00B0659C" w:rsidRPr="00DD7CDF" w:rsidRDefault="00B0659C" w:rsidP="00B0659C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1852D4E" w14:textId="77777777" w:rsidR="00B0659C" w:rsidRPr="00DD7CDF" w:rsidRDefault="00B0659C" w:rsidP="00B0659C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27B685" w14:textId="77777777" w:rsidR="00B0659C" w:rsidRPr="00DD7CDF" w:rsidRDefault="00B0659C" w:rsidP="00B0659C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3791D419" w14:textId="77777777" w:rsidR="00B0659C" w:rsidRPr="00DD7CDF" w:rsidRDefault="00B0659C" w:rsidP="00B0659C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829D5E" w14:textId="77777777" w:rsidR="00B0659C" w:rsidRPr="00DD7CDF" w:rsidRDefault="00B0659C" w:rsidP="00B0659C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0" w:type="dxa"/>
          </w:tcPr>
          <w:p w14:paraId="5DDC1AA1" w14:textId="77777777" w:rsidR="00B0659C" w:rsidRPr="00DD7CDF" w:rsidRDefault="00B0659C" w:rsidP="00B0659C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1B7BAD71" w14:textId="77777777" w:rsidTr="00B0659C">
        <w:tc>
          <w:tcPr>
            <w:tcW w:w="4644" w:type="dxa"/>
            <w:hideMark/>
          </w:tcPr>
          <w:p w14:paraId="0DA08D6E" w14:textId="77777777" w:rsidR="00B0659C" w:rsidRPr="00DD7CDF" w:rsidRDefault="00B0659C" w:rsidP="00B0659C">
            <w:pPr>
              <w:ind w:left="104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635E6B95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521CEE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2C9C3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71EE4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18CFF7A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5BDEC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487DC1A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7A258983" w14:textId="77777777" w:rsidTr="00B0659C">
        <w:tc>
          <w:tcPr>
            <w:tcW w:w="4644" w:type="dxa"/>
            <w:hideMark/>
          </w:tcPr>
          <w:p w14:paraId="72B9863D" w14:textId="77777777" w:rsidR="00B0659C" w:rsidRPr="00DD7CDF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525FC938" w14:textId="70697AF6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065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  <w:tc>
          <w:tcPr>
            <w:tcW w:w="243" w:type="dxa"/>
          </w:tcPr>
          <w:p w14:paraId="3FB75B4F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36CA1A" w14:textId="4FF3D760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0659C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38" w:type="dxa"/>
          </w:tcPr>
          <w:p w14:paraId="68F43091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AF824E1" w14:textId="709C840F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1CABD5C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07343D6F" w14:textId="6A9E4DF9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584</w:t>
            </w:r>
          </w:p>
        </w:tc>
      </w:tr>
      <w:tr w:rsidR="00B0659C" w:rsidRPr="00DD7CDF" w14:paraId="20BDB30D" w14:textId="77777777" w:rsidTr="00B0659C">
        <w:tc>
          <w:tcPr>
            <w:tcW w:w="4644" w:type="dxa"/>
            <w:hideMark/>
          </w:tcPr>
          <w:p w14:paraId="0D195DA8" w14:textId="77777777" w:rsidR="00B0659C" w:rsidRPr="00DD7CDF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212A9B46" w14:textId="7E793E96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243" w:type="dxa"/>
          </w:tcPr>
          <w:p w14:paraId="7A938A7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93406B9" w14:textId="1993A28F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2BF294B1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143F0798" w14:textId="0D2EED8D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74</w:t>
            </w:r>
          </w:p>
        </w:tc>
        <w:tc>
          <w:tcPr>
            <w:tcW w:w="270" w:type="dxa"/>
            <w:gridSpan w:val="2"/>
          </w:tcPr>
          <w:p w14:paraId="51131C0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526E8CB" w14:textId="7EC0F1B2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0659C" w:rsidRPr="00DD7CDF" w14:paraId="6BFAE4B2" w14:textId="77777777" w:rsidTr="00B0659C">
        <w:tc>
          <w:tcPr>
            <w:tcW w:w="4644" w:type="dxa"/>
            <w:hideMark/>
          </w:tcPr>
          <w:p w14:paraId="288AC481" w14:textId="77777777" w:rsidR="00B0659C" w:rsidRPr="00AE4A7B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6EA146FA" w14:textId="501FA7FD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C2CD4EA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F0E4A9" w14:textId="252B18F8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38" w:type="dxa"/>
          </w:tcPr>
          <w:p w14:paraId="1A80DE1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CD5091F" w14:textId="2EE0EC03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3CBD24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D4E32AC" w14:textId="4EEA69B8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B0659C" w:rsidRPr="00DD7CDF" w14:paraId="54D4FD05" w14:textId="77777777" w:rsidTr="00B0659C">
        <w:trPr>
          <w:trHeight w:hRule="exact" w:val="362"/>
        </w:trPr>
        <w:tc>
          <w:tcPr>
            <w:tcW w:w="4644" w:type="dxa"/>
          </w:tcPr>
          <w:p w14:paraId="12DB9EC6" w14:textId="77777777" w:rsidR="00B0659C" w:rsidRPr="00DD7CDF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E66C64F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7D276E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284A3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4B41911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2C32690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F4478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4A69B86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7B4" w:rsidRPr="00DD7CDF" w14:paraId="45C71300" w14:textId="77777777" w:rsidTr="00B0659C">
        <w:trPr>
          <w:trHeight w:hRule="exact" w:val="362"/>
        </w:trPr>
        <w:tc>
          <w:tcPr>
            <w:tcW w:w="4644" w:type="dxa"/>
          </w:tcPr>
          <w:p w14:paraId="5270CA6E" w14:textId="77777777" w:rsidR="00C627B4" w:rsidRPr="00DD7CDF" w:rsidRDefault="00C627B4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4C12D060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8D0DABB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F63E1F8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E0BD1D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9C3C917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06631A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B14BDED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7B4" w:rsidRPr="00DD7CDF" w14:paraId="796F066C" w14:textId="77777777" w:rsidTr="00B0659C">
        <w:trPr>
          <w:trHeight w:hRule="exact" w:val="362"/>
        </w:trPr>
        <w:tc>
          <w:tcPr>
            <w:tcW w:w="4644" w:type="dxa"/>
          </w:tcPr>
          <w:p w14:paraId="7CA64486" w14:textId="77777777" w:rsidR="00C627B4" w:rsidRPr="00DD7CDF" w:rsidRDefault="00C627B4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119FB5C7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70D58C1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612A634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47ED44F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0A3B61C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8E4117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1363DF02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7B4" w:rsidRPr="00DD7CDF" w14:paraId="3DA44556" w14:textId="77777777" w:rsidTr="00B0659C">
        <w:trPr>
          <w:trHeight w:hRule="exact" w:val="362"/>
        </w:trPr>
        <w:tc>
          <w:tcPr>
            <w:tcW w:w="4644" w:type="dxa"/>
          </w:tcPr>
          <w:p w14:paraId="5173D1A8" w14:textId="77777777" w:rsidR="00C627B4" w:rsidRPr="00DD7CDF" w:rsidRDefault="00C627B4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633EFA50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215B891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6563C90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55E2866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0840917F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1A70B5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016292BE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7B4" w:rsidRPr="00DD7CDF" w14:paraId="4912185A" w14:textId="77777777" w:rsidTr="00182D1B">
        <w:tc>
          <w:tcPr>
            <w:tcW w:w="6804" w:type="dxa"/>
            <w:gridSpan w:val="4"/>
          </w:tcPr>
          <w:p w14:paraId="2B74AA66" w14:textId="2FA2A617" w:rsidR="00C627B4" w:rsidRPr="00DD7CDF" w:rsidRDefault="00C627B4" w:rsidP="00C627B4">
            <w:pPr>
              <w:tabs>
                <w:tab w:val="clear" w:pos="680"/>
                <w:tab w:val="decimal" w:pos="683"/>
              </w:tabs>
              <w:ind w:left="590" w:right="-113" w:hanging="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สำหรับแต่ละงวดสามเดือนสิ้นสุดวันที่ </w:t>
            </w:r>
            <w:r w:rsidR="00CF750C" w:rsidRPr="00CF7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38" w:type="dxa"/>
          </w:tcPr>
          <w:p w14:paraId="35B9CF76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</w:tcPr>
          <w:p w14:paraId="3458ADD8" w14:textId="77777777" w:rsidR="00C627B4" w:rsidRPr="00DD7CDF" w:rsidRDefault="00C627B4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627B4" w:rsidRPr="00DD7CDF" w14:paraId="35F821EF" w14:textId="77777777" w:rsidTr="00182D1B">
        <w:tc>
          <w:tcPr>
            <w:tcW w:w="4644" w:type="dxa"/>
          </w:tcPr>
          <w:p w14:paraId="76E7A292" w14:textId="77777777" w:rsidR="00C627B4" w:rsidRPr="00DD7CDF" w:rsidRDefault="00C627B4" w:rsidP="00182D1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F54BF10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132A4BF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hideMark/>
          </w:tcPr>
          <w:p w14:paraId="6EE72EB7" w14:textId="77777777" w:rsidR="00C627B4" w:rsidRPr="00DD7CDF" w:rsidRDefault="00C627B4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627B4" w:rsidRPr="00DD7CDF" w14:paraId="4220CF52" w14:textId="77777777" w:rsidTr="00182D1B">
        <w:tc>
          <w:tcPr>
            <w:tcW w:w="4644" w:type="dxa"/>
          </w:tcPr>
          <w:p w14:paraId="0B3AA69E" w14:textId="77777777" w:rsidR="00C627B4" w:rsidRPr="00DD7CDF" w:rsidRDefault="00C627B4" w:rsidP="00182D1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6B83D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6A6E8E1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EF15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7B4" w:rsidRPr="00DD7CDF" w14:paraId="2B498D75" w14:textId="77777777" w:rsidTr="00182D1B">
        <w:tc>
          <w:tcPr>
            <w:tcW w:w="4644" w:type="dxa"/>
          </w:tcPr>
          <w:p w14:paraId="7FBE5CB2" w14:textId="77777777" w:rsidR="00C627B4" w:rsidRPr="00DD7CDF" w:rsidRDefault="00C627B4" w:rsidP="00182D1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705AF" w14:textId="4D8FD1B3" w:rsidR="00C627B4" w:rsidRPr="00DD7CDF" w:rsidRDefault="006061C2" w:rsidP="00182D1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EF80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DF50B" w14:textId="5CD3A83E" w:rsidR="00C627B4" w:rsidRPr="00DD7CDF" w:rsidRDefault="006061C2" w:rsidP="00182D1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435E5DEB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5DFAF" w14:textId="3A52AAD6" w:rsidR="00C627B4" w:rsidRPr="00DD7CDF" w:rsidRDefault="006061C2" w:rsidP="00182D1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F1DA" w14:textId="77777777" w:rsidR="00C627B4" w:rsidRPr="00DD7CDF" w:rsidRDefault="00C627B4" w:rsidP="00182D1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4F14B" w14:textId="4AFCDE9D" w:rsidR="00C627B4" w:rsidRPr="00DD7CDF" w:rsidRDefault="006061C2" w:rsidP="00182D1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C627B4" w:rsidRPr="00DD7CDF" w14:paraId="0F844DC0" w14:textId="77777777" w:rsidTr="00B0659C">
        <w:trPr>
          <w:trHeight w:hRule="exact" w:val="362"/>
        </w:trPr>
        <w:tc>
          <w:tcPr>
            <w:tcW w:w="4644" w:type="dxa"/>
          </w:tcPr>
          <w:p w14:paraId="3227D8EA" w14:textId="77777777" w:rsidR="00C627B4" w:rsidRPr="00DD7CDF" w:rsidRDefault="00C627B4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3DB9634C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C232FBB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CEAD999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8AA930F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62D85D12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776557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7C77805C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7B4" w:rsidRPr="00DD7CDF" w14:paraId="4740B96D" w14:textId="77777777" w:rsidTr="00B0659C">
        <w:trPr>
          <w:trHeight w:hRule="exact" w:val="362"/>
        </w:trPr>
        <w:tc>
          <w:tcPr>
            <w:tcW w:w="4644" w:type="dxa"/>
          </w:tcPr>
          <w:p w14:paraId="733B4823" w14:textId="130AC95A" w:rsidR="00C627B4" w:rsidRPr="00C627B4" w:rsidRDefault="00C627B4" w:rsidP="00C627B4">
            <w:pPr>
              <w:tabs>
                <w:tab w:val="clear" w:pos="227"/>
                <w:tab w:val="clear" w:pos="454"/>
                <w:tab w:val="left" w:pos="252"/>
                <w:tab w:val="left" w:pos="500"/>
              </w:tabs>
              <w:ind w:left="-18" w:right="-108" w:firstLine="5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proofErr w:type="gramStart"/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ข)   </w:t>
            </w:r>
            <w:proofErr w:type="gramEnd"/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ค่าใช้จ่ายและอื่นๆ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36" w:type="dxa"/>
          </w:tcPr>
          <w:p w14:paraId="444B6665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BA3F7F3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6BF526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A8A4C5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64C5FE0B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AFDC17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79B2E01" w14:textId="77777777" w:rsidR="00C627B4" w:rsidRPr="00DD7CDF" w:rsidRDefault="00C627B4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68899E9A" w14:textId="77777777" w:rsidTr="00B0659C">
        <w:tc>
          <w:tcPr>
            <w:tcW w:w="4644" w:type="dxa"/>
            <w:hideMark/>
          </w:tcPr>
          <w:p w14:paraId="09FB975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13E9950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06549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24E880D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A3C3B4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39783B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A4ED9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303B286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5138FCCD" w14:textId="77777777" w:rsidTr="00B0659C">
        <w:tc>
          <w:tcPr>
            <w:tcW w:w="4644" w:type="dxa"/>
            <w:hideMark/>
          </w:tcPr>
          <w:p w14:paraId="02967A14" w14:textId="77777777" w:rsidR="00B0659C" w:rsidRPr="00DD7CDF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61D5F59B" w14:textId="54F4EF34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3C18D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911524" w14:textId="28CC7889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E4F2A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663DABB6" w14:textId="6F222AEA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505</w:t>
            </w:r>
          </w:p>
        </w:tc>
        <w:tc>
          <w:tcPr>
            <w:tcW w:w="270" w:type="dxa"/>
            <w:gridSpan w:val="2"/>
          </w:tcPr>
          <w:p w14:paraId="66F1440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0CC85E2" w14:textId="5555D969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</w:tr>
      <w:tr w:rsidR="00B0659C" w:rsidRPr="00DD7CDF" w14:paraId="66BEA36E" w14:textId="77777777" w:rsidTr="00B0659C">
        <w:tc>
          <w:tcPr>
            <w:tcW w:w="4644" w:type="dxa"/>
          </w:tcPr>
          <w:p w14:paraId="3C94DF00" w14:textId="07E6FA56" w:rsidR="00B0659C" w:rsidRPr="00DD7CDF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363BE827" w14:textId="7F710188" w:rsidR="00B0659C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460240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FD1222D" w14:textId="2D54C83D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518D26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144D23F2" w14:textId="1276F5A2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E68C2E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440AA091" w14:textId="2D53B5C5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659C" w:rsidRPr="00DD7CDF" w14:paraId="434A6556" w14:textId="77777777" w:rsidTr="00B0659C">
        <w:tc>
          <w:tcPr>
            <w:tcW w:w="4644" w:type="dxa"/>
            <w:hideMark/>
          </w:tcPr>
          <w:p w14:paraId="12472C2D" w14:textId="77777777" w:rsidR="00B0659C" w:rsidRPr="00E26C9C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4F767CCF" w14:textId="5FE4E303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9EEF7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F5548AC" w14:textId="4738F184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5D1E14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3FBC1EC2" w14:textId="4C2B2FAD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EF4DAA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027450BF" w14:textId="7B441731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0659C" w:rsidRPr="00DD7CDF" w14:paraId="71848DAA" w14:textId="77777777" w:rsidTr="00B0659C">
        <w:tc>
          <w:tcPr>
            <w:tcW w:w="4644" w:type="dxa"/>
            <w:hideMark/>
          </w:tcPr>
          <w:p w14:paraId="181E65B2" w14:textId="77777777" w:rsidR="00B0659C" w:rsidRPr="00DD7CDF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36" w:type="dxa"/>
          </w:tcPr>
          <w:p w14:paraId="613012C9" w14:textId="5389934D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4DA0E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922AFBD" w14:textId="6E96354F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2BC95C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7CA4B34" w14:textId="6EB827E2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6B40347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2EE7828" w14:textId="2E988C2D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0659C" w:rsidRPr="00DD7CDF" w14:paraId="109B95E0" w14:textId="77777777" w:rsidTr="00B0659C">
        <w:tc>
          <w:tcPr>
            <w:tcW w:w="4644" w:type="dxa"/>
            <w:hideMark/>
          </w:tcPr>
          <w:p w14:paraId="053BAB9F" w14:textId="77777777" w:rsidR="00B0659C" w:rsidRPr="00DD7CDF" w:rsidRDefault="00B0659C" w:rsidP="00B0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</w:tcPr>
          <w:p w14:paraId="5D33A5C9" w14:textId="6AE5D576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6C049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7F9A06D" w14:textId="1388082B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E8C419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5BC8548" w14:textId="6B32D591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5C52160A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4245346" w14:textId="00604415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B202A" w:rsidRPr="00DD7CDF" w14:paraId="03C0516C" w14:textId="77777777" w:rsidTr="00B0659C">
        <w:tc>
          <w:tcPr>
            <w:tcW w:w="4644" w:type="dxa"/>
          </w:tcPr>
          <w:p w14:paraId="5CA44B93" w14:textId="3F450D23" w:rsidR="00EB202A" w:rsidRPr="00DD7CDF" w:rsidRDefault="00EB202A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36" w:type="dxa"/>
          </w:tcPr>
          <w:p w14:paraId="25F4262A" w14:textId="5715D167" w:rsidR="00EB202A" w:rsidRPr="00DD7CDF" w:rsidRDefault="00EB202A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268D1FB" w14:textId="77777777" w:rsidR="00EB202A" w:rsidRPr="00DD7CDF" w:rsidRDefault="00EB202A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2A4C50EB" w14:textId="7B0F4683" w:rsidR="00EB202A" w:rsidRPr="00DD7CDF" w:rsidRDefault="00EB202A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CC90CD4" w14:textId="77777777" w:rsidR="00EB202A" w:rsidRPr="00DD7CDF" w:rsidRDefault="00EB202A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7FE0977" w14:textId="79C62BE9" w:rsidR="00EB202A" w:rsidRPr="00DD7CDF" w:rsidRDefault="006061C2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7BDFC03" w14:textId="77777777" w:rsidR="00EB202A" w:rsidRPr="00DD7CDF" w:rsidRDefault="00EB202A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E79DA80" w14:textId="142A23BA" w:rsidR="00EB202A" w:rsidRPr="00DD7CDF" w:rsidRDefault="006061C2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627B4" w:rsidRPr="00DD7CDF" w14:paraId="5B4C88F0" w14:textId="77777777" w:rsidTr="00B0659C">
        <w:tc>
          <w:tcPr>
            <w:tcW w:w="4644" w:type="dxa"/>
          </w:tcPr>
          <w:p w14:paraId="69C29397" w14:textId="77777777" w:rsidR="00C627B4" w:rsidRPr="00DD7CDF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5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8A502F6" w14:textId="77777777" w:rsidR="00C627B4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D6F81EB" w14:textId="77777777" w:rsidR="00C627B4" w:rsidRPr="00DD7CDF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9D7D316" w14:textId="77777777" w:rsidR="00C627B4" w:rsidRPr="00DD7CDF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7C9CE1B" w14:textId="77777777" w:rsidR="00C627B4" w:rsidRPr="00DD7CDF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23F4B6DB" w14:textId="77777777" w:rsidR="00C627B4" w:rsidRPr="00DD7CDF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17A940" w14:textId="77777777" w:rsidR="00C627B4" w:rsidRPr="00DD7CDF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CC4F734" w14:textId="77777777" w:rsidR="00C627B4" w:rsidRPr="00DD7CDF" w:rsidRDefault="00C627B4" w:rsidP="00EB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30EB3C5F" w14:textId="77777777" w:rsidTr="00B0659C">
        <w:tc>
          <w:tcPr>
            <w:tcW w:w="4644" w:type="dxa"/>
          </w:tcPr>
          <w:p w14:paraId="0896DD4B" w14:textId="77777777" w:rsidR="00B0659C" w:rsidRPr="00DD7CDF" w:rsidRDefault="00B0659C" w:rsidP="00F8324E">
            <w:pPr>
              <w:tabs>
                <w:tab w:val="left" w:pos="1048"/>
              </w:tabs>
              <w:ind w:left="-18" w:right="-108" w:firstLine="97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36" w:type="dxa"/>
          </w:tcPr>
          <w:p w14:paraId="1EB43A2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287F1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A0EF79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00FC570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81600F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2F4B0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245D78AD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6F9DFE9D" w14:textId="77777777" w:rsidTr="00B0659C">
        <w:tc>
          <w:tcPr>
            <w:tcW w:w="4644" w:type="dxa"/>
          </w:tcPr>
          <w:p w14:paraId="4B77D2D7" w14:textId="23C0FFEF" w:rsidR="00B0659C" w:rsidRPr="00DD7CDF" w:rsidRDefault="00B0659C" w:rsidP="00F8324E">
            <w:pPr>
              <w:tabs>
                <w:tab w:val="clear" w:pos="227"/>
                <w:tab w:val="left" w:pos="252"/>
                <w:tab w:val="left" w:pos="958"/>
                <w:tab w:val="left" w:pos="1138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และบริษัทที่เกี่ยวข้องกัน </w:t>
            </w:r>
          </w:p>
        </w:tc>
        <w:tc>
          <w:tcPr>
            <w:tcW w:w="936" w:type="dxa"/>
          </w:tcPr>
          <w:p w14:paraId="4EE0632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148182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5D41D6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782AC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6E0E80B0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6BE310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EF2B1D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32F25C5A" w14:textId="77777777" w:rsidTr="00B0659C">
        <w:tc>
          <w:tcPr>
            <w:tcW w:w="4644" w:type="dxa"/>
            <w:shd w:val="clear" w:color="auto" w:fill="auto"/>
            <w:hideMark/>
          </w:tcPr>
          <w:p w14:paraId="1B3DC825" w14:textId="77777777" w:rsidR="00B0659C" w:rsidRPr="00DD7CDF" w:rsidRDefault="00B0659C" w:rsidP="00F8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ซื้อวัตถุดิบและสินค้า</w:t>
            </w:r>
          </w:p>
        </w:tc>
        <w:tc>
          <w:tcPr>
            <w:tcW w:w="936" w:type="dxa"/>
            <w:shd w:val="clear" w:color="auto" w:fill="auto"/>
          </w:tcPr>
          <w:p w14:paraId="2C33F7B4" w14:textId="7B0CFA31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065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243" w:type="dxa"/>
            <w:shd w:val="clear" w:color="auto" w:fill="auto"/>
          </w:tcPr>
          <w:p w14:paraId="60B27A13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A0201E5" w14:textId="1327C8F7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0659C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  <w:tc>
          <w:tcPr>
            <w:tcW w:w="238" w:type="dxa"/>
            <w:shd w:val="clear" w:color="auto" w:fill="auto"/>
          </w:tcPr>
          <w:p w14:paraId="7A0F839B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4038D435" w14:textId="641CD31E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="006061C2" w:rsidRPr="006061C2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31DBAE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6C587AB" w14:textId="6C4E2C8B" w:rsidR="00B0659C" w:rsidRPr="00DD7CDF" w:rsidRDefault="00CF750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0659C" w:rsidRPr="00DD7CDF" w14:paraId="71EC1481" w14:textId="77777777" w:rsidTr="00B0659C">
        <w:tc>
          <w:tcPr>
            <w:tcW w:w="4644" w:type="dxa"/>
            <w:shd w:val="clear" w:color="auto" w:fill="auto"/>
            <w:hideMark/>
          </w:tcPr>
          <w:p w14:paraId="16CDA923" w14:textId="77777777" w:rsidR="00B0659C" w:rsidRPr="00DD7CDF" w:rsidRDefault="00B0659C" w:rsidP="00F8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ต้นทุนงานก่อสร้างอาคาร </w:t>
            </w:r>
          </w:p>
        </w:tc>
        <w:tc>
          <w:tcPr>
            <w:tcW w:w="936" w:type="dxa"/>
            <w:shd w:val="clear" w:color="auto" w:fill="auto"/>
          </w:tcPr>
          <w:p w14:paraId="6ADE5F4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FFA3681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D09DBAF" w14:textId="49B0FB11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E3DCD46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3F8C448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8ECD6E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66BD58C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659C" w:rsidRPr="00DD7CDF" w14:paraId="2A431570" w14:textId="77777777" w:rsidTr="00B0659C">
        <w:tc>
          <w:tcPr>
            <w:tcW w:w="4644" w:type="dxa"/>
            <w:shd w:val="clear" w:color="auto" w:fill="auto"/>
            <w:hideMark/>
          </w:tcPr>
          <w:p w14:paraId="08DB7EFF" w14:textId="77777777" w:rsidR="00B0659C" w:rsidRPr="00DD7CDF" w:rsidRDefault="00B0659C" w:rsidP="00F8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สิ่งปลูกสร้างและอื่นๆ</w:t>
            </w:r>
          </w:p>
        </w:tc>
        <w:tc>
          <w:tcPr>
            <w:tcW w:w="936" w:type="dxa"/>
            <w:shd w:val="clear" w:color="auto" w:fill="auto"/>
          </w:tcPr>
          <w:p w14:paraId="67A39FED" w14:textId="2B26FE03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0B3B3625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998E442" w14:textId="7929D14B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  <w:tc>
          <w:tcPr>
            <w:tcW w:w="238" w:type="dxa"/>
            <w:shd w:val="clear" w:color="auto" w:fill="auto"/>
          </w:tcPr>
          <w:p w14:paraId="7979A85E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4B3D09AC" w14:textId="104EE13D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A8D822" w14:textId="77777777" w:rsidR="00B0659C" w:rsidRPr="00DD7CDF" w:rsidRDefault="00B0659C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B788997" w14:textId="5E9F60C9" w:rsidR="00B0659C" w:rsidRPr="00DD7CDF" w:rsidRDefault="006061C2" w:rsidP="00B0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553E57" w:rsidRPr="00DD7CDF" w14:paraId="330335F2" w14:textId="77777777" w:rsidTr="00B0659C">
        <w:tc>
          <w:tcPr>
            <w:tcW w:w="4644" w:type="dxa"/>
            <w:shd w:val="clear" w:color="auto" w:fill="auto"/>
          </w:tcPr>
          <w:p w14:paraId="75E4A06F" w14:textId="421E3BE9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0431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36" w:type="dxa"/>
            <w:shd w:val="clear" w:color="auto" w:fill="auto"/>
          </w:tcPr>
          <w:p w14:paraId="5EEBC8E5" w14:textId="197FDD96" w:rsidR="00553E57" w:rsidRDefault="00CF750C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43" w:type="dxa"/>
            <w:shd w:val="clear" w:color="auto" w:fill="auto"/>
          </w:tcPr>
          <w:p w14:paraId="1686DBBA" w14:textId="77777777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EA81C93" w14:textId="50FFC330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25D2179" w14:textId="77777777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69D9F246" w14:textId="7EEFDB61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306708" w14:textId="77777777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0ED8490" w14:textId="52C01B5D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3E57" w:rsidRPr="00DD7CDF" w14:paraId="62ADA275" w14:textId="77777777" w:rsidTr="00B0659C">
        <w:tc>
          <w:tcPr>
            <w:tcW w:w="4644" w:type="dxa"/>
            <w:shd w:val="clear" w:color="auto" w:fill="auto"/>
            <w:hideMark/>
          </w:tcPr>
          <w:p w14:paraId="6A9A2A46" w14:textId="77777777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36" w:type="dxa"/>
            <w:shd w:val="clear" w:color="auto" w:fill="auto"/>
          </w:tcPr>
          <w:p w14:paraId="3754AF4C" w14:textId="0190531A" w:rsidR="00553E57" w:rsidRPr="008A5EC1" w:rsidRDefault="00CF750C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43" w:type="dxa"/>
            <w:shd w:val="clear" w:color="auto" w:fill="auto"/>
          </w:tcPr>
          <w:p w14:paraId="46D5D7B7" w14:textId="77777777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4C170E8" w14:textId="214A61B8" w:rsidR="00553E57" w:rsidRPr="00DD7CDF" w:rsidRDefault="006061C2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5C153D8F" w14:textId="77777777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35E78984" w14:textId="0E05C8F4" w:rsidR="00553E57" w:rsidRPr="00DD7CDF" w:rsidRDefault="006061C2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935C61" w14:textId="77777777" w:rsidR="00553E57" w:rsidRPr="00DD7CDF" w:rsidRDefault="00553E57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464BBD65" w14:textId="0ED205C8" w:rsidR="00553E57" w:rsidRPr="00DD7CDF" w:rsidRDefault="006061C2" w:rsidP="0055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560B6" w:rsidRPr="00DD7CDF" w14:paraId="4F11A861" w14:textId="77777777" w:rsidTr="00B0659C">
        <w:tc>
          <w:tcPr>
            <w:tcW w:w="4644" w:type="dxa"/>
            <w:shd w:val="clear" w:color="auto" w:fill="auto"/>
          </w:tcPr>
          <w:p w14:paraId="4C70CBCC" w14:textId="3D97931B" w:rsidR="005560B6" w:rsidRPr="00DD7CDF" w:rsidRDefault="005D7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</w:t>
            </w:r>
            <w:r w:rsidR="005560B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1E4737FE" w14:textId="4AD6B15B" w:rsidR="005560B6" w:rsidRPr="00B71967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43" w:type="dxa"/>
            <w:shd w:val="clear" w:color="auto" w:fill="auto"/>
          </w:tcPr>
          <w:p w14:paraId="2D3BBE73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8061DF0" w14:textId="69F388D6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DB76A10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06CB48B" w14:textId="343DB0AF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56EBF9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2A78121" w14:textId="1C38C72B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60B6" w:rsidRPr="00DD7CDF" w14:paraId="36B76EDF" w14:textId="77777777" w:rsidTr="00B0659C">
        <w:tc>
          <w:tcPr>
            <w:tcW w:w="4644" w:type="dxa"/>
            <w:shd w:val="clear" w:color="auto" w:fill="auto"/>
          </w:tcPr>
          <w:p w14:paraId="3A3E4962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  <w:shd w:val="clear" w:color="auto" w:fill="auto"/>
          </w:tcPr>
          <w:p w14:paraId="0291F724" w14:textId="18B56020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243" w:type="dxa"/>
            <w:shd w:val="clear" w:color="auto" w:fill="auto"/>
          </w:tcPr>
          <w:p w14:paraId="34C2DEF2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2EFAC9B" w14:textId="795C0F48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38" w:type="dxa"/>
            <w:shd w:val="clear" w:color="auto" w:fill="auto"/>
          </w:tcPr>
          <w:p w14:paraId="2FBD73C0" w14:textId="77777777" w:rsidR="005560B6" w:rsidRPr="00DD7CDF" w:rsidRDefault="005560B6" w:rsidP="005560B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20E647F" w14:textId="1B9367F9" w:rsidR="005560B6" w:rsidRPr="00DD7CDF" w:rsidRDefault="00CF750C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320426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2D5FF7F" w14:textId="1A9EFB13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560B6" w:rsidRPr="00DD7CDF" w14:paraId="26A41281" w14:textId="77777777" w:rsidTr="00B0659C">
        <w:tc>
          <w:tcPr>
            <w:tcW w:w="4644" w:type="dxa"/>
            <w:shd w:val="clear" w:color="auto" w:fill="auto"/>
          </w:tcPr>
          <w:p w14:paraId="362542A5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ซื้ออุปกรณ์และอื่นๆ</w:t>
            </w:r>
          </w:p>
        </w:tc>
        <w:tc>
          <w:tcPr>
            <w:tcW w:w="936" w:type="dxa"/>
            <w:shd w:val="clear" w:color="auto" w:fill="auto"/>
          </w:tcPr>
          <w:p w14:paraId="4E7A816B" w14:textId="781B13C7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43" w:type="dxa"/>
            <w:shd w:val="clear" w:color="auto" w:fill="auto"/>
          </w:tcPr>
          <w:p w14:paraId="4CC3B8AB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B9046F3" w14:textId="6A2FFA19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38FE8F0D" w14:textId="77777777" w:rsidR="005560B6" w:rsidRPr="00DD7CDF" w:rsidRDefault="005560B6" w:rsidP="005560B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8C2B719" w14:textId="6468B5AD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F6F79A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D85874B" w14:textId="4A8DCC95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560B6" w:rsidRPr="00DD7CDF" w14:paraId="22FB20F0" w14:textId="77777777" w:rsidTr="00B0659C">
        <w:tc>
          <w:tcPr>
            <w:tcW w:w="4644" w:type="dxa"/>
            <w:shd w:val="clear" w:color="auto" w:fill="auto"/>
          </w:tcPr>
          <w:p w14:paraId="7F669E10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สิทธิในการใช้เครื่องหมายการค้า</w:t>
            </w:r>
          </w:p>
        </w:tc>
        <w:tc>
          <w:tcPr>
            <w:tcW w:w="936" w:type="dxa"/>
            <w:shd w:val="clear" w:color="auto" w:fill="auto"/>
          </w:tcPr>
          <w:p w14:paraId="1ECAC10A" w14:textId="4C7599C6" w:rsidR="005560B6" w:rsidRPr="00DD7CDF" w:rsidRDefault="00CF750C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635C6A2F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B6266D6" w14:textId="1D3699A8" w:rsidR="005560B6" w:rsidRPr="00DD7CDF" w:rsidRDefault="00CF750C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391010CF" w14:textId="77777777" w:rsidR="005560B6" w:rsidRPr="00DD7CDF" w:rsidRDefault="005560B6" w:rsidP="005560B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3861B2C9" w14:textId="14551DEB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149DD7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CF80C43" w14:textId="441C9D50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60B6" w:rsidRPr="00DD7CDF" w14:paraId="7961032A" w14:textId="77777777" w:rsidTr="00B0659C">
        <w:tc>
          <w:tcPr>
            <w:tcW w:w="4644" w:type="dxa"/>
            <w:shd w:val="clear" w:color="auto" w:fill="auto"/>
          </w:tcPr>
          <w:p w14:paraId="172B4C51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ค่าตอบแทนการใช้ระบบงาน</w:t>
            </w:r>
          </w:p>
        </w:tc>
        <w:tc>
          <w:tcPr>
            <w:tcW w:w="936" w:type="dxa"/>
            <w:shd w:val="clear" w:color="auto" w:fill="auto"/>
          </w:tcPr>
          <w:p w14:paraId="731B6A95" w14:textId="7D6BA898" w:rsidR="005560B6" w:rsidRPr="00DD7CDF" w:rsidRDefault="00CF750C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7DD4C7F1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7076574" w14:textId="6258570C" w:rsidR="005560B6" w:rsidRPr="00DD7CDF" w:rsidRDefault="00CF750C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21CC0B8D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2BE3F618" w14:textId="206985AF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64B056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8CDC73C" w14:textId="60AFAEB5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60B6" w:rsidRPr="00DD7CDF" w14:paraId="6D038A4A" w14:textId="77777777" w:rsidTr="00B0659C">
        <w:tc>
          <w:tcPr>
            <w:tcW w:w="4644" w:type="dxa"/>
            <w:shd w:val="clear" w:color="auto" w:fill="auto"/>
          </w:tcPr>
          <w:p w14:paraId="0551A024" w14:textId="050913FA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</w:tcPr>
          <w:p w14:paraId="27792ED1" w14:textId="3C974CDB" w:rsidR="005560B6" w:rsidRDefault="00CF750C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6F05C211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AF30494" w14:textId="3DD35BFB" w:rsidR="005560B6" w:rsidRPr="00DD7CDF" w:rsidRDefault="00CF750C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8038C16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6B221E87" w14:textId="01EF331F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FA0886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125AA50" w14:textId="5088DDCA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60B6" w:rsidRPr="00DD7CDF" w14:paraId="2718B007" w14:textId="77777777" w:rsidTr="00B0659C">
        <w:tc>
          <w:tcPr>
            <w:tcW w:w="4644" w:type="dxa"/>
            <w:shd w:val="clear" w:color="auto" w:fill="FFFFFF"/>
            <w:hideMark/>
          </w:tcPr>
          <w:p w14:paraId="45C87E04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ค่าใช้จ่ายอื่นๆ</w:t>
            </w:r>
          </w:p>
        </w:tc>
        <w:tc>
          <w:tcPr>
            <w:tcW w:w="936" w:type="dxa"/>
            <w:shd w:val="clear" w:color="auto" w:fill="FFFFFF"/>
          </w:tcPr>
          <w:p w14:paraId="37974774" w14:textId="751ACDC4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43" w:type="dxa"/>
            <w:shd w:val="clear" w:color="auto" w:fill="FFFFFF"/>
          </w:tcPr>
          <w:p w14:paraId="419D0B7A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/>
          </w:tcPr>
          <w:p w14:paraId="40CE1519" w14:textId="6EFC822F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238" w:type="dxa"/>
            <w:shd w:val="clear" w:color="auto" w:fill="FFFFFF"/>
          </w:tcPr>
          <w:p w14:paraId="3D0C2863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FFFFFF"/>
          </w:tcPr>
          <w:p w14:paraId="167642AC" w14:textId="79012954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51E878C1" w14:textId="77777777" w:rsidR="005560B6" w:rsidRPr="00DD7CDF" w:rsidRDefault="005560B6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FFFFFF"/>
          </w:tcPr>
          <w:p w14:paraId="5E6D6DC3" w14:textId="765D32B1" w:rsidR="005560B6" w:rsidRPr="00DD7CDF" w:rsidRDefault="006061C2" w:rsidP="0055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</w:tbl>
    <w:p w14:paraId="6A77D6EE" w14:textId="77777777" w:rsidR="00B0659C" w:rsidRPr="00B0659C" w:rsidRDefault="00B0659C" w:rsidP="000429AC">
      <w:pPr>
        <w:tabs>
          <w:tab w:val="clear" w:pos="454"/>
          <w:tab w:val="clear" w:pos="907"/>
          <w:tab w:val="left" w:pos="540"/>
          <w:tab w:val="left" w:pos="1080"/>
        </w:tabs>
        <w:spacing w:line="18" w:lineRule="atLeast"/>
        <w:ind w:left="540"/>
        <w:rPr>
          <w:rFonts w:ascii="Angsana New" w:hAnsi="Angsana New" w:cs="Angsana New"/>
          <w:b/>
          <w:bCs/>
          <w:spacing w:val="-2"/>
          <w:sz w:val="28"/>
          <w:szCs w:val="28"/>
        </w:rPr>
      </w:pPr>
    </w:p>
    <w:p w14:paraId="6648256E" w14:textId="77777777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pacing w:val="-2"/>
          <w:sz w:val="30"/>
          <w:szCs w:val="30"/>
        </w:rPr>
      </w:pPr>
      <w:r>
        <w:rPr>
          <w:rFonts w:ascii="Angsana New" w:hAnsi="Angsana New" w:cs="Angsana New"/>
          <w:b/>
          <w:bCs/>
          <w:spacing w:val="-2"/>
          <w:sz w:val="30"/>
          <w:szCs w:val="30"/>
        </w:rPr>
        <w:br w:type="page"/>
      </w:r>
    </w:p>
    <w:p w14:paraId="47EA3FBB" w14:textId="0472D6BB" w:rsidR="0080549B" w:rsidRPr="00DD7CDF" w:rsidRDefault="006061C2" w:rsidP="000429AC">
      <w:pPr>
        <w:tabs>
          <w:tab w:val="clear" w:pos="454"/>
          <w:tab w:val="clear" w:pos="907"/>
          <w:tab w:val="left" w:pos="540"/>
          <w:tab w:val="left" w:pos="1080"/>
        </w:tabs>
        <w:spacing w:line="18" w:lineRule="atLeast"/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spacing w:val="-2"/>
          <w:sz w:val="30"/>
          <w:szCs w:val="30"/>
        </w:rPr>
        <w:lastRenderedPageBreak/>
        <w:t>5</w:t>
      </w:r>
      <w:r w:rsidR="00EB7616" w:rsidRPr="00DD7CDF">
        <w:rPr>
          <w:rFonts w:ascii="Angsana New" w:hAnsi="Angsana New" w:cs="Angsana New"/>
          <w:b/>
          <w:bCs/>
          <w:spacing w:val="-2"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spacing w:val="-2"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spacing w:val="-2"/>
          <w:sz w:val="30"/>
          <w:szCs w:val="30"/>
        </w:rPr>
        <w:tab/>
      </w:r>
      <w:r w:rsidR="0080549B" w:rsidRPr="00FD1FB9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8197A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ณ วันที่ </w:t>
      </w:r>
      <w:r w:rsidR="00CF750C" w:rsidRPr="00CF750C">
        <w:rPr>
          <w:rFonts w:ascii="Angsana New" w:hAnsi="Angsana New" w:cs="Angsana New"/>
          <w:b/>
          <w:bCs/>
          <w:sz w:val="30"/>
          <w:szCs w:val="30"/>
        </w:rPr>
        <w:t>31</w:t>
      </w:r>
      <w:r w:rsidR="005F771E" w:rsidRPr="00FD1FB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มีนาคม</w:t>
      </w:r>
      <w:r w:rsidR="002E08E3" w:rsidRPr="00FD1FB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6061C2">
        <w:rPr>
          <w:rFonts w:ascii="Angsana New" w:hAnsi="Angsana New" w:cs="Angsana New"/>
          <w:b/>
          <w:bCs/>
          <w:sz w:val="30"/>
          <w:szCs w:val="30"/>
        </w:rPr>
        <w:t>256</w:t>
      </w:r>
      <w:r w:rsidR="00CF750C" w:rsidRPr="00CF750C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80549B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และ </w:t>
      </w:r>
      <w:r w:rsidR="004A4952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CF750C" w:rsidRPr="00CF750C">
        <w:rPr>
          <w:rFonts w:ascii="Angsana New" w:hAnsi="Angsana New" w:cs="Angsana New"/>
          <w:b/>
          <w:bCs/>
          <w:sz w:val="30"/>
          <w:szCs w:val="30"/>
        </w:rPr>
        <w:t>31</w:t>
      </w:r>
      <w:r w:rsidR="004A4952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A4952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Pr="006061C2">
        <w:rPr>
          <w:rFonts w:ascii="Angsana New" w:hAnsi="Angsana New" w:cs="Angsana New"/>
          <w:b/>
          <w:bCs/>
          <w:sz w:val="30"/>
          <w:szCs w:val="30"/>
        </w:rPr>
        <w:t>25</w:t>
      </w:r>
      <w:r w:rsidRPr="006061C2">
        <w:rPr>
          <w:rFonts w:ascii="Angsana New" w:hAnsi="Angsana New" w:cs="Angsana New" w:hint="cs"/>
          <w:b/>
          <w:bCs/>
          <w:sz w:val="30"/>
          <w:szCs w:val="30"/>
        </w:rPr>
        <w:t>62</w:t>
      </w:r>
      <w:r w:rsidR="0080549B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FD1FB9">
        <w:rPr>
          <w:rFonts w:ascii="Angsana New" w:hAnsi="Angsana New" w:cs="Angsana New"/>
          <w:b/>
          <w:bCs/>
          <w:sz w:val="30"/>
          <w:szCs w:val="30"/>
          <w:cs/>
        </w:rPr>
        <w:t>มีดังนี้</w:t>
      </w:r>
    </w:p>
    <w:p w14:paraId="009BC181" w14:textId="77777777" w:rsidR="0080549B" w:rsidRPr="00DD7CDF" w:rsidRDefault="0080549B" w:rsidP="000429AC">
      <w:pPr>
        <w:pStyle w:val="BodyText2"/>
        <w:spacing w:line="18" w:lineRule="atLeast"/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725B19CC" w14:textId="154E62AE" w:rsidR="00F022AE" w:rsidRPr="00DD7CDF" w:rsidRDefault="006061C2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CF750C" w:rsidRPr="00CF750C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B0091F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7777777" w:rsidR="00E62EBA" w:rsidRPr="00DD7CDF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79"/>
        <w:gridCol w:w="1062"/>
        <w:gridCol w:w="13"/>
        <w:gridCol w:w="254"/>
        <w:gridCol w:w="1071"/>
      </w:tblGrid>
      <w:tr w:rsidR="00255BF1" w:rsidRPr="00DD7CDF" w14:paraId="118954C9" w14:textId="77777777" w:rsidTr="00963EB6">
        <w:trPr>
          <w:trHeight w:hRule="exact" w:val="374"/>
        </w:trPr>
        <w:tc>
          <w:tcPr>
            <w:tcW w:w="2263" w:type="pct"/>
          </w:tcPr>
          <w:p w14:paraId="22837190" w14:textId="77777777" w:rsidR="00255BF1" w:rsidRPr="00DD7CDF" w:rsidRDefault="00255BF1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27A85B29" w14:textId="77777777" w:rsidR="00255BF1" w:rsidRPr="00DD7CDF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0BDF011" w14:textId="77777777" w:rsidR="00255BF1" w:rsidRPr="00DD7CDF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vAlign w:val="center"/>
          </w:tcPr>
          <w:p w14:paraId="11AF6A2F" w14:textId="77777777" w:rsidR="00255BF1" w:rsidRPr="00DD7CDF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DD7CDF" w14:paraId="1E192C5E" w14:textId="77777777" w:rsidTr="009F3B2A">
        <w:trPr>
          <w:trHeight w:hRule="exact" w:val="374"/>
        </w:trPr>
        <w:tc>
          <w:tcPr>
            <w:tcW w:w="2263" w:type="pct"/>
          </w:tcPr>
          <w:p w14:paraId="5C865B7A" w14:textId="77777777" w:rsidR="00F022AE" w:rsidRPr="00DD7CDF" w:rsidRDefault="00F022AE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</w:tcPr>
          <w:p w14:paraId="29703F36" w14:textId="77777777" w:rsidR="00F022AE" w:rsidRPr="00DD7CDF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235BB5B" w14:textId="77777777" w:rsidR="00F022AE" w:rsidRPr="00DD7CDF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tcBorders>
              <w:bottom w:val="single" w:sz="4" w:space="0" w:color="auto"/>
            </w:tcBorders>
          </w:tcPr>
          <w:p w14:paraId="7261697F" w14:textId="77777777" w:rsidR="00F022AE" w:rsidRPr="00DD7CDF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5E3" w:rsidRPr="00DD7CDF" w14:paraId="038A4732" w14:textId="77777777" w:rsidTr="009F3B2A">
        <w:trPr>
          <w:trHeight w:hRule="exact" w:val="374"/>
        </w:trPr>
        <w:tc>
          <w:tcPr>
            <w:tcW w:w="2263" w:type="pct"/>
          </w:tcPr>
          <w:p w14:paraId="46C7D61C" w14:textId="77777777" w:rsidR="007A05E3" w:rsidRPr="00DD7CDF" w:rsidRDefault="007A05E3" w:rsidP="007A0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B6DC058" w14:textId="4288B069" w:rsidR="007A05E3" w:rsidRPr="00DD7CDF" w:rsidRDefault="00CF750C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05E3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43" w:type="pct"/>
          </w:tcPr>
          <w:p w14:paraId="3C78D772" w14:textId="77777777" w:rsidR="007A05E3" w:rsidRPr="00DD7CDF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EE046A" w14:textId="2AFD5A53" w:rsidR="007A05E3" w:rsidRPr="00DD7CDF" w:rsidRDefault="00CF750C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7A05E3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002BFB60" w14:textId="77777777" w:rsidR="007A05E3" w:rsidRPr="00DD7CDF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</w:tcPr>
          <w:p w14:paraId="32575371" w14:textId="561216AC" w:rsidR="007A05E3" w:rsidRPr="00DD7CDF" w:rsidRDefault="00CF750C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05E3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5B28DE0D" w14:textId="77777777" w:rsidR="007A05E3" w:rsidRPr="00DD7CDF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9DB77A8" w14:textId="107FF7B8" w:rsidR="007A05E3" w:rsidRPr="00DD7CDF" w:rsidRDefault="00CF750C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A05E3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05E3" w:rsidRPr="00DD7CDF" w14:paraId="54879C51" w14:textId="77777777" w:rsidTr="00881AF9">
        <w:trPr>
          <w:trHeight w:hRule="exact" w:val="374"/>
        </w:trPr>
        <w:tc>
          <w:tcPr>
            <w:tcW w:w="2263" w:type="pct"/>
          </w:tcPr>
          <w:p w14:paraId="6AD9F080" w14:textId="77777777" w:rsidR="007A05E3" w:rsidRPr="00DD7CDF" w:rsidRDefault="007A05E3" w:rsidP="007A0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5EC4633" w14:textId="73B3F241" w:rsidR="007A05E3" w:rsidRPr="00DD7CDF" w:rsidRDefault="006061C2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44DFB5B" w14:textId="77777777" w:rsidR="007A05E3" w:rsidRPr="00DD7CDF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B089F5" w14:textId="1175B9DA" w:rsidR="007A05E3" w:rsidRPr="00DD7CDF" w:rsidRDefault="006061C2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25A942D0" w14:textId="77777777" w:rsidR="007A05E3" w:rsidRPr="00DD7CDF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14:paraId="6974F1FD" w14:textId="5E84890A" w:rsidR="007A05E3" w:rsidRPr="00DD7CDF" w:rsidRDefault="006061C2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46745B3D" w14:textId="77777777" w:rsidR="007A05E3" w:rsidRPr="00DD7CDF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8DD1550" w14:textId="5A51F081" w:rsidR="007A05E3" w:rsidRPr="00DD7CDF" w:rsidRDefault="006061C2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271B16" w:rsidRPr="00DD7CDF" w14:paraId="12451D52" w14:textId="77777777" w:rsidTr="00ED7A5E">
        <w:trPr>
          <w:trHeight w:hRule="exact" w:val="374"/>
        </w:trPr>
        <w:tc>
          <w:tcPr>
            <w:tcW w:w="2263" w:type="pct"/>
          </w:tcPr>
          <w:p w14:paraId="7184ABCF" w14:textId="77777777" w:rsidR="00271B16" w:rsidRPr="00DD7CDF" w:rsidRDefault="00271B16" w:rsidP="00F8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8" w:right="-2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9C022FB" w14:textId="2A1AB6A7" w:rsidR="00271B16" w:rsidRPr="00DD7CDF" w:rsidRDefault="00CF750C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B0AB78C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3050D2" w14:textId="07D25345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399975C3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F477BC7" w14:textId="3E55C3EC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18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4645524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23035F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1B16" w:rsidRPr="00DD7CDF" w14:paraId="53E84EF7" w14:textId="77777777" w:rsidTr="002F5AAA">
        <w:trPr>
          <w:trHeight w:hRule="exact" w:val="374"/>
        </w:trPr>
        <w:tc>
          <w:tcPr>
            <w:tcW w:w="2263" w:type="pct"/>
          </w:tcPr>
          <w:p w14:paraId="0082830C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9EA15F0" w14:textId="6A2E1200" w:rsidR="00271B16" w:rsidRPr="00DD7CDF" w:rsidRDefault="00D16D9D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5862F8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D98DB7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E1E577F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0F7333" w14:textId="31A44DA9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143" w:type="pct"/>
            <w:gridSpan w:val="2"/>
          </w:tcPr>
          <w:p w14:paraId="44C33568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E4B45F" w14:textId="4976F6D1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271B16" w:rsidRPr="00DD7CDF" w14:paraId="6CEC4E43" w14:textId="77777777" w:rsidTr="002F5AAA">
        <w:trPr>
          <w:trHeight w:hRule="exact" w:val="374"/>
        </w:trPr>
        <w:tc>
          <w:tcPr>
            <w:tcW w:w="2263" w:type="pct"/>
          </w:tcPr>
          <w:p w14:paraId="122A4B40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บริษัทร่วมและ</w:t>
            </w:r>
            <w:r w:rsidRPr="00DD7CD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7B9590D7" w14:textId="02E02347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16D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143" w:type="pct"/>
          </w:tcPr>
          <w:p w14:paraId="33E289F5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34D9B" w14:textId="24AAE93E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5</w:t>
            </w:r>
            <w:r w:rsidR="00271B16" w:rsidRPr="00DD7CDF">
              <w:rPr>
                <w:rFonts w:ascii="Angsana New" w:hAnsi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1</w:t>
            </w:r>
            <w:r w:rsidRPr="006061C2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9" w:type="pct"/>
          </w:tcPr>
          <w:p w14:paraId="0954DF5F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09EB7F" w14:textId="35F76724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143" w:type="pct"/>
            <w:gridSpan w:val="2"/>
          </w:tcPr>
          <w:p w14:paraId="4F9C3284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4AC174" w14:textId="1626C429" w:rsidR="00271B16" w:rsidRPr="00DD7CDF" w:rsidRDefault="00CF750C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CF750C">
              <w:rPr>
                <w:rFonts w:ascii="Angsana New" w:hAnsi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71B16" w:rsidRPr="00DD7CDF" w14:paraId="67AC442C" w14:textId="77777777" w:rsidTr="002F5AAA">
        <w:trPr>
          <w:trHeight w:hRule="exact" w:val="374"/>
        </w:trPr>
        <w:tc>
          <w:tcPr>
            <w:tcW w:w="2263" w:type="pct"/>
          </w:tcPr>
          <w:p w14:paraId="40835959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A0792A9" w14:textId="10D0EF9B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16D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5F922360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4640CBE" w14:textId="0B864FA9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7</w:t>
            </w:r>
            <w:r w:rsidR="00271B16" w:rsidRPr="00DD7CDF">
              <w:rPr>
                <w:rFonts w:ascii="Angsana New" w:hAnsi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/>
                <w:sz w:val="30"/>
                <w:szCs w:val="30"/>
              </w:rPr>
              <w:t>7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0D4999F6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BA42A0A" w14:textId="40FD24F4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750</w:t>
            </w:r>
          </w:p>
        </w:tc>
        <w:tc>
          <w:tcPr>
            <w:tcW w:w="143" w:type="pct"/>
            <w:gridSpan w:val="2"/>
          </w:tcPr>
          <w:p w14:paraId="43ED99E6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D35E559" w14:textId="16A967FE" w:rsidR="00271B16" w:rsidRPr="00DD7CDF" w:rsidRDefault="006061C2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71B16" w:rsidRPr="00DD7CDF" w14:paraId="4EE61B61" w14:textId="77777777" w:rsidTr="002F5AAA">
        <w:trPr>
          <w:trHeight w:hRule="exact" w:val="374"/>
        </w:trPr>
        <w:tc>
          <w:tcPr>
            <w:tcW w:w="2263" w:type="pct"/>
          </w:tcPr>
          <w:p w14:paraId="56C038B4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74C40BC" w14:textId="181B66BF" w:rsidR="00271B16" w:rsidRPr="00DD7CDF" w:rsidRDefault="00CF750C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16D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35C42FD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582C3D1" w14:textId="270DDE62" w:rsidR="00271B16" w:rsidRPr="00DD7CDF" w:rsidRDefault="00CF750C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71B16" w:rsidRPr="00DD7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49" w:type="pct"/>
          </w:tcPr>
          <w:p w14:paraId="349F15F3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619C9D7" w14:textId="071ECFB7" w:rsidR="00271B16" w:rsidRPr="00DD7CDF" w:rsidRDefault="00CF750C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271B16"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3" w:type="pct"/>
            <w:gridSpan w:val="2"/>
          </w:tcPr>
          <w:p w14:paraId="366130A5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994073A" w14:textId="35DAE1BC" w:rsidR="00271B16" w:rsidRPr="00DD7CDF" w:rsidRDefault="00CF750C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71B16" w:rsidRPr="00DD7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</w:tr>
    </w:tbl>
    <w:p w14:paraId="1B38291D" w14:textId="638C3B76" w:rsidR="00C627B4" w:rsidRDefault="00C627B4" w:rsidP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E93F7D5" w14:textId="12355FA0" w:rsidR="0080549B" w:rsidRPr="00DD7CDF" w:rsidRDefault="006061C2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B065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292FB7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0D97901B" w14:textId="77777777" w:rsidR="00D00B4F" w:rsidRPr="00DD7CDF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B1217F" w:rsidRPr="00DD7CDF" w14:paraId="6DEF5192" w14:textId="77777777" w:rsidTr="00963EB6">
        <w:trPr>
          <w:trHeight w:val="173"/>
        </w:trPr>
        <w:tc>
          <w:tcPr>
            <w:tcW w:w="5418" w:type="dxa"/>
          </w:tcPr>
          <w:p w14:paraId="0A801AAD" w14:textId="77777777" w:rsidR="00B1217F" w:rsidRPr="00DD7CDF" w:rsidRDefault="00B1217F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6F8C2188" w14:textId="77777777" w:rsidR="00B1217F" w:rsidRPr="00DD7CDF" w:rsidRDefault="00B1217F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1217F" w:rsidRPr="00DD7CDF" w14:paraId="78C2BB20" w14:textId="77777777" w:rsidTr="00C4785D">
        <w:tc>
          <w:tcPr>
            <w:tcW w:w="5418" w:type="dxa"/>
          </w:tcPr>
          <w:p w14:paraId="11192EED" w14:textId="77777777" w:rsidR="00B1217F" w:rsidRPr="00DD7CDF" w:rsidRDefault="00B1217F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0E29E855" w14:textId="77777777" w:rsidR="00B1217F" w:rsidRPr="00DD7CDF" w:rsidRDefault="00B1217F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1217F" w:rsidRPr="00DD7CDF" w14:paraId="0BF170FF" w14:textId="77777777" w:rsidTr="00C4785D">
        <w:tc>
          <w:tcPr>
            <w:tcW w:w="5418" w:type="dxa"/>
          </w:tcPr>
          <w:p w14:paraId="6191A7F2" w14:textId="77777777" w:rsidR="00B1217F" w:rsidRPr="00DD7CDF" w:rsidRDefault="00B1217F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4C95B" w14:textId="77777777" w:rsidR="00B1217F" w:rsidRPr="00DD7CDF" w:rsidRDefault="00B1217F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0D64C1" w14:textId="77777777" w:rsidR="00B1217F" w:rsidRPr="00DD7CDF" w:rsidRDefault="00B1217F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DEF889" w14:textId="77777777" w:rsidR="00B1217F" w:rsidRPr="00DD7CDF" w:rsidRDefault="00B1217F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051E0C8B" w14:textId="77777777" w:rsidTr="00881AF9">
        <w:tc>
          <w:tcPr>
            <w:tcW w:w="5418" w:type="dxa"/>
          </w:tcPr>
          <w:p w14:paraId="4888AD38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A1B3B" w14:textId="6323F949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A370C4" w14:textId="77777777" w:rsidR="00881AF9" w:rsidRPr="00DD7CDF" w:rsidRDefault="00881AF9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9C9E0" w14:textId="287DD635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2325277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9292FF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53D13316" w14:textId="77777777" w:rsidTr="00C4785D">
        <w:tc>
          <w:tcPr>
            <w:tcW w:w="5418" w:type="dxa"/>
          </w:tcPr>
          <w:p w14:paraId="6CD3E40B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07901" w14:textId="4617651B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98ECA59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5678A" w14:textId="1BF9A72F" w:rsidR="00881AF9" w:rsidRPr="00DD7CDF" w:rsidRDefault="006061C2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291DD3F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E171A2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881AF9" w:rsidRPr="00DD7CDF" w14:paraId="2EFD9DCF" w14:textId="77777777" w:rsidTr="00282B7B">
        <w:trPr>
          <w:trHeight w:hRule="exact" w:val="432"/>
        </w:trPr>
        <w:tc>
          <w:tcPr>
            <w:tcW w:w="5418" w:type="dxa"/>
          </w:tcPr>
          <w:p w14:paraId="1BA1BEAB" w14:textId="77777777" w:rsidR="00881AF9" w:rsidRPr="00DD7CDF" w:rsidRDefault="00881AF9" w:rsidP="00673F46">
            <w:pPr>
              <w:spacing w:line="18" w:lineRule="atLeast"/>
              <w:ind w:firstLine="9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1C5A46" w14:textId="4F594CF2" w:rsidR="00881AF9" w:rsidRPr="00DD7CDF" w:rsidRDefault="006061C2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05BFF318" w14:textId="77777777" w:rsidR="00881AF9" w:rsidRPr="00DD7CDF" w:rsidRDefault="00881AF9" w:rsidP="00881AF9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D9405" w14:textId="06A5136F" w:rsidR="00881AF9" w:rsidRPr="00DD7CDF" w:rsidRDefault="00CF750C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62845569" w14:textId="77777777" w:rsidR="00881AF9" w:rsidRPr="00DD7CDF" w:rsidRDefault="00881AF9" w:rsidP="00881AF9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9CD95EF" w14:textId="5EF6DB65" w:rsidR="00881AF9" w:rsidRPr="00DD7CDF" w:rsidRDefault="00CF750C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D6E48" w:rsidRPr="00DD7CDF" w14:paraId="32595BCE" w14:textId="77777777" w:rsidTr="00282B7B">
        <w:trPr>
          <w:trHeight w:hRule="exact" w:val="432"/>
        </w:trPr>
        <w:tc>
          <w:tcPr>
            <w:tcW w:w="5418" w:type="dxa"/>
          </w:tcPr>
          <w:p w14:paraId="200DCB31" w14:textId="59127329" w:rsidR="00ED6E48" w:rsidRPr="00DD7CDF" w:rsidRDefault="00ED6E48" w:rsidP="00673F46">
            <w:pPr>
              <w:spacing w:line="18" w:lineRule="atLeast"/>
              <w:ind w:firstLine="9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C38E4A7" w14:textId="4AC8DB93" w:rsidR="00ED6E48" w:rsidRDefault="00CF750C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A8A9F1" w14:textId="77777777" w:rsidR="00ED6E48" w:rsidRPr="00DD7CDF" w:rsidRDefault="00ED6E48" w:rsidP="00881AF9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C6323" w14:textId="0B556669" w:rsidR="00ED6E48" w:rsidRPr="00DD7CDF" w:rsidRDefault="00ED6E48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3EE5C" w14:textId="77777777" w:rsidR="00ED6E48" w:rsidRPr="00DD7CDF" w:rsidRDefault="00ED6E48" w:rsidP="00881AF9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9C258C" w14:textId="4E14B44A" w:rsidR="00ED6E48" w:rsidRDefault="00ED6E48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81AF9" w:rsidRPr="00DD7CDF" w14:paraId="126B3D2D" w14:textId="77777777" w:rsidTr="00282B7B">
        <w:trPr>
          <w:trHeight w:hRule="exact" w:val="432"/>
        </w:trPr>
        <w:tc>
          <w:tcPr>
            <w:tcW w:w="5418" w:type="dxa"/>
          </w:tcPr>
          <w:p w14:paraId="529BD994" w14:textId="77777777" w:rsidR="00881AF9" w:rsidRPr="00DD7CDF" w:rsidRDefault="00881AF9" w:rsidP="00673F46">
            <w:pPr>
              <w:ind w:firstLine="9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6D244" w14:textId="138FF096" w:rsidR="00881AF9" w:rsidRPr="00DD7CDF" w:rsidRDefault="006061C2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7AED49D3" w14:textId="77777777" w:rsidR="00881AF9" w:rsidRPr="00DD7CDF" w:rsidRDefault="00881AF9" w:rsidP="00881AF9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361CA8" w14:textId="2E9907C5" w:rsidR="00881AF9" w:rsidRPr="00DD7CDF" w:rsidRDefault="00CF750C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vAlign w:val="bottom"/>
          </w:tcPr>
          <w:p w14:paraId="42F666B9" w14:textId="77777777" w:rsidR="00881AF9" w:rsidRPr="00DD7CDF" w:rsidRDefault="00881AF9" w:rsidP="00881AF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F8D45" w14:textId="4FB07807" w:rsidR="00881AF9" w:rsidRPr="00DD7CDF" w:rsidRDefault="00CF750C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81AF9" w:rsidRPr="00DD7CDF" w14:paraId="19B6FC61" w14:textId="77777777" w:rsidTr="00C4785D">
        <w:tc>
          <w:tcPr>
            <w:tcW w:w="5418" w:type="dxa"/>
          </w:tcPr>
          <w:p w14:paraId="3716A82A" w14:textId="77777777" w:rsidR="00881AF9" w:rsidRPr="00DD7CDF" w:rsidRDefault="00881AF9" w:rsidP="00673F46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7B3E224E" w14:textId="77777777" w:rsidR="00881AF9" w:rsidRPr="00DD7CDF" w:rsidRDefault="00881AF9" w:rsidP="00881AF9">
            <w:pPr>
              <w:tabs>
                <w:tab w:val="left" w:pos="540"/>
              </w:tabs>
              <w:ind w:left="-108" w:right="7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81AF9" w:rsidRPr="00DD7CDF" w14:paraId="6BEFDDC0" w14:textId="77777777" w:rsidTr="00963EB6">
        <w:tc>
          <w:tcPr>
            <w:tcW w:w="5418" w:type="dxa"/>
          </w:tcPr>
          <w:p w14:paraId="1BFCDA66" w14:textId="77777777" w:rsidR="00881AF9" w:rsidRPr="00DD7CDF" w:rsidRDefault="00881AF9" w:rsidP="00673F46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4E5347A1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1AF9" w:rsidRPr="00DD7CDF" w14:paraId="0B6FD86C" w14:textId="77777777" w:rsidTr="00C4785D">
        <w:tc>
          <w:tcPr>
            <w:tcW w:w="5418" w:type="dxa"/>
          </w:tcPr>
          <w:p w14:paraId="6C1B0F06" w14:textId="77777777" w:rsidR="00881AF9" w:rsidRPr="00DD7CDF" w:rsidRDefault="00881AF9" w:rsidP="00673F46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51C582E" w14:textId="77777777" w:rsidR="00881AF9" w:rsidRPr="00DD7CDF" w:rsidRDefault="00881AF9" w:rsidP="00881AF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DD7CDF" w14:paraId="333BA341" w14:textId="77777777" w:rsidTr="00C4785D">
        <w:tc>
          <w:tcPr>
            <w:tcW w:w="5418" w:type="dxa"/>
          </w:tcPr>
          <w:p w14:paraId="5CCE5670" w14:textId="77777777" w:rsidR="00881AF9" w:rsidRPr="00DD7CDF" w:rsidRDefault="00881AF9" w:rsidP="00673F46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6F128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EE9001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75598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33BE36E2" w14:textId="77777777" w:rsidTr="00881AF9">
        <w:tc>
          <w:tcPr>
            <w:tcW w:w="5418" w:type="dxa"/>
          </w:tcPr>
          <w:p w14:paraId="11F2B1FC" w14:textId="77777777" w:rsidR="00881AF9" w:rsidRPr="00DD7CDF" w:rsidRDefault="00881AF9" w:rsidP="00673F46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2BAF5" w14:textId="29F90966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B1B80" w14:textId="77777777" w:rsidR="00881AF9" w:rsidRPr="00DD7CDF" w:rsidRDefault="00881AF9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8AD6D1" w14:textId="282C231A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FD730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CEF5F3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65842D5E" w14:textId="77777777" w:rsidTr="00C4785D">
        <w:tc>
          <w:tcPr>
            <w:tcW w:w="5418" w:type="dxa"/>
          </w:tcPr>
          <w:p w14:paraId="234C3A25" w14:textId="77777777" w:rsidR="00881AF9" w:rsidRPr="00DD7CDF" w:rsidRDefault="00881AF9" w:rsidP="00673F46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F6034" w14:textId="1FFD1A53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FA7EA8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9F616" w14:textId="1149B1CC" w:rsidR="00881AF9" w:rsidRPr="00DD7CDF" w:rsidRDefault="006061C2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C251A1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C26AB3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673F46" w:rsidRPr="00DD7CDF" w14:paraId="1805053B" w14:textId="77777777" w:rsidTr="00C4785D">
        <w:trPr>
          <w:trHeight w:hRule="exact" w:val="432"/>
        </w:trPr>
        <w:tc>
          <w:tcPr>
            <w:tcW w:w="5418" w:type="dxa"/>
          </w:tcPr>
          <w:p w14:paraId="1ACD4EE9" w14:textId="77777777" w:rsidR="00673F46" w:rsidRPr="00DD7CDF" w:rsidRDefault="00673F46" w:rsidP="00673F46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58F95D" w14:textId="08CD78EB" w:rsidR="00673F46" w:rsidRPr="00DD7CDF" w:rsidRDefault="00CF750C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CF750C">
              <w:rPr>
                <w:rFonts w:ascii="Angsana New" w:hAnsi="Angsana New" w:cstheme="minorBidi" w:hint="cs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theme="minorBidi" w:hint="cs"/>
                <w:sz w:val="30"/>
                <w:szCs w:val="30"/>
              </w:rPr>
              <w:t>7</w:t>
            </w:r>
            <w:r w:rsidR="00673F46" w:rsidRPr="00DD7CDF">
              <w:rPr>
                <w:rFonts w:ascii="Angsana New" w:hAnsi="Angsana New" w:cstheme="minorBidi" w:hint="cs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theme="minorBidi" w:hint="cs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5D6351E1" w14:textId="77777777" w:rsidR="00673F46" w:rsidRPr="00DD7CDF" w:rsidRDefault="00673F46" w:rsidP="00673F46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9108F" w14:textId="4CD3FC37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hint="cs"/>
                <w:sz w:val="30"/>
                <w:szCs w:val="30"/>
              </w:rPr>
              <w:t>3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270" w:type="dxa"/>
            <w:vAlign w:val="bottom"/>
          </w:tcPr>
          <w:p w14:paraId="7C0D2665" w14:textId="77777777" w:rsidR="00673F46" w:rsidRPr="00DD7CDF" w:rsidRDefault="00673F46" w:rsidP="00673F4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86F8D7" w14:textId="7134C40E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hint="cs"/>
                <w:sz w:val="30"/>
                <w:szCs w:val="30"/>
              </w:rPr>
              <w:t>1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CF750C" w:rsidRPr="00CF750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73F46" w:rsidRPr="00DD7CDF" w14:paraId="6E2C5A3B" w14:textId="77777777" w:rsidTr="00C4785D">
        <w:trPr>
          <w:trHeight w:hRule="exact" w:val="432"/>
        </w:trPr>
        <w:tc>
          <w:tcPr>
            <w:tcW w:w="5418" w:type="dxa"/>
          </w:tcPr>
          <w:p w14:paraId="13A679F5" w14:textId="77777777" w:rsidR="00673F46" w:rsidRPr="00DD7CDF" w:rsidRDefault="00673F46" w:rsidP="00673F46">
            <w:pPr>
              <w:ind w:firstLine="9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17774" w14:textId="3D9B1537" w:rsidR="00673F46" w:rsidRPr="00DD7CDF" w:rsidRDefault="00CF750C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673F46" w:rsidRPr="00DD7CD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717099F8" w14:textId="77777777" w:rsidR="00673F46" w:rsidRPr="00DD7CDF" w:rsidRDefault="00673F46" w:rsidP="00673F46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FB09D" w14:textId="6C3937F4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673F46" w:rsidRPr="00DD7CD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  <w:vAlign w:val="bottom"/>
          </w:tcPr>
          <w:p w14:paraId="45B731B4" w14:textId="77777777" w:rsidR="00673F46" w:rsidRPr="00DD7CDF" w:rsidRDefault="00673F46" w:rsidP="00673F4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FAA8D9" w14:textId="402124FE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73F46" w:rsidRPr="00DD7CD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  <w:r w:rsidR="00CF750C" w:rsidRPr="00CF750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</w:tr>
    </w:tbl>
    <w:p w14:paraId="368E7BA0" w14:textId="77777777" w:rsidR="00B1217F" w:rsidRPr="00DD7CDF" w:rsidRDefault="00B1217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 w:cs="Cordia New"/>
          <w:b/>
          <w:bCs/>
          <w:i/>
          <w:iCs/>
          <w:sz w:val="30"/>
          <w:szCs w:val="30"/>
        </w:rPr>
      </w:pPr>
    </w:p>
    <w:p w14:paraId="13297C13" w14:textId="53A4286A" w:rsidR="00D54CF4" w:rsidRPr="00DD7CDF" w:rsidRDefault="00D54CF4" w:rsidP="00673F46">
      <w:pPr>
        <w:spacing w:line="18" w:lineRule="atLeast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กลุ่มบริษัทและบริษัทคำนวณยอดเฉลี่ยจากยอดคงค้างของเงินให้กู้ยืมระยะสั้น ณ วันสิ้นเดือนโดย</w:t>
      </w:r>
      <w:r w:rsidR="00A92A2C"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hAnsi="Angsana New" w:cs="Angsana New" w:hint="cs"/>
          <w:sz w:val="30"/>
          <w:szCs w:val="30"/>
          <w:cs/>
        </w:rPr>
        <w:t>ไม่รวมดอกเบี้ยค้างรับ</w:t>
      </w:r>
    </w:p>
    <w:p w14:paraId="5BAF4013" w14:textId="77777777" w:rsidR="007060F5" w:rsidRPr="00DD7CDF" w:rsidRDefault="007060F5" w:rsidP="000429AC">
      <w:pPr>
        <w:spacing w:line="18" w:lineRule="atLeast"/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14:paraId="39899B4D" w14:textId="6B23AA56" w:rsidR="005A6EB0" w:rsidRPr="00DD7CDF" w:rsidRDefault="006061C2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5A6EB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5A6EB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CF750C" w:rsidRPr="00CF750C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="005A6EB0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90F05"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เงินจ่าย</w:t>
      </w:r>
      <w:r w:rsidR="005A6EB0"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77777777" w:rsidR="00090F05" w:rsidRPr="00DD7CDF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5A6EB0" w:rsidRPr="00DD7CDF" w14:paraId="3AE669A2" w14:textId="77777777" w:rsidTr="00963EB6">
        <w:trPr>
          <w:tblHeader/>
        </w:trPr>
        <w:tc>
          <w:tcPr>
            <w:tcW w:w="2211" w:type="pct"/>
          </w:tcPr>
          <w:p w14:paraId="7A75EFC4" w14:textId="77777777" w:rsidR="005A6EB0" w:rsidRPr="00DD7CDF" w:rsidRDefault="005A6EB0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197C3568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D198C5B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682A5406" w14:textId="77777777" w:rsidR="005A6EB0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6EB0" w:rsidRPr="00DD7CDF" w14:paraId="7769CCAA" w14:textId="77777777" w:rsidTr="00090F05">
        <w:trPr>
          <w:tblHeader/>
        </w:trPr>
        <w:tc>
          <w:tcPr>
            <w:tcW w:w="2211" w:type="pct"/>
          </w:tcPr>
          <w:p w14:paraId="346F4491" w14:textId="77777777" w:rsidR="005A6EB0" w:rsidRPr="00DD7CDF" w:rsidRDefault="005A6EB0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2BA64AEA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594BD7D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6362D04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DD7CDF" w14:paraId="6D2DB27C" w14:textId="77777777" w:rsidTr="00881AF9">
        <w:trPr>
          <w:tblHeader/>
        </w:trPr>
        <w:tc>
          <w:tcPr>
            <w:tcW w:w="2211" w:type="pct"/>
          </w:tcPr>
          <w:p w14:paraId="30DD8A46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E0E644A" w14:textId="163865D8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92A41F3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530E3A9" w14:textId="1F07C062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6F9AC92C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2483B7" w14:textId="5F057456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33DDB828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BEEA49B" w14:textId="741E8BE4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1AF9" w:rsidRPr="00DD7CDF" w14:paraId="2827829A" w14:textId="77777777" w:rsidTr="00090F05">
        <w:trPr>
          <w:tblHeader/>
        </w:trPr>
        <w:tc>
          <w:tcPr>
            <w:tcW w:w="2211" w:type="pct"/>
          </w:tcPr>
          <w:p w14:paraId="0D2539A2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20B59F" w14:textId="38AED2AA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49E47053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BB5F8A4" w14:textId="68D9E650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6F109945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AD4E945" w14:textId="71078AA1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0505E9FD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EEE545E" w14:textId="3BEA2365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F46" w:rsidRPr="00DD7CDF" w14:paraId="7E7BB727" w14:textId="77777777" w:rsidTr="00B1217F">
        <w:trPr>
          <w:trHeight w:hRule="exact" w:val="374"/>
        </w:trPr>
        <w:tc>
          <w:tcPr>
            <w:tcW w:w="2211" w:type="pct"/>
          </w:tcPr>
          <w:p w14:paraId="585490F5" w14:textId="77777777" w:rsidR="00673F46" w:rsidRPr="00DD7CDF" w:rsidRDefault="00673F46" w:rsidP="00F8324E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3F49EBB5" w14:textId="6A55C4C9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52</w:t>
            </w:r>
          </w:p>
        </w:tc>
        <w:tc>
          <w:tcPr>
            <w:tcW w:w="151" w:type="pct"/>
          </w:tcPr>
          <w:p w14:paraId="11E45D64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DF889E" w14:textId="1D5E6CA0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A88CD39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35C38D" w14:textId="6F98A296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29BADE8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6B8FE3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3F46" w:rsidRPr="00DD7CDF" w14:paraId="2F3282EC" w14:textId="77777777" w:rsidTr="00B1217F">
        <w:trPr>
          <w:trHeight w:hRule="exact" w:val="374"/>
        </w:trPr>
        <w:tc>
          <w:tcPr>
            <w:tcW w:w="2211" w:type="pct"/>
          </w:tcPr>
          <w:p w14:paraId="6B2E3C24" w14:textId="77777777" w:rsidR="00673F46" w:rsidRPr="00DD7CDF" w:rsidRDefault="00673F46" w:rsidP="00F8324E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67C61D59" w14:textId="20FB4796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="003D7D8F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056</w:t>
            </w:r>
          </w:p>
        </w:tc>
        <w:tc>
          <w:tcPr>
            <w:tcW w:w="151" w:type="pct"/>
          </w:tcPr>
          <w:p w14:paraId="3660CB4E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643F5C" w14:textId="4387A4A9" w:rsidR="00673F46" w:rsidRPr="00DD7CDF" w:rsidRDefault="00CF750C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/>
                <w:position w:val="6"/>
                <w:sz w:val="30"/>
                <w:szCs w:val="30"/>
              </w:rPr>
              <w:t>3</w:t>
            </w:r>
            <w:r w:rsidR="00673F46" w:rsidRPr="00DD7CDF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/>
                <w:position w:val="6"/>
                <w:sz w:val="30"/>
                <w:szCs w:val="30"/>
              </w:rPr>
              <w:t>685</w:t>
            </w:r>
          </w:p>
        </w:tc>
        <w:tc>
          <w:tcPr>
            <w:tcW w:w="129" w:type="pct"/>
          </w:tcPr>
          <w:p w14:paraId="32DF85F6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230A87" w14:textId="4DA2469C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F57C6EC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76F219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3F46" w:rsidRPr="00DD7CDF" w14:paraId="1B410251" w14:textId="77777777" w:rsidTr="00B1217F">
        <w:trPr>
          <w:trHeight w:hRule="exact" w:val="374"/>
        </w:trPr>
        <w:tc>
          <w:tcPr>
            <w:tcW w:w="2211" w:type="pct"/>
          </w:tcPr>
          <w:p w14:paraId="3FD56968" w14:textId="77777777" w:rsidR="00673F46" w:rsidRPr="00182D1B" w:rsidRDefault="00673F46" w:rsidP="00F8324E">
            <w:pPr>
              <w:tabs>
                <w:tab w:val="left" w:pos="176"/>
              </w:tabs>
              <w:ind w:right="-102"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942B" w14:textId="27755523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4</w:t>
            </w:r>
            <w:r w:rsidR="003D7D8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</w:t>
            </w: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08</w:t>
            </w:r>
          </w:p>
        </w:tc>
        <w:tc>
          <w:tcPr>
            <w:tcW w:w="151" w:type="pct"/>
          </w:tcPr>
          <w:p w14:paraId="30F62A36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EBE255E" w14:textId="7DB9D813" w:rsidR="00673F46" w:rsidRPr="00DD7CDF" w:rsidRDefault="00CF750C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</w:t>
            </w:r>
            <w:r w:rsidR="00673F46"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69</w:t>
            </w:r>
            <w:r w:rsidRPr="00CF750C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0FAC797E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6BD9171" w14:textId="657B9AB9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1817E82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FDF0EA1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46D4B51" w14:textId="77777777" w:rsidR="000448DD" w:rsidRDefault="000448DD" w:rsidP="006C2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A350947" w14:textId="6D4DC3A2" w:rsidR="000E6837" w:rsidRDefault="006061C2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firstLine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0E6837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0E6837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0E6837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E6837"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เงินปันผลค้างรับ</w:t>
      </w:r>
    </w:p>
    <w:p w14:paraId="33619B5A" w14:textId="77777777" w:rsidR="00F8324E" w:rsidRPr="00F8324E" w:rsidRDefault="00F8324E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firstLine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DD7CDF" w14:paraId="051ACCCE" w14:textId="77777777" w:rsidTr="00963EB6">
        <w:trPr>
          <w:tblHeader/>
        </w:trPr>
        <w:tc>
          <w:tcPr>
            <w:tcW w:w="2211" w:type="pct"/>
          </w:tcPr>
          <w:p w14:paraId="4B071D46" w14:textId="77777777" w:rsidR="000E6837" w:rsidRPr="00DD7CDF" w:rsidRDefault="000E6837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AFAE343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5ED8391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73DD1FD3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DD7CDF" w14:paraId="6487D26E" w14:textId="77777777" w:rsidTr="00090F05">
        <w:trPr>
          <w:tblHeader/>
        </w:trPr>
        <w:tc>
          <w:tcPr>
            <w:tcW w:w="2211" w:type="pct"/>
          </w:tcPr>
          <w:p w14:paraId="702FA4B8" w14:textId="77777777" w:rsidR="000E6837" w:rsidRPr="00DD7CDF" w:rsidRDefault="000E6837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6ECF1549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97087D6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0D17C907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DD7CDF" w14:paraId="4C0B7937" w14:textId="77777777" w:rsidTr="00090F05">
        <w:trPr>
          <w:tblHeader/>
        </w:trPr>
        <w:tc>
          <w:tcPr>
            <w:tcW w:w="2211" w:type="pct"/>
          </w:tcPr>
          <w:p w14:paraId="49A0AB57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3D9F93B" w14:textId="01A37876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C3B10FE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107C1D5" w14:textId="7A362167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71A3CEE2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444B162" w14:textId="37A497F0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A55CB0D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85B9261" w14:textId="18CA2B9B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1AF9" w:rsidRPr="00DD7CDF" w14:paraId="377E9C9D" w14:textId="77777777" w:rsidTr="00090F05">
        <w:trPr>
          <w:tblHeader/>
        </w:trPr>
        <w:tc>
          <w:tcPr>
            <w:tcW w:w="2211" w:type="pct"/>
          </w:tcPr>
          <w:p w14:paraId="6F3614FC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8CFF7DE" w14:textId="16B38308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2D64BDEA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CD691AD" w14:textId="1AAF3F57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1E9F6142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362D86C" w14:textId="1D760194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621590F5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66EC28" w14:textId="23356614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F46" w:rsidRPr="00DD7CDF" w14:paraId="094E0531" w14:textId="77777777" w:rsidTr="00EA0EAB">
        <w:trPr>
          <w:trHeight w:hRule="exact" w:val="374"/>
        </w:trPr>
        <w:tc>
          <w:tcPr>
            <w:tcW w:w="2211" w:type="pct"/>
          </w:tcPr>
          <w:p w14:paraId="43B85E07" w14:textId="77777777" w:rsidR="00673F46" w:rsidRPr="00DD7CDF" w:rsidRDefault="00673F46" w:rsidP="00F8324E">
            <w:pPr>
              <w:tabs>
                <w:tab w:val="left" w:pos="1062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2FC0BDC" w14:textId="5333BC31" w:rsidR="00673F46" w:rsidRPr="00DD7CDF" w:rsidRDefault="003D7D8F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A5FBE2D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0FBA95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75D818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EFF533" w14:textId="503FF625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Browallia New"/>
                <w:position w:val="6"/>
                <w:sz w:val="30"/>
                <w:szCs w:val="38"/>
              </w:rPr>
            </w:pPr>
            <w:r w:rsidRPr="006061C2">
              <w:rPr>
                <w:rFonts w:ascii="Angsana New" w:hAnsi="Angsana New" w:cs="Browallia New" w:hint="cs"/>
                <w:position w:val="6"/>
                <w:sz w:val="30"/>
                <w:szCs w:val="38"/>
              </w:rPr>
              <w:t>2</w:t>
            </w:r>
            <w:r w:rsidR="00673F46" w:rsidRPr="00DD7CDF">
              <w:rPr>
                <w:rFonts w:ascii="Angsana New" w:hAnsi="Angsana New" w:cs="Browallia New" w:hint="cs"/>
                <w:position w:val="6"/>
                <w:sz w:val="30"/>
                <w:szCs w:val="38"/>
              </w:rPr>
              <w:t>,</w:t>
            </w:r>
            <w:r w:rsidRPr="006061C2">
              <w:rPr>
                <w:rFonts w:ascii="Angsana New" w:hAnsi="Angsana New" w:cs="Browallia New" w:hint="cs"/>
                <w:position w:val="6"/>
                <w:sz w:val="30"/>
                <w:szCs w:val="38"/>
              </w:rPr>
              <w:t>0</w:t>
            </w:r>
            <w:r w:rsidR="00CF750C" w:rsidRPr="00CF750C">
              <w:rPr>
                <w:rFonts w:ascii="Angsana New" w:hAnsi="Angsana New" w:cs="Browallia New" w:hint="cs"/>
                <w:position w:val="6"/>
                <w:sz w:val="30"/>
                <w:szCs w:val="38"/>
              </w:rPr>
              <w:t>1</w:t>
            </w:r>
            <w:r w:rsidRPr="006061C2">
              <w:rPr>
                <w:rFonts w:ascii="Angsana New" w:hAnsi="Angsana New" w:cs="Browallia New"/>
                <w:position w:val="6"/>
                <w:sz w:val="30"/>
                <w:szCs w:val="38"/>
              </w:rPr>
              <w:t>0</w:t>
            </w:r>
          </w:p>
        </w:tc>
        <w:tc>
          <w:tcPr>
            <w:tcW w:w="151" w:type="pct"/>
          </w:tcPr>
          <w:p w14:paraId="5B9E6F41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681F06A0" w14:textId="5D208DEB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2</w:t>
            </w:r>
            <w:r w:rsidR="00673F46" w:rsidRPr="00DD7CDF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690</w:t>
            </w:r>
          </w:p>
        </w:tc>
      </w:tr>
      <w:tr w:rsidR="00673F46" w:rsidRPr="00DD7CDF" w14:paraId="1E2B2A99" w14:textId="77777777" w:rsidTr="00EA0EAB">
        <w:trPr>
          <w:trHeight w:hRule="exact" w:val="374"/>
        </w:trPr>
        <w:tc>
          <w:tcPr>
            <w:tcW w:w="2211" w:type="pct"/>
          </w:tcPr>
          <w:p w14:paraId="1129CCD8" w14:textId="77777777" w:rsidR="00673F46" w:rsidRPr="00DD7CDF" w:rsidRDefault="00673F46" w:rsidP="00F8324E">
            <w:pPr>
              <w:tabs>
                <w:tab w:val="left" w:pos="1062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BA43C1C" w14:textId="136119E5" w:rsidR="00673F46" w:rsidRPr="0086554E" w:rsidRDefault="00CF750C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 w:cstheme="minorBidi"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 w:cstheme="minorBidi"/>
                <w:position w:val="6"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theme="minorBidi"/>
                <w:position w:val="6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36A2B625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327738" w14:textId="2176E430" w:rsidR="00673F46" w:rsidRPr="00DD7CDF" w:rsidRDefault="00CF750C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/>
                <w:position w:val="6"/>
                <w:sz w:val="30"/>
                <w:szCs w:val="30"/>
              </w:rPr>
              <w:t>28</w:t>
            </w:r>
          </w:p>
        </w:tc>
        <w:tc>
          <w:tcPr>
            <w:tcW w:w="129" w:type="pct"/>
          </w:tcPr>
          <w:p w14:paraId="7A1467A5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D93001" w14:textId="6F469B11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6139B5C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3C0225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D75CD7" w:rsidRPr="00DD7CDF" w14:paraId="007CF6A0" w14:textId="77777777" w:rsidTr="00EA0EAB">
        <w:trPr>
          <w:trHeight w:hRule="exact" w:val="374"/>
        </w:trPr>
        <w:tc>
          <w:tcPr>
            <w:tcW w:w="2211" w:type="pct"/>
          </w:tcPr>
          <w:p w14:paraId="790DEB4C" w14:textId="77777777" w:rsidR="00D75CD7" w:rsidRPr="00DD7CDF" w:rsidRDefault="00D75CD7" w:rsidP="00F8324E">
            <w:pPr>
              <w:tabs>
                <w:tab w:val="left" w:pos="1062"/>
              </w:tabs>
              <w:ind w:right="-102"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</w:t>
            </w:r>
            <w:r w:rsidRPr="00DD7CDF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ที่</w:t>
            </w: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90" w:type="pct"/>
          </w:tcPr>
          <w:p w14:paraId="2608B9E6" w14:textId="77822DBE" w:rsidR="00D75CD7" w:rsidRPr="00DD7CDF" w:rsidRDefault="00CF750C" w:rsidP="00D7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/>
                <w:position w:val="6"/>
                <w:sz w:val="30"/>
                <w:szCs w:val="30"/>
              </w:rPr>
              <w:t>09</w:t>
            </w:r>
          </w:p>
        </w:tc>
        <w:tc>
          <w:tcPr>
            <w:tcW w:w="151" w:type="pct"/>
          </w:tcPr>
          <w:p w14:paraId="37D066A0" w14:textId="77777777" w:rsidR="00D75CD7" w:rsidRPr="00DD7CDF" w:rsidRDefault="00D75CD7" w:rsidP="00D75CD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0FDD932" w14:textId="0713BDCD" w:rsidR="00D75CD7" w:rsidRPr="00DD7CDF" w:rsidRDefault="00CF750C" w:rsidP="00D7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/>
                <w:position w:val="6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5824189" w14:textId="77777777" w:rsidR="00D75CD7" w:rsidRPr="00DD7CDF" w:rsidRDefault="00D75CD7" w:rsidP="00D75CD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18ED99" w14:textId="44664F19" w:rsidR="00D75CD7" w:rsidRPr="00DD7CDF" w:rsidRDefault="00D75CD7" w:rsidP="00D7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Browallia New"/>
                <w:position w:val="6"/>
                <w:sz w:val="30"/>
                <w:szCs w:val="38"/>
              </w:rPr>
            </w:pPr>
            <w:r w:rsidRPr="00DD7CDF">
              <w:rPr>
                <w:rFonts w:ascii="Angsana New" w:hAnsi="Angsana New" w:hint="cs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45FF5B4" w14:textId="77777777" w:rsidR="00D75CD7" w:rsidRPr="00DD7CDF" w:rsidRDefault="00D75CD7" w:rsidP="00D75CD7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61BC2E" w14:textId="77777777" w:rsidR="00D75CD7" w:rsidRPr="00DD7CDF" w:rsidRDefault="00D75CD7" w:rsidP="00D7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3F46" w:rsidRPr="00DD7CDF" w14:paraId="394394B2" w14:textId="77777777" w:rsidTr="00EA0EAB">
        <w:trPr>
          <w:trHeight w:hRule="exact" w:val="374"/>
        </w:trPr>
        <w:tc>
          <w:tcPr>
            <w:tcW w:w="2211" w:type="pct"/>
          </w:tcPr>
          <w:p w14:paraId="550DF74B" w14:textId="77777777" w:rsidR="00673F46" w:rsidRPr="00182D1B" w:rsidRDefault="00673F46" w:rsidP="00F8324E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3D4E7AB" w14:textId="3A8E4549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246</w:t>
            </w:r>
          </w:p>
        </w:tc>
        <w:tc>
          <w:tcPr>
            <w:tcW w:w="151" w:type="pct"/>
          </w:tcPr>
          <w:p w14:paraId="69C84DE1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460AADF" w14:textId="77CD90B0" w:rsidR="00673F46" w:rsidRPr="00DD7CDF" w:rsidRDefault="00CF750C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65</w:t>
            </w:r>
          </w:p>
        </w:tc>
        <w:tc>
          <w:tcPr>
            <w:tcW w:w="129" w:type="pct"/>
          </w:tcPr>
          <w:p w14:paraId="4B8809B3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CE8E5F4" w14:textId="634D9425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>2</w:t>
            </w:r>
            <w:r w:rsidR="00673F46" w:rsidRPr="00DD7CDF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>0</w:t>
            </w:r>
            <w:r w:rsidR="00CF750C" w:rsidRPr="00CF750C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</w:t>
            </w: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14:paraId="4DCA97E2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031958F" w14:textId="24B5EAF4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</w:t>
            </w:r>
            <w:r w:rsidR="00673F46"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690</w:t>
            </w:r>
          </w:p>
        </w:tc>
      </w:tr>
    </w:tbl>
    <w:p w14:paraId="70AC5358" w14:textId="77777777" w:rsidR="000E6837" w:rsidRPr="00DD7CDF" w:rsidRDefault="000E6837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E063947" w14:textId="0CEBA418" w:rsidR="0080549B" w:rsidRPr="00DD7CDF" w:rsidRDefault="006061C2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ดอกเบี้ยค้างรับ</w:t>
      </w:r>
    </w:p>
    <w:p w14:paraId="6FD01841" w14:textId="77777777" w:rsidR="00090F05" w:rsidRPr="00DD7CDF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DD7CDF" w14:paraId="4C626E65" w14:textId="77777777" w:rsidTr="00C371CA">
        <w:trPr>
          <w:trHeight w:hRule="exact" w:val="374"/>
          <w:tblHeader/>
        </w:trPr>
        <w:tc>
          <w:tcPr>
            <w:tcW w:w="2211" w:type="pct"/>
          </w:tcPr>
          <w:p w14:paraId="1D3F700C" w14:textId="77777777" w:rsidR="000E6837" w:rsidRPr="00DD7CDF" w:rsidRDefault="000E6837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5BA4EB5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76A4121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425184DA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549B" w:rsidRPr="00DD7CDF" w14:paraId="3813EB83" w14:textId="77777777" w:rsidTr="000E6837">
        <w:trPr>
          <w:trHeight w:hRule="exact" w:val="374"/>
          <w:tblHeader/>
        </w:trPr>
        <w:tc>
          <w:tcPr>
            <w:tcW w:w="2211" w:type="pct"/>
          </w:tcPr>
          <w:p w14:paraId="7731F24D" w14:textId="77777777" w:rsidR="0080549B" w:rsidRPr="00DD7CDF" w:rsidRDefault="0080549B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52297D77" w14:textId="77777777" w:rsidR="0080549B" w:rsidRPr="00DD7CDF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BF240F" w14:textId="77777777" w:rsidR="0080549B" w:rsidRPr="00DD7CDF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6BD72784" w14:textId="77777777" w:rsidR="0080549B" w:rsidRPr="00DD7CDF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DD7CDF" w14:paraId="7CFEEB3F" w14:textId="77777777" w:rsidTr="00C371CA">
        <w:trPr>
          <w:trHeight w:hRule="exact" w:val="374"/>
          <w:tblHeader/>
        </w:trPr>
        <w:tc>
          <w:tcPr>
            <w:tcW w:w="2211" w:type="pct"/>
          </w:tcPr>
          <w:p w14:paraId="6F3EE477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ACFAE4D" w14:textId="2F26BF0C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C5EB096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7A96AEC" w14:textId="3A8B7CF4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0977A01A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D45BA0B" w14:textId="48075C8B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6FF2578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54D2E89" w14:textId="19A606D8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1AF9" w:rsidRPr="00DD7CDF" w14:paraId="5C089911" w14:textId="77777777" w:rsidTr="000E6837">
        <w:trPr>
          <w:trHeight w:hRule="exact" w:val="374"/>
          <w:tblHeader/>
        </w:trPr>
        <w:tc>
          <w:tcPr>
            <w:tcW w:w="2211" w:type="pct"/>
          </w:tcPr>
          <w:p w14:paraId="5A93D9E7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1B633C" w14:textId="7FADFF0A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36BAD95A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931228B" w14:textId="09EF3727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2D0707F6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C93D91" w14:textId="250AC16E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204B84F2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C380446" w14:textId="53CD5ABD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271AD" w:rsidRPr="00DD7CDF" w14:paraId="21F58D10" w14:textId="77777777" w:rsidTr="000E6837">
        <w:trPr>
          <w:trHeight w:hRule="exact" w:val="374"/>
        </w:trPr>
        <w:tc>
          <w:tcPr>
            <w:tcW w:w="2211" w:type="pct"/>
          </w:tcPr>
          <w:p w14:paraId="50E4FE63" w14:textId="11B006E1" w:rsidR="00F271AD" w:rsidRPr="00DD7CDF" w:rsidRDefault="00370E88" w:rsidP="00F8324E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BFFF44D" w14:textId="110C1338" w:rsidR="00F271AD" w:rsidRPr="00DD7CDF" w:rsidRDefault="00DC6F10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54C3419" w14:textId="77777777" w:rsidR="00F271AD" w:rsidRPr="00DD7CDF" w:rsidRDefault="00F271AD" w:rsidP="00F271A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7775BF3" w14:textId="5CDEA191" w:rsidR="00F271AD" w:rsidRPr="00DD7CDF" w:rsidRDefault="00CF750C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sz w:val="30"/>
                <w:szCs w:val="30"/>
              </w:rPr>
            </w:pPr>
            <w:r w:rsidRPr="00CF75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90F744F" w14:textId="77777777" w:rsidR="00F271AD" w:rsidRPr="00DD7CDF" w:rsidRDefault="00F271AD" w:rsidP="00F271A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0EDDE6E" w14:textId="67C65EA9" w:rsidR="00F271AD" w:rsidRPr="00DD7CDF" w:rsidRDefault="00673F46" w:rsidP="00F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07AF2BB" w14:textId="77777777" w:rsidR="00F271AD" w:rsidRPr="00DD7CDF" w:rsidRDefault="00F271AD" w:rsidP="00F271AD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7BEE8CA" w14:textId="77777777" w:rsidR="00F271AD" w:rsidRPr="00DD7CDF" w:rsidRDefault="00F271AD" w:rsidP="00F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F271AD" w:rsidRPr="00DD7CDF" w14:paraId="1C91C360" w14:textId="77777777" w:rsidTr="00562238">
        <w:trPr>
          <w:trHeight w:hRule="exact" w:val="374"/>
        </w:trPr>
        <w:tc>
          <w:tcPr>
            <w:tcW w:w="2211" w:type="pct"/>
          </w:tcPr>
          <w:p w14:paraId="64316611" w14:textId="77777777" w:rsidR="00F271AD" w:rsidRPr="00DD7CDF" w:rsidRDefault="00F271AD" w:rsidP="00F8324E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6259069" w14:textId="174A1800" w:rsidR="00F271AD" w:rsidRPr="00DD7CDF" w:rsidRDefault="00DC6F10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A21FE1B" w14:textId="77777777" w:rsidR="00F271AD" w:rsidRPr="00DD7CDF" w:rsidRDefault="00F271AD" w:rsidP="00F271A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51E5C94" w14:textId="7E8E4F6A" w:rsidR="00F271AD" w:rsidRPr="00DD7CDF" w:rsidRDefault="00CF750C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8D25C86" w14:textId="77777777" w:rsidR="00F271AD" w:rsidRPr="00DD7CDF" w:rsidRDefault="00F271AD" w:rsidP="00F271AD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9347AD0" w14:textId="402A6298" w:rsidR="00F271AD" w:rsidRPr="00DD7CDF" w:rsidRDefault="00673F46" w:rsidP="00F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D585A66" w14:textId="77777777" w:rsidR="00F271AD" w:rsidRPr="00DD7CDF" w:rsidRDefault="00F271AD" w:rsidP="00F271AD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190D6EB" w14:textId="77777777" w:rsidR="00F271AD" w:rsidRPr="00DD7CDF" w:rsidRDefault="00F271AD" w:rsidP="00F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1750F79F" w14:textId="77777777" w:rsidR="00FB5E4B" w:rsidRPr="00DD7CDF" w:rsidRDefault="00FB5E4B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38477D" w14:textId="25F9A744" w:rsidR="002F5AAA" w:rsidRPr="00DD7CDF" w:rsidRDefault="006061C2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</w:t>
      </w:r>
    </w:p>
    <w:p w14:paraId="421B3DC8" w14:textId="77777777" w:rsidR="00F6614E" w:rsidRPr="00DD7CDF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080"/>
        <w:gridCol w:w="270"/>
        <w:gridCol w:w="1080"/>
      </w:tblGrid>
      <w:tr w:rsidR="00881AF9" w:rsidRPr="00DD7CDF" w14:paraId="6B87FF93" w14:textId="77777777" w:rsidTr="00881AF9">
        <w:trPr>
          <w:trHeight w:val="173"/>
        </w:trPr>
        <w:tc>
          <w:tcPr>
            <w:tcW w:w="5418" w:type="dxa"/>
          </w:tcPr>
          <w:p w14:paraId="2A1E046A" w14:textId="77777777" w:rsidR="00881AF9" w:rsidRPr="00DD7CDF" w:rsidRDefault="00881AF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5C9C196B" w14:textId="77777777" w:rsidR="00881AF9" w:rsidRPr="00DD7CDF" w:rsidRDefault="00881AF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81AF9" w:rsidRPr="00DD7CDF" w14:paraId="36AD0751" w14:textId="77777777" w:rsidTr="00881AF9">
        <w:tc>
          <w:tcPr>
            <w:tcW w:w="5418" w:type="dxa"/>
          </w:tcPr>
          <w:p w14:paraId="5B64A535" w14:textId="77777777" w:rsidR="00881AF9" w:rsidRPr="00DD7CDF" w:rsidRDefault="00881AF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3F22D75E" w14:textId="77777777" w:rsidR="00881AF9" w:rsidRPr="00DD7CDF" w:rsidRDefault="00881AF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81AF9" w:rsidRPr="00DD7CDF" w14:paraId="69041ECF" w14:textId="77777777" w:rsidTr="00881AF9">
        <w:tc>
          <w:tcPr>
            <w:tcW w:w="5418" w:type="dxa"/>
          </w:tcPr>
          <w:p w14:paraId="26FE83EC" w14:textId="77777777" w:rsidR="00881AF9" w:rsidRPr="00DD7CDF" w:rsidRDefault="00881AF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7B1E1" w14:textId="77777777" w:rsidR="00881AF9" w:rsidRPr="00DD7CDF" w:rsidRDefault="00881AF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0FC09B" w14:textId="77777777" w:rsidR="00881AF9" w:rsidRPr="00DD7CDF" w:rsidRDefault="00881AF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5CD92B" w14:textId="77777777" w:rsidR="00881AF9" w:rsidRPr="00DD7CDF" w:rsidRDefault="00881AF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6AF264DA" w14:textId="77777777" w:rsidTr="00881AF9">
        <w:tc>
          <w:tcPr>
            <w:tcW w:w="5418" w:type="dxa"/>
          </w:tcPr>
          <w:p w14:paraId="5E1EE362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60DED" w14:textId="1EF06578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512972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AFC6EA" w14:textId="23D2C076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6EEA4E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F9060" w14:textId="77777777" w:rsidR="00881AF9" w:rsidRPr="00DD7CDF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3E9C3382" w14:textId="77777777" w:rsidTr="00881AF9">
        <w:tc>
          <w:tcPr>
            <w:tcW w:w="5418" w:type="dxa"/>
          </w:tcPr>
          <w:p w14:paraId="7013DEF3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D15E0" w14:textId="145A7490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1D071F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A6F473" w14:textId="5FD14803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FC9E7F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922E2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881AF9" w:rsidRPr="00DD7CDF" w14:paraId="133B6278" w14:textId="77777777" w:rsidTr="00881AF9">
        <w:trPr>
          <w:trHeight w:hRule="exact" w:val="432"/>
        </w:trPr>
        <w:tc>
          <w:tcPr>
            <w:tcW w:w="5418" w:type="dxa"/>
          </w:tcPr>
          <w:p w14:paraId="0970E24A" w14:textId="77777777" w:rsidR="00881AF9" w:rsidRPr="00DD7CDF" w:rsidRDefault="00881AF9" w:rsidP="00F8324E">
            <w:pPr>
              <w:tabs>
                <w:tab w:val="left" w:pos="342"/>
              </w:tabs>
              <w:ind w:firstLine="97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4AA5DF1D" w14:textId="6A33CD50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86D3825" w14:textId="77777777" w:rsidR="00881AF9" w:rsidRPr="00DD7CDF" w:rsidRDefault="00881AF9" w:rsidP="00881AF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FD0C2" w14:textId="06E72D8F" w:rsidR="00881AF9" w:rsidRPr="00DD7CDF" w:rsidRDefault="006061C2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06C8A335" w14:textId="77777777" w:rsidR="00881AF9" w:rsidRPr="00DD7CDF" w:rsidRDefault="00881AF9" w:rsidP="00881AF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29DE20" w14:textId="33BCA6E8" w:rsidR="00881AF9" w:rsidRPr="00DD7CDF" w:rsidRDefault="00CF750C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 w:firstLine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81AF9" w:rsidRPr="00DD7CDF" w14:paraId="0866566F" w14:textId="77777777" w:rsidTr="00881AF9">
        <w:trPr>
          <w:trHeight w:hRule="exact" w:val="432"/>
        </w:trPr>
        <w:tc>
          <w:tcPr>
            <w:tcW w:w="5418" w:type="dxa"/>
          </w:tcPr>
          <w:p w14:paraId="683D5E32" w14:textId="77777777" w:rsidR="00881AF9" w:rsidRPr="00DD7CDF" w:rsidRDefault="00881AF9" w:rsidP="00F8324E">
            <w:pPr>
              <w:ind w:firstLine="9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3A4BE" w14:textId="3A1D3EA3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4E3DB2C" w14:textId="77777777" w:rsidR="00881AF9" w:rsidRPr="00DD7CDF" w:rsidRDefault="00881AF9" w:rsidP="00881AF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5C1221" w14:textId="4AF74486" w:rsidR="00881AF9" w:rsidRPr="00DD7CDF" w:rsidRDefault="006061C2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0B307274" w14:textId="77777777" w:rsidR="00881AF9" w:rsidRPr="00DD7CDF" w:rsidRDefault="00881AF9" w:rsidP="00881AF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3865C" w14:textId="7C7374A0" w:rsidR="00881AF9" w:rsidRPr="00DD7CDF" w:rsidRDefault="00CF750C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6E413518" w14:textId="77777777" w:rsidR="00B0659C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53"/>
        <w:gridCol w:w="1067"/>
        <w:gridCol w:w="266"/>
        <w:gridCol w:w="1156"/>
        <w:gridCol w:w="266"/>
        <w:gridCol w:w="1139"/>
      </w:tblGrid>
      <w:tr w:rsidR="000E6837" w:rsidRPr="00DD7CDF" w14:paraId="01C8A7DD" w14:textId="77777777" w:rsidTr="00963EB6">
        <w:trPr>
          <w:trHeight w:val="401"/>
        </w:trPr>
        <w:tc>
          <w:tcPr>
            <w:tcW w:w="5353" w:type="dxa"/>
          </w:tcPr>
          <w:p w14:paraId="21205BF0" w14:textId="77777777" w:rsidR="000E6837" w:rsidRPr="00DD7CDF" w:rsidRDefault="000E6837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4" w:type="dxa"/>
            <w:gridSpan w:val="5"/>
            <w:vAlign w:val="center"/>
          </w:tcPr>
          <w:p w14:paraId="7173C7E6" w14:textId="77777777" w:rsidR="000E6837" w:rsidRPr="00DD7CDF" w:rsidRDefault="000E6837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DD7CDF" w14:paraId="35223797" w14:textId="77777777" w:rsidTr="00C27090">
        <w:trPr>
          <w:trHeight w:val="426"/>
        </w:trPr>
        <w:tc>
          <w:tcPr>
            <w:tcW w:w="5353" w:type="dxa"/>
          </w:tcPr>
          <w:p w14:paraId="09DC6C94" w14:textId="77777777" w:rsidR="000E6837" w:rsidRPr="00DD7CDF" w:rsidRDefault="000E6837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4" w:type="dxa"/>
            <w:gridSpan w:val="5"/>
            <w:tcBorders>
              <w:bottom w:val="single" w:sz="4" w:space="0" w:color="auto"/>
            </w:tcBorders>
          </w:tcPr>
          <w:p w14:paraId="683E3272" w14:textId="77777777" w:rsidR="000E6837" w:rsidRPr="00DD7CDF" w:rsidRDefault="000E6837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DD7CDF" w14:paraId="5E72A5F1" w14:textId="77777777" w:rsidTr="00BA59AF">
        <w:trPr>
          <w:trHeight w:val="401"/>
        </w:trPr>
        <w:tc>
          <w:tcPr>
            <w:tcW w:w="5353" w:type="dxa"/>
          </w:tcPr>
          <w:p w14:paraId="7CBB73E5" w14:textId="77777777" w:rsidR="000E6837" w:rsidRPr="00DD7CDF" w:rsidRDefault="000E6837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A0271" w14:textId="77777777" w:rsidR="000E6837" w:rsidRPr="00DD7CDF" w:rsidRDefault="000E6837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E1C7268" w14:textId="77777777" w:rsidR="000E6837" w:rsidRPr="00DD7CDF" w:rsidRDefault="000E6837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45DD2F4" w14:textId="77777777" w:rsidR="000E6837" w:rsidRPr="00DD7CDF" w:rsidRDefault="000E6837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144ABCC9" w14:textId="77777777" w:rsidTr="00BA59AF">
        <w:trPr>
          <w:trHeight w:val="401"/>
        </w:trPr>
        <w:tc>
          <w:tcPr>
            <w:tcW w:w="5353" w:type="dxa"/>
          </w:tcPr>
          <w:p w14:paraId="6F54FD71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A8BD1A9" w14:textId="5EA933A7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F712BD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196CE67" w14:textId="61B11740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017914EC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D244A7F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02F97DC7" w14:textId="77777777" w:rsidTr="00BA59AF">
        <w:trPr>
          <w:trHeight w:val="401"/>
        </w:trPr>
        <w:tc>
          <w:tcPr>
            <w:tcW w:w="5353" w:type="dxa"/>
          </w:tcPr>
          <w:p w14:paraId="12393769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80F84CF" w14:textId="62166E78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4666CA3C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693776" w14:textId="320581DA" w:rsidR="00881AF9" w:rsidRPr="00DD7CDF" w:rsidRDefault="006061C2" w:rsidP="00881AF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0F8197A4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9A32619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673F46" w:rsidRPr="00DD7CDF" w14:paraId="31B7BE98" w14:textId="77777777" w:rsidTr="00BA59AF">
        <w:trPr>
          <w:trHeight w:hRule="exact" w:val="432"/>
        </w:trPr>
        <w:tc>
          <w:tcPr>
            <w:tcW w:w="5353" w:type="dxa"/>
          </w:tcPr>
          <w:p w14:paraId="385AF5F6" w14:textId="77777777" w:rsidR="00673F46" w:rsidRPr="00DD7CDF" w:rsidRDefault="00673F46" w:rsidP="00F8324E">
            <w:pPr>
              <w:tabs>
                <w:tab w:val="left" w:pos="342"/>
              </w:tabs>
              <w:ind w:firstLine="97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7" w:type="dxa"/>
            <w:vAlign w:val="bottom"/>
          </w:tcPr>
          <w:p w14:paraId="149AC0D4" w14:textId="0F82A438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0FE4430F" w14:textId="77777777" w:rsidR="00673F46" w:rsidRPr="00DD7CDF" w:rsidRDefault="00673F46" w:rsidP="00673F4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2ED5936" w14:textId="52DBF9D2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600</w:t>
            </w:r>
          </w:p>
        </w:tc>
        <w:tc>
          <w:tcPr>
            <w:tcW w:w="266" w:type="dxa"/>
            <w:vAlign w:val="bottom"/>
          </w:tcPr>
          <w:p w14:paraId="26844064" w14:textId="77777777" w:rsidR="00673F46" w:rsidRPr="00DD7CDF" w:rsidRDefault="00673F46" w:rsidP="00673F4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AA6F2A7" w14:textId="749AC680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590</w:t>
            </w:r>
          </w:p>
        </w:tc>
      </w:tr>
      <w:tr w:rsidR="00673F46" w:rsidRPr="00DD7CDF" w14:paraId="27073009" w14:textId="77777777" w:rsidTr="00BA59AF">
        <w:trPr>
          <w:trHeight w:hRule="exact" w:val="432"/>
        </w:trPr>
        <w:tc>
          <w:tcPr>
            <w:tcW w:w="5353" w:type="dxa"/>
          </w:tcPr>
          <w:p w14:paraId="7117A375" w14:textId="77777777" w:rsidR="00673F46" w:rsidRPr="00DD7CDF" w:rsidRDefault="00673F46" w:rsidP="00F8324E">
            <w:pPr>
              <w:ind w:firstLine="9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C254" w14:textId="12F725A8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59B9F00C" w14:textId="77777777" w:rsidR="00673F46" w:rsidRPr="00DD7CDF" w:rsidRDefault="00673F46" w:rsidP="00673F4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D3AECE7" w14:textId="49731F37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66" w:type="dxa"/>
            <w:vAlign w:val="bottom"/>
          </w:tcPr>
          <w:p w14:paraId="689F2D03" w14:textId="77777777" w:rsidR="00673F46" w:rsidRPr="00DD7CDF" w:rsidRDefault="00673F46" w:rsidP="00673F4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6CA" w14:textId="46CD893E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590</w:t>
            </w:r>
          </w:p>
        </w:tc>
      </w:tr>
    </w:tbl>
    <w:p w14:paraId="59CA9C24" w14:textId="77777777" w:rsidR="00A1783B" w:rsidRPr="00DD7CDF" w:rsidRDefault="00A1783B" w:rsidP="000429AC">
      <w:pPr>
        <w:tabs>
          <w:tab w:val="clear" w:pos="1644"/>
          <w:tab w:val="clear" w:pos="1871"/>
          <w:tab w:val="left" w:pos="1620"/>
          <w:tab w:val="left" w:pos="1890"/>
        </w:tabs>
        <w:jc w:val="thaiDistribute"/>
        <w:rPr>
          <w:rFonts w:ascii="Angsana New" w:hAnsi="Angsana New" w:cs="Angsana New"/>
          <w:spacing w:val="4"/>
          <w:sz w:val="8"/>
          <w:szCs w:val="8"/>
        </w:rPr>
      </w:pPr>
    </w:p>
    <w:p w14:paraId="4CD4E6DF" w14:textId="57CF863C" w:rsidR="009A741C" w:rsidRPr="00DD7CDF" w:rsidRDefault="00FD354F" w:rsidP="00BE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80549B" w:rsidRPr="00DD7CDF">
        <w:rPr>
          <w:rFonts w:ascii="Angsana New" w:hAnsi="Angsana New" w:cs="Angsana New"/>
          <w:sz w:val="30"/>
          <w:szCs w:val="30"/>
          <w:cs/>
        </w:rPr>
        <w:t>บริษัทคำนวณยอดเฉลี่ยจากยอดคงค้างของเงินให้กู้ยืมระยะยาว ณ วันสิ้นเดือนโดยไม่รวมดอกเบี้ยค้างรับ</w:t>
      </w:r>
    </w:p>
    <w:p w14:paraId="1EA9D207" w14:textId="77777777" w:rsidR="00E62EBA" w:rsidRPr="00DD7CDF" w:rsidRDefault="00E62EB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/>
        <w:jc w:val="thaiDistribute"/>
        <w:rPr>
          <w:rFonts w:ascii="Angsan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73EB2849" w14:textId="104E2E0F" w:rsidR="0080549B" w:rsidRPr="00DD7CDF" w:rsidRDefault="006A249B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62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="006061C2"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7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F757F3E" w14:textId="77777777" w:rsidR="00A1783B" w:rsidRPr="00DD7CDF" w:rsidRDefault="00A1783B" w:rsidP="000429AC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5704E9" w:rsidRPr="00DD7CDF" w14:paraId="4D14B386" w14:textId="77777777" w:rsidTr="00963EB6">
        <w:trPr>
          <w:trHeight w:hRule="exact" w:val="361"/>
          <w:tblHeader/>
        </w:trPr>
        <w:tc>
          <w:tcPr>
            <w:tcW w:w="2322" w:type="pct"/>
          </w:tcPr>
          <w:p w14:paraId="799F37C6" w14:textId="77777777" w:rsidR="005704E9" w:rsidRPr="00DD7CDF" w:rsidRDefault="005704E9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C2BA75B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C034C9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25B5DE0F" w14:textId="77777777" w:rsidR="005704E9" w:rsidRPr="00DD7CDF" w:rsidRDefault="005704E9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704E9" w:rsidRPr="00DD7CDF" w14:paraId="5DA05C33" w14:textId="77777777" w:rsidTr="00963EB6">
        <w:trPr>
          <w:trHeight w:hRule="exact" w:val="361"/>
          <w:tblHeader/>
        </w:trPr>
        <w:tc>
          <w:tcPr>
            <w:tcW w:w="2322" w:type="pct"/>
          </w:tcPr>
          <w:p w14:paraId="2E37FFDC" w14:textId="77777777" w:rsidR="005704E9" w:rsidRPr="00DD7CDF" w:rsidRDefault="005704E9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55F6F24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379836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tcBorders>
              <w:bottom w:val="single" w:sz="4" w:space="0" w:color="auto"/>
            </w:tcBorders>
          </w:tcPr>
          <w:p w14:paraId="54D72B2E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DD7CDF" w14:paraId="33ABA8CE" w14:textId="77777777" w:rsidTr="00963EB6">
        <w:trPr>
          <w:trHeight w:hRule="exact" w:val="361"/>
          <w:tblHeader/>
        </w:trPr>
        <w:tc>
          <w:tcPr>
            <w:tcW w:w="2322" w:type="pct"/>
          </w:tcPr>
          <w:p w14:paraId="6BFDFE38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A0EA78D" w14:textId="649B6227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F3E93C7" w14:textId="77777777" w:rsidR="00881AF9" w:rsidRPr="00DD7CDF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EB8250A" w14:textId="0B9D8EE4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0AA3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971D245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E9C482D" w14:textId="551329AF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07F9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C89DF81" w14:textId="77777777" w:rsidR="00881AF9" w:rsidRPr="00DD7CDF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50504D20" w14:textId="501A0D87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0AA3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81AF9" w:rsidRPr="00DD7CDF" w14:paraId="4ADA9663" w14:textId="77777777" w:rsidTr="00963EB6">
        <w:trPr>
          <w:trHeight w:hRule="exact" w:val="361"/>
          <w:tblHeader/>
        </w:trPr>
        <w:tc>
          <w:tcPr>
            <w:tcW w:w="2322" w:type="pct"/>
          </w:tcPr>
          <w:p w14:paraId="5B77BB0E" w14:textId="77777777" w:rsidR="00881AF9" w:rsidRPr="00DD7CDF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B4FE839" w14:textId="5C04CD4A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38C87E7" w14:textId="77777777" w:rsidR="00881AF9" w:rsidRPr="00DD7CDF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146A7C6" w14:textId="40CC1688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E9F1E43" w14:textId="77777777" w:rsidR="00881AF9" w:rsidRPr="00DD7CDF" w:rsidRDefault="00881AF9" w:rsidP="00881AF9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58C72F" w14:textId="5B043BF4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DDE1D8E" w14:textId="77777777" w:rsidR="00881AF9" w:rsidRPr="00DD7CDF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5D20B55D" w14:textId="705EEAEF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673F46" w:rsidRPr="00DD7CDF" w14:paraId="07CF6B72" w14:textId="77777777" w:rsidTr="00963EB6">
        <w:trPr>
          <w:trHeight w:hRule="exact" w:val="361"/>
        </w:trPr>
        <w:tc>
          <w:tcPr>
            <w:tcW w:w="2322" w:type="pct"/>
          </w:tcPr>
          <w:p w14:paraId="3EC8397E" w14:textId="77777777" w:rsidR="00673F46" w:rsidRPr="00DD7CDF" w:rsidRDefault="00673F46" w:rsidP="00F8324E">
            <w:pPr>
              <w:ind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14:paraId="22527556" w14:textId="4939D87D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579</w:t>
            </w:r>
          </w:p>
        </w:tc>
        <w:tc>
          <w:tcPr>
            <w:tcW w:w="145" w:type="pct"/>
          </w:tcPr>
          <w:p w14:paraId="506C208F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29F041" w14:textId="02C94852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429</w:t>
            </w:r>
          </w:p>
        </w:tc>
        <w:tc>
          <w:tcPr>
            <w:tcW w:w="145" w:type="pct"/>
          </w:tcPr>
          <w:p w14:paraId="66F2D370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A66A20" w14:textId="126F66D3" w:rsidR="00673F46" w:rsidRPr="00DD7CDF" w:rsidRDefault="00CF750C" w:rsidP="0081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position w:val="6"/>
                <w:sz w:val="30"/>
                <w:szCs w:val="30"/>
              </w:rPr>
              <w:t>11</w:t>
            </w:r>
            <w:r w:rsidR="006061C2"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741F975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0BE14E" w14:textId="1CAD5596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/>
                <w:position w:val="6"/>
                <w:sz w:val="30"/>
                <w:szCs w:val="30"/>
              </w:rPr>
              <w:t>3</w:t>
            </w:r>
          </w:p>
        </w:tc>
      </w:tr>
      <w:tr w:rsidR="00673F46" w:rsidRPr="00DD7CDF" w14:paraId="35020EE6" w14:textId="77777777" w:rsidTr="00963EB6">
        <w:trPr>
          <w:trHeight w:hRule="exact" w:val="361"/>
        </w:trPr>
        <w:tc>
          <w:tcPr>
            <w:tcW w:w="2322" w:type="pct"/>
          </w:tcPr>
          <w:p w14:paraId="3B599C6D" w14:textId="77777777" w:rsidR="00673F46" w:rsidRPr="00DD7CDF" w:rsidRDefault="00673F46" w:rsidP="00F8324E">
            <w:pPr>
              <w:ind w:right="-102"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7D2DB49" w14:textId="7F2000E9" w:rsidR="00673F46" w:rsidRPr="00DD7CDF" w:rsidRDefault="00B55419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33699E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67B408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726474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84B644" w14:textId="5F9B497A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78</w:t>
            </w:r>
          </w:p>
        </w:tc>
        <w:tc>
          <w:tcPr>
            <w:tcW w:w="143" w:type="pct"/>
          </w:tcPr>
          <w:p w14:paraId="18513FEC" w14:textId="77777777" w:rsidR="00673F46" w:rsidRPr="00DD7CDF" w:rsidRDefault="00673F46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000E05D3" w14:textId="294C8600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97</w:t>
            </w:r>
          </w:p>
        </w:tc>
      </w:tr>
      <w:tr w:rsidR="00673F46" w:rsidRPr="00DD7CDF" w14:paraId="14835B70" w14:textId="77777777" w:rsidTr="00963EB6">
        <w:trPr>
          <w:trHeight w:hRule="exact" w:val="361"/>
        </w:trPr>
        <w:tc>
          <w:tcPr>
            <w:tcW w:w="2322" w:type="pct"/>
          </w:tcPr>
          <w:p w14:paraId="2B025D95" w14:textId="77777777" w:rsidR="00673F46" w:rsidRPr="00DD7CDF" w:rsidRDefault="00673F46" w:rsidP="00F8324E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บริษัทร่วมและ</w:t>
            </w:r>
            <w:r w:rsidRPr="00DD7CD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14:paraId="14CCDDF2" w14:textId="6B7087C6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572</w:t>
            </w:r>
          </w:p>
        </w:tc>
        <w:tc>
          <w:tcPr>
            <w:tcW w:w="145" w:type="pct"/>
          </w:tcPr>
          <w:p w14:paraId="126B44F7" w14:textId="77777777" w:rsidR="00673F46" w:rsidRPr="00DD7CDF" w:rsidRDefault="00673F46" w:rsidP="00673F46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41661D" w14:textId="3D6750E6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497</w:t>
            </w:r>
          </w:p>
        </w:tc>
        <w:tc>
          <w:tcPr>
            <w:tcW w:w="145" w:type="pct"/>
          </w:tcPr>
          <w:p w14:paraId="3FF72AB8" w14:textId="77777777" w:rsidR="00673F46" w:rsidRPr="00DD7CDF" w:rsidRDefault="00673F46" w:rsidP="00673F46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2EB9ED" w14:textId="65A336DE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position w:val="6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39F6DDA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45F2E1" w14:textId="1A8DC315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</w:p>
        </w:tc>
      </w:tr>
      <w:tr w:rsidR="00673F46" w:rsidRPr="00DD7CDF" w14:paraId="1EB7E3FE" w14:textId="77777777" w:rsidTr="00963EB6">
        <w:trPr>
          <w:trHeight w:hRule="exact" w:val="361"/>
        </w:trPr>
        <w:tc>
          <w:tcPr>
            <w:tcW w:w="2322" w:type="pct"/>
          </w:tcPr>
          <w:p w14:paraId="0E5785EC" w14:textId="77777777" w:rsidR="00673F46" w:rsidRPr="00DD7CDF" w:rsidRDefault="00673F46" w:rsidP="00F8324E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EB964FB" w14:textId="4A815FA4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6</w:t>
            </w:r>
            <w:r w:rsidR="00B55419">
              <w:rPr>
                <w:rFonts w:ascii="Angsana New" w:hAnsi="Angsana New" w:cs="Angsana New"/>
                <w:position w:val="6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position w:val="6"/>
                <w:sz w:val="30"/>
                <w:szCs w:val="30"/>
              </w:rPr>
              <w:t>31</w:t>
            </w: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963DE81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75BD53A" w14:textId="51D7C924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="00673F46" w:rsidRPr="00DD7CDF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664</w:t>
            </w:r>
          </w:p>
        </w:tc>
        <w:tc>
          <w:tcPr>
            <w:tcW w:w="145" w:type="pct"/>
          </w:tcPr>
          <w:p w14:paraId="290FEE29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330576F" w14:textId="0E6C8D76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position w:val="6"/>
                <w:sz w:val="30"/>
                <w:szCs w:val="30"/>
              </w:rPr>
              <w:t>7</w:t>
            </w:r>
            <w:r w:rsidR="00CF750C" w:rsidRPr="00CF750C">
              <w:rPr>
                <w:rFonts w:ascii="Angsana New" w:hAnsi="Angsana New" w:cs="Angsana New" w:hint="cs"/>
                <w:position w:val="6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50973489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53C7453C" w14:textId="45F9CB1F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position w:val="6"/>
                <w:sz w:val="30"/>
                <w:szCs w:val="30"/>
              </w:rPr>
              <w:t>84</w:t>
            </w:r>
          </w:p>
        </w:tc>
      </w:tr>
      <w:tr w:rsidR="00673F46" w:rsidRPr="00DD7CDF" w14:paraId="75112ECA" w14:textId="77777777" w:rsidTr="00963EB6">
        <w:trPr>
          <w:trHeight w:hRule="exact" w:val="361"/>
        </w:trPr>
        <w:tc>
          <w:tcPr>
            <w:tcW w:w="2322" w:type="pct"/>
          </w:tcPr>
          <w:p w14:paraId="0FB24EE8" w14:textId="77777777" w:rsidR="00673F46" w:rsidRPr="00DD7CDF" w:rsidRDefault="00673F46" w:rsidP="00F8324E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689E6A2" w14:textId="20908153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7</w:t>
            </w:r>
            <w:r w:rsidR="00B55419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465</w:t>
            </w:r>
          </w:p>
        </w:tc>
        <w:tc>
          <w:tcPr>
            <w:tcW w:w="145" w:type="pct"/>
          </w:tcPr>
          <w:p w14:paraId="3361B237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5FEA7E5" w14:textId="2C2740E2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5</w:t>
            </w:r>
            <w:r w:rsidR="00673F46"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590</w:t>
            </w:r>
          </w:p>
        </w:tc>
        <w:tc>
          <w:tcPr>
            <w:tcW w:w="145" w:type="pct"/>
          </w:tcPr>
          <w:p w14:paraId="557BD3B5" w14:textId="77777777" w:rsidR="00673F46" w:rsidRPr="00DD7CDF" w:rsidRDefault="00673F46" w:rsidP="00673F4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A75A697" w14:textId="330A7A09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b/>
                <w:bCs/>
                <w:position w:val="6"/>
                <w:sz w:val="30"/>
                <w:szCs w:val="30"/>
              </w:rPr>
              <w:t>2</w:t>
            </w:r>
            <w:r w:rsidRPr="006061C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7</w:t>
            </w:r>
            <w:r w:rsidR="00CF750C" w:rsidRPr="00CF750C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5E84AE8B" w14:textId="77777777" w:rsidR="00673F46" w:rsidRPr="00DD7CDF" w:rsidRDefault="00673F46" w:rsidP="00673F46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328F379" w14:textId="705C6DB3" w:rsidR="00673F46" w:rsidRPr="00DD7CDF" w:rsidRDefault="006061C2" w:rsidP="0067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250</w:t>
            </w:r>
          </w:p>
        </w:tc>
      </w:tr>
    </w:tbl>
    <w:p w14:paraId="7AF4EC02" w14:textId="77777777" w:rsidR="0061091B" w:rsidRDefault="0061091B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582E37D" w14:textId="77777777" w:rsidR="00C627B4" w:rsidRDefault="00C627B4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9422351" w14:textId="58E96CC4" w:rsidR="00F94C6E" w:rsidRPr="00DD7CDF" w:rsidRDefault="006061C2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8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0951B59E" w14:textId="77777777" w:rsidR="00F94C6E" w:rsidRPr="00DD7CDF" w:rsidRDefault="00F94C6E" w:rsidP="000429AC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99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5704E9" w:rsidRPr="00DD7CDF" w14:paraId="59048494" w14:textId="77777777" w:rsidTr="00EA0EAB">
        <w:tc>
          <w:tcPr>
            <w:tcW w:w="5418" w:type="dxa"/>
          </w:tcPr>
          <w:p w14:paraId="1EB1240D" w14:textId="77777777" w:rsidR="005704E9" w:rsidRPr="00DD7CDF" w:rsidRDefault="005704E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0CC0BC4D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DD7CDF" w14:paraId="760E65AA" w14:textId="77777777" w:rsidTr="00F94C6E">
        <w:trPr>
          <w:trHeight w:val="182"/>
        </w:trPr>
        <w:tc>
          <w:tcPr>
            <w:tcW w:w="5418" w:type="dxa"/>
          </w:tcPr>
          <w:p w14:paraId="1D5EFADC" w14:textId="77777777" w:rsidR="005704E9" w:rsidRPr="00DD7CDF" w:rsidRDefault="005704E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5FCA7C46" w14:textId="77777777" w:rsidR="005704E9" w:rsidRPr="00DD7CDF" w:rsidRDefault="005704E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04E9" w:rsidRPr="00DD7CDF" w14:paraId="4ADB854B" w14:textId="77777777" w:rsidTr="00EA0EAB">
        <w:tc>
          <w:tcPr>
            <w:tcW w:w="5418" w:type="dxa"/>
          </w:tcPr>
          <w:p w14:paraId="215F1B9A" w14:textId="77777777" w:rsidR="005704E9" w:rsidRPr="00DD7CDF" w:rsidRDefault="005704E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2ABB3" w14:textId="77777777" w:rsidR="005704E9" w:rsidRPr="00DD7CDF" w:rsidRDefault="005704E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1DA2D" w14:textId="77777777" w:rsidR="005704E9" w:rsidRPr="00DD7CDF" w:rsidRDefault="005704E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BDC9E" w14:textId="77777777" w:rsidR="005704E9" w:rsidRPr="00DD7CDF" w:rsidRDefault="005704E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43C23EE1" w14:textId="77777777" w:rsidTr="00EA0EAB">
        <w:tc>
          <w:tcPr>
            <w:tcW w:w="5418" w:type="dxa"/>
          </w:tcPr>
          <w:p w14:paraId="62957DAA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02C06C" w14:textId="26043C2E" w:rsidR="00881AF9" w:rsidRPr="00DD7CDF" w:rsidRDefault="00CF750C" w:rsidP="00881AF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1AF9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CA4A9" w14:textId="77777777" w:rsidR="00881AF9" w:rsidRPr="00DD7CDF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65AE6E" w14:textId="1810AF39" w:rsidR="00881AF9" w:rsidRPr="00DD7CDF" w:rsidRDefault="00CF750C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1AF9"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E16CEE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1CBE6E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1AF9" w:rsidRPr="00DD7CDF" w14:paraId="71133BE7" w14:textId="77777777" w:rsidTr="00EA0EAB">
        <w:tc>
          <w:tcPr>
            <w:tcW w:w="5418" w:type="dxa"/>
          </w:tcPr>
          <w:p w14:paraId="0DF30B11" w14:textId="77777777" w:rsidR="00881AF9" w:rsidRPr="00DD7CDF" w:rsidRDefault="00881AF9" w:rsidP="00881AF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C5009" w14:textId="3F8A7F77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974056" w14:textId="77777777" w:rsidR="00881AF9" w:rsidRPr="00DD7CDF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8BFFA1" w14:textId="69D4D582" w:rsidR="00881AF9" w:rsidRPr="00DD7CDF" w:rsidRDefault="006061C2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DA9BE8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BD3A5" w14:textId="77777777" w:rsidR="00881AF9" w:rsidRPr="00DD7CDF" w:rsidRDefault="00881AF9" w:rsidP="00881AF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BE0280" w:rsidRPr="00DD7CDF" w14:paraId="29FEDC4F" w14:textId="77777777" w:rsidTr="00ED7A5E">
        <w:trPr>
          <w:trHeight w:hRule="exact" w:val="432"/>
        </w:trPr>
        <w:tc>
          <w:tcPr>
            <w:tcW w:w="5418" w:type="dxa"/>
          </w:tcPr>
          <w:p w14:paraId="09EDFA64" w14:textId="77777777" w:rsidR="00BE0280" w:rsidRPr="00DD7CDF" w:rsidRDefault="00BE0280" w:rsidP="00F8324E">
            <w:pPr>
              <w:tabs>
                <w:tab w:val="left" w:pos="342"/>
              </w:tabs>
              <w:ind w:firstLine="97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9AB9058" w14:textId="75C8D992" w:rsidR="00BE0280" w:rsidRPr="00DD7CDF" w:rsidRDefault="006061C2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787</w:t>
            </w:r>
          </w:p>
        </w:tc>
        <w:tc>
          <w:tcPr>
            <w:tcW w:w="270" w:type="dxa"/>
            <w:vAlign w:val="bottom"/>
          </w:tcPr>
          <w:p w14:paraId="15CD346C" w14:textId="77777777" w:rsidR="00BE0280" w:rsidRPr="00DD7CDF" w:rsidRDefault="00BE0280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0CC67" w14:textId="6FCB123D" w:rsidR="00BE0280" w:rsidRPr="00DD7CDF" w:rsidRDefault="006061C2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288E7BF6" w14:textId="77777777" w:rsidR="00BE0280" w:rsidRPr="00DD7CDF" w:rsidRDefault="00BE0280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65F9C" w14:textId="4C90EB8C" w:rsidR="00BE0280" w:rsidRPr="00DD7CDF" w:rsidRDefault="006061C2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</w:tr>
      <w:tr w:rsidR="00BE0280" w:rsidRPr="00DD7CDF" w14:paraId="1D2545DC" w14:textId="77777777" w:rsidTr="00EA0849">
        <w:trPr>
          <w:trHeight w:hRule="exact" w:val="432"/>
        </w:trPr>
        <w:tc>
          <w:tcPr>
            <w:tcW w:w="5418" w:type="dxa"/>
          </w:tcPr>
          <w:p w14:paraId="31568743" w14:textId="77777777" w:rsidR="00BE0280" w:rsidRPr="00DD7CDF" w:rsidRDefault="00BE0280" w:rsidP="00F8324E">
            <w:pPr>
              <w:ind w:firstLine="9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D088" w14:textId="6A1D639F" w:rsidR="00BE0280" w:rsidRPr="00DD7CDF" w:rsidRDefault="006061C2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vAlign w:val="bottom"/>
          </w:tcPr>
          <w:p w14:paraId="2B3FDE47" w14:textId="77777777" w:rsidR="00BE0280" w:rsidRPr="00DD7CDF" w:rsidRDefault="00BE0280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3F20B6" w14:textId="5030CD32" w:rsidR="00BE0280" w:rsidRPr="00DD7CDF" w:rsidRDefault="006061C2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2CD6B492" w14:textId="77777777" w:rsidR="00BE0280" w:rsidRPr="00DD7CDF" w:rsidRDefault="00BE0280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FF55" w14:textId="4E450074" w:rsidR="00BE0280" w:rsidRPr="00DD7CDF" w:rsidRDefault="006061C2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</w:tr>
      <w:tr w:rsidR="0016685D" w:rsidRPr="00DD7CDF" w14:paraId="017C743B" w14:textId="77777777" w:rsidTr="00BA61B9">
        <w:trPr>
          <w:trHeight w:hRule="exact" w:val="432"/>
        </w:trPr>
        <w:tc>
          <w:tcPr>
            <w:tcW w:w="5418" w:type="dxa"/>
          </w:tcPr>
          <w:p w14:paraId="28708289" w14:textId="77777777" w:rsidR="0016685D" w:rsidRPr="00DD7CDF" w:rsidRDefault="0016685D" w:rsidP="00D77837">
            <w:pPr>
              <w:ind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4C7FF5" w14:textId="77777777" w:rsidR="0016685D" w:rsidRPr="00DD7CDF" w:rsidRDefault="0016685D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D5D111" w14:textId="77777777" w:rsidR="0016685D" w:rsidRPr="00DD7CDF" w:rsidRDefault="0016685D" w:rsidP="00D7783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244C8" w14:textId="77777777" w:rsidR="0016685D" w:rsidRPr="00DD7CDF" w:rsidRDefault="0016685D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D56AB2" w14:textId="77777777" w:rsidR="0016685D" w:rsidRPr="00DD7CDF" w:rsidRDefault="0016685D" w:rsidP="00D7783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6B17CA" w14:textId="77777777" w:rsidR="0016685D" w:rsidRPr="00DD7CDF" w:rsidRDefault="0016685D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7837" w:rsidRPr="00DD7CDF" w14:paraId="45BC4294" w14:textId="77777777" w:rsidTr="00247823">
        <w:trPr>
          <w:trHeight w:hRule="exact" w:val="432"/>
        </w:trPr>
        <w:tc>
          <w:tcPr>
            <w:tcW w:w="5418" w:type="dxa"/>
          </w:tcPr>
          <w:p w14:paraId="6EEB9C42" w14:textId="77777777" w:rsidR="00D77837" w:rsidRPr="00DD7CDF" w:rsidRDefault="00D77837" w:rsidP="00D7783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FD6926D" w14:textId="77777777" w:rsidR="00D77837" w:rsidRPr="00DD7CDF" w:rsidRDefault="00D77837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77837" w:rsidRPr="00DD7CDF" w14:paraId="69681386" w14:textId="77777777" w:rsidTr="00247823">
        <w:trPr>
          <w:trHeight w:hRule="exact" w:val="432"/>
        </w:trPr>
        <w:tc>
          <w:tcPr>
            <w:tcW w:w="5418" w:type="dxa"/>
          </w:tcPr>
          <w:p w14:paraId="6252FF94" w14:textId="77777777" w:rsidR="00D77837" w:rsidRPr="00DD7CDF" w:rsidRDefault="00D77837" w:rsidP="00D7783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2523CC79" w14:textId="77777777" w:rsidR="00D77837" w:rsidRPr="00DD7CDF" w:rsidRDefault="00D77837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837" w:rsidRPr="00DD7CDF" w14:paraId="3E16E733" w14:textId="77777777" w:rsidTr="00EA0849">
        <w:trPr>
          <w:trHeight w:hRule="exact" w:val="432"/>
        </w:trPr>
        <w:tc>
          <w:tcPr>
            <w:tcW w:w="5418" w:type="dxa"/>
          </w:tcPr>
          <w:p w14:paraId="58C1E627" w14:textId="77777777" w:rsidR="00D77837" w:rsidRPr="00DD7CDF" w:rsidRDefault="00D77837" w:rsidP="00D7783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1A74448" w14:textId="77777777" w:rsidR="00D77837" w:rsidRPr="00DD7CDF" w:rsidRDefault="00D77837" w:rsidP="00D7783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F33707" w14:textId="77777777" w:rsidR="00D77837" w:rsidRPr="00DD7CDF" w:rsidRDefault="00D77837" w:rsidP="00D7783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DC37" w14:textId="77777777" w:rsidR="00D77837" w:rsidRPr="00DD7CDF" w:rsidRDefault="00D77837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7837" w:rsidRPr="00DD7CDF" w14:paraId="1C35E36A" w14:textId="77777777" w:rsidTr="00EA0849">
        <w:trPr>
          <w:trHeight w:hRule="exact" w:val="432"/>
        </w:trPr>
        <w:tc>
          <w:tcPr>
            <w:tcW w:w="5418" w:type="dxa"/>
          </w:tcPr>
          <w:p w14:paraId="0FB0525E" w14:textId="77777777" w:rsidR="00D77837" w:rsidRPr="00DD7CDF" w:rsidRDefault="00D77837" w:rsidP="00D7783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549485" w14:textId="62CCCCE8" w:rsidR="00D77837" w:rsidRPr="00DD7CDF" w:rsidRDefault="00CF750C" w:rsidP="00D7783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77837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7837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D2B13F" w14:textId="77777777" w:rsidR="00D77837" w:rsidRPr="00DD7CDF" w:rsidRDefault="00D77837" w:rsidP="00D7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E68C56" w14:textId="066AE6BD" w:rsidR="00D77837" w:rsidRPr="00DD7CDF" w:rsidRDefault="00CF750C" w:rsidP="00D7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77837"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A29FE7" w14:textId="77777777" w:rsidR="00D77837" w:rsidRPr="00DD7CDF" w:rsidRDefault="00D77837" w:rsidP="00D7783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DD2087" w14:textId="77777777" w:rsidR="00D77837" w:rsidRPr="00DD7CDF" w:rsidRDefault="00D77837" w:rsidP="00D7783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837" w:rsidRPr="00DD7CDF" w14:paraId="25D8C656" w14:textId="77777777" w:rsidTr="00EA0849">
        <w:trPr>
          <w:trHeight w:hRule="exact" w:val="432"/>
        </w:trPr>
        <w:tc>
          <w:tcPr>
            <w:tcW w:w="5418" w:type="dxa"/>
          </w:tcPr>
          <w:p w14:paraId="5A622376" w14:textId="77777777" w:rsidR="00D77837" w:rsidRPr="00DD7CDF" w:rsidRDefault="00D77837" w:rsidP="00D7783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74A6D" w14:textId="6F6EFB31" w:rsidR="00D77837" w:rsidRPr="00DD7CDF" w:rsidRDefault="006061C2" w:rsidP="00D7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EEE1F0" w14:textId="77777777" w:rsidR="00D77837" w:rsidRPr="00DD7CDF" w:rsidRDefault="00D77837" w:rsidP="00D7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E595B" w14:textId="28AB266B" w:rsidR="00D77837" w:rsidRPr="00DD7CDF" w:rsidRDefault="006061C2" w:rsidP="00D7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96C61F" w14:textId="77777777" w:rsidR="00D77837" w:rsidRPr="00DD7CDF" w:rsidRDefault="00D77837" w:rsidP="00D7783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3B8E8F" w14:textId="77777777" w:rsidR="00D77837" w:rsidRPr="00DD7CDF" w:rsidRDefault="00D77837" w:rsidP="00D7783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D77837" w:rsidRPr="00DD7CDF" w14:paraId="5A01480B" w14:textId="77777777" w:rsidTr="00EA0849">
        <w:trPr>
          <w:trHeight w:hRule="exact" w:val="432"/>
        </w:trPr>
        <w:tc>
          <w:tcPr>
            <w:tcW w:w="5418" w:type="dxa"/>
          </w:tcPr>
          <w:p w14:paraId="083DA88A" w14:textId="77777777" w:rsidR="00D77837" w:rsidRPr="00DD7CDF" w:rsidRDefault="00D77837" w:rsidP="00D77837">
            <w:pPr>
              <w:tabs>
                <w:tab w:val="left" w:pos="342"/>
              </w:tabs>
              <w:ind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775AB3" w14:textId="61D7A555" w:rsidR="00D77837" w:rsidRPr="00DD7CDF" w:rsidRDefault="006061C2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D77837" w:rsidRPr="00DD7CD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3DDF5114" w14:textId="77777777" w:rsidR="00D77837" w:rsidRPr="00DD7CDF" w:rsidRDefault="00D77837" w:rsidP="00D77837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36541E" w14:textId="618BD301" w:rsidR="00D77837" w:rsidRPr="00DD7CDF" w:rsidRDefault="006061C2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6</w:t>
            </w:r>
            <w:r w:rsidR="00D77837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2E45D34C" w14:textId="77777777" w:rsidR="00D77837" w:rsidRPr="00DD7CDF" w:rsidRDefault="00D77837" w:rsidP="00D7783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E0A0" w14:textId="25BAD8F4" w:rsidR="00D77837" w:rsidRPr="00DD7CDF" w:rsidRDefault="006061C2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D77837" w:rsidRPr="00DD7CD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D77837" w:rsidRPr="00DD7CDF" w14:paraId="43E8D8A2" w14:textId="77777777" w:rsidTr="00EA0849">
        <w:trPr>
          <w:trHeight w:hRule="exact" w:val="432"/>
        </w:trPr>
        <w:tc>
          <w:tcPr>
            <w:tcW w:w="5418" w:type="dxa"/>
          </w:tcPr>
          <w:p w14:paraId="7E35B9BD" w14:textId="77777777" w:rsidR="00D77837" w:rsidRPr="00DD7CDF" w:rsidRDefault="00D77837" w:rsidP="00D77837">
            <w:pPr>
              <w:ind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38F81" w14:textId="4221ABE0" w:rsidR="00D77837" w:rsidRPr="00DD7CDF" w:rsidRDefault="006061C2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D77837"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65452DD7" w14:textId="77777777" w:rsidR="00D77837" w:rsidRPr="00DD7CDF" w:rsidRDefault="00D77837" w:rsidP="00D77837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FC7330" w14:textId="3ABBDA94" w:rsidR="00D77837" w:rsidRPr="00DD7CDF" w:rsidRDefault="006061C2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D77837" w:rsidRPr="00DD7CD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54DBC95C" w14:textId="77777777" w:rsidR="00D77837" w:rsidRPr="00DD7CDF" w:rsidRDefault="00D77837" w:rsidP="00D7783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8AEDC" w14:textId="0898F5C7" w:rsidR="00D77837" w:rsidRPr="00DD7CDF" w:rsidRDefault="006061C2" w:rsidP="00D7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77837"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</w:tbl>
    <w:p w14:paraId="56CB86DB" w14:textId="77777777" w:rsidR="007105A8" w:rsidRPr="00DD7CDF" w:rsidRDefault="007105A8" w:rsidP="000429AC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p w14:paraId="59016EC0" w14:textId="42A9ED75" w:rsidR="00BC3669" w:rsidRDefault="00FD354F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="0080549B" w:rsidRPr="00DD7CDF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="00EB202A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="0080549B" w:rsidRPr="00DD7CDF">
        <w:rPr>
          <w:rFonts w:ascii="Angsana New" w:hAnsi="Angsana New" w:cs="Angsana New"/>
          <w:spacing w:val="-4"/>
          <w:sz w:val="30"/>
          <w:szCs w:val="30"/>
          <w:cs/>
        </w:rPr>
        <w:t>คำนวณยอดเฉลี่ยจากยอดคงค้างของเงินกู้ยืมระยะสั้น ณ</w:t>
      </w:r>
      <w:r w:rsidR="0080549B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spacing w:val="-4"/>
          <w:sz w:val="30"/>
          <w:szCs w:val="30"/>
          <w:cs/>
        </w:rPr>
        <w:t>วันสิ้นเดือนโดยไม่รวมดอกเบี้ยค้างจ่าย</w:t>
      </w:r>
    </w:p>
    <w:p w14:paraId="0C07689D" w14:textId="52FE174B" w:rsidR="00182D1B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F3CCD18" w14:textId="4EB2723E" w:rsidR="00182D1B" w:rsidRPr="00DD7CDF" w:rsidRDefault="006061C2" w:rsidP="0018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182D1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182D1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i/>
          <w:iCs/>
          <w:sz w:val="30"/>
          <w:szCs w:val="30"/>
        </w:rPr>
        <w:t>9</w:t>
      </w:r>
      <w:r w:rsidR="00182D1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182D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77777777" w:rsidR="00182D1B" w:rsidRPr="00DD7CD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182D1B" w:rsidRPr="00DD7CDF" w14:paraId="6162812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47B3A9C9" w14:textId="77777777" w:rsidR="00182D1B" w:rsidRPr="00DD7CDF" w:rsidRDefault="00182D1B" w:rsidP="00182D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856FB1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41AB3D0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F711C95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D1B" w:rsidRPr="00DD7CDF" w14:paraId="5437BE6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1B01AD48" w14:textId="77777777" w:rsidR="00182D1B" w:rsidRPr="00DD7CDF" w:rsidRDefault="00182D1B" w:rsidP="00182D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A615D27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3F6B45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003288F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D1B" w:rsidRPr="00DD7CDF" w14:paraId="2BD02C2B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7990680E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3F4DDD8" w14:textId="1E45ACD3" w:rsidR="00182D1B" w:rsidRPr="00DD7CDF" w:rsidRDefault="00CF750C" w:rsidP="00182D1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D1B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D1B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3EF6B94" w14:textId="77777777" w:rsidR="00182D1B" w:rsidRPr="00DD7CDF" w:rsidRDefault="00182D1B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FEEAE1" w14:textId="711231E4" w:rsidR="00182D1B" w:rsidRPr="00DD7CDF" w:rsidRDefault="00CF750C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0AA3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D1B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5729C" w14:textId="77777777" w:rsidR="00182D1B" w:rsidRPr="00DD7CDF" w:rsidRDefault="00182D1B" w:rsidP="00182D1B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8A9F58" w14:textId="3FF9BD60" w:rsidR="00182D1B" w:rsidRPr="00DD7CDF" w:rsidRDefault="00CF750C" w:rsidP="00182D1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D1B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D1B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B0FB030" w14:textId="77777777" w:rsidR="00182D1B" w:rsidRPr="00DD7CDF" w:rsidRDefault="00182D1B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E6E446" w14:textId="1CEF9687" w:rsidR="00182D1B" w:rsidRPr="00DD7CDF" w:rsidRDefault="00CF750C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0AA3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D1B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2D1B" w:rsidRPr="00DD7CDF" w14:paraId="05DA136F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6C3B462F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9006DBD" w14:textId="181D4562" w:rsidR="00182D1B" w:rsidRPr="00DD7CDF" w:rsidRDefault="006061C2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07EBE74" w14:textId="77777777" w:rsidR="00182D1B" w:rsidRPr="00DD7CDF" w:rsidRDefault="00182D1B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5D5D53" w14:textId="098FE13A" w:rsidR="00182D1B" w:rsidRPr="00DD7CDF" w:rsidRDefault="006061C2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DD23CA8" w14:textId="77777777" w:rsidR="00182D1B" w:rsidRPr="00DD7CDF" w:rsidRDefault="00182D1B" w:rsidP="00182D1B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6DA41D" w14:textId="39F05CBB" w:rsidR="00182D1B" w:rsidRPr="00DD7CDF" w:rsidRDefault="006061C2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6A3DD761" w14:textId="77777777" w:rsidR="00182D1B" w:rsidRPr="00DD7CDF" w:rsidRDefault="00182D1B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17CA530" w14:textId="1C0D2748" w:rsidR="00182D1B" w:rsidRPr="00DD7CDF" w:rsidRDefault="006061C2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182D1B" w:rsidRPr="00DD7CDF" w14:paraId="653F723B" w14:textId="77777777" w:rsidTr="00182D1B">
        <w:trPr>
          <w:trHeight w:hRule="exact" w:val="361"/>
        </w:trPr>
        <w:tc>
          <w:tcPr>
            <w:tcW w:w="2322" w:type="pct"/>
          </w:tcPr>
          <w:p w14:paraId="10466F3A" w14:textId="77777777" w:rsidR="00182D1B" w:rsidRPr="00DD7CDF" w:rsidRDefault="00182D1B" w:rsidP="00182D1B">
            <w:pPr>
              <w:ind w:right="-102"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925C88D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8BCA2D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D7EB0D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612F3B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5DDEA5" w14:textId="3FF55504" w:rsidR="00182D1B" w:rsidRPr="00DD7CDF" w:rsidRDefault="006061C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75</w:t>
            </w:r>
          </w:p>
        </w:tc>
        <w:tc>
          <w:tcPr>
            <w:tcW w:w="143" w:type="pct"/>
          </w:tcPr>
          <w:p w14:paraId="3B3355A8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3B69CF38" w14:textId="1245691C" w:rsidR="00182D1B" w:rsidRPr="00DD7CDF" w:rsidRDefault="000004A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182D1B" w:rsidRPr="00DD7CDF" w14:paraId="7A092793" w14:textId="77777777" w:rsidTr="00182D1B">
        <w:trPr>
          <w:trHeight w:hRule="exact" w:val="361"/>
        </w:trPr>
        <w:tc>
          <w:tcPr>
            <w:tcW w:w="2322" w:type="pct"/>
          </w:tcPr>
          <w:p w14:paraId="4E0E27EF" w14:textId="1BF54A58" w:rsidR="00182D1B" w:rsidRPr="00DD7CDF" w:rsidRDefault="00182D1B" w:rsidP="00182D1B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</w:tcPr>
          <w:p w14:paraId="101EE840" w14:textId="30F78CB6" w:rsidR="00182D1B" w:rsidRPr="00DD7CDF" w:rsidRDefault="006061C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CC08C5C" w14:textId="77777777" w:rsidR="00182D1B" w:rsidRPr="00DD7CDF" w:rsidRDefault="00182D1B" w:rsidP="00182D1B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D5663C" w14:textId="4D08E62A" w:rsidR="00182D1B" w:rsidRPr="00182D1B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 w:cs="Browallia New"/>
                <w:position w:val="6"/>
                <w:sz w:val="30"/>
                <w:szCs w:val="38"/>
              </w:rPr>
            </w:pPr>
            <w:r>
              <w:rPr>
                <w:rFonts w:ascii="Angsana New" w:hAnsi="Angsana New" w:cs="Browallia New"/>
                <w:position w:val="6"/>
                <w:sz w:val="30"/>
                <w:szCs w:val="38"/>
              </w:rPr>
              <w:t>-</w:t>
            </w:r>
          </w:p>
        </w:tc>
        <w:tc>
          <w:tcPr>
            <w:tcW w:w="145" w:type="pct"/>
          </w:tcPr>
          <w:p w14:paraId="02BFEA36" w14:textId="77777777" w:rsidR="00182D1B" w:rsidRPr="00DD7CDF" w:rsidRDefault="00182D1B" w:rsidP="00182D1B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88C800" w14:textId="2C855638" w:rsidR="00182D1B" w:rsidRPr="00DD7CDF" w:rsidRDefault="000004A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6D6C2F" w14:textId="77777777" w:rsidR="00182D1B" w:rsidRPr="00DD7CDF" w:rsidRDefault="00182D1B" w:rsidP="00182D1B">
            <w:pPr>
              <w:tabs>
                <w:tab w:val="clear" w:pos="680"/>
                <w:tab w:val="decimal" w:pos="685"/>
              </w:tabs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1DC4329" w14:textId="0BDE2507" w:rsidR="00182D1B" w:rsidRPr="00DD7CDF" w:rsidRDefault="000004A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182D1B" w:rsidRPr="00DD7CDF" w14:paraId="227FE33C" w14:textId="77777777" w:rsidTr="00182D1B">
        <w:trPr>
          <w:trHeight w:hRule="exact" w:val="361"/>
        </w:trPr>
        <w:tc>
          <w:tcPr>
            <w:tcW w:w="2322" w:type="pct"/>
          </w:tcPr>
          <w:p w14:paraId="4C402EA3" w14:textId="77777777" w:rsidR="00182D1B" w:rsidRPr="00DD7CDF" w:rsidRDefault="00182D1B" w:rsidP="00182D1B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549F3E9" w14:textId="4FBDEEBC" w:rsidR="00182D1B" w:rsidRPr="00DD7CDF" w:rsidRDefault="006061C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2</w:t>
            </w:r>
            <w:r w:rsidR="00182D1B">
              <w:rPr>
                <w:rFonts w:ascii="Angsana New" w:hAnsi="Angsana New" w:cs="Angsana New"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9</w:t>
            </w:r>
            <w:r w:rsidR="00CF750C" w:rsidRPr="00CF750C">
              <w:rPr>
                <w:rFonts w:ascii="Angsana New" w:hAnsi="Angsana New" w:cs="Angsana New"/>
                <w:position w:val="6"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11F238A" w14:textId="77777777" w:rsidR="00182D1B" w:rsidRPr="00DD7CDF" w:rsidRDefault="00182D1B" w:rsidP="00182D1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A31C34" w14:textId="554B3304" w:rsidR="00182D1B" w:rsidRPr="00182D1B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Browallia New"/>
                <w:position w:val="6"/>
                <w:sz w:val="30"/>
                <w:szCs w:val="38"/>
              </w:rPr>
            </w:pPr>
            <w:r>
              <w:rPr>
                <w:rFonts w:ascii="Angsana New" w:hAnsi="Angsana New" w:cs="Browallia New"/>
                <w:position w:val="6"/>
                <w:sz w:val="30"/>
                <w:szCs w:val="38"/>
              </w:rPr>
              <w:t>-</w:t>
            </w:r>
          </w:p>
        </w:tc>
        <w:tc>
          <w:tcPr>
            <w:tcW w:w="145" w:type="pct"/>
          </w:tcPr>
          <w:p w14:paraId="767DE422" w14:textId="77777777" w:rsidR="00182D1B" w:rsidRPr="00DD7CDF" w:rsidRDefault="00182D1B" w:rsidP="00182D1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5E642" w14:textId="196EBDB9" w:rsidR="00182D1B" w:rsidRPr="00DD7CDF" w:rsidRDefault="006061C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position w:val="6"/>
                <w:sz w:val="30"/>
                <w:szCs w:val="30"/>
              </w:rPr>
              <w:t>252</w:t>
            </w:r>
          </w:p>
        </w:tc>
        <w:tc>
          <w:tcPr>
            <w:tcW w:w="143" w:type="pct"/>
          </w:tcPr>
          <w:p w14:paraId="357F6032" w14:textId="77777777" w:rsidR="00182D1B" w:rsidRPr="00DD7CDF" w:rsidRDefault="00182D1B" w:rsidP="00182D1B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29A3F6B" w14:textId="643F2674" w:rsidR="00182D1B" w:rsidRPr="00DD7CDF" w:rsidRDefault="000004A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182D1B" w:rsidRPr="00DD7CDF" w14:paraId="79DD87A6" w14:textId="77777777" w:rsidTr="00182D1B">
        <w:trPr>
          <w:trHeight w:hRule="exact" w:val="361"/>
        </w:trPr>
        <w:tc>
          <w:tcPr>
            <w:tcW w:w="2322" w:type="pct"/>
          </w:tcPr>
          <w:p w14:paraId="1F3D35E9" w14:textId="77777777" w:rsidR="00182D1B" w:rsidRPr="00DD7CDF" w:rsidRDefault="00182D1B" w:rsidP="00182D1B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A49FF91" w14:textId="05EC0206" w:rsidR="00182D1B" w:rsidRPr="00DD7CDF" w:rsidRDefault="006061C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2</w:t>
            </w:r>
            <w:r w:rsidR="00182D1B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9</w:t>
            </w:r>
            <w:r w:rsidR="00CF750C" w:rsidRPr="00CF750C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3DE21EF" w14:textId="77777777" w:rsidR="00182D1B" w:rsidRPr="00DD7CDF" w:rsidRDefault="00182D1B" w:rsidP="00182D1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C8B9E0" w14:textId="40F10010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8F7701" w14:textId="77777777" w:rsidR="00182D1B" w:rsidRPr="00DD7CDF" w:rsidRDefault="00182D1B" w:rsidP="00182D1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D536C8" w14:textId="152082CD" w:rsidR="00182D1B" w:rsidRPr="00DD7CDF" w:rsidRDefault="00CF750C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27</w:t>
            </w:r>
          </w:p>
        </w:tc>
        <w:tc>
          <w:tcPr>
            <w:tcW w:w="143" w:type="pct"/>
          </w:tcPr>
          <w:p w14:paraId="1EA37332" w14:textId="77777777" w:rsidR="00182D1B" w:rsidRPr="00DD7CDF" w:rsidRDefault="00182D1B" w:rsidP="00182D1B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870526" w14:textId="65B310B9" w:rsidR="00182D1B" w:rsidRPr="00DD7CDF" w:rsidRDefault="000004A2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D2CF038" w14:textId="77777777" w:rsidR="00B0659C" w:rsidRDefault="00B0659C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2FE1EFD" w14:textId="77777777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C61EECD" w14:textId="35738B15" w:rsidR="000377D1" w:rsidRPr="00DD7CDF" w:rsidRDefault="006061C2" w:rsidP="001D4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="00CF750C" w:rsidRPr="00CF750C">
        <w:rPr>
          <w:rFonts w:ascii="Angsana New" w:hAnsi="Angsana New" w:cs="Angsana New"/>
          <w:b/>
          <w:bCs/>
          <w:sz w:val="30"/>
          <w:szCs w:val="30"/>
        </w:rPr>
        <w:t>3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</w:p>
    <w:p w14:paraId="4412F461" w14:textId="77777777" w:rsidR="000377D1" w:rsidRPr="00DD7CDF" w:rsidRDefault="000377D1" w:rsidP="000429AC">
      <w:pPr>
        <w:tabs>
          <w:tab w:val="clear" w:pos="454"/>
          <w:tab w:val="clear" w:pos="907"/>
          <w:tab w:val="left" w:pos="540"/>
          <w:tab w:val="left" w:pos="1080"/>
        </w:tabs>
        <w:spacing w:line="240" w:lineRule="auto"/>
        <w:ind w:left="540"/>
        <w:rPr>
          <w:rFonts w:ascii="Angsana New" w:hAnsi="Angsana New" w:cs="Angsana New"/>
          <w:b/>
          <w:bCs/>
          <w:sz w:val="30"/>
          <w:szCs w:val="30"/>
        </w:rPr>
      </w:pPr>
    </w:p>
    <w:p w14:paraId="26361923" w14:textId="5083442F" w:rsidR="0080549B" w:rsidRPr="00DD7CDF" w:rsidRDefault="0080549B" w:rsidP="001D4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77"/>
        <w:rPr>
          <w:rFonts w:ascii="Angsana New" w:hAnsi="Angsana New" w:cs="Angsana New"/>
          <w:spacing w:val="-6"/>
          <w:sz w:val="30"/>
          <w:szCs w:val="30"/>
        </w:rPr>
      </w:pPr>
      <w:r w:rsidRPr="00DD7CDF">
        <w:rPr>
          <w:rFonts w:ascii="Angsana New" w:hAnsi="Angsana New" w:cs="Angsana New"/>
          <w:spacing w:val="-6"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  <w:r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794CF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881AF9" w:rsidRPr="00DD7CDF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="003105ED"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6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6"/>
          <w:sz w:val="30"/>
          <w:szCs w:val="30"/>
        </w:rPr>
        <w:t>3</w:t>
      </w:r>
      <w:r w:rsidR="002A3DF9"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105ED"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และ </w:t>
      </w:r>
      <w:r w:rsidR="00CF750C" w:rsidRPr="00CF750C">
        <w:rPr>
          <w:rFonts w:ascii="Angsana New" w:hAnsi="Angsana New" w:cs="Angsana New"/>
          <w:spacing w:val="-6"/>
          <w:sz w:val="30"/>
          <w:szCs w:val="30"/>
        </w:rPr>
        <w:t>31</w:t>
      </w:r>
      <w:r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285A7B"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pacing w:val="-6"/>
          <w:sz w:val="30"/>
          <w:szCs w:val="30"/>
        </w:rPr>
        <w:t>25</w:t>
      </w:r>
      <w:r w:rsidR="006061C2" w:rsidRPr="006061C2">
        <w:rPr>
          <w:rFonts w:ascii="Angsana New" w:hAnsi="Angsana New" w:cs="Angsana New" w:hint="cs"/>
          <w:spacing w:val="-6"/>
          <w:sz w:val="30"/>
          <w:szCs w:val="30"/>
        </w:rPr>
        <w:t>62</w:t>
      </w:r>
      <w:r w:rsidR="00167814"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สรุปได้ดังนี้ </w:t>
      </w:r>
    </w:p>
    <w:p w14:paraId="046F1CC6" w14:textId="77777777" w:rsidR="00F271AD" w:rsidRPr="00DD7CDF" w:rsidRDefault="00F271AD" w:rsidP="00F271AD">
      <w:pPr>
        <w:tabs>
          <w:tab w:val="clear" w:pos="454"/>
          <w:tab w:val="clear" w:pos="907"/>
          <w:tab w:val="left" w:pos="540"/>
        </w:tabs>
        <w:spacing w:line="240" w:lineRule="auto"/>
        <w:ind w:left="540"/>
        <w:rPr>
          <w:rFonts w:ascii="Angsana New" w:hAnsi="Angsana New"/>
          <w:spacing w:val="-6"/>
          <w:sz w:val="20"/>
          <w:szCs w:val="20"/>
        </w:rPr>
      </w:pPr>
    </w:p>
    <w:tbl>
      <w:tblPr>
        <w:tblW w:w="9731" w:type="dxa"/>
        <w:tblInd w:w="738" w:type="dxa"/>
        <w:tblLook w:val="01E0" w:firstRow="1" w:lastRow="1" w:firstColumn="1" w:lastColumn="1" w:noHBand="0" w:noVBand="0"/>
      </w:tblPr>
      <w:tblGrid>
        <w:gridCol w:w="2052"/>
        <w:gridCol w:w="1063"/>
        <w:gridCol w:w="289"/>
        <w:gridCol w:w="1040"/>
        <w:gridCol w:w="289"/>
        <w:gridCol w:w="944"/>
        <w:gridCol w:w="262"/>
        <w:gridCol w:w="1029"/>
        <w:gridCol w:w="265"/>
        <w:gridCol w:w="1126"/>
        <w:gridCol w:w="264"/>
        <w:gridCol w:w="1108"/>
      </w:tblGrid>
      <w:tr w:rsidR="00F271AD" w:rsidRPr="00DD7CDF" w14:paraId="1933E1F5" w14:textId="77777777" w:rsidTr="00FB1FB7">
        <w:trPr>
          <w:trHeight w:hRule="exact" w:val="317"/>
        </w:trPr>
        <w:tc>
          <w:tcPr>
            <w:tcW w:w="2052" w:type="dxa"/>
          </w:tcPr>
          <w:p w14:paraId="35AF8F3A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9" w:type="dxa"/>
            <w:gridSpan w:val="11"/>
            <w:tcBorders>
              <w:bottom w:val="single" w:sz="4" w:space="0" w:color="auto"/>
            </w:tcBorders>
          </w:tcPr>
          <w:p w14:paraId="2B167FDC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</w:tr>
      <w:tr w:rsidR="00F271AD" w:rsidRPr="00DD7CDF" w14:paraId="1A07FBCD" w14:textId="77777777" w:rsidTr="00FB1FB7">
        <w:trPr>
          <w:trHeight w:hRule="exact" w:val="374"/>
        </w:trPr>
        <w:tc>
          <w:tcPr>
            <w:tcW w:w="2052" w:type="dxa"/>
          </w:tcPr>
          <w:p w14:paraId="76702EF8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6" w:type="dxa"/>
            <w:gridSpan w:val="7"/>
            <w:tcBorders>
              <w:top w:val="single" w:sz="4" w:space="0" w:color="auto"/>
            </w:tcBorders>
          </w:tcPr>
          <w:p w14:paraId="48C6DE6C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04FB8AB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</w:tcBorders>
          </w:tcPr>
          <w:p w14:paraId="5D6C2D05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1AD" w:rsidRPr="00DD7CDF" w14:paraId="73AA91FD" w14:textId="77777777" w:rsidTr="00FB1FB7">
        <w:trPr>
          <w:trHeight w:hRule="exact" w:val="346"/>
        </w:trPr>
        <w:tc>
          <w:tcPr>
            <w:tcW w:w="2052" w:type="dxa"/>
          </w:tcPr>
          <w:p w14:paraId="3F5398ED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</w:tcBorders>
          </w:tcPr>
          <w:p w14:paraId="051E9172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0BE71A0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</w:tcBorders>
          </w:tcPr>
          <w:p w14:paraId="2519A4E0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5" w:type="dxa"/>
          </w:tcPr>
          <w:p w14:paraId="63D6DD1F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</w:tcPr>
          <w:p w14:paraId="44EDD8FF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F271AD" w:rsidRPr="00DD7CDF" w14:paraId="4D253920" w14:textId="77777777" w:rsidTr="00FB1FB7">
        <w:trPr>
          <w:trHeight w:hRule="exact" w:val="346"/>
        </w:trPr>
        <w:tc>
          <w:tcPr>
            <w:tcW w:w="2052" w:type="dxa"/>
          </w:tcPr>
          <w:p w14:paraId="71AF9191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77704ED9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2A8DDFAE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tcBorders>
              <w:bottom w:val="single" w:sz="4" w:space="0" w:color="auto"/>
            </w:tcBorders>
          </w:tcPr>
          <w:p w14:paraId="1FCAF200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5" w:type="dxa"/>
          </w:tcPr>
          <w:p w14:paraId="47B2B108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14:paraId="2D3E613D" w14:textId="0450BB88" w:rsidR="00F271AD" w:rsidRPr="00F51DF2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อัตราร้อยล</w:t>
            </w:r>
            <w:r w:rsidR="00F51DF2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ะ</w:t>
            </w:r>
            <w:r w:rsidR="00F51DF2">
              <w:rPr>
                <w:rFonts w:ascii="Angsana New" w:hAnsi="Angsana New" w:cstheme="minorBidi"/>
                <w:i/>
                <w:iCs/>
                <w:sz w:val="30"/>
                <w:szCs w:val="30"/>
              </w:rPr>
              <w:t>)</w:t>
            </w:r>
          </w:p>
        </w:tc>
      </w:tr>
      <w:tr w:rsidR="00F271AD" w:rsidRPr="00DD7CDF" w14:paraId="0316420E" w14:textId="77777777" w:rsidTr="00FB1FB7">
        <w:trPr>
          <w:trHeight w:hRule="exact" w:val="374"/>
        </w:trPr>
        <w:tc>
          <w:tcPr>
            <w:tcW w:w="2052" w:type="dxa"/>
          </w:tcPr>
          <w:p w14:paraId="280D63E8" w14:textId="77777777" w:rsidR="00F271AD" w:rsidRPr="00DD7CDF" w:rsidRDefault="00F271AD" w:rsidP="00F271AD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4BE889C" w14:textId="3B5C7490" w:rsidR="00F271AD" w:rsidRPr="00DD7CDF" w:rsidRDefault="00CF750C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1AD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9" w:type="dxa"/>
          </w:tcPr>
          <w:p w14:paraId="3C8B8D88" w14:textId="77777777" w:rsidR="00F271AD" w:rsidRPr="00DD7CDF" w:rsidRDefault="00F271AD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0C17179" w14:textId="7877BE20" w:rsidR="00F271AD" w:rsidRPr="00DD7CDF" w:rsidRDefault="00CF750C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1AD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9" w:type="dxa"/>
          </w:tcPr>
          <w:p w14:paraId="282B0B58" w14:textId="77777777" w:rsidR="00F271AD" w:rsidRPr="00DD7CDF" w:rsidRDefault="00F271AD" w:rsidP="00F271AD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165F0763" w14:textId="54B91C35" w:rsidR="00F271AD" w:rsidRPr="00DD7CDF" w:rsidRDefault="00CF750C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1AD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14:paraId="56AB2154" w14:textId="77777777" w:rsidR="00F271AD" w:rsidRPr="00DD7CDF" w:rsidRDefault="00F271AD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E2A6E7A" w14:textId="1AD7447D" w:rsidR="00F271AD" w:rsidRPr="00DD7CDF" w:rsidRDefault="00CF750C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1AD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3CDD2BCB" w14:textId="77777777" w:rsidR="00F271AD" w:rsidRPr="00DD7CDF" w:rsidRDefault="00F271AD" w:rsidP="00F271AD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E5CCC3" w14:textId="5D82007D" w:rsidR="00F271AD" w:rsidRPr="00DD7CDF" w:rsidRDefault="00CF750C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1AD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14:paraId="09ED094B" w14:textId="77777777" w:rsidR="00F271AD" w:rsidRPr="00DD7CDF" w:rsidRDefault="00F271AD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58A3B6A" w14:textId="0AB12A92" w:rsidR="00F271AD" w:rsidRPr="00DD7CDF" w:rsidRDefault="00CF750C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1AD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271AD" w:rsidRPr="00DD7CDF" w14:paraId="49D71F4D" w14:textId="77777777" w:rsidTr="00FB1FB7">
        <w:trPr>
          <w:trHeight w:hRule="exact" w:val="374"/>
        </w:trPr>
        <w:tc>
          <w:tcPr>
            <w:tcW w:w="2052" w:type="dxa"/>
          </w:tcPr>
          <w:p w14:paraId="07F0BFD2" w14:textId="77777777" w:rsidR="00F271AD" w:rsidRPr="00DD7CDF" w:rsidRDefault="00F271AD" w:rsidP="00F271AD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9FB9FA0" w14:textId="41ED9606" w:rsidR="00F271AD" w:rsidRPr="00DD7CDF" w:rsidRDefault="006061C2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9" w:type="dxa"/>
          </w:tcPr>
          <w:p w14:paraId="0527A0C6" w14:textId="77777777" w:rsidR="00F271AD" w:rsidRPr="00DD7CDF" w:rsidRDefault="00F271AD" w:rsidP="00F271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C4F8673" w14:textId="0F874F79" w:rsidR="00F271AD" w:rsidRPr="00DD7CDF" w:rsidRDefault="006061C2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9" w:type="dxa"/>
          </w:tcPr>
          <w:p w14:paraId="71E5BE4B" w14:textId="77777777" w:rsidR="00F271AD" w:rsidRPr="00DD7CDF" w:rsidRDefault="00F271AD" w:rsidP="00F271AD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5C23F41" w14:textId="1261C646" w:rsidR="00F271AD" w:rsidRPr="00DD7CDF" w:rsidRDefault="006061C2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58016BC4" w14:textId="77777777" w:rsidR="00F271AD" w:rsidRPr="00DD7CDF" w:rsidRDefault="00F271AD" w:rsidP="00F271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49901F29" w14:textId="3B583FD5" w:rsidR="00F271AD" w:rsidRPr="00DD7CDF" w:rsidRDefault="006061C2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39084362" w14:textId="77777777" w:rsidR="00F271AD" w:rsidRPr="00DD7CDF" w:rsidRDefault="00F271AD" w:rsidP="00F271AD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D0DD821" w14:textId="6099B00C" w:rsidR="00F271AD" w:rsidRPr="00DD7CDF" w:rsidRDefault="006061C2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4" w:type="dxa"/>
          </w:tcPr>
          <w:p w14:paraId="67290F13" w14:textId="77777777" w:rsidR="00F271AD" w:rsidRPr="00DD7CDF" w:rsidRDefault="00F271AD" w:rsidP="00F271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D3448BC" w14:textId="3DDF1A98" w:rsidR="00F271AD" w:rsidRPr="00DD7CDF" w:rsidRDefault="006061C2" w:rsidP="00F271AD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271AD" w:rsidRPr="00DD7CDF" w14:paraId="64B90B5E" w14:textId="77777777" w:rsidTr="00FB1FB7">
        <w:trPr>
          <w:trHeight w:hRule="exact" w:val="399"/>
        </w:trPr>
        <w:tc>
          <w:tcPr>
            <w:tcW w:w="2052" w:type="dxa"/>
          </w:tcPr>
          <w:p w14:paraId="5CD89FFE" w14:textId="77777777" w:rsidR="00F271AD" w:rsidRPr="00DD7CDF" w:rsidRDefault="00F271AD" w:rsidP="00FB1FB7">
            <w:pPr>
              <w:tabs>
                <w:tab w:val="left" w:pos="162"/>
                <w:tab w:val="left" w:pos="360"/>
                <w:tab w:val="left" w:pos="720"/>
              </w:tabs>
              <w:ind w:left="14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D7EB700" w14:textId="77777777" w:rsidR="00F271AD" w:rsidRPr="00DD7CDF" w:rsidRDefault="00F271AD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013F7224" w14:textId="77777777" w:rsidR="00F271AD" w:rsidRPr="00DD7CDF" w:rsidRDefault="00F271AD" w:rsidP="001D48AF">
            <w:pPr>
              <w:tabs>
                <w:tab w:val="clear" w:pos="227"/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A0A7B5C" w14:textId="77777777" w:rsidR="00F271AD" w:rsidRPr="00DD7CDF" w:rsidRDefault="00F271AD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2B5FAC" w14:textId="77777777" w:rsidR="00F271AD" w:rsidRPr="00DD7CDF" w:rsidRDefault="00F271AD" w:rsidP="00F271AD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E023A67" w14:textId="77777777" w:rsidR="00F271AD" w:rsidRPr="00DD7CDF" w:rsidRDefault="00F271AD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875110" w14:textId="77777777" w:rsidR="00F271AD" w:rsidRPr="00DD7CDF" w:rsidRDefault="00F271AD" w:rsidP="00F271A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403DD63D" w14:textId="77777777" w:rsidR="00F271AD" w:rsidRPr="00DD7CDF" w:rsidRDefault="00F271AD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F50ACB7" w14:textId="77777777" w:rsidR="00F271AD" w:rsidRPr="00DD7CDF" w:rsidRDefault="00F271AD" w:rsidP="00F271A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4FEB80D" w14:textId="77777777" w:rsidR="00F271AD" w:rsidRPr="00DD7CDF" w:rsidRDefault="00F271AD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AE7C72D" w14:textId="77777777" w:rsidR="00F271AD" w:rsidRPr="00DD7CDF" w:rsidRDefault="00F271AD" w:rsidP="00F271A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8D0FE4F" w14:textId="77777777" w:rsidR="00F271AD" w:rsidRPr="00DD7CDF" w:rsidRDefault="00F271AD" w:rsidP="00F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D72" w:rsidRPr="00DD7CDF" w14:paraId="3A3460FF" w14:textId="77777777" w:rsidTr="00FB1FB7">
        <w:trPr>
          <w:trHeight w:hRule="exact" w:val="399"/>
        </w:trPr>
        <w:tc>
          <w:tcPr>
            <w:tcW w:w="2052" w:type="dxa"/>
          </w:tcPr>
          <w:p w14:paraId="29F5F9DB" w14:textId="19EF0FD5" w:rsidR="00DC2D72" w:rsidRPr="00DD7CDF" w:rsidRDefault="00DC2D72" w:rsidP="00FB1FB7">
            <w:pPr>
              <w:tabs>
                <w:tab w:val="clear" w:pos="227"/>
                <w:tab w:val="left" w:pos="48"/>
                <w:tab w:val="left" w:pos="320"/>
                <w:tab w:val="left" w:pos="360"/>
                <w:tab w:val="left" w:pos="720"/>
              </w:tabs>
              <w:ind w:left="140"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F7987"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แก่การร่วมค้า</w:t>
            </w:r>
          </w:p>
        </w:tc>
        <w:tc>
          <w:tcPr>
            <w:tcW w:w="1063" w:type="dxa"/>
          </w:tcPr>
          <w:p w14:paraId="5C7EFED4" w14:textId="5A083C3B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9" w:type="dxa"/>
          </w:tcPr>
          <w:p w14:paraId="0F02F4AB" w14:textId="77777777" w:rsidR="00DC2D72" w:rsidRPr="00DD7CDF" w:rsidRDefault="00DC2D72" w:rsidP="00DC2D72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F70FBF0" w14:textId="6898C40C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9" w:type="dxa"/>
          </w:tcPr>
          <w:p w14:paraId="2C7E32C1" w14:textId="77777777" w:rsidR="00DC2D72" w:rsidRPr="00DD7CDF" w:rsidRDefault="00DC2D72" w:rsidP="00DC2D72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006DE6AA" w14:textId="5D122453" w:rsidR="00DC2D72" w:rsidRPr="00DD7CDF" w:rsidRDefault="008808A9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336C55A" w14:textId="77777777" w:rsidR="00DC2D72" w:rsidRPr="00DD7CDF" w:rsidRDefault="00DC2D72" w:rsidP="00DC2D72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373DCD03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8EEBDB9" w14:textId="77777777" w:rsidR="00DC2D72" w:rsidRPr="00DD7CDF" w:rsidRDefault="00DC2D72" w:rsidP="00DC2D72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9F14B41" w14:textId="579167DD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4</w:t>
            </w:r>
            <w:r w:rsidR="008808A9">
              <w:rPr>
                <w:rFonts w:ascii="Angsana New" w:hAnsi="Angsana New"/>
                <w:sz w:val="30"/>
                <w:szCs w:val="30"/>
              </w:rPr>
              <w:t>.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18E0EFC8" w14:textId="77777777" w:rsidR="00DC2D72" w:rsidRPr="00DD7CDF" w:rsidRDefault="00DC2D72" w:rsidP="00DC2D72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85B861B" w14:textId="01A69DF4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4</w:t>
            </w:r>
            <w:r w:rsidR="00DC2D72" w:rsidRPr="00DD7CDF">
              <w:rPr>
                <w:rFonts w:ascii="Angsana New" w:hAnsi="Angsana New"/>
                <w:sz w:val="30"/>
                <w:szCs w:val="30"/>
              </w:rPr>
              <w:t>.</w:t>
            </w:r>
            <w:r w:rsidRPr="006061C2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B143CD" w:rsidRPr="00DD7CDF" w14:paraId="079D3DD8" w14:textId="77777777" w:rsidTr="00FB1FB7">
        <w:trPr>
          <w:trHeight w:hRule="exact" w:val="399"/>
        </w:trPr>
        <w:tc>
          <w:tcPr>
            <w:tcW w:w="2052" w:type="dxa"/>
          </w:tcPr>
          <w:p w14:paraId="66BD9BDC" w14:textId="17332FF5" w:rsidR="00B143CD" w:rsidRPr="00DD7CDF" w:rsidRDefault="00B143CD" w:rsidP="00FB1FB7">
            <w:pPr>
              <w:tabs>
                <w:tab w:val="left" w:pos="48"/>
                <w:tab w:val="left" w:pos="360"/>
                <w:tab w:val="left" w:pos="720"/>
              </w:tabs>
              <w:ind w:left="140"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3" w:type="dxa"/>
          </w:tcPr>
          <w:p w14:paraId="13112DCD" w14:textId="77777777" w:rsidR="00B143CD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516D403" w14:textId="77777777" w:rsidR="00B143CD" w:rsidRPr="00DD7CDF" w:rsidRDefault="00B143CD" w:rsidP="00B143CD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7D035F5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9B2BAB0" w14:textId="77777777" w:rsidR="00B143CD" w:rsidRPr="00DD7CDF" w:rsidRDefault="00B143CD" w:rsidP="00B143CD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58B0E51A" w14:textId="77777777" w:rsidR="00B143CD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551F755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048A260A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2E1FCEA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2B06815" w14:textId="77777777" w:rsidR="00B143CD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495EDFA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6D795DE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7E6" w:rsidRPr="00DD7CDF" w14:paraId="1D96A50D" w14:textId="77777777" w:rsidTr="00FB1FB7">
        <w:trPr>
          <w:trHeight w:hRule="exact" w:val="399"/>
        </w:trPr>
        <w:tc>
          <w:tcPr>
            <w:tcW w:w="2052" w:type="dxa"/>
          </w:tcPr>
          <w:p w14:paraId="2534ADD9" w14:textId="10FB8970" w:rsidR="00FF47E6" w:rsidRPr="00DD7CDF" w:rsidRDefault="00FF47E6" w:rsidP="00FB1FB7">
            <w:pPr>
              <w:tabs>
                <w:tab w:val="left" w:pos="48"/>
                <w:tab w:val="left" w:pos="360"/>
                <w:tab w:val="left" w:pos="720"/>
              </w:tabs>
              <w:ind w:left="140"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bookmarkStart w:id="1" w:name="_Hlk39680972"/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</w:t>
            </w:r>
            <w:bookmarkEnd w:id="1"/>
          </w:p>
        </w:tc>
        <w:tc>
          <w:tcPr>
            <w:tcW w:w="1063" w:type="dxa"/>
          </w:tcPr>
          <w:p w14:paraId="70FE1739" w14:textId="3466D2B9" w:rsidR="00FF47E6" w:rsidRDefault="00CF750C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75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5ECDEB27" w14:textId="77777777" w:rsidR="00FF47E6" w:rsidRPr="00DD7CDF" w:rsidRDefault="00FF47E6" w:rsidP="00FF47E6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CC32457" w14:textId="18E296C1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0555EA09" w14:textId="77777777" w:rsidR="00FF47E6" w:rsidRPr="00DD7CDF" w:rsidRDefault="00FF47E6" w:rsidP="00FF47E6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4C00193C" w14:textId="47BE3B1C" w:rsidR="00FF47E6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AD4F4F4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16C60C89" w14:textId="67EE8892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6DB99B8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71A4F94A" w14:textId="6E2D3681" w:rsidR="00FF47E6" w:rsidRPr="00053CE4" w:rsidRDefault="00053CE4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10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0FC76BB" w14:textId="77777777" w:rsidR="00FF47E6" w:rsidRPr="001E1252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063BEAC" w14:textId="669D42D8" w:rsidR="00FF47E6" w:rsidRPr="001E1252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E12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47E6" w:rsidRPr="00DD7CDF" w14:paraId="20CDD5F3" w14:textId="77777777" w:rsidTr="00FB1FB7">
        <w:trPr>
          <w:trHeight w:hRule="exact" w:val="399"/>
        </w:trPr>
        <w:tc>
          <w:tcPr>
            <w:tcW w:w="2052" w:type="dxa"/>
          </w:tcPr>
          <w:p w14:paraId="0679F068" w14:textId="77777777" w:rsidR="00FF47E6" w:rsidRPr="00DD7CDF" w:rsidRDefault="00FF47E6" w:rsidP="00FB1FB7">
            <w:pPr>
              <w:tabs>
                <w:tab w:val="left" w:pos="162"/>
                <w:tab w:val="left" w:pos="360"/>
                <w:tab w:val="left" w:pos="720"/>
              </w:tabs>
              <w:ind w:left="14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63" w:type="dxa"/>
          </w:tcPr>
          <w:p w14:paraId="0F086A20" w14:textId="77777777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0DC04C6" w14:textId="77777777" w:rsidR="00FF47E6" w:rsidRPr="00DD7CDF" w:rsidRDefault="00FF47E6" w:rsidP="00FF47E6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3AFEDC8" w14:textId="77777777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41E0EF" w14:textId="77777777" w:rsidR="00FF47E6" w:rsidRPr="00DD7CDF" w:rsidRDefault="00FF47E6" w:rsidP="00FF47E6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0D5EEB0C" w14:textId="77777777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D6BE402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F16E07D" w14:textId="77777777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BAF0B5B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5363EB" w14:textId="77777777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B2D219D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D6F4599" w14:textId="77777777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47E6" w:rsidRPr="00DD7CDF" w14:paraId="3976716B" w14:textId="77777777" w:rsidTr="00FB1FB7">
        <w:trPr>
          <w:trHeight w:hRule="exact" w:val="399"/>
        </w:trPr>
        <w:tc>
          <w:tcPr>
            <w:tcW w:w="2052" w:type="dxa"/>
          </w:tcPr>
          <w:p w14:paraId="13959D2D" w14:textId="033F1827" w:rsidR="00FF47E6" w:rsidRPr="00DD7CDF" w:rsidRDefault="00FF47E6" w:rsidP="00FB1FB7">
            <w:pPr>
              <w:tabs>
                <w:tab w:val="left" w:pos="162"/>
                <w:tab w:val="left" w:pos="360"/>
                <w:tab w:val="left" w:pos="720"/>
              </w:tabs>
              <w:ind w:left="140"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แก่บริษัทร่วม</w:t>
            </w:r>
          </w:p>
        </w:tc>
        <w:tc>
          <w:tcPr>
            <w:tcW w:w="1063" w:type="dxa"/>
          </w:tcPr>
          <w:p w14:paraId="6DBB8F47" w14:textId="0079E897" w:rsidR="00FF47E6" w:rsidRPr="00DD7CDF" w:rsidRDefault="006061C2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4F747F05" w14:textId="77777777" w:rsidR="00FF47E6" w:rsidRPr="00DD7CDF" w:rsidRDefault="00FF47E6" w:rsidP="00FF47E6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39AFC5" w14:textId="532461C4" w:rsidR="00FF47E6" w:rsidRPr="00DD7CDF" w:rsidRDefault="006061C2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9" w:type="dxa"/>
          </w:tcPr>
          <w:p w14:paraId="1718E0F3" w14:textId="77777777" w:rsidR="00FF47E6" w:rsidRPr="00DD7CDF" w:rsidRDefault="00FF47E6" w:rsidP="00FF47E6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307A8F96" w14:textId="1F19F4CA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8E34801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24E3862" w14:textId="77777777" w:rsidR="00FF47E6" w:rsidRPr="00DD7CDF" w:rsidRDefault="00FF47E6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D608A1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15DA3C" w14:textId="44A667CF" w:rsidR="00FF47E6" w:rsidRPr="00DD7CDF" w:rsidRDefault="00CF750C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/>
                <w:sz w:val="30"/>
                <w:szCs w:val="30"/>
              </w:rPr>
              <w:t>3</w:t>
            </w:r>
            <w:r w:rsidR="00FF47E6" w:rsidRPr="00DD7CDF">
              <w:rPr>
                <w:rFonts w:ascii="Angsana New" w:hAnsi="Angsana New"/>
                <w:sz w:val="30"/>
                <w:szCs w:val="30"/>
              </w:rPr>
              <w:t>.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5</w:t>
            </w:r>
            <w:r w:rsidRPr="00CF75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14:paraId="7C621027" w14:textId="77777777" w:rsidR="00FF47E6" w:rsidRPr="00DD7CDF" w:rsidRDefault="00FF47E6" w:rsidP="00FF47E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91298A2" w14:textId="16FDFF5E" w:rsidR="00FF47E6" w:rsidRPr="00DD7CDF" w:rsidRDefault="00CF750C" w:rsidP="00FF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/>
                <w:sz w:val="30"/>
                <w:szCs w:val="30"/>
              </w:rPr>
              <w:t>3</w:t>
            </w:r>
            <w:r w:rsidR="00FF47E6" w:rsidRPr="00DD7CDF">
              <w:rPr>
                <w:rFonts w:ascii="Angsana New" w:hAnsi="Angsana New"/>
                <w:sz w:val="30"/>
                <w:szCs w:val="30"/>
              </w:rPr>
              <w:t>.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5</w:t>
            </w:r>
            <w:r w:rsidRPr="00CF750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143CD" w:rsidRPr="00DD7CDF" w14:paraId="03D975DD" w14:textId="77777777" w:rsidTr="00FB1FB7">
        <w:trPr>
          <w:trHeight w:hRule="exact" w:val="399"/>
        </w:trPr>
        <w:tc>
          <w:tcPr>
            <w:tcW w:w="2052" w:type="dxa"/>
          </w:tcPr>
          <w:p w14:paraId="0FE9E54C" w14:textId="77777777" w:rsidR="00B143CD" w:rsidRPr="00DD7CDF" w:rsidRDefault="00B143CD" w:rsidP="00FB1FB7">
            <w:pPr>
              <w:tabs>
                <w:tab w:val="left" w:pos="162"/>
                <w:tab w:val="left" w:pos="360"/>
                <w:tab w:val="left" w:pos="720"/>
              </w:tabs>
              <w:ind w:left="14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063" w:type="dxa"/>
          </w:tcPr>
          <w:p w14:paraId="1B0E5CC5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109A1F9" w14:textId="77777777" w:rsidR="00B143CD" w:rsidRPr="00DD7CDF" w:rsidRDefault="00B143CD" w:rsidP="00B143CD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9978DF9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62E4BFF" w14:textId="77777777" w:rsidR="00B143CD" w:rsidRPr="00DD7CDF" w:rsidRDefault="00B143CD" w:rsidP="00B143CD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39263481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B8FB8E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18971D07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414FFC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CA66A75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74F0AB6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E5A9380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43CD" w:rsidRPr="00DD7CDF" w14:paraId="7B426FC0" w14:textId="77777777" w:rsidTr="00FB1FB7">
        <w:trPr>
          <w:trHeight w:hRule="exact" w:val="399"/>
        </w:trPr>
        <w:tc>
          <w:tcPr>
            <w:tcW w:w="2052" w:type="dxa"/>
          </w:tcPr>
          <w:p w14:paraId="488B4307" w14:textId="3B07FFA4" w:rsidR="00B143CD" w:rsidRPr="00DD7CDF" w:rsidRDefault="00B143CD" w:rsidP="00FB1FB7">
            <w:pPr>
              <w:tabs>
                <w:tab w:val="left" w:pos="320"/>
                <w:tab w:val="left" w:pos="360"/>
                <w:tab w:val="left" w:pos="720"/>
              </w:tabs>
              <w:ind w:left="140"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7CD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3" w:type="dxa"/>
          </w:tcPr>
          <w:p w14:paraId="21972FAC" w14:textId="45BE2E01" w:rsidR="00B143CD" w:rsidRPr="00DD7CDF" w:rsidRDefault="006061C2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89" w:type="dxa"/>
          </w:tcPr>
          <w:p w14:paraId="400CA1F1" w14:textId="77777777" w:rsidR="00B143CD" w:rsidRPr="00DD7CDF" w:rsidRDefault="00B143CD" w:rsidP="00B143CD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FAD66D4" w14:textId="477461A5" w:rsidR="00B143CD" w:rsidRPr="00DD7CDF" w:rsidRDefault="006061C2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89" w:type="dxa"/>
          </w:tcPr>
          <w:p w14:paraId="7A4EA968" w14:textId="77777777" w:rsidR="00B143CD" w:rsidRPr="00DD7CDF" w:rsidRDefault="00B143CD" w:rsidP="00B143CD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36C5E52E" w14:textId="7DC119F8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0F5ECDA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558C4A8D" w14:textId="77777777" w:rsidR="00B143CD" w:rsidRPr="00DD7CDF" w:rsidRDefault="00B143CD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214D785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49CCA0D" w14:textId="6C60C332" w:rsidR="00B143CD" w:rsidRPr="00DD7CDF" w:rsidRDefault="006061C2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</w:t>
            </w:r>
            <w:r w:rsidR="00B143CD">
              <w:rPr>
                <w:rFonts w:ascii="Angsana New" w:hAnsi="Angsana New"/>
                <w:sz w:val="30"/>
                <w:szCs w:val="30"/>
              </w:rPr>
              <w:t>.</w:t>
            </w:r>
            <w:r w:rsidRPr="006061C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</w:tcPr>
          <w:p w14:paraId="3E005288" w14:textId="77777777" w:rsidR="00B143CD" w:rsidRPr="00DD7CDF" w:rsidRDefault="00B143CD" w:rsidP="00B143CD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D6AF4EA" w14:textId="014AA7A9" w:rsidR="00B143CD" w:rsidRPr="00DD7CDF" w:rsidRDefault="006061C2" w:rsidP="00B1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</w:t>
            </w:r>
            <w:r w:rsidR="00B143CD" w:rsidRPr="00DD7CDF">
              <w:rPr>
                <w:rFonts w:ascii="Angsana New" w:hAnsi="Angsana New"/>
                <w:sz w:val="30"/>
                <w:szCs w:val="30"/>
              </w:rPr>
              <w:t>.</w:t>
            </w:r>
            <w:r w:rsidRPr="006061C2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4829BD3E" w14:textId="19F7B238" w:rsidR="00B0659C" w:rsidRPr="00C627B4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  <w:cs/>
        </w:rPr>
      </w:pPr>
    </w:p>
    <w:tbl>
      <w:tblPr>
        <w:tblW w:w="9693" w:type="dxa"/>
        <w:tblInd w:w="738" w:type="dxa"/>
        <w:tblLook w:val="01E0" w:firstRow="1" w:lastRow="1" w:firstColumn="1" w:lastColumn="1" w:noHBand="0" w:noVBand="0"/>
      </w:tblPr>
      <w:tblGrid>
        <w:gridCol w:w="2052"/>
        <w:gridCol w:w="1033"/>
        <w:gridCol w:w="290"/>
        <w:gridCol w:w="1042"/>
        <w:gridCol w:w="289"/>
        <w:gridCol w:w="1004"/>
        <w:gridCol w:w="262"/>
        <w:gridCol w:w="1028"/>
        <w:gridCol w:w="266"/>
        <w:gridCol w:w="1099"/>
        <w:gridCol w:w="265"/>
        <w:gridCol w:w="1063"/>
      </w:tblGrid>
      <w:tr w:rsidR="00F271AD" w:rsidRPr="00DD7CDF" w14:paraId="584D849D" w14:textId="77777777" w:rsidTr="00FB1FB7">
        <w:trPr>
          <w:trHeight w:hRule="exact" w:val="317"/>
        </w:trPr>
        <w:tc>
          <w:tcPr>
            <w:tcW w:w="2052" w:type="dxa"/>
          </w:tcPr>
          <w:p w14:paraId="4D4E41B4" w14:textId="77777777" w:rsidR="00F271AD" w:rsidRPr="00DD7CDF" w:rsidRDefault="00F271AD" w:rsidP="00CA09E7">
            <w:pPr>
              <w:tabs>
                <w:tab w:val="left" w:pos="180"/>
                <w:tab w:val="left" w:pos="36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7641" w:type="dxa"/>
            <w:gridSpan w:val="11"/>
            <w:tcBorders>
              <w:bottom w:val="single" w:sz="4" w:space="0" w:color="auto"/>
            </w:tcBorders>
          </w:tcPr>
          <w:p w14:paraId="4E3B698F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1AD" w:rsidRPr="00DD7CDF" w14:paraId="2346E001" w14:textId="77777777" w:rsidTr="00FB1FB7">
        <w:trPr>
          <w:trHeight w:hRule="exact" w:val="374"/>
        </w:trPr>
        <w:tc>
          <w:tcPr>
            <w:tcW w:w="2052" w:type="dxa"/>
          </w:tcPr>
          <w:p w14:paraId="30E569EE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8" w:type="dxa"/>
            <w:gridSpan w:val="7"/>
            <w:tcBorders>
              <w:top w:val="single" w:sz="4" w:space="0" w:color="auto"/>
            </w:tcBorders>
          </w:tcPr>
          <w:p w14:paraId="6C1DA2B4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7F7CC06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</w:tcPr>
          <w:p w14:paraId="085AED1B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1AD" w:rsidRPr="00DD7CDF" w14:paraId="279955AE" w14:textId="77777777" w:rsidTr="00FB1FB7">
        <w:trPr>
          <w:trHeight w:hRule="exact" w:val="346"/>
        </w:trPr>
        <w:tc>
          <w:tcPr>
            <w:tcW w:w="2052" w:type="dxa"/>
          </w:tcPr>
          <w:p w14:paraId="710C4CDE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</w:tcBorders>
          </w:tcPr>
          <w:p w14:paraId="7FEDDDED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6367C1E9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top w:val="single" w:sz="4" w:space="0" w:color="auto"/>
            </w:tcBorders>
          </w:tcPr>
          <w:p w14:paraId="1E86E861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6" w:type="dxa"/>
          </w:tcPr>
          <w:p w14:paraId="388D97D2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B06312D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F271AD" w:rsidRPr="00DD7CDF" w14:paraId="77A5315A" w14:textId="77777777" w:rsidTr="00FB1FB7">
        <w:trPr>
          <w:trHeight w:hRule="exact" w:val="346"/>
        </w:trPr>
        <w:tc>
          <w:tcPr>
            <w:tcW w:w="2052" w:type="dxa"/>
          </w:tcPr>
          <w:p w14:paraId="4078AEE1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70D9D031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6F14DB90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0E381595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6" w:type="dxa"/>
          </w:tcPr>
          <w:p w14:paraId="18A0A8C2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</w:tcPr>
          <w:p w14:paraId="6676D3B8" w14:textId="15921E19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อัตราร้อยละ</w:t>
            </w:r>
            <w:r w:rsidR="00991748" w:rsidRPr="00DD7CDF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C2D72" w:rsidRPr="00DD7CDF" w14:paraId="30EF6890" w14:textId="77777777" w:rsidTr="00FB1FB7">
        <w:trPr>
          <w:trHeight w:hRule="exact" w:val="374"/>
        </w:trPr>
        <w:tc>
          <w:tcPr>
            <w:tcW w:w="2052" w:type="dxa"/>
          </w:tcPr>
          <w:p w14:paraId="17633F09" w14:textId="77777777" w:rsidR="00DC2D72" w:rsidRPr="00DD7CDF" w:rsidRDefault="00DC2D72" w:rsidP="00DC2D7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55760121" w14:textId="2C9912C7" w:rsidR="00DC2D72" w:rsidRPr="00DD7CDF" w:rsidRDefault="00CF750C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2D72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14:paraId="2B16260E" w14:textId="77777777" w:rsidR="00DC2D72" w:rsidRPr="00DD7CDF" w:rsidRDefault="00DC2D7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BBEC37A" w14:textId="3EA5A0CC" w:rsidR="00DC2D72" w:rsidRPr="00DD7CDF" w:rsidRDefault="00CF750C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C2D72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2D72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9" w:type="dxa"/>
          </w:tcPr>
          <w:p w14:paraId="305DD160" w14:textId="77777777" w:rsidR="00DC2D72" w:rsidRPr="00DD7CDF" w:rsidRDefault="00DC2D72" w:rsidP="00DC2D7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A36103E" w14:textId="43DB5140" w:rsidR="00DC2D72" w:rsidRPr="00DD7CDF" w:rsidRDefault="00CF750C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2D72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14:paraId="2719CF20" w14:textId="77777777" w:rsidR="00DC2D72" w:rsidRPr="00DD7CDF" w:rsidRDefault="00DC2D7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42BC5BC" w14:textId="679B2E6C" w:rsidR="00DC2D72" w:rsidRPr="00DD7CDF" w:rsidRDefault="00CF750C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C2D72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2D72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3E4D7F3C" w14:textId="77777777" w:rsidR="00DC2D72" w:rsidRPr="00DD7CDF" w:rsidRDefault="00DC2D72" w:rsidP="00DC2D7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E16F4A4" w14:textId="036DE329" w:rsidR="00DC2D72" w:rsidRPr="00DD7CDF" w:rsidRDefault="00CF750C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2D72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</w:tcPr>
          <w:p w14:paraId="11B41B3C" w14:textId="77777777" w:rsidR="00DC2D72" w:rsidRPr="00DD7CDF" w:rsidRDefault="00DC2D7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585969A" w14:textId="6A77917A" w:rsidR="00DC2D72" w:rsidRPr="00DD7CDF" w:rsidRDefault="00CF750C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C2D72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2D72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C2D72" w:rsidRPr="00DD7CDF" w14:paraId="74272C6C" w14:textId="77777777" w:rsidTr="00FB1FB7">
        <w:trPr>
          <w:trHeight w:hRule="exact" w:val="374"/>
        </w:trPr>
        <w:tc>
          <w:tcPr>
            <w:tcW w:w="2052" w:type="dxa"/>
          </w:tcPr>
          <w:p w14:paraId="6B8B3540" w14:textId="77777777" w:rsidR="00DC2D72" w:rsidRPr="00DD7CDF" w:rsidRDefault="00DC2D72" w:rsidP="00DC2D72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686C964" w14:textId="112E3222" w:rsidR="00DC2D72" w:rsidRPr="00DD7CDF" w:rsidRDefault="006061C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0BE8E5F6" w14:textId="77777777" w:rsidR="00DC2D72" w:rsidRPr="00DD7CDF" w:rsidRDefault="00DC2D72" w:rsidP="00DC2D7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0CABFAD" w14:textId="7A1741A4" w:rsidR="00DC2D72" w:rsidRPr="00DD7CDF" w:rsidRDefault="006061C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9" w:type="dxa"/>
          </w:tcPr>
          <w:p w14:paraId="7D27F0E3" w14:textId="77777777" w:rsidR="00DC2D72" w:rsidRPr="00DD7CDF" w:rsidRDefault="00DC2D72" w:rsidP="00DC2D7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05138A5" w14:textId="13608921" w:rsidR="00DC2D72" w:rsidRPr="00DD7CDF" w:rsidRDefault="006061C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46F6BA7A" w14:textId="77777777" w:rsidR="00DC2D72" w:rsidRPr="00DD7CDF" w:rsidRDefault="00DC2D72" w:rsidP="00DC2D7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25CBE6E" w14:textId="45FE1A79" w:rsidR="00DC2D72" w:rsidRPr="00DD7CDF" w:rsidRDefault="006061C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3B02373C" w14:textId="77777777" w:rsidR="00DC2D72" w:rsidRPr="00DD7CDF" w:rsidRDefault="00DC2D72" w:rsidP="00DC2D72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F0DD842" w14:textId="04D5A098" w:rsidR="00DC2D72" w:rsidRPr="00DD7CDF" w:rsidRDefault="006061C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312E3631" w14:textId="77777777" w:rsidR="00DC2D72" w:rsidRPr="00DD7CDF" w:rsidRDefault="00DC2D72" w:rsidP="00DC2D7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4E1C3F3" w14:textId="1B890CCA" w:rsidR="00DC2D72" w:rsidRPr="00DD7CDF" w:rsidRDefault="006061C2" w:rsidP="00DC2D72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C2D72" w:rsidRPr="00DD7CDF" w14:paraId="11DD257B" w14:textId="77777777" w:rsidTr="00FB1FB7">
        <w:trPr>
          <w:trHeight w:hRule="exact" w:val="374"/>
        </w:trPr>
        <w:tc>
          <w:tcPr>
            <w:tcW w:w="2052" w:type="dxa"/>
          </w:tcPr>
          <w:p w14:paraId="1DE021B3" w14:textId="77777777" w:rsidR="00DC2D72" w:rsidRPr="00DD7CDF" w:rsidRDefault="00DC2D72" w:rsidP="00FB1FB7">
            <w:pPr>
              <w:tabs>
                <w:tab w:val="left" w:pos="162"/>
                <w:tab w:val="left" w:pos="360"/>
                <w:tab w:val="left" w:pos="720"/>
              </w:tabs>
              <w:ind w:left="54" w:right="-108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33" w:type="dxa"/>
          </w:tcPr>
          <w:p w14:paraId="3A798A3F" w14:textId="77777777" w:rsidR="00DC2D72" w:rsidRPr="00DD7CDF" w:rsidRDefault="00DC2D72" w:rsidP="00DC2D72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3B971E5" w14:textId="77777777" w:rsidR="00DC2D72" w:rsidRPr="00DD7CDF" w:rsidRDefault="00DC2D72" w:rsidP="00DC2D72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534451" w14:textId="77777777" w:rsidR="00DC2D72" w:rsidRPr="00DD7CDF" w:rsidRDefault="00DC2D72" w:rsidP="00DC2D72">
            <w:pPr>
              <w:tabs>
                <w:tab w:val="decimal" w:pos="803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170C75F" w14:textId="77777777" w:rsidR="00DC2D72" w:rsidRPr="00DD7CDF" w:rsidRDefault="00DC2D72" w:rsidP="00DC2D72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E9D4939" w14:textId="77777777" w:rsidR="00DC2D72" w:rsidRPr="00DD7CDF" w:rsidRDefault="00DC2D72" w:rsidP="00DC2D72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30EF503" w14:textId="77777777" w:rsidR="00DC2D72" w:rsidRPr="00DD7CDF" w:rsidRDefault="00DC2D72" w:rsidP="00DC2D72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FDA4934" w14:textId="77777777" w:rsidR="00DC2D72" w:rsidRPr="00DD7CDF" w:rsidRDefault="00DC2D72" w:rsidP="00DC2D72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375D47" w14:textId="77777777" w:rsidR="00DC2D72" w:rsidRPr="00DD7CDF" w:rsidRDefault="00DC2D72" w:rsidP="00DC2D72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B0263B5" w14:textId="77777777" w:rsidR="00DC2D72" w:rsidRPr="00DD7CDF" w:rsidRDefault="00DC2D72" w:rsidP="00DC2D72">
            <w:pPr>
              <w:tabs>
                <w:tab w:val="decimal" w:pos="752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B7D46B" w14:textId="77777777" w:rsidR="00DC2D72" w:rsidRPr="00DD7CDF" w:rsidRDefault="00DC2D72" w:rsidP="00DC2D72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85CF985" w14:textId="77777777" w:rsidR="00DC2D72" w:rsidRPr="00DD7CDF" w:rsidRDefault="00DC2D72" w:rsidP="00DC2D72">
            <w:pPr>
              <w:tabs>
                <w:tab w:val="decimal" w:pos="526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46" w:rsidRPr="00DD7CDF" w14:paraId="2C25524E" w14:textId="77777777" w:rsidTr="00FB1FB7">
        <w:trPr>
          <w:trHeight w:hRule="exact" w:val="374"/>
        </w:trPr>
        <w:tc>
          <w:tcPr>
            <w:tcW w:w="2052" w:type="dxa"/>
          </w:tcPr>
          <w:p w14:paraId="6BF3A211" w14:textId="6F5E4796" w:rsidR="00673F46" w:rsidRPr="00DD7CDF" w:rsidRDefault="00673F46" w:rsidP="00FB1FB7">
            <w:pPr>
              <w:tabs>
                <w:tab w:val="left" w:pos="162"/>
                <w:tab w:val="left" w:pos="360"/>
                <w:tab w:val="left" w:pos="720"/>
              </w:tabs>
              <w:ind w:firstLine="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7C9D63D4" w14:textId="0B68DFE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3D0BAD62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4075BB3" w14:textId="4723B7A5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2955A65D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5DC0A70" w14:textId="571051D7" w:rsidR="00673F46" w:rsidRPr="00DD7CDF" w:rsidRDefault="00CF750C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CF750C">
              <w:rPr>
                <w:rFonts w:ascii="Angsana New" w:hAnsi="Angsana New" w:hint="cs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hint="cs"/>
                <w:sz w:val="30"/>
                <w:szCs w:val="30"/>
              </w:rPr>
              <w:t>7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hint="cs"/>
                <w:sz w:val="30"/>
                <w:szCs w:val="30"/>
              </w:rPr>
              <w:t>558</w:t>
            </w:r>
          </w:p>
        </w:tc>
        <w:tc>
          <w:tcPr>
            <w:tcW w:w="262" w:type="dxa"/>
          </w:tcPr>
          <w:p w14:paraId="75893D8E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D0B6CBE" w14:textId="356C8782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4</w:t>
            </w:r>
            <w:r w:rsidR="00CF750C" w:rsidRPr="00CF750C">
              <w:rPr>
                <w:rFonts w:ascii="Angsana New" w:hAnsi="Angsana New" w:hint="cs"/>
                <w:sz w:val="30"/>
                <w:szCs w:val="30"/>
              </w:rPr>
              <w:t>3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266" w:type="dxa"/>
          </w:tcPr>
          <w:p w14:paraId="2A578E1D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BF3C73F" w14:textId="1EA26478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6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522FBE7C" w14:textId="77777777" w:rsidR="00673F46" w:rsidRPr="00DD7CDF" w:rsidRDefault="00673F46" w:rsidP="00673F46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CAB8BF8" w14:textId="1EEEC7FD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6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</w:tr>
      <w:tr w:rsidR="00673F46" w:rsidRPr="00DD7CDF" w14:paraId="689B7070" w14:textId="77777777" w:rsidTr="00FB1FB7">
        <w:trPr>
          <w:trHeight w:hRule="exact" w:val="374"/>
        </w:trPr>
        <w:tc>
          <w:tcPr>
            <w:tcW w:w="2052" w:type="dxa"/>
          </w:tcPr>
          <w:p w14:paraId="2ED3506E" w14:textId="77777777" w:rsidR="00673F46" w:rsidRPr="00DD7CDF" w:rsidRDefault="00673F46" w:rsidP="00FB1FB7">
            <w:pPr>
              <w:tabs>
                <w:tab w:val="left" w:pos="54"/>
                <w:tab w:val="left" w:pos="360"/>
                <w:tab w:val="left" w:pos="720"/>
              </w:tabs>
              <w:ind w:left="54" w:right="-108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33" w:type="dxa"/>
          </w:tcPr>
          <w:p w14:paraId="7BC15A7C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43B92EAC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2405E6B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A72F1DB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6B5473B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37A9920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1510950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DF0DBD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41EF708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2F7D2FB" w14:textId="77777777" w:rsidR="00673F46" w:rsidRPr="00DD7CDF" w:rsidRDefault="00673F46" w:rsidP="00673F46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865E8A9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46" w:rsidRPr="00DD7CDF" w14:paraId="36C8DC1B" w14:textId="77777777" w:rsidTr="00FB1FB7">
        <w:trPr>
          <w:trHeight w:hRule="exact" w:val="374"/>
        </w:trPr>
        <w:tc>
          <w:tcPr>
            <w:tcW w:w="2052" w:type="dxa"/>
          </w:tcPr>
          <w:p w14:paraId="2E3558BF" w14:textId="1ED1A6C6" w:rsidR="00673F46" w:rsidRPr="00DD7CDF" w:rsidRDefault="00673F46" w:rsidP="00FB1FB7">
            <w:pPr>
              <w:tabs>
                <w:tab w:val="left" w:pos="162"/>
                <w:tab w:val="left" w:pos="360"/>
                <w:tab w:val="left" w:pos="720"/>
              </w:tabs>
              <w:ind w:left="-42" w:right="-108" w:firstLine="2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4F9A6BFB" w14:textId="0D335F04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570</w:t>
            </w:r>
          </w:p>
        </w:tc>
        <w:tc>
          <w:tcPr>
            <w:tcW w:w="290" w:type="dxa"/>
          </w:tcPr>
          <w:p w14:paraId="722D58CB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B45111" w14:textId="499730ED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600</w:t>
            </w:r>
          </w:p>
        </w:tc>
        <w:tc>
          <w:tcPr>
            <w:tcW w:w="289" w:type="dxa"/>
          </w:tcPr>
          <w:p w14:paraId="3096D39E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5411118" w14:textId="1BB53B0E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C397E24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54A8FC4D" w14:textId="34F5515D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1E3EBEA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DE56F5" w14:textId="5EAE3CBF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5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65" w:type="dxa"/>
          </w:tcPr>
          <w:p w14:paraId="1FBAE506" w14:textId="77777777" w:rsidR="00673F46" w:rsidRPr="00DD7CDF" w:rsidRDefault="00673F46" w:rsidP="00673F46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FF0DFDC" w14:textId="602F7CFB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5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673F46" w:rsidRPr="00DD7CDF" w14:paraId="37BEC6D6" w14:textId="77777777" w:rsidTr="00FB1FB7">
        <w:trPr>
          <w:trHeight w:hRule="exact" w:val="374"/>
        </w:trPr>
        <w:tc>
          <w:tcPr>
            <w:tcW w:w="2052" w:type="dxa"/>
          </w:tcPr>
          <w:p w14:paraId="52B0C1D6" w14:textId="77777777" w:rsidR="00673F46" w:rsidRPr="00DD7CDF" w:rsidRDefault="00673F46" w:rsidP="00FB1FB7">
            <w:pPr>
              <w:tabs>
                <w:tab w:val="left" w:pos="54"/>
                <w:tab w:val="left" w:pos="360"/>
                <w:tab w:val="left" w:pos="720"/>
              </w:tabs>
              <w:ind w:left="54" w:right="-108" w:firstLine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33" w:type="dxa"/>
          </w:tcPr>
          <w:p w14:paraId="62091A43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12416F48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356E90E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837BE5C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D8ECE6D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9200DE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E381340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847467C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167BA6C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3677DA0" w14:textId="77777777" w:rsidR="00673F46" w:rsidRPr="00DD7CDF" w:rsidRDefault="00673F46" w:rsidP="00673F46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4B4C66" w14:textId="77777777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46" w:rsidRPr="00DD7CDF" w14:paraId="1AFC6D77" w14:textId="77777777" w:rsidTr="00FB1FB7">
        <w:trPr>
          <w:trHeight w:hRule="exact" w:val="374"/>
        </w:trPr>
        <w:tc>
          <w:tcPr>
            <w:tcW w:w="2052" w:type="dxa"/>
          </w:tcPr>
          <w:p w14:paraId="2CDEDB28" w14:textId="546EE032" w:rsidR="00673F46" w:rsidRPr="00DD7CDF" w:rsidRDefault="00673F46" w:rsidP="00FB1FB7">
            <w:pPr>
              <w:tabs>
                <w:tab w:val="left" w:pos="162"/>
                <w:tab w:val="left" w:pos="360"/>
                <w:tab w:val="left" w:pos="720"/>
              </w:tabs>
              <w:ind w:right="-108" w:firstLine="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1033" w:type="dxa"/>
          </w:tcPr>
          <w:p w14:paraId="7C8A5815" w14:textId="5E0BD500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5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650</w:t>
            </w:r>
          </w:p>
        </w:tc>
        <w:tc>
          <w:tcPr>
            <w:tcW w:w="290" w:type="dxa"/>
          </w:tcPr>
          <w:p w14:paraId="62621390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79577EB" w14:textId="54F26347" w:rsidR="00673F46" w:rsidRPr="00DD7CDF" w:rsidRDefault="006061C2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 w:hint="cs"/>
                <w:sz w:val="30"/>
                <w:szCs w:val="30"/>
              </w:rPr>
              <w:t>6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061C2">
              <w:rPr>
                <w:rFonts w:ascii="Angsana New" w:hAnsi="Angsana New" w:hint="cs"/>
                <w:sz w:val="30"/>
                <w:szCs w:val="30"/>
              </w:rPr>
              <w:t>500</w:t>
            </w:r>
          </w:p>
        </w:tc>
        <w:tc>
          <w:tcPr>
            <w:tcW w:w="289" w:type="dxa"/>
          </w:tcPr>
          <w:p w14:paraId="6C264ED5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4AB20C4" w14:textId="12B1DC54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414BB86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A6ABFA0" w14:textId="57E22512" w:rsidR="00673F46" w:rsidRPr="00DD7CDF" w:rsidRDefault="00673F46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C461C96" w14:textId="77777777" w:rsidR="00673F46" w:rsidRPr="00DD7CDF" w:rsidRDefault="00673F46" w:rsidP="00673F46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8C3A0EE" w14:textId="0D769584" w:rsidR="00673F46" w:rsidRPr="003A3F59" w:rsidRDefault="00CF750C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 w:cs="Browallia New"/>
                <w:sz w:val="30"/>
                <w:szCs w:val="38"/>
              </w:rPr>
            </w:pPr>
            <w:r w:rsidRPr="00CF750C">
              <w:rPr>
                <w:rFonts w:ascii="Angsana New" w:hAnsi="Angsana New" w:hint="cs"/>
                <w:sz w:val="30"/>
                <w:szCs w:val="30"/>
              </w:rPr>
              <w:t>3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="006061C2" w:rsidRPr="006061C2">
              <w:rPr>
                <w:rFonts w:ascii="Angsana New" w:hAnsi="Angsana New" w:hint="cs"/>
                <w:sz w:val="30"/>
                <w:szCs w:val="30"/>
              </w:rPr>
              <w:t>8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5401764B" w14:textId="77777777" w:rsidR="00673F46" w:rsidRPr="00DD7CDF" w:rsidRDefault="00673F46" w:rsidP="00673F46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23FF0D" w14:textId="12F1667F" w:rsidR="00673F46" w:rsidRPr="00DD7CDF" w:rsidRDefault="00CF750C" w:rsidP="0067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50C">
              <w:rPr>
                <w:rFonts w:ascii="Angsana New" w:hAnsi="Angsana New" w:hint="cs"/>
                <w:sz w:val="30"/>
                <w:szCs w:val="30"/>
              </w:rPr>
              <w:t>3</w:t>
            </w:r>
            <w:r w:rsidR="00673F46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="006061C2" w:rsidRPr="006061C2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</w:tr>
    </w:tbl>
    <w:p w14:paraId="61003C9B" w14:textId="77777777" w:rsidR="00F271AD" w:rsidRPr="00DD7CDF" w:rsidRDefault="00F271AD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77"/>
        <w:rPr>
          <w:rFonts w:ascii="Angsana New" w:hAnsi="Angsana New" w:cs="Angsana New"/>
          <w:spacing w:val="-6"/>
          <w:sz w:val="30"/>
          <w:szCs w:val="30"/>
        </w:rPr>
      </w:pPr>
    </w:p>
    <w:p w14:paraId="24F05245" w14:textId="77777777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8ACC8DB" w14:textId="611EAC8B" w:rsidR="007C743A" w:rsidRPr="00DD7CDF" w:rsidRDefault="006061C2" w:rsidP="001D48AF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016042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sz w:val="30"/>
          <w:szCs w:val="30"/>
        </w:rPr>
        <w:t>4</w:t>
      </w:r>
      <w:r w:rsidR="00942B32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42B32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ค่าตอบแทนผู้บริหารที่สำคัญ</w:t>
      </w:r>
    </w:p>
    <w:p w14:paraId="07A24444" w14:textId="77777777" w:rsidR="007C743A" w:rsidRPr="00DD7CDF" w:rsidRDefault="007C743A" w:rsidP="000429A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p w14:paraId="77219BD9" w14:textId="77777777" w:rsidR="001D21FC" w:rsidRPr="00DD7CDF" w:rsidRDefault="009807EE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ค่าตอบแทนผู้บริหารที่สำคัญประกอบด้วย</w:t>
      </w:r>
    </w:p>
    <w:p w14:paraId="5F64C80B" w14:textId="77777777" w:rsidR="00BC6D6D" w:rsidRPr="00DD7CDF" w:rsidRDefault="00BC6D6D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1080"/>
        <w:gridCol w:w="270"/>
        <w:gridCol w:w="990"/>
        <w:gridCol w:w="236"/>
        <w:gridCol w:w="34"/>
        <w:gridCol w:w="1080"/>
      </w:tblGrid>
      <w:tr w:rsidR="00DC2D72" w:rsidRPr="00DD7CDF" w14:paraId="673FE3AC" w14:textId="77777777" w:rsidTr="00CA09E7">
        <w:trPr>
          <w:trHeight w:hRule="exact" w:val="374"/>
        </w:trPr>
        <w:tc>
          <w:tcPr>
            <w:tcW w:w="4500" w:type="dxa"/>
          </w:tcPr>
          <w:p w14:paraId="385B43B6" w14:textId="77777777" w:rsidR="00DC2D72" w:rsidRPr="00DD7CDF" w:rsidRDefault="00DC2D72" w:rsidP="00CA09E7">
            <w:pPr>
              <w:tabs>
                <w:tab w:val="left" w:pos="342"/>
              </w:tabs>
              <w:spacing w:line="1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0415E4F" w14:textId="77777777" w:rsidR="00DC2D72" w:rsidRPr="00DD7CDF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BB13A" w14:textId="77777777" w:rsidR="00DC2D72" w:rsidRPr="00DD7CDF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4F5ABE35" w14:textId="77777777" w:rsidR="00DC2D72" w:rsidRPr="00DD7CDF" w:rsidRDefault="00DC2D72" w:rsidP="00CA09E7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C2D72" w:rsidRPr="00DD7CDF" w14:paraId="2A5EF906" w14:textId="77777777" w:rsidTr="00CA09E7">
        <w:trPr>
          <w:trHeight w:hRule="exact" w:val="374"/>
        </w:trPr>
        <w:tc>
          <w:tcPr>
            <w:tcW w:w="4500" w:type="dxa"/>
          </w:tcPr>
          <w:p w14:paraId="190E3752" w14:textId="77777777" w:rsidR="00DC2D72" w:rsidRPr="00DD7CDF" w:rsidRDefault="00DC2D72" w:rsidP="00CA09E7">
            <w:pPr>
              <w:tabs>
                <w:tab w:val="left" w:pos="342"/>
              </w:tabs>
              <w:spacing w:line="1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16D059A" w14:textId="77777777" w:rsidR="00DC2D72" w:rsidRPr="00DD7CDF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7CC35A" w14:textId="77777777" w:rsidR="00DC2D72" w:rsidRPr="00DD7CDF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</w:tcPr>
          <w:p w14:paraId="735F4ECD" w14:textId="77777777" w:rsidR="00DC2D72" w:rsidRPr="00DD7CDF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D72" w:rsidRPr="00DD7CDF" w14:paraId="2D062D5A" w14:textId="77777777" w:rsidTr="00CA09E7">
        <w:trPr>
          <w:trHeight w:hRule="exact" w:val="374"/>
        </w:trPr>
        <w:tc>
          <w:tcPr>
            <w:tcW w:w="4500" w:type="dxa"/>
          </w:tcPr>
          <w:p w14:paraId="18841A0C" w14:textId="77777777" w:rsidR="00DC2D72" w:rsidRPr="00DD7CDF" w:rsidRDefault="00DC2D72" w:rsidP="00CA09E7">
            <w:pPr>
              <w:tabs>
                <w:tab w:val="left" w:pos="342"/>
              </w:tabs>
              <w:spacing w:line="1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E8010C" w14:textId="72E42E09" w:rsidR="00DC2D72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7CF629" w14:textId="77777777" w:rsidR="00DC2D72" w:rsidRPr="00DD7CDF" w:rsidRDefault="00DC2D7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C63B3" w14:textId="0D6FE94B" w:rsidR="00DC2D72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89BDF2" w14:textId="77777777" w:rsidR="00DC2D72" w:rsidRPr="00DD7CDF" w:rsidRDefault="00DC2D72" w:rsidP="00CA09E7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48A051" w14:textId="053236CD" w:rsidR="00DC2D72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E3B0E20" w14:textId="77777777" w:rsidR="00DC2D72" w:rsidRPr="00DD7CDF" w:rsidRDefault="00DC2D7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99E57F" w14:textId="5EE3C143" w:rsidR="00DC2D72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C2D72" w:rsidRPr="00DD7CDF" w14:paraId="381799FB" w14:textId="77777777" w:rsidTr="00CA09E7">
        <w:trPr>
          <w:trHeight w:hRule="exact" w:val="374"/>
        </w:trPr>
        <w:tc>
          <w:tcPr>
            <w:tcW w:w="4500" w:type="dxa"/>
          </w:tcPr>
          <w:p w14:paraId="6106A4F8" w14:textId="245E86E9" w:rsidR="00DC2D72" w:rsidRPr="00DD7CDF" w:rsidRDefault="00DC2D72" w:rsidP="00CA09E7">
            <w:pPr>
              <w:spacing w:line="120" w:lineRule="atLeast"/>
              <w:ind w:left="414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บงวดสามเดือน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F39EAD" w14:textId="77777777" w:rsidR="00DC2D72" w:rsidRPr="00DD7CDF" w:rsidRDefault="00DC2D72" w:rsidP="00CA09E7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B31DB" w14:textId="77777777" w:rsidR="00DC2D72" w:rsidRPr="00DD7CDF" w:rsidRDefault="00DC2D72" w:rsidP="00CA09E7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5484B0" w14:textId="77777777" w:rsidR="00DC2D72" w:rsidRPr="00DD7CDF" w:rsidRDefault="00DC2D72" w:rsidP="00CA09E7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31D84" w14:textId="77777777" w:rsidR="00DC2D72" w:rsidRPr="00DD7CDF" w:rsidRDefault="00DC2D72" w:rsidP="00CA09E7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403907" w14:textId="77777777" w:rsidR="00DC2D72" w:rsidRPr="00DD7CDF" w:rsidRDefault="00DC2D72" w:rsidP="00CA09E7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D8A6EC" w14:textId="77777777" w:rsidR="00DC2D72" w:rsidRPr="00DD7CDF" w:rsidRDefault="00DC2D72" w:rsidP="00CA09E7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887C5C" w14:textId="77777777" w:rsidR="00DC2D72" w:rsidRPr="00DD7CDF" w:rsidRDefault="00DC2D72" w:rsidP="00CA09E7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2D72" w:rsidRPr="00DD7CDF" w14:paraId="16AA6D50" w14:textId="77777777" w:rsidTr="00CA09E7">
        <w:trPr>
          <w:trHeight w:hRule="exact" w:val="374"/>
        </w:trPr>
        <w:tc>
          <w:tcPr>
            <w:tcW w:w="4500" w:type="dxa"/>
          </w:tcPr>
          <w:p w14:paraId="7C7B13BD" w14:textId="77777777" w:rsidR="00DC2D72" w:rsidRPr="00DD7CDF" w:rsidRDefault="00DC2D72" w:rsidP="00DC2D72">
            <w:pPr>
              <w:spacing w:line="120" w:lineRule="atLeast"/>
              <w:ind w:left="41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14:paraId="18B12689" w14:textId="53F6C8D8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200665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24C78" w14:textId="5DC897C2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5C9A7E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9FBA20" w14:textId="0168E6E6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gridSpan w:val="2"/>
          </w:tcPr>
          <w:p w14:paraId="60B43C42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8999F" w14:textId="14AC014D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C2D72" w:rsidRPr="00DD7CDF" w14:paraId="523F30BF" w14:textId="77777777" w:rsidTr="00CA09E7">
        <w:trPr>
          <w:trHeight w:hRule="exact" w:val="374"/>
        </w:trPr>
        <w:tc>
          <w:tcPr>
            <w:tcW w:w="4500" w:type="dxa"/>
          </w:tcPr>
          <w:p w14:paraId="233055FA" w14:textId="77777777" w:rsidR="00DC2D72" w:rsidRPr="00DD7CDF" w:rsidRDefault="00DC2D72" w:rsidP="00DC2D72">
            <w:pPr>
              <w:spacing w:line="120" w:lineRule="atLeast"/>
              <w:ind w:left="41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105F2F57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D614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C7CF4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2859D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2CC44E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73D04F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0B36BA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2D72" w:rsidRPr="00DD7CDF" w14:paraId="5D2D35A2" w14:textId="77777777" w:rsidTr="00CA09E7">
        <w:trPr>
          <w:trHeight w:hRule="exact" w:val="374"/>
        </w:trPr>
        <w:tc>
          <w:tcPr>
            <w:tcW w:w="4500" w:type="dxa"/>
          </w:tcPr>
          <w:p w14:paraId="5D3DEB8C" w14:textId="77777777" w:rsidR="00DC2D72" w:rsidRPr="00DD7CDF" w:rsidRDefault="00DC2D72" w:rsidP="00DC2D72">
            <w:pPr>
              <w:spacing w:line="120" w:lineRule="atLeast"/>
              <w:ind w:left="41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0" w:type="dxa"/>
            <w:shd w:val="clear" w:color="auto" w:fill="auto"/>
          </w:tcPr>
          <w:p w14:paraId="2B8243BC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D5006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3D004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0217D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C191CD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0333B2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325C8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2D72" w:rsidRPr="00DD7CDF" w14:paraId="7029EDBC" w14:textId="77777777" w:rsidTr="00CA09E7">
        <w:trPr>
          <w:trHeight w:hRule="exact" w:val="374"/>
        </w:trPr>
        <w:tc>
          <w:tcPr>
            <w:tcW w:w="4500" w:type="dxa"/>
          </w:tcPr>
          <w:p w14:paraId="2A6F68BC" w14:textId="77777777" w:rsidR="00DC2D72" w:rsidRPr="00DD7CDF" w:rsidRDefault="00DC2D72" w:rsidP="00DC2D72">
            <w:pPr>
              <w:tabs>
                <w:tab w:val="left" w:pos="1152"/>
              </w:tabs>
              <w:spacing w:line="120" w:lineRule="atLeast"/>
              <w:ind w:left="41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0" w:type="dxa"/>
            <w:shd w:val="clear" w:color="auto" w:fill="auto"/>
          </w:tcPr>
          <w:p w14:paraId="0F11C8D2" w14:textId="22F0F741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51CF92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4DF1E" w14:textId="60360D63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405BE4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11F312" w14:textId="22ADE4E4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EA6F10D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A4EB2" w14:textId="297BDA2A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C2D72" w:rsidRPr="00DD7CDF" w14:paraId="7BACDFBA" w14:textId="77777777" w:rsidTr="00CA09E7">
        <w:trPr>
          <w:trHeight w:hRule="exact" w:val="374"/>
        </w:trPr>
        <w:tc>
          <w:tcPr>
            <w:tcW w:w="4500" w:type="dxa"/>
          </w:tcPr>
          <w:p w14:paraId="139234DE" w14:textId="77777777" w:rsidR="00DC2D72" w:rsidRPr="00DD7CDF" w:rsidRDefault="00DC2D72" w:rsidP="00DC2D72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0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2EDF4" w14:textId="41C021E2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6A6FAA84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ED73FA" w14:textId="18F01C82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87187C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31EA4" w14:textId="1383921C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gridSpan w:val="2"/>
          </w:tcPr>
          <w:p w14:paraId="157B725E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F2C22" w14:textId="56D895EC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DC2D72" w:rsidRPr="00DD7CDF" w14:paraId="51D21724" w14:textId="77777777" w:rsidTr="00CA09E7">
        <w:trPr>
          <w:trHeight w:hRule="exact" w:val="374"/>
        </w:trPr>
        <w:tc>
          <w:tcPr>
            <w:tcW w:w="4500" w:type="dxa"/>
          </w:tcPr>
          <w:p w14:paraId="320FD86F" w14:textId="77777777" w:rsidR="00DC2D72" w:rsidRPr="00DD7CDF" w:rsidRDefault="00DC2D72" w:rsidP="00DC2D72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08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EEE987" w14:textId="77777777" w:rsidR="00DC2D72" w:rsidRPr="00DD7CDF" w:rsidRDefault="00DC2D72" w:rsidP="00DC2D72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81934A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FC8761" w14:textId="77777777" w:rsidR="00DC2D72" w:rsidRPr="00DD7CDF" w:rsidRDefault="00DC2D72" w:rsidP="00DC2D72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E253B4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B1F476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C2510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D26BA9D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2D72" w:rsidRPr="00DD7CDF" w14:paraId="256267F3" w14:textId="77777777" w:rsidTr="00CA09E7">
        <w:trPr>
          <w:trHeight w:hRule="exact" w:val="374"/>
        </w:trPr>
        <w:tc>
          <w:tcPr>
            <w:tcW w:w="4500" w:type="dxa"/>
          </w:tcPr>
          <w:p w14:paraId="03CE8E88" w14:textId="01606062" w:rsidR="00DC2D72" w:rsidRPr="00DD7CDF" w:rsidRDefault="00DC2D72" w:rsidP="00DC2D72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08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</w:t>
            </w: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</w:t>
            </w:r>
          </w:p>
        </w:tc>
        <w:tc>
          <w:tcPr>
            <w:tcW w:w="990" w:type="dxa"/>
            <w:shd w:val="clear" w:color="auto" w:fill="auto"/>
          </w:tcPr>
          <w:p w14:paraId="263EB1B4" w14:textId="77777777" w:rsidR="00DC2D72" w:rsidRPr="00DD7CDF" w:rsidRDefault="00DC2D72" w:rsidP="00DC2D72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340601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D7365F" w14:textId="77777777" w:rsidR="00DC2D72" w:rsidRPr="00DD7CDF" w:rsidRDefault="00DC2D72" w:rsidP="00DC2D72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DA478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AB4DC8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E8B8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293A65E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2D72" w:rsidRPr="00DD7CDF" w14:paraId="49B2E12F" w14:textId="77777777" w:rsidTr="00CA09E7">
        <w:trPr>
          <w:trHeight w:hRule="exact" w:val="374"/>
        </w:trPr>
        <w:tc>
          <w:tcPr>
            <w:tcW w:w="4500" w:type="dxa"/>
          </w:tcPr>
          <w:p w14:paraId="4B3A9C3C" w14:textId="77777777" w:rsidR="00DC2D72" w:rsidRPr="00DD7CDF" w:rsidRDefault="00DC2D72" w:rsidP="00DC2D72">
            <w:pPr>
              <w:pStyle w:val="a"/>
              <w:tabs>
                <w:tab w:val="clear" w:pos="1080"/>
              </w:tabs>
              <w:spacing w:line="120" w:lineRule="atLeast"/>
              <w:ind w:right="-43" w:firstLine="522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D7CDF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0" w:type="dxa"/>
            <w:shd w:val="clear" w:color="auto" w:fill="auto"/>
          </w:tcPr>
          <w:p w14:paraId="2288842A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42F4FB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D2417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1E5734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043F5A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FF5B40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5C9452" w14:textId="77777777" w:rsidR="00DC2D72" w:rsidRPr="00DD7CDF" w:rsidRDefault="00DC2D7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2D72" w:rsidRPr="00DD7CDF" w14:paraId="58EA158F" w14:textId="77777777" w:rsidTr="00CA09E7">
        <w:trPr>
          <w:trHeight w:hRule="exact" w:val="374"/>
        </w:trPr>
        <w:tc>
          <w:tcPr>
            <w:tcW w:w="4500" w:type="dxa"/>
          </w:tcPr>
          <w:p w14:paraId="6E75A848" w14:textId="77777777" w:rsidR="00DC2D72" w:rsidRPr="00DD7CDF" w:rsidRDefault="00DC2D72" w:rsidP="00DC2D72">
            <w:pPr>
              <w:pStyle w:val="a"/>
              <w:tabs>
                <w:tab w:val="clear" w:pos="1080"/>
              </w:tabs>
              <w:spacing w:line="120" w:lineRule="atLeast"/>
              <w:ind w:right="-43" w:firstLine="612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D7CDF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C5B4B0" w14:textId="58020695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5B19861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2FB646" w14:textId="72887E90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67090FD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7739E4" w14:textId="7EF810D6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236" w:type="dxa"/>
          </w:tcPr>
          <w:p w14:paraId="03F49C99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5A2858F8" w14:textId="0F1FC80F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DC2D72" w:rsidRPr="00DD7CDF" w14:paraId="6B1C6AF7" w14:textId="77777777" w:rsidTr="00CA09E7">
        <w:trPr>
          <w:trHeight w:hRule="exact" w:val="374"/>
        </w:trPr>
        <w:tc>
          <w:tcPr>
            <w:tcW w:w="4500" w:type="dxa"/>
          </w:tcPr>
          <w:p w14:paraId="2749E545" w14:textId="77777777" w:rsidR="00DC2D72" w:rsidRPr="00DD7CDF" w:rsidRDefault="00DC2D72" w:rsidP="00DC2D72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08"/>
              <w:jc w:val="both"/>
              <w:rPr>
                <w:rFonts w:ascii="Angsana New" w:hAnsi="Angsana New" w:cs="Angsana New"/>
                <w:lang w:val="en-US"/>
              </w:rPr>
            </w:pPr>
            <w:r w:rsidRPr="00DD7CD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D4522" w14:textId="45F3397E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182049E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7DE05" w14:textId="34FD54D1" w:rsidR="00DC2D72" w:rsidRPr="00DD7CDF" w:rsidRDefault="00CF750C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70D1745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28769" w14:textId="6D4C64F3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36" w:type="dxa"/>
          </w:tcPr>
          <w:p w14:paraId="5F519CB6" w14:textId="77777777" w:rsidR="00DC2D72" w:rsidRPr="00DD7CDF" w:rsidRDefault="00DC2D72" w:rsidP="00DC2D72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F5DC97" w14:textId="38DCA4A0" w:rsidR="00DC2D72" w:rsidRPr="00DD7CDF" w:rsidRDefault="006061C2" w:rsidP="00DC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</w:p>
        </w:tc>
      </w:tr>
    </w:tbl>
    <w:p w14:paraId="14B8881A" w14:textId="3290F344" w:rsidR="00B0659C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6E2C7A" w14:textId="68008FB3" w:rsidR="0080549B" w:rsidRPr="00DD7CDF" w:rsidRDefault="006061C2" w:rsidP="001D48AF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41A0F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DD7CDF" w:rsidRDefault="00936551" w:rsidP="000429AC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2C21F1" w14:textId="20A1ECE4" w:rsidR="00C65DB3" w:rsidRPr="00EB202A" w:rsidRDefault="0080549B" w:rsidP="000429AC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B202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กลุ่มบริษัทมีภาระผูกพันกับบุคคลหรือกิจการ</w:t>
      </w:r>
      <w:r w:rsidR="00A04549" w:rsidRPr="00EB202A">
        <w:rPr>
          <w:rFonts w:ascii="Angsana New" w:hAnsi="Angsana New" w:cs="Angsana New"/>
          <w:spacing w:val="-2"/>
          <w:sz w:val="30"/>
          <w:szCs w:val="30"/>
          <w:cs/>
        </w:rPr>
        <w:t xml:space="preserve">ที่เกี่ยวข้องกัน ณ วันที่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31</w:t>
      </w:r>
      <w:r w:rsidR="000476DF" w:rsidRPr="00EB202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476DF" w:rsidRPr="00EB202A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2E08E3" w:rsidRPr="00EB202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</w:t>
      </w:r>
      <w:r w:rsidR="00E0569B" w:rsidRPr="00EB202A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31</w:t>
      </w:r>
      <w:r w:rsidR="00E0569B" w:rsidRPr="00EB202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0569B" w:rsidRPr="00EB202A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25</w:t>
      </w:r>
      <w:r w:rsidR="006061C2" w:rsidRPr="006061C2">
        <w:rPr>
          <w:rFonts w:ascii="Angsana New" w:hAnsi="Angsana New" w:cs="Angsana New" w:hint="cs"/>
          <w:spacing w:val="-2"/>
          <w:sz w:val="30"/>
          <w:szCs w:val="30"/>
        </w:rPr>
        <w:t>62</w:t>
      </w:r>
      <w:r w:rsidR="00E0569B" w:rsidRPr="00EB20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202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31EF5AB" w14:textId="77777777" w:rsidR="00936551" w:rsidRPr="00DD7CDF" w:rsidRDefault="00936551" w:rsidP="000429AC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28"/>
          <w:szCs w:val="28"/>
        </w:rPr>
      </w:pPr>
    </w:p>
    <w:p w14:paraId="55C34FCD" w14:textId="52B80108" w:rsidR="0080549B" w:rsidRPr="00DD7CDF" w:rsidRDefault="0080549B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77777777" w:rsidR="00075854" w:rsidRPr="00DD7CDF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18"/>
        <w:gridCol w:w="270"/>
        <w:gridCol w:w="1080"/>
        <w:gridCol w:w="270"/>
        <w:gridCol w:w="990"/>
        <w:gridCol w:w="270"/>
        <w:gridCol w:w="1080"/>
      </w:tblGrid>
      <w:tr w:rsidR="0080549B" w:rsidRPr="00DD7CDF" w14:paraId="3C18417A" w14:textId="77777777" w:rsidTr="00963EB6">
        <w:trPr>
          <w:trHeight w:hRule="exact" w:val="374"/>
        </w:trPr>
        <w:tc>
          <w:tcPr>
            <w:tcW w:w="4500" w:type="dxa"/>
          </w:tcPr>
          <w:p w14:paraId="6B338C00" w14:textId="77777777" w:rsidR="0080549B" w:rsidRPr="00DD7CDF" w:rsidRDefault="0080549B" w:rsidP="000429AC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338ED5E9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381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945F6C1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DD7CDF" w14:paraId="0B576709" w14:textId="77777777" w:rsidTr="006302D1">
        <w:trPr>
          <w:trHeight w:hRule="exact" w:val="374"/>
        </w:trPr>
        <w:tc>
          <w:tcPr>
            <w:tcW w:w="4500" w:type="dxa"/>
          </w:tcPr>
          <w:p w14:paraId="0994A65D" w14:textId="77777777" w:rsidR="0080549B" w:rsidRPr="00DD7CDF" w:rsidRDefault="0080549B" w:rsidP="000429AC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26BEE460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BFF42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28C4C48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6DF" w:rsidRPr="00DD7CDF" w14:paraId="06401FE1" w14:textId="77777777" w:rsidTr="00CA09E7">
        <w:trPr>
          <w:trHeight w:hRule="exact" w:val="407"/>
        </w:trPr>
        <w:tc>
          <w:tcPr>
            <w:tcW w:w="4500" w:type="dxa"/>
          </w:tcPr>
          <w:p w14:paraId="331887EE" w14:textId="77777777" w:rsidR="000476DF" w:rsidRPr="00DD7CDF" w:rsidRDefault="000476DF" w:rsidP="000476D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F239020" w14:textId="44484767" w:rsidR="000476DF" w:rsidRPr="00DD7CDF" w:rsidRDefault="00CF750C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76DF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25CED39" w14:textId="77777777" w:rsidR="000476DF" w:rsidRPr="00DD7CDF" w:rsidRDefault="000476DF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7620" w14:textId="179AADF5" w:rsidR="000476DF" w:rsidRPr="00DD7CDF" w:rsidRDefault="00CF750C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476DF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76DF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691A257" w14:textId="77777777" w:rsidR="000476DF" w:rsidRPr="00DD7CDF" w:rsidRDefault="000476DF" w:rsidP="000476D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D889F" w14:textId="1E22010F" w:rsidR="000476DF" w:rsidRPr="00DD7CDF" w:rsidRDefault="00CF750C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CF4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76DF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E3F0B43" w14:textId="77777777" w:rsidR="000476DF" w:rsidRPr="00DD7CDF" w:rsidRDefault="000476DF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FD876" w14:textId="2A3C25CC" w:rsidR="000476DF" w:rsidRPr="00DD7CDF" w:rsidRDefault="00CF750C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476DF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76DF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476DF" w:rsidRPr="00DD7CDF" w14:paraId="5D7D6AE6" w14:textId="77777777" w:rsidTr="003105ED">
        <w:trPr>
          <w:trHeight w:hRule="exact" w:val="407"/>
        </w:trPr>
        <w:tc>
          <w:tcPr>
            <w:tcW w:w="4500" w:type="dxa"/>
          </w:tcPr>
          <w:p w14:paraId="6513BBA0" w14:textId="77777777" w:rsidR="000476DF" w:rsidRPr="00DD7CDF" w:rsidRDefault="000476DF" w:rsidP="000476D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11CE81" w14:textId="31AD4EC3" w:rsidR="000476DF" w:rsidRPr="00DD7CDF" w:rsidRDefault="006061C2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2BFB7C" w14:textId="77777777" w:rsidR="000476DF" w:rsidRPr="00DD7CDF" w:rsidRDefault="000476DF" w:rsidP="000476D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BAEF9" w14:textId="5E142943" w:rsidR="000476DF" w:rsidRPr="00DD7CDF" w:rsidRDefault="006061C2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5441A7" w14:textId="77777777" w:rsidR="000476DF" w:rsidRPr="00DD7CDF" w:rsidRDefault="000476DF" w:rsidP="000476D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676A2C" w14:textId="2F38FCAD" w:rsidR="000476DF" w:rsidRPr="00DD7CDF" w:rsidRDefault="006061C2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1743" w14:textId="77777777" w:rsidR="000476DF" w:rsidRPr="00DD7CDF" w:rsidRDefault="000476DF" w:rsidP="000476D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A28" w14:textId="63C6F778" w:rsidR="000476DF" w:rsidRPr="00DD7CDF" w:rsidRDefault="006061C2" w:rsidP="000476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476DF" w:rsidRPr="00DD7CDF" w14:paraId="5F2EBF8E" w14:textId="77777777" w:rsidTr="00145748">
        <w:trPr>
          <w:trHeight w:hRule="exact" w:val="374"/>
        </w:trPr>
        <w:tc>
          <w:tcPr>
            <w:tcW w:w="4500" w:type="dxa"/>
          </w:tcPr>
          <w:p w14:paraId="2F7AE680" w14:textId="77777777" w:rsidR="000476DF" w:rsidRPr="00DD7CDF" w:rsidRDefault="000476DF" w:rsidP="002D772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spacing w:line="360" w:lineRule="exact"/>
              <w:ind w:right="-43" w:firstLine="4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18E99A63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924B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D2846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0E3F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27ACC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E451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CA2D0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76DF" w:rsidRPr="00DD7CDF" w14:paraId="0DB96C20" w14:textId="77777777" w:rsidTr="00145748">
        <w:trPr>
          <w:trHeight w:hRule="exact" w:val="374"/>
        </w:trPr>
        <w:tc>
          <w:tcPr>
            <w:tcW w:w="4500" w:type="dxa"/>
          </w:tcPr>
          <w:p w14:paraId="1F779B0E" w14:textId="041A36D5" w:rsidR="000476DF" w:rsidRPr="00DD7CDF" w:rsidRDefault="000476DF" w:rsidP="002D772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spacing w:line="360" w:lineRule="exact"/>
              <w:ind w:right="-43" w:firstLine="4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ส่วนใหญ่เป็นสัญญาก่อสร้าง</w:t>
            </w:r>
            <w:r w:rsidR="002D772D" w:rsidRPr="002D77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อาคารและ</w:t>
            </w:r>
            <w:r w:rsidRPr="00DD7CD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4A843436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EA70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96F6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D5820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A87BC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61568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01603" w14:textId="77777777" w:rsidR="000476DF" w:rsidRPr="00DD7CDF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76DF" w:rsidRPr="00DD7CDF" w14:paraId="423ABE65" w14:textId="77777777" w:rsidTr="00157A5D">
        <w:trPr>
          <w:trHeight w:hRule="exact" w:val="374"/>
        </w:trPr>
        <w:tc>
          <w:tcPr>
            <w:tcW w:w="4500" w:type="dxa"/>
          </w:tcPr>
          <w:p w14:paraId="1CA58F21" w14:textId="6FDBA601" w:rsidR="000476DF" w:rsidRPr="00DD7CDF" w:rsidRDefault="000476DF" w:rsidP="002D772D">
            <w:pPr>
              <w:pStyle w:val="a"/>
              <w:tabs>
                <w:tab w:val="clear" w:pos="1080"/>
                <w:tab w:val="left" w:pos="234"/>
              </w:tabs>
              <w:spacing w:line="360" w:lineRule="exact"/>
              <w:ind w:right="-43" w:firstLine="408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D7CDF">
              <w:rPr>
                <w:rFonts w:ascii="Angsana New" w:hAnsi="Angsana New" w:cs="Angsana New"/>
                <w:lang w:val="en-US"/>
              </w:rPr>
              <w:t xml:space="preserve">    </w:t>
            </w:r>
            <w:r w:rsidR="002D772D" w:rsidRPr="002D772D">
              <w:rPr>
                <w:rFonts w:ascii="Angsana New" w:hAnsi="Angsana New" w:cs="Angsana New" w:hint="cs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</w:tcPr>
          <w:p w14:paraId="16709B50" w14:textId="30BFA638" w:rsidR="000476DF" w:rsidRPr="00DD7CDF" w:rsidRDefault="006061C2" w:rsidP="0004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ind w:left="-108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790319FC" w14:textId="77777777" w:rsidR="000476DF" w:rsidRPr="00DD7CDF" w:rsidRDefault="000476DF" w:rsidP="000476DF">
            <w:pPr>
              <w:tabs>
                <w:tab w:val="decimal" w:pos="777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08D528" w14:textId="2FD324B3" w:rsidR="000476DF" w:rsidRPr="00DD7CDF" w:rsidRDefault="006061C2" w:rsidP="0004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CF750C" w:rsidRPr="00CF750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E615B4" w14:textId="77777777" w:rsidR="000476DF" w:rsidRPr="00DD7CDF" w:rsidRDefault="000476DF" w:rsidP="000476DF">
            <w:pPr>
              <w:tabs>
                <w:tab w:val="decimal" w:pos="777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DB80BE" w14:textId="38C31C46" w:rsidR="000476DF" w:rsidRPr="00DD7CDF" w:rsidRDefault="006061C2" w:rsidP="0004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E6D7A8" w14:textId="77777777" w:rsidR="000476DF" w:rsidRPr="00DD7CDF" w:rsidRDefault="000476DF" w:rsidP="000476DF">
            <w:pPr>
              <w:tabs>
                <w:tab w:val="decimal" w:pos="777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EC31AF" w14:textId="2483CCF4" w:rsidR="000476DF" w:rsidRPr="00DD7CDF" w:rsidRDefault="006061C2" w:rsidP="0004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968723C" w14:textId="77777777" w:rsidR="002D772D" w:rsidRDefault="002D772D" w:rsidP="000476DF">
      <w:pPr>
        <w:tabs>
          <w:tab w:val="left" w:pos="540"/>
          <w:tab w:val="left" w:pos="1080"/>
        </w:tabs>
        <w:ind w:firstLine="5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A8D2621" w14:textId="10AC5F88" w:rsidR="0080549B" w:rsidRPr="00DD7CDF" w:rsidRDefault="006061C2" w:rsidP="000476DF">
      <w:pPr>
        <w:tabs>
          <w:tab w:val="left" w:pos="540"/>
          <w:tab w:val="left" w:pos="1080"/>
        </w:tabs>
        <w:ind w:firstLine="5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061C2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6061C2">
        <w:rPr>
          <w:rFonts w:ascii="Angsana New" w:hAnsi="Angsana New" w:cs="Angsana New"/>
          <w:b/>
          <w:bCs/>
          <w:sz w:val="30"/>
          <w:szCs w:val="30"/>
        </w:rPr>
        <w:t>6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41A0F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สัญญาที่สำคัญ</w:t>
      </w:r>
    </w:p>
    <w:p w14:paraId="43FC9ED9" w14:textId="77777777" w:rsidR="006B22F8" w:rsidRPr="00DD7CDF" w:rsidRDefault="006B22F8" w:rsidP="000429AC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D66C306" w14:textId="17E41EF3" w:rsidR="006B22F8" w:rsidRPr="0003305B" w:rsidRDefault="0003305B" w:rsidP="00F73A65">
      <w:pPr>
        <w:tabs>
          <w:tab w:val="left" w:pos="540"/>
          <w:tab w:val="left" w:pos="1080"/>
        </w:tabs>
        <w:ind w:left="108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03305B">
        <w:rPr>
          <w:rFonts w:ascii="Angsana New" w:hAnsi="Angsana New" w:cs="Angsana New" w:hint="cs"/>
          <w:spacing w:val="-4"/>
          <w:sz w:val="30"/>
          <w:szCs w:val="30"/>
          <w:cs/>
        </w:rPr>
        <w:t>สัญญาที่สำคัญกับกิจการที่เกี่ยวข้องกันที่มีการเปลี่ยนแปลง</w:t>
      </w:r>
      <w:r w:rsidR="006C1CED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Pr="0003305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ระหว่างงวดสามเดือนสิ้นสุด </w:t>
      </w:r>
      <w:r w:rsidR="007F5FAE" w:rsidRPr="0003305B">
        <w:rPr>
          <w:rFonts w:ascii="Angsana New" w:hAnsi="Angsana New" w:cs="Angsana New" w:hint="cs"/>
          <w:spacing w:val="-4"/>
          <w:sz w:val="30"/>
          <w:szCs w:val="30"/>
          <w:cs/>
        </w:rPr>
        <w:t>ณ วันที่</w:t>
      </w:r>
      <w:r w:rsidR="006B22F8" w:rsidRPr="0003305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31</w:t>
      </w:r>
      <w:r w:rsidR="006530C0" w:rsidRPr="0003305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530C0" w:rsidRPr="0003305B">
        <w:rPr>
          <w:rFonts w:ascii="Angsana New" w:hAnsi="Angsana New" w:cs="Angsana New"/>
          <w:spacing w:val="-4"/>
          <w:sz w:val="30"/>
          <w:szCs w:val="30"/>
          <w:cs/>
        </w:rPr>
        <w:t>มีนาคม</w:t>
      </w:r>
      <w:r w:rsidR="006B22F8" w:rsidRPr="0003305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</w:t>
      </w:r>
      <w:r w:rsidR="001F6BE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A2636"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Pr="0003305B">
        <w:rPr>
          <w:rFonts w:ascii="Angsana New" w:hAnsi="Angsana New" w:cs="Angsana New" w:hint="cs"/>
          <w:spacing w:val="-4"/>
          <w:sz w:val="30"/>
          <w:szCs w:val="30"/>
          <w:cs/>
        </w:rPr>
        <w:t>ดังนี้</w:t>
      </w:r>
    </w:p>
    <w:p w14:paraId="2677536D" w14:textId="2730C590" w:rsidR="009934BF" w:rsidRPr="00C627B4" w:rsidRDefault="0099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b/>
          <w:bCs/>
          <w:i/>
          <w:iCs/>
          <w:sz w:val="24"/>
          <w:szCs w:val="24"/>
        </w:rPr>
      </w:pPr>
    </w:p>
    <w:p w14:paraId="4A5BD3A6" w14:textId="58DAE362" w:rsidR="009934BF" w:rsidRPr="00DD7CDF" w:rsidRDefault="006061C2" w:rsidP="009934BF">
      <w:pPr>
        <w:tabs>
          <w:tab w:val="clear" w:pos="907"/>
          <w:tab w:val="left" w:pos="1080"/>
        </w:tabs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  <w:r w:rsidRPr="006061C2">
        <w:rPr>
          <w:rFonts w:ascii="Angsana New" w:eastAsia="Courier New" w:hAnsi="Angsana New"/>
          <w:b/>
          <w:bCs/>
          <w:i/>
          <w:iCs/>
          <w:sz w:val="30"/>
          <w:szCs w:val="30"/>
        </w:rPr>
        <w:t>5</w:t>
      </w:r>
      <w:r w:rsidR="009934BF" w:rsidRPr="00DD7CDF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6</w:t>
      </w:r>
      <w:r w:rsidR="009934BF" w:rsidRPr="00DD7CDF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="00CF750C" w:rsidRPr="00CF750C">
        <w:rPr>
          <w:rFonts w:ascii="Angsana New" w:eastAsia="Courier New" w:hAnsi="Angsana New"/>
          <w:b/>
          <w:bCs/>
          <w:i/>
          <w:iCs/>
          <w:sz w:val="30"/>
          <w:szCs w:val="30"/>
        </w:rPr>
        <w:t>1</w:t>
      </w:r>
      <w:r w:rsidR="009934BF" w:rsidRPr="00DD7CDF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ab/>
      </w:r>
      <w:r w:rsidR="009934BF" w:rsidRPr="00DD7CDF">
        <w:rPr>
          <w:rFonts w:ascii="Angsana New" w:eastAsia="Courier New" w:hAnsi="Angsana New" w:cs="Angsana New" w:hint="cs"/>
          <w:b/>
          <w:bCs/>
          <w:i/>
          <w:iCs/>
          <w:sz w:val="30"/>
          <w:szCs w:val="30"/>
          <w:cs/>
        </w:rPr>
        <w:t>สัญญาซื้อทรัพย์สิน</w:t>
      </w:r>
    </w:p>
    <w:p w14:paraId="3FD35C80" w14:textId="77777777" w:rsidR="009934BF" w:rsidRPr="00C627B4" w:rsidRDefault="009934BF" w:rsidP="009934BF">
      <w:pPr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24"/>
          <w:szCs w:val="24"/>
        </w:rPr>
      </w:pPr>
    </w:p>
    <w:p w14:paraId="2A906222" w14:textId="2612ACCB" w:rsidR="009934BF" w:rsidRPr="00DD7CDF" w:rsidRDefault="009934BF" w:rsidP="009934BF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6061C2" w:rsidRPr="006061C2">
        <w:rPr>
          <w:rFonts w:ascii="Angsana New" w:hAnsi="Angsana New" w:cs="Angsana New" w:hint="cs"/>
          <w:sz w:val="30"/>
          <w:szCs w:val="30"/>
        </w:rPr>
        <w:t>256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 w:hint="cs"/>
          <w:sz w:val="30"/>
          <w:szCs w:val="30"/>
        </w:rPr>
        <w:t xml:space="preserve"> Chia Tai Investment Co., Ltd. (“CTI”) 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 w:rsidR="006061C2" w:rsidRPr="006061C2">
        <w:rPr>
          <w:rFonts w:ascii="Angsana New" w:hAnsi="Angsana New" w:cs="Angsana New" w:hint="cs"/>
          <w:sz w:val="30"/>
          <w:szCs w:val="30"/>
        </w:rPr>
        <w:t>52</w:t>
      </w:r>
      <w:r w:rsidRPr="00DD7CDF">
        <w:rPr>
          <w:rFonts w:ascii="Angsana New" w:hAnsi="Angsana New" w:cs="Angsana New" w:hint="cs"/>
          <w:sz w:val="30"/>
          <w:szCs w:val="30"/>
        </w:rPr>
        <w:t>.</w:t>
      </w:r>
      <w:r w:rsidR="006061C2" w:rsidRPr="006061C2">
        <w:rPr>
          <w:rFonts w:ascii="Angsana New" w:hAnsi="Angsana New" w:cs="Angsana New" w:hint="cs"/>
          <w:sz w:val="30"/>
          <w:szCs w:val="30"/>
        </w:rPr>
        <w:t>24</w:t>
      </w:r>
      <w:r w:rsidRPr="00DD7CDF">
        <w:rPr>
          <w:rFonts w:ascii="Angsana New" w:hAnsi="Angsana New" w:cs="Angsana New" w:hint="cs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 ได้เข้าทำสัญญาซื้อทรัพย์สิน</w:t>
      </w:r>
      <w:r w:rsidRPr="00DD7CDF">
        <w:rPr>
          <w:rFonts w:ascii="Angsana New" w:hAnsi="Angsana New" w:cs="Angsana New"/>
          <w:sz w:val="30"/>
          <w:szCs w:val="30"/>
          <w:cs/>
        </w:rPr>
        <w:t>ที่ใช้ในการประกอบธุรกิจผลิตและจำหน่ายอาหารสัตว์ในประเทศจีน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กับบริษัทที่เกี่ยวข้องกัน </w:t>
      </w:r>
      <w:r w:rsidRPr="00DD7CDF">
        <w:rPr>
          <w:rFonts w:ascii="Angsana New" w:hAnsi="Angsana New" w:cs="Angsana New"/>
          <w:sz w:val="30"/>
          <w:szCs w:val="30"/>
        </w:rPr>
        <w:t>(</w:t>
      </w:r>
      <w:proofErr w:type="spellStart"/>
      <w:r w:rsidRPr="00DD7CDF">
        <w:rPr>
          <w:rFonts w:ascii="Angsana New" w:hAnsi="Angsana New" w:cs="Angsana New"/>
          <w:sz w:val="30"/>
          <w:szCs w:val="30"/>
        </w:rPr>
        <w:t>Yueyang</w:t>
      </w:r>
      <w:proofErr w:type="spellEnd"/>
      <w:r w:rsidRPr="00DD7CDF">
        <w:rPr>
          <w:rFonts w:ascii="Angsana New" w:hAnsi="Angsana New" w:cs="Angsana New"/>
          <w:sz w:val="30"/>
          <w:szCs w:val="30"/>
        </w:rPr>
        <w:t xml:space="preserve"> C.T. Agricultural Husbandry Co., Ltd., Heilongjiang Chia Tai Enterprise Co., Ltd.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D7CDF">
        <w:rPr>
          <w:rFonts w:ascii="Angsana New" w:hAnsi="Angsana New" w:cs="Angsana New"/>
          <w:sz w:val="30"/>
          <w:szCs w:val="30"/>
        </w:rPr>
        <w:t xml:space="preserve">Hengyang Chia Tai Co., Ltd.)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6061C2" w:rsidRPr="006061C2">
        <w:rPr>
          <w:rFonts w:ascii="Angsana New" w:hAnsi="Angsana New" w:cs="Angsana New"/>
          <w:sz w:val="30"/>
          <w:szCs w:val="30"/>
        </w:rPr>
        <w:t>58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ล้านเรนมินบิ หรือเทียบเท่าประมาณ </w:t>
      </w:r>
      <w:r w:rsidR="006061C2" w:rsidRPr="006061C2">
        <w:rPr>
          <w:rFonts w:ascii="Angsana New" w:hAnsi="Angsana New" w:cs="Angsana New"/>
          <w:sz w:val="30"/>
          <w:szCs w:val="30"/>
        </w:rPr>
        <w:t>260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0117EB5" w14:textId="77777777" w:rsidR="009934BF" w:rsidRPr="000940FC" w:rsidRDefault="009934BF" w:rsidP="009934BF">
      <w:pPr>
        <w:spacing w:line="240" w:lineRule="auto"/>
        <w:ind w:left="1620" w:right="-117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798BEE20" w14:textId="18AD19C6" w:rsidR="009934BF" w:rsidRDefault="009934BF" w:rsidP="009934BF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530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CTI 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ได้ซื้อทรัพย์สินบางส่วนไปแล้วเป็นจำนวนเงิน </w:t>
      </w:r>
      <w:r w:rsidR="006061C2" w:rsidRPr="006061C2">
        <w:rPr>
          <w:rFonts w:ascii="Angsana New" w:hAnsi="Angsana New" w:cs="Angsana New"/>
          <w:sz w:val="30"/>
          <w:szCs w:val="30"/>
        </w:rPr>
        <w:t>22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ล้านเรนมินบิ หรือเทียบเท่าประมาณ</w:t>
      </w:r>
      <w:r w:rsidR="00B433BA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99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4AC5C78" w14:textId="77777777" w:rsidR="00C47F6A" w:rsidRDefault="00C47F6A" w:rsidP="009934BF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7B09FC9" w14:textId="56D4EB22" w:rsidR="00BA61B9" w:rsidRPr="00282B7B" w:rsidRDefault="006061C2" w:rsidP="00BA61B9">
      <w:pPr>
        <w:tabs>
          <w:tab w:val="clear" w:pos="907"/>
          <w:tab w:val="left" w:pos="1080"/>
        </w:tabs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  <w:r w:rsidRPr="006061C2">
        <w:rPr>
          <w:rFonts w:ascii="Angsana New" w:eastAsia="Courier New" w:hAnsi="Angsana New"/>
          <w:b/>
          <w:bCs/>
          <w:i/>
          <w:iCs/>
          <w:sz w:val="30"/>
          <w:szCs w:val="30"/>
        </w:rPr>
        <w:t>5</w:t>
      </w:r>
      <w:r w:rsidR="00BA61B9" w:rsidRPr="00282B7B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6</w:t>
      </w:r>
      <w:r w:rsidR="00BA61B9" w:rsidRPr="00282B7B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6061C2">
        <w:rPr>
          <w:rFonts w:ascii="Angsana New" w:eastAsia="Courier New" w:hAnsi="Angsana New"/>
          <w:b/>
          <w:bCs/>
          <w:i/>
          <w:iCs/>
          <w:sz w:val="30"/>
          <w:szCs w:val="30"/>
        </w:rPr>
        <w:t>2</w:t>
      </w:r>
      <w:r w:rsidR="00BA61B9" w:rsidRPr="00282B7B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ab/>
      </w:r>
      <w:r w:rsidR="00BA61B9" w:rsidRPr="00282B7B">
        <w:rPr>
          <w:rFonts w:ascii="Angsana New" w:eastAsia="Courier New" w:hAnsi="Angsana New" w:cs="Angsana New" w:hint="cs"/>
          <w:b/>
          <w:bCs/>
          <w:i/>
          <w:iCs/>
          <w:sz w:val="30"/>
          <w:szCs w:val="30"/>
          <w:cs/>
        </w:rPr>
        <w:t>สัญญาซื้อเครื่องหมายการค้า</w:t>
      </w:r>
    </w:p>
    <w:p w14:paraId="6DEEA29B" w14:textId="77777777" w:rsidR="00BA61B9" w:rsidRPr="00282B7B" w:rsidRDefault="00BA61B9" w:rsidP="00BA61B9">
      <w:pPr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</w:p>
    <w:p w14:paraId="2F36B7A1" w14:textId="17AA4317" w:rsidR="009934BF" w:rsidRPr="00282B7B" w:rsidRDefault="00335E51" w:rsidP="000940FC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82B7B">
        <w:rPr>
          <w:rFonts w:ascii="Angsana New" w:hAnsi="Angsana New" w:cs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794CF4"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282B7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F45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282B7B">
        <w:rPr>
          <w:rFonts w:ascii="Angsana New" w:hAnsi="Angsana New" w:cs="Angsana New"/>
          <w:sz w:val="30"/>
          <w:szCs w:val="30"/>
        </w:rPr>
        <w:t xml:space="preserve">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A61B9"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ซีพีเอฟ</w:t>
      </w:r>
      <w:r w:rsidR="00BA61B9"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เรสเทอรองท์</w:t>
      </w:r>
      <w:r w:rsidR="00BA61B9"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แอนด์</w:t>
      </w:r>
      <w:r w:rsidR="00BA61B9"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ฟู้ดเชน</w:t>
      </w:r>
      <w:r w:rsidR="00BA61B9"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จำกั</w:t>
      </w:r>
      <w:r w:rsidR="0021391E" w:rsidRPr="00282B7B">
        <w:rPr>
          <w:rFonts w:ascii="Angsana New" w:hAnsi="Angsana New" w:cs="Angsana New" w:hint="cs"/>
          <w:sz w:val="30"/>
          <w:szCs w:val="30"/>
          <w:cs/>
        </w:rPr>
        <w:t xml:space="preserve">ด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 w:rsidR="006061C2" w:rsidRPr="006061C2">
        <w:rPr>
          <w:rFonts w:ascii="Angsana New" w:hAnsi="Angsana New" w:cs="Angsana New"/>
          <w:sz w:val="30"/>
          <w:szCs w:val="30"/>
        </w:rPr>
        <w:t>99</w:t>
      </w:r>
      <w:r w:rsidR="00BA61B9" w:rsidRPr="00282B7B">
        <w:rPr>
          <w:rFonts w:ascii="Angsana New" w:hAnsi="Angsana New" w:cs="Angsana New" w:hint="cs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99</w:t>
      </w:r>
      <w:r w:rsidR="00BA61B9" w:rsidRPr="00282B7B">
        <w:rPr>
          <w:rFonts w:ascii="Angsana New" w:hAnsi="Angsana New" w:cs="Angsana New" w:hint="cs"/>
          <w:sz w:val="30"/>
          <w:szCs w:val="30"/>
        </w:rPr>
        <w:t xml:space="preserve"> 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 ได้เข้าทำสัญญาซื้อ</w:t>
      </w:r>
      <w:r w:rsidR="007E774F" w:rsidRPr="00282B7B">
        <w:rPr>
          <w:rFonts w:ascii="Angsana New" w:hAnsi="Angsana New" w:cs="Angsana New" w:hint="cs"/>
          <w:sz w:val="30"/>
          <w:szCs w:val="30"/>
          <w:cs/>
        </w:rPr>
        <w:t>เครื่องหมายการค้า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>กับบริษัทที่เกี่ยวข้องกั</w:t>
      </w:r>
      <w:r w:rsidR="007E774F" w:rsidRPr="00282B7B">
        <w:rPr>
          <w:rFonts w:ascii="Angsana New" w:hAnsi="Angsana New" w:cs="Angsana New" w:hint="cs"/>
          <w:sz w:val="30"/>
          <w:szCs w:val="30"/>
          <w:cs/>
        </w:rPr>
        <w:t>นแห่งหนึ่ง</w:t>
      </w:r>
      <w:r w:rsidR="007E774F" w:rsidRPr="00282B7B">
        <w:rPr>
          <w:rFonts w:ascii="Angsana New" w:hAnsi="Angsana New" w:cs="Angsana New"/>
          <w:sz w:val="30"/>
          <w:szCs w:val="30"/>
          <w:cs/>
        </w:rPr>
        <w:t xml:space="preserve"> (</w:t>
      </w:r>
      <w:r w:rsidR="007E774F" w:rsidRPr="00282B7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E774F"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7E774F" w:rsidRPr="00282B7B">
        <w:rPr>
          <w:rFonts w:ascii="Angsana New" w:hAnsi="Angsana New" w:cs="Angsana New" w:hint="cs"/>
          <w:sz w:val="30"/>
          <w:szCs w:val="30"/>
          <w:cs/>
        </w:rPr>
        <w:t>สตาร์มาร์เก็ตติ้ง</w:t>
      </w:r>
      <w:r w:rsidR="007E774F"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7E774F" w:rsidRPr="00282B7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7E774F" w:rsidRPr="00282B7B">
        <w:rPr>
          <w:rFonts w:ascii="Angsana New" w:hAnsi="Angsana New" w:cs="Angsana New"/>
          <w:sz w:val="30"/>
          <w:szCs w:val="30"/>
        </w:rPr>
        <w:t>)</w:t>
      </w:r>
      <w:r w:rsidR="00BA61B9" w:rsidRPr="00282B7B">
        <w:rPr>
          <w:rFonts w:ascii="Angsana New" w:hAnsi="Angsana New" w:cs="Angsana New"/>
          <w:sz w:val="30"/>
          <w:szCs w:val="30"/>
        </w:rPr>
        <w:t xml:space="preserve"> </w:t>
      </w:r>
      <w:r w:rsidR="00BA61B9" w:rsidRPr="00282B7B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49</w:t>
      </w:r>
      <w:r w:rsidR="00BA61B9" w:rsidRPr="00282B7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5A94743" w14:textId="77777777" w:rsidR="00AD4873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14163D" w14:textId="07D14D78" w:rsidR="00C142F6" w:rsidRPr="00DD7CDF" w:rsidRDefault="006061C2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6061C2">
        <w:rPr>
          <w:rFonts w:ascii="Angsana New" w:hAnsi="Angsana New" w:cs="Angsana New"/>
          <w:sz w:val="30"/>
          <w:szCs w:val="30"/>
          <w:lang w:val="en-US" w:bidi="th-TH"/>
        </w:rPr>
        <w:lastRenderedPageBreak/>
        <w:t>6</w:t>
      </w:r>
      <w:r w:rsidR="00F21309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42F6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เงินลงทุน</w:t>
      </w:r>
      <w:r w:rsidR="0052073F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ในบริษัทย่อย</w:t>
      </w:r>
    </w:p>
    <w:p w14:paraId="10A5D0B2" w14:textId="77777777" w:rsidR="00DC5B51" w:rsidRPr="000F5B7D" w:rsidRDefault="00DC5B51" w:rsidP="000429AC">
      <w:pPr>
        <w:pStyle w:val="BodyText2"/>
        <w:ind w:left="540" w:right="-43" w:firstLine="0"/>
        <w:jc w:val="thaiDistribute"/>
        <w:rPr>
          <w:rFonts w:ascii="Angsana New" w:eastAsia="CG Times (W1)" w:hAnsi="Angsana New" w:cs="Angsana New"/>
        </w:rPr>
      </w:pPr>
    </w:p>
    <w:p w14:paraId="4443E86C" w14:textId="003978D0" w:rsidR="00DC5B51" w:rsidRPr="00DD7CDF" w:rsidRDefault="002E08E3" w:rsidP="000429AC">
      <w:pPr>
        <w:pStyle w:val="BodyText2"/>
        <w:ind w:left="54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7CDF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สาม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/>
          <w:sz w:val="30"/>
          <w:szCs w:val="30"/>
          <w:cs/>
        </w:rPr>
        <w:t>มีนาคม</w:t>
      </w:r>
      <w:r w:rsidR="00A54247" w:rsidRPr="00DD7CDF">
        <w:rPr>
          <w:rFonts w:ascii="Angsana New" w:hAnsi="Angsana New" w:cs="Angsana New"/>
          <w:sz w:val="30"/>
          <w:szCs w:val="30"/>
        </w:rPr>
        <w:t xml:space="preserve"> </w:t>
      </w:r>
      <w:r w:rsidR="00DC5B51"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C385411" w14:textId="77777777" w:rsidR="00CA09E7" w:rsidRPr="000F5B7D" w:rsidRDefault="00CA09E7" w:rsidP="00CA09E7">
      <w:pPr>
        <w:ind w:firstLine="540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70"/>
      </w:tblGrid>
      <w:tr w:rsidR="00CA09E7" w:rsidRPr="00DD7CDF" w14:paraId="7D860C54" w14:textId="77777777" w:rsidTr="00963EB6">
        <w:trPr>
          <w:trHeight w:val="20"/>
        </w:trPr>
        <w:tc>
          <w:tcPr>
            <w:tcW w:w="4068" w:type="dxa"/>
          </w:tcPr>
          <w:p w14:paraId="17FE1267" w14:textId="77777777" w:rsidR="00CA09E7" w:rsidRPr="00DD7CDF" w:rsidRDefault="00CA09E7" w:rsidP="00CA09E7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14C792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38F0D2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C7B9EC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2"/>
              </w:tabs>
              <w:spacing w:line="240" w:lineRule="auto"/>
              <w:ind w:left="-108"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CA09E7" w:rsidRPr="00DD7CDF" w14:paraId="161F8B61" w14:textId="77777777" w:rsidTr="00CA09E7">
        <w:trPr>
          <w:trHeight w:val="20"/>
        </w:trPr>
        <w:tc>
          <w:tcPr>
            <w:tcW w:w="4068" w:type="dxa"/>
          </w:tcPr>
          <w:p w14:paraId="1A93F7E4" w14:textId="77777777" w:rsidR="00CA09E7" w:rsidRPr="00DD7CDF" w:rsidRDefault="00CA09E7" w:rsidP="00CA09E7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999A598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7281CC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1EA5730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9E7" w:rsidRPr="00DD7CDF" w14:paraId="30C2EE79" w14:textId="77777777" w:rsidTr="00CA09E7">
        <w:trPr>
          <w:trHeight w:val="20"/>
        </w:trPr>
        <w:tc>
          <w:tcPr>
            <w:tcW w:w="4068" w:type="dxa"/>
          </w:tcPr>
          <w:p w14:paraId="5332D1E5" w14:textId="77777777" w:rsidR="00CA09E7" w:rsidRPr="00DD7CDF" w:rsidRDefault="00CA09E7" w:rsidP="00CA09E7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B1DE0" w14:textId="2021036B" w:rsidR="00CA09E7" w:rsidRPr="00DD7CDF" w:rsidRDefault="006061C2" w:rsidP="00CA09E7">
            <w:pPr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061C2">
              <w:rPr>
                <w:rFonts w:ascii="Angsana New" w:hAnsi="Angsana New" w:cs="Cordi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Cordi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A5F27E" w14:textId="77777777" w:rsidR="00CA09E7" w:rsidRPr="00DD7CDF" w:rsidRDefault="00CA09E7" w:rsidP="00CA09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496A0" w14:textId="1282E1BE" w:rsidR="00CA09E7" w:rsidRPr="00DD7CDF" w:rsidRDefault="006061C2" w:rsidP="00CA09E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236393" w14:textId="77777777" w:rsidR="00CA09E7" w:rsidRPr="00DD7CDF" w:rsidRDefault="00CA09E7" w:rsidP="00CA09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AFC429" w14:textId="1FBB8B4F" w:rsidR="00CA09E7" w:rsidRPr="00DD7CDF" w:rsidRDefault="006061C2" w:rsidP="00CA09E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536DC" w14:textId="77777777" w:rsidR="00CA09E7" w:rsidRPr="00DD7CDF" w:rsidRDefault="00CA09E7" w:rsidP="00CA09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1640DB" w14:textId="2F3E73A8" w:rsidR="00CA09E7" w:rsidRPr="00DD7CDF" w:rsidRDefault="006061C2" w:rsidP="00CA09E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A09E7" w:rsidRPr="00DD7CDF" w14:paraId="66AAEC0A" w14:textId="77777777" w:rsidTr="00CA09E7">
        <w:trPr>
          <w:trHeight w:val="20"/>
        </w:trPr>
        <w:tc>
          <w:tcPr>
            <w:tcW w:w="4068" w:type="dxa"/>
          </w:tcPr>
          <w:p w14:paraId="41435FE3" w14:textId="77777777" w:rsidR="00CA09E7" w:rsidRPr="00DD7CDF" w:rsidRDefault="00CA09E7" w:rsidP="00CA09E7">
            <w:pPr>
              <w:tabs>
                <w:tab w:val="left" w:pos="2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C26FB0" w14:textId="77777777" w:rsidR="00CA09E7" w:rsidRPr="00DD7CDF" w:rsidRDefault="00CA09E7" w:rsidP="00CA09E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43A62D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4AF420" w14:textId="77777777" w:rsidR="00CA09E7" w:rsidRPr="00DD7CDF" w:rsidRDefault="00CA09E7" w:rsidP="00CA09E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84390F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8DA839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7B8041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F40686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2B7B" w:rsidRPr="00DD7CDF" w14:paraId="0CFCA8CB" w14:textId="77777777" w:rsidTr="00CA09E7">
        <w:trPr>
          <w:trHeight w:val="20"/>
        </w:trPr>
        <w:tc>
          <w:tcPr>
            <w:tcW w:w="4068" w:type="dxa"/>
          </w:tcPr>
          <w:p w14:paraId="462E1FAA" w14:textId="1F3A1309" w:rsidR="00282B7B" w:rsidRPr="00DD7CDF" w:rsidRDefault="00282B7B" w:rsidP="00282B7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DD7C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Pr="00DD7C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2819A0A" w14:textId="36A31839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FF774D" w14:textId="77777777" w:rsidR="00282B7B" w:rsidRPr="00DD7CDF" w:rsidRDefault="00282B7B" w:rsidP="00282B7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0C6FA" w14:textId="77777777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2E1DFE" w14:textId="77777777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16373" w14:textId="1A1B2FA6" w:rsidR="00282B7B" w:rsidRPr="00DD7CDF" w:rsidRDefault="00CF750C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82B7B" w:rsidRPr="00C60A48">
              <w:rPr>
                <w:rFonts w:ascii="Angsana New" w:hAnsi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2F912C3D" w14:textId="77777777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AE47E" w14:textId="305FF94B" w:rsidR="00282B7B" w:rsidRPr="00DD7CDF" w:rsidRDefault="00CF750C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5</w:t>
            </w:r>
            <w:r w:rsidRPr="00CF750C">
              <w:rPr>
                <w:rFonts w:ascii="Angsana New" w:hAnsi="Angsana New"/>
                <w:sz w:val="30"/>
                <w:szCs w:val="30"/>
              </w:rPr>
              <w:t>1</w:t>
            </w:r>
            <w:r w:rsidR="00282B7B" w:rsidRPr="00DD7CDF">
              <w:rPr>
                <w:rFonts w:ascii="Angsana New" w:hAnsi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282B7B" w:rsidRPr="00DD7CDF" w14:paraId="427434C7" w14:textId="77777777" w:rsidTr="00CA09E7">
        <w:trPr>
          <w:trHeight w:val="20"/>
        </w:trPr>
        <w:tc>
          <w:tcPr>
            <w:tcW w:w="4068" w:type="dxa"/>
          </w:tcPr>
          <w:p w14:paraId="53E42054" w14:textId="7D306354" w:rsidR="00282B7B" w:rsidRPr="00DD7CDF" w:rsidRDefault="00282B7B" w:rsidP="00282B7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DD7CDF">
              <w:rPr>
                <w:rFonts w:ascii="Angsana New" w:hAnsi="Angsana New"/>
                <w:sz w:val="30"/>
                <w:szCs w:val="30"/>
              </w:rPr>
              <w:t>/</w:t>
            </w:r>
            <w:r w:rsidRPr="00DD7CDF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80" w:type="dxa"/>
          </w:tcPr>
          <w:p w14:paraId="71B91346" w14:textId="29E51D72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255FAF" w14:textId="77777777" w:rsidR="00282B7B" w:rsidRPr="00DD7CDF" w:rsidRDefault="00282B7B" w:rsidP="00282B7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4B523" w14:textId="77777777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5BD27" w14:textId="77777777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67F46" w14:textId="1EDAEE2C" w:rsidR="00282B7B" w:rsidRPr="00751FF8" w:rsidRDefault="006061C2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Browallia New"/>
                <w:sz w:val="30"/>
                <w:szCs w:val="38"/>
              </w:rPr>
            </w:pPr>
            <w:r w:rsidRPr="006061C2">
              <w:rPr>
                <w:rFonts w:ascii="Angsana New" w:hAnsi="Angsana New" w:cs="Browallia New"/>
                <w:sz w:val="30"/>
                <w:szCs w:val="38"/>
              </w:rPr>
              <w:t>29</w:t>
            </w:r>
          </w:p>
        </w:tc>
        <w:tc>
          <w:tcPr>
            <w:tcW w:w="270" w:type="dxa"/>
          </w:tcPr>
          <w:p w14:paraId="516D6ECE" w14:textId="77777777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0AE86" w14:textId="3F52F5B5" w:rsidR="00282B7B" w:rsidRPr="00DD7CDF" w:rsidRDefault="006061C2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9</w:t>
            </w:r>
            <w:r w:rsidR="00282B7B" w:rsidRPr="00DD7CDF">
              <w:rPr>
                <w:rFonts w:ascii="Angsana New" w:hAnsi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282B7B" w:rsidRPr="00DD7CDF" w14:paraId="6DF15585" w14:textId="77777777" w:rsidTr="00CA09E7">
        <w:trPr>
          <w:trHeight w:val="20"/>
        </w:trPr>
        <w:tc>
          <w:tcPr>
            <w:tcW w:w="4068" w:type="dxa"/>
          </w:tcPr>
          <w:p w14:paraId="694B18F2" w14:textId="77777777" w:rsidR="00282B7B" w:rsidRPr="00DD7CDF" w:rsidRDefault="00282B7B" w:rsidP="00282B7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0108F261" w14:textId="148C497D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472D62" w14:textId="77777777" w:rsidR="00282B7B" w:rsidRPr="00DD7CDF" w:rsidRDefault="00282B7B" w:rsidP="00282B7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4E0A4" w14:textId="77777777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4AE94A" w14:textId="77777777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4A383" w14:textId="25D8CA25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19416" w14:textId="77777777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ACC02" w14:textId="2F8F062B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470</w:t>
            </w:r>
            <w:r w:rsidRPr="00DD7C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2B7B" w:rsidRPr="00DD7CDF" w14:paraId="57FC1891" w14:textId="77777777" w:rsidTr="00CA09E7">
        <w:trPr>
          <w:trHeight w:val="20"/>
        </w:trPr>
        <w:tc>
          <w:tcPr>
            <w:tcW w:w="4068" w:type="dxa"/>
          </w:tcPr>
          <w:p w14:paraId="5E6AC5A0" w14:textId="77777777" w:rsidR="00282B7B" w:rsidRPr="00766107" w:rsidRDefault="00282B7B" w:rsidP="00282B7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6107"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080" w:type="dxa"/>
          </w:tcPr>
          <w:p w14:paraId="412C8422" w14:textId="77777777" w:rsidR="00282B7B" w:rsidRPr="00766107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5F39A" w14:textId="77777777" w:rsidR="00282B7B" w:rsidRPr="00766107" w:rsidRDefault="00282B7B" w:rsidP="00282B7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F4053" w14:textId="77777777" w:rsidR="00282B7B" w:rsidRPr="00766107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8380C6" w14:textId="77777777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16DA" w14:textId="77777777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98AD4" w14:textId="77777777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FB47D" w14:textId="77777777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B7B" w:rsidRPr="00DD7CDF" w14:paraId="3129F801" w14:textId="77777777" w:rsidTr="00CA09E7">
        <w:trPr>
          <w:trHeight w:val="20"/>
        </w:trPr>
        <w:tc>
          <w:tcPr>
            <w:tcW w:w="4068" w:type="dxa"/>
          </w:tcPr>
          <w:p w14:paraId="7D4767DC" w14:textId="770D16F7" w:rsidR="00282B7B" w:rsidRPr="00766107" w:rsidRDefault="009F54EF" w:rsidP="00282B7B">
            <w:pPr>
              <w:tabs>
                <w:tab w:val="clear" w:pos="227"/>
                <w:tab w:val="left" w:pos="180"/>
                <w:tab w:val="left" w:pos="270"/>
              </w:tabs>
              <w:ind w:left="180" w:firstLine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2B7B" w:rsidRPr="00766107">
              <w:rPr>
                <w:rFonts w:ascii="Angsana New" w:hAnsi="Angsana New" w:hint="cs"/>
                <w:sz w:val="30"/>
                <w:szCs w:val="30"/>
                <w:cs/>
              </w:rPr>
              <w:t>ที่ถือไว้เผื่อขาย</w:t>
            </w:r>
          </w:p>
        </w:tc>
        <w:tc>
          <w:tcPr>
            <w:tcW w:w="1080" w:type="dxa"/>
          </w:tcPr>
          <w:p w14:paraId="3768666C" w14:textId="64EBECC4" w:rsidR="00282B7B" w:rsidRPr="00766107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610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2E0EAF" w14:textId="77777777" w:rsidR="00282B7B" w:rsidRPr="00766107" w:rsidRDefault="00282B7B" w:rsidP="00282B7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F6140E" w14:textId="77777777" w:rsidR="00282B7B" w:rsidRPr="00766107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610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6C5E0A" w14:textId="77777777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07055" w14:textId="0A807BB6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61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270C1" w14:textId="77777777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C69F7" w14:textId="35B7A427" w:rsidR="00282B7B" w:rsidRPr="00766107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6107">
              <w:rPr>
                <w:rFonts w:ascii="Angsana New" w:hAnsi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1</w:t>
            </w:r>
            <w:r w:rsidRPr="00766107">
              <w:rPr>
                <w:rFonts w:ascii="Angsana New" w:hAnsi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/>
                <w:sz w:val="30"/>
                <w:szCs w:val="30"/>
              </w:rPr>
              <w:t>27</w:t>
            </w:r>
            <w:r w:rsidR="00CF750C" w:rsidRPr="00CF750C">
              <w:rPr>
                <w:rFonts w:ascii="Angsana New" w:hAnsi="Angsana New"/>
                <w:sz w:val="30"/>
                <w:szCs w:val="30"/>
              </w:rPr>
              <w:t>3</w:t>
            </w:r>
            <w:r w:rsidRPr="00766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2B7B" w:rsidRPr="00DD7CDF" w14:paraId="3544E9D7" w14:textId="77777777" w:rsidTr="00A06212">
        <w:trPr>
          <w:trHeight w:val="20"/>
        </w:trPr>
        <w:tc>
          <w:tcPr>
            <w:tcW w:w="4068" w:type="dxa"/>
          </w:tcPr>
          <w:p w14:paraId="321C1EF2" w14:textId="17E4F29A" w:rsidR="00282B7B" w:rsidRPr="00DD7CDF" w:rsidRDefault="00282B7B" w:rsidP="00282B7B">
            <w:pPr>
              <w:tabs>
                <w:tab w:val="clear" w:pos="227"/>
                <w:tab w:val="left" w:pos="180"/>
                <w:tab w:val="left" w:pos="270"/>
              </w:tabs>
              <w:ind w:left="180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C08EB" w14:textId="49E7096C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4F2BDD" w14:textId="77777777" w:rsidR="00282B7B" w:rsidRPr="00DD7CDF" w:rsidRDefault="00282B7B" w:rsidP="00282B7B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5286F0" w14:textId="77777777" w:rsidR="00282B7B" w:rsidRPr="00DD7CDF" w:rsidRDefault="00282B7B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0F943C" w14:textId="77777777" w:rsidR="00282B7B" w:rsidRPr="00DD7CDF" w:rsidRDefault="00282B7B" w:rsidP="00282B7B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67C9D" w14:textId="7FA1366D" w:rsidR="00282B7B" w:rsidRPr="00751FF8" w:rsidRDefault="00CF750C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5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CF75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82B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14:paraId="2FD7836E" w14:textId="77777777" w:rsidR="00282B7B" w:rsidRPr="00DD7CDF" w:rsidRDefault="00282B7B" w:rsidP="0028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D9D81E" w14:textId="25A5D87F" w:rsidR="00282B7B" w:rsidRPr="00DD7CDF" w:rsidRDefault="00CF750C" w:rsidP="00282B7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282B7B"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</w:tr>
      <w:tr w:rsidR="00A06212" w:rsidRPr="00DD7CDF" w14:paraId="1DA8A202" w14:textId="77777777" w:rsidTr="00A06212">
        <w:trPr>
          <w:trHeight w:val="20"/>
        </w:trPr>
        <w:tc>
          <w:tcPr>
            <w:tcW w:w="4068" w:type="dxa"/>
          </w:tcPr>
          <w:p w14:paraId="7550E8AD" w14:textId="77777777" w:rsidR="00A06212" w:rsidRPr="00DD7CDF" w:rsidRDefault="00A06212" w:rsidP="00CA09E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FB241E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A562B3" w14:textId="77777777" w:rsidR="00A06212" w:rsidRPr="00DD7CDF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C831A9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2608EC" w14:textId="77777777" w:rsidR="00A06212" w:rsidRPr="00DD7CDF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31081F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11648D" w14:textId="77777777" w:rsidR="00A06212" w:rsidRPr="00DD7CDF" w:rsidRDefault="00A0621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4B6684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06212" w:rsidRPr="00DD7CDF" w14:paraId="781D9313" w14:textId="77777777" w:rsidTr="00A453AD">
        <w:trPr>
          <w:trHeight w:val="20"/>
        </w:trPr>
        <w:tc>
          <w:tcPr>
            <w:tcW w:w="4068" w:type="dxa"/>
          </w:tcPr>
          <w:p w14:paraId="728226FC" w14:textId="108B6C48" w:rsidR="00A06212" w:rsidRPr="00DD7CDF" w:rsidRDefault="00A06212" w:rsidP="00CA09E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61E8C49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CF86E03" w14:textId="77777777" w:rsidR="00A06212" w:rsidRPr="00DD7CDF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A14A59" w14:textId="4B4CBFD8" w:rsidR="00A06212" w:rsidRPr="00DD7CDF" w:rsidRDefault="00DE3C84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AE0954" w14:textId="77777777" w:rsidR="00A06212" w:rsidRPr="00DD7CDF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A8C2EB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4A7E53" w14:textId="77777777" w:rsidR="00A06212" w:rsidRPr="00DD7CDF" w:rsidRDefault="00A0621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DCFE88" w14:textId="5455319C" w:rsidR="00A06212" w:rsidRPr="00DD7CDF" w:rsidRDefault="00CF750C" w:rsidP="00A06212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Browallia New"/>
                <w:b/>
                <w:bCs/>
                <w:sz w:val="30"/>
                <w:szCs w:val="38"/>
                <w:lang w:val="en-US" w:bidi="th-TH"/>
              </w:rPr>
            </w:pPr>
            <w:r w:rsidRPr="00CF75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CF75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06212"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466</w:t>
            </w:r>
          </w:p>
        </w:tc>
      </w:tr>
    </w:tbl>
    <w:p w14:paraId="10AECFF6" w14:textId="41B47CE9" w:rsidR="000448DD" w:rsidRPr="00E646DF" w:rsidRDefault="00044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38C9BF00" w14:textId="77777777" w:rsidR="00CA09E7" w:rsidRPr="00DD7CDF" w:rsidRDefault="00CA09E7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  <w:sectPr w:rsidR="00CA09E7" w:rsidRPr="00DD7CDF" w:rsidSect="00EE707B">
          <w:headerReference w:type="default" r:id="rId8"/>
          <w:footerReference w:type="default" r:id="rId9"/>
          <w:pgSz w:w="11907" w:h="16840" w:code="9"/>
          <w:pgMar w:top="691" w:right="1152" w:bottom="576" w:left="1152" w:header="720" w:footer="288" w:gutter="0"/>
          <w:pgNumType w:start="18"/>
          <w:cols w:space="708"/>
          <w:docGrid w:linePitch="360"/>
        </w:sectPr>
      </w:pPr>
    </w:p>
    <w:p w14:paraId="2EB13905" w14:textId="77777777" w:rsidR="00E50DAA" w:rsidRPr="00DD7CDF" w:rsidRDefault="00E50DA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</w:t>
      </w:r>
    </w:p>
    <w:p w14:paraId="5FE53C5F" w14:textId="77777777" w:rsidR="004A3C5A" w:rsidRPr="00DD7CDF" w:rsidRDefault="004A3C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7849F441" w14:textId="77777777" w:rsidR="0096511F" w:rsidRPr="00DD7CDF" w:rsidRDefault="0096511F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="Angsana New" w:hAnsi="Angsana New" w:cs="Angsana New"/>
          <w:sz w:val="30"/>
          <w:szCs w:val="30"/>
        </w:rPr>
      </w:pPr>
    </w:p>
    <w:p w14:paraId="482C6975" w14:textId="60AD3E6C" w:rsidR="00E50DAA" w:rsidRPr="00222DD3" w:rsidRDefault="00E50DAA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  <w:r w:rsidRPr="00222DD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CF750C" w:rsidRPr="00CF750C">
        <w:rPr>
          <w:rFonts w:asciiTheme="majorBidi" w:hAnsiTheme="majorBidi" w:cstheme="majorBidi"/>
          <w:sz w:val="30"/>
          <w:szCs w:val="30"/>
        </w:rPr>
        <w:t>31</w:t>
      </w:r>
      <w:r w:rsidR="00CA09E7" w:rsidRPr="00222DD3">
        <w:rPr>
          <w:rFonts w:asciiTheme="majorBidi" w:hAnsiTheme="majorBidi" w:cstheme="majorBidi"/>
          <w:sz w:val="30"/>
          <w:szCs w:val="30"/>
        </w:rPr>
        <w:t xml:space="preserve"> </w:t>
      </w:r>
      <w:r w:rsidR="00CA09E7" w:rsidRPr="00222DD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E08E3" w:rsidRPr="00222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61C2" w:rsidRPr="006061C2">
        <w:rPr>
          <w:rFonts w:asciiTheme="majorBidi" w:hAnsiTheme="majorBidi" w:cstheme="majorBidi"/>
          <w:sz w:val="30"/>
          <w:szCs w:val="30"/>
        </w:rPr>
        <w:t>256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="00DC5B51" w:rsidRPr="00222DD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F750C" w:rsidRPr="00CF750C">
        <w:rPr>
          <w:rFonts w:asciiTheme="majorBidi" w:hAnsiTheme="majorBidi" w:cstheme="majorBidi"/>
          <w:sz w:val="30"/>
          <w:szCs w:val="30"/>
        </w:rPr>
        <w:t>31</w:t>
      </w:r>
      <w:r w:rsidRPr="00222DD3">
        <w:rPr>
          <w:rFonts w:asciiTheme="majorBidi" w:hAnsiTheme="majorBidi" w:cstheme="majorBidi"/>
          <w:sz w:val="30"/>
          <w:szCs w:val="30"/>
        </w:rPr>
        <w:t xml:space="preserve"> </w:t>
      </w:r>
      <w:r w:rsidRPr="00222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61C2" w:rsidRPr="006061C2">
        <w:rPr>
          <w:rFonts w:asciiTheme="majorBidi" w:hAnsiTheme="majorBidi" w:cstheme="majorBidi"/>
          <w:sz w:val="30"/>
          <w:szCs w:val="30"/>
        </w:rPr>
        <w:t>2562</w:t>
      </w:r>
      <w:r w:rsidR="00DD2B86" w:rsidRPr="00222DD3">
        <w:rPr>
          <w:rFonts w:asciiTheme="majorBidi" w:hAnsiTheme="majorBidi" w:cstheme="majorBidi"/>
          <w:sz w:val="30"/>
          <w:szCs w:val="30"/>
        </w:rPr>
        <w:t xml:space="preserve"> </w:t>
      </w:r>
      <w:r w:rsidRPr="00222DD3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="00090F05" w:rsidRPr="00222DD3">
        <w:rPr>
          <w:rFonts w:asciiTheme="majorBidi" w:hAnsiTheme="majorBidi" w:cstheme="majorBidi"/>
          <w:sz w:val="30"/>
          <w:szCs w:val="30"/>
          <w:cs/>
        </w:rPr>
        <w:t>แต่ละงวด</w:t>
      </w:r>
      <w:r w:rsidR="007027F2" w:rsidRPr="00222DD3">
        <w:rPr>
          <w:rFonts w:asciiTheme="majorBidi" w:hAnsiTheme="majorBidi" w:cstheme="majorBidi"/>
          <w:sz w:val="30"/>
          <w:szCs w:val="30"/>
          <w:cs/>
        </w:rPr>
        <w:t>สาม</w:t>
      </w:r>
      <w:r w:rsidR="00090F05" w:rsidRPr="00222DD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22DD3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D96595" w:rsidRPr="00222DD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F750C" w:rsidRPr="00CF750C">
        <w:rPr>
          <w:rFonts w:asciiTheme="majorBidi" w:hAnsiTheme="majorBidi" w:cstheme="majorBidi"/>
          <w:sz w:val="30"/>
          <w:szCs w:val="30"/>
        </w:rPr>
        <w:t>31</w:t>
      </w:r>
      <w:r w:rsidR="006530C0" w:rsidRPr="00222DD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2E08E3" w:rsidRPr="00222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2DD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D6937B" w14:textId="77777777" w:rsidR="00CA09E7" w:rsidRPr="00222DD3" w:rsidRDefault="00CA09E7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0"/>
        <w:gridCol w:w="716"/>
        <w:gridCol w:w="178"/>
        <w:gridCol w:w="657"/>
        <w:gridCol w:w="179"/>
        <w:gridCol w:w="726"/>
        <w:gridCol w:w="185"/>
        <w:gridCol w:w="711"/>
        <w:gridCol w:w="191"/>
        <w:gridCol w:w="717"/>
        <w:gridCol w:w="185"/>
        <w:gridCol w:w="708"/>
        <w:gridCol w:w="179"/>
        <w:gridCol w:w="18"/>
        <w:gridCol w:w="705"/>
        <w:gridCol w:w="191"/>
        <w:gridCol w:w="708"/>
        <w:gridCol w:w="179"/>
        <w:gridCol w:w="729"/>
        <w:gridCol w:w="185"/>
        <w:gridCol w:w="708"/>
        <w:gridCol w:w="182"/>
        <w:gridCol w:w="21"/>
        <w:gridCol w:w="802"/>
        <w:gridCol w:w="179"/>
        <w:gridCol w:w="802"/>
      </w:tblGrid>
      <w:tr w:rsidR="00CA09E7" w:rsidRPr="00DD7CDF" w14:paraId="49ED612B" w14:textId="77777777" w:rsidTr="001C07A4">
        <w:trPr>
          <w:cantSplit/>
          <w:trHeight w:val="387"/>
        </w:trPr>
        <w:tc>
          <w:tcPr>
            <w:tcW w:w="4390" w:type="dxa"/>
            <w:shd w:val="clear" w:color="auto" w:fill="auto"/>
          </w:tcPr>
          <w:p w14:paraId="44E4B7B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1" w:type="dxa"/>
            <w:gridSpan w:val="25"/>
            <w:shd w:val="clear" w:color="auto" w:fill="auto"/>
            <w:vAlign w:val="center"/>
          </w:tcPr>
          <w:p w14:paraId="1567CB4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A09E7" w:rsidRPr="00DD7CDF" w14:paraId="3C9758DD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32B57F5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1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77E23850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C71E2" w:rsidRPr="00DD7CDF" w14:paraId="75F145E9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1538DD3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8C6DE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4360798D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23F920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937D5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FE634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F547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8768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2937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14C93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36A48" w14:textId="671FDE9B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3C71E2" w:rsidRPr="00DD7CDF" w14:paraId="6875510C" w14:textId="77777777" w:rsidTr="00D01D72">
        <w:trPr>
          <w:cantSplit/>
          <w:trHeight w:val="315"/>
        </w:trPr>
        <w:tc>
          <w:tcPr>
            <w:tcW w:w="4390" w:type="dxa"/>
            <w:shd w:val="clear" w:color="auto" w:fill="auto"/>
          </w:tcPr>
          <w:p w14:paraId="4414024A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shd w:val="clear" w:color="auto" w:fill="auto"/>
          </w:tcPr>
          <w:p w14:paraId="4EA8BA75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3A05F1B9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11170A2C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EDE3CC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shd w:val="clear" w:color="auto" w:fill="auto"/>
            <w:vAlign w:val="bottom"/>
          </w:tcPr>
          <w:p w14:paraId="3048CA39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382C0A0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04" w:type="dxa"/>
            <w:gridSpan w:val="3"/>
            <w:shd w:val="clear" w:color="auto" w:fill="auto"/>
            <w:vAlign w:val="bottom"/>
          </w:tcPr>
          <w:p w14:paraId="7A24A4B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AD11F82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14:paraId="73B29C42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218EAF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shd w:val="clear" w:color="auto" w:fill="auto"/>
            <w:vAlign w:val="bottom"/>
          </w:tcPr>
          <w:p w14:paraId="706B890B" w14:textId="16304176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3C71E2" w:rsidRPr="00DD7CDF" w14:paraId="72C104A4" w14:textId="77777777" w:rsidTr="00D01D72">
        <w:trPr>
          <w:cantSplit/>
          <w:trHeight w:val="360"/>
        </w:trPr>
        <w:tc>
          <w:tcPr>
            <w:tcW w:w="4390" w:type="dxa"/>
            <w:shd w:val="clear" w:color="auto" w:fill="auto"/>
          </w:tcPr>
          <w:p w14:paraId="77B3227B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3EC2D1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38C4A8C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B1CB3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2D8F364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E209D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1B360659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04" w:type="dxa"/>
            <w:gridSpan w:val="3"/>
            <w:shd w:val="clear" w:color="auto" w:fill="auto"/>
            <w:vAlign w:val="bottom"/>
          </w:tcPr>
          <w:p w14:paraId="029E399C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B14CEC5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D1EC8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A2A682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74D5" w14:textId="53291945" w:rsidR="003C71E2" w:rsidRPr="00DD7CDF" w:rsidDel="00685444" w:rsidRDefault="00325FC3" w:rsidP="0017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80" w:right="-8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</w:t>
            </w:r>
            <w:r w:rsidR="00D01D7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้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นสุดวันที่</w:t>
            </w:r>
          </w:p>
        </w:tc>
      </w:tr>
      <w:tr w:rsidR="003C71E2" w:rsidRPr="00DD7CDF" w14:paraId="6AF5D951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1DBF725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1EA5321E" w14:textId="22C7C986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C71E2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2805D20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</w:tcPr>
          <w:p w14:paraId="51815F41" w14:textId="1B125081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6B301727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EF52B81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</w:tcPr>
          <w:p w14:paraId="0E92C2EA" w14:textId="3012541C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C71E2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2F4C56B0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EA662F3" w14:textId="6B012E2A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702EC2EA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1" w:type="dxa"/>
            <w:shd w:val="clear" w:color="auto" w:fill="auto"/>
          </w:tcPr>
          <w:p w14:paraId="4CF88584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526F231" w14:textId="00545E01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C71E2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7226287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CEABE49" w14:textId="0469D004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1492CFC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5F392C20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2F5EC1FC" w14:textId="2E3944E7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C71E2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6144ABC6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27EB2DB" w14:textId="513A5151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71A052EC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E9A1FF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9CA41A4" w14:textId="6E40CE00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C71E2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0F451FC6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9E0B7AF" w14:textId="7458A227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6CF39CB9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8D0517A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4AD2A14B" w14:textId="64DE50B4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C71E2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0D828A46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3FF529B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510E078" w14:textId="65903F33" w:rsidR="003C71E2" w:rsidRPr="00DD7CDF" w:rsidRDefault="00CF750C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03804579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C71E2" w:rsidRPr="00DD7CDF" w14:paraId="52794C53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49EF8A0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11B50A3D" w14:textId="58D9AE3D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956803A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36822882" w14:textId="03FA8930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3A58CB3C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7B7985A0" w14:textId="3350055A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00083A3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56AF44BF" w14:textId="754C00D1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1CED46A1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55BB5D89" w14:textId="42E6CF07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100042D0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50FEA92" w14:textId="5FC1C5FA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7EA6C80A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5F552224" w14:textId="2F7CC410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600B9851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7DF4214" w14:textId="55155AF1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0AF6CD44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392D4E92" w14:textId="79B39CC1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1A2BF89B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3ED0350" w14:textId="3BBE8D81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6A4E5F5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F16D64D" w14:textId="068A7441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7A2809D5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6D0E239E" w14:textId="301F44F5" w:rsidR="003C71E2" w:rsidRPr="00DD7CDF" w:rsidRDefault="006061C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3C71E2" w:rsidRPr="00DD7CDF" w14:paraId="3D7F5942" w14:textId="77777777" w:rsidTr="001C07A4">
        <w:trPr>
          <w:cantSplit/>
          <w:trHeight w:hRule="exact" w:val="144"/>
        </w:trPr>
        <w:tc>
          <w:tcPr>
            <w:tcW w:w="4390" w:type="dxa"/>
            <w:shd w:val="clear" w:color="auto" w:fill="auto"/>
          </w:tcPr>
          <w:p w14:paraId="1271E399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shd w:val="clear" w:color="auto" w:fill="auto"/>
          </w:tcPr>
          <w:p w14:paraId="36351716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DC36ACE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11" w:type="dxa"/>
            <w:gridSpan w:val="21"/>
            <w:shd w:val="clear" w:color="auto" w:fill="auto"/>
          </w:tcPr>
          <w:p w14:paraId="3CE5231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C07A4" w:rsidRPr="001C07A4" w14:paraId="6275204D" w14:textId="77777777" w:rsidTr="001C07A4">
        <w:trPr>
          <w:trHeight w:val="324"/>
        </w:trPr>
        <w:tc>
          <w:tcPr>
            <w:tcW w:w="4390" w:type="dxa"/>
            <w:shd w:val="clear" w:color="auto" w:fill="auto"/>
            <w:vAlign w:val="center"/>
          </w:tcPr>
          <w:p w14:paraId="59900C25" w14:textId="3B904DC2" w:rsidR="003C71E2" w:rsidRPr="001C07A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i/>
                <w:iCs/>
                <w:sz w:val="36"/>
                <w:szCs w:val="36"/>
              </w:rPr>
            </w:pPr>
            <w:r w:rsidRPr="001C07A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</w:t>
            </w:r>
            <w:r w:rsidR="001C07A4" w:rsidRPr="001C07A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1C07A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องการของตลาด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062ED91D" w14:textId="77777777" w:rsidR="003C71E2" w:rsidRPr="001C07A4" w:rsidRDefault="003C71E2" w:rsidP="003C71E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6"/>
                <w:szCs w:val="3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noWrap/>
            <w:vAlign w:val="center"/>
          </w:tcPr>
          <w:p w14:paraId="4E4BCFB4" w14:textId="77777777" w:rsidR="003C71E2" w:rsidRPr="001C07A4" w:rsidRDefault="003C71E2" w:rsidP="003C71E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</w:tcPr>
          <w:p w14:paraId="4D6BFFA3" w14:textId="77777777" w:rsidR="003C71E2" w:rsidRPr="001C07A4" w:rsidRDefault="003C71E2" w:rsidP="003C71E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433AE27C" w14:textId="77777777" w:rsidR="003C71E2" w:rsidRPr="001C07A4" w:rsidRDefault="003C71E2" w:rsidP="003C71E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</w:tcPr>
          <w:p w14:paraId="450F99D2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028CE0EA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19D1964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noWrap/>
            <w:vAlign w:val="center"/>
          </w:tcPr>
          <w:p w14:paraId="32E40DDD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1F49D7E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504ACC2E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087DFA5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gridSpan w:val="2"/>
            <w:shd w:val="clear" w:color="auto" w:fill="auto"/>
            <w:noWrap/>
            <w:vAlign w:val="center"/>
          </w:tcPr>
          <w:p w14:paraId="579B9C19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  <w:noWrap/>
            <w:vAlign w:val="center"/>
          </w:tcPr>
          <w:p w14:paraId="07C05F26" w14:textId="77777777" w:rsidR="003C71E2" w:rsidRPr="001C07A4" w:rsidRDefault="003C71E2" w:rsidP="003C71E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noWrap/>
            <w:vAlign w:val="center"/>
          </w:tcPr>
          <w:p w14:paraId="7A0EF624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B05ABE8" w14:textId="77777777" w:rsidR="003C71E2" w:rsidRPr="001C07A4" w:rsidRDefault="003C71E2" w:rsidP="003C71E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13A09B41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1370DA64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6B76F6A2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DE0898E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  <w:gridSpan w:val="2"/>
            <w:shd w:val="clear" w:color="auto" w:fill="auto"/>
            <w:noWrap/>
            <w:vAlign w:val="center"/>
          </w:tcPr>
          <w:p w14:paraId="3A09EB39" w14:textId="77777777" w:rsidR="003C71E2" w:rsidRPr="001C07A4" w:rsidRDefault="003C71E2" w:rsidP="003C71E2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noWrap/>
            <w:vAlign w:val="center"/>
          </w:tcPr>
          <w:p w14:paraId="2991ACFF" w14:textId="77777777" w:rsidR="003C71E2" w:rsidRPr="001C07A4" w:rsidRDefault="003C71E2" w:rsidP="003C71E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54A66A75" w14:textId="77777777" w:rsidR="003C71E2" w:rsidRPr="001C07A4" w:rsidRDefault="003C71E2" w:rsidP="003C71E2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noWrap/>
            <w:vAlign w:val="center"/>
          </w:tcPr>
          <w:p w14:paraId="0F4EF0B6" w14:textId="77777777" w:rsidR="003C71E2" w:rsidRPr="001C07A4" w:rsidRDefault="003C71E2" w:rsidP="003C71E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766107" w:rsidRPr="00DD7CDF" w14:paraId="236431AA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42650DE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C.P. Pokphand Co., Ltd. </w:t>
            </w:r>
          </w:p>
        </w:tc>
        <w:tc>
          <w:tcPr>
            <w:tcW w:w="716" w:type="dxa"/>
            <w:shd w:val="clear" w:color="auto" w:fill="auto"/>
          </w:tcPr>
          <w:p w14:paraId="39D422C7" w14:textId="04910BC6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1A46F26E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2ECF1A0A" w14:textId="21768628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9" w:type="dxa"/>
            <w:shd w:val="clear" w:color="auto" w:fill="auto"/>
          </w:tcPr>
          <w:p w14:paraId="5A26AE53" w14:textId="77777777" w:rsidR="00766107" w:rsidRPr="00DD7CDF" w:rsidRDefault="00766107" w:rsidP="00766107">
            <w:pPr>
              <w:pStyle w:val="acctfourfigures"/>
              <w:tabs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18FA84F0" w14:textId="7B297CE6" w:rsidR="00766107" w:rsidRPr="00DD7CDF" w:rsidRDefault="006061C2" w:rsidP="00766107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5DCABC69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5AADE16" w14:textId="6024D027" w:rsidR="00766107" w:rsidRPr="00DD7CDF" w:rsidRDefault="006061C2" w:rsidP="00766107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4716D8F2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528D856B" w14:textId="16A90B17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1A443AFB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4697723F" w14:textId="25F8A7AB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3B06A42B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08D4D1D4" w14:textId="18EB926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67825B13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0EECD66D" w14:textId="369C756A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EEAC401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7F6E1ADF" w14:textId="28745C63" w:rsidR="00766107" w:rsidRPr="00DD7CDF" w:rsidRDefault="006061C2" w:rsidP="00766107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3E09EC46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1DBA1EA9" w14:textId="5FBBBCA9" w:rsidR="00766107" w:rsidRPr="00DD7CDF" w:rsidRDefault="006061C2" w:rsidP="00766107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836FC16" w14:textId="77777777" w:rsidR="00766107" w:rsidRPr="00DD7CDF" w:rsidRDefault="00766107" w:rsidP="00766107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40717E6E" w14:textId="29590FBD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D0C22C4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59EAD1E" w14:textId="5B11573A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66107" w:rsidRPr="00DD7CDF" w14:paraId="51F3A141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55D2117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Chia Tai Enterprises International Limited</w:t>
            </w:r>
          </w:p>
        </w:tc>
        <w:tc>
          <w:tcPr>
            <w:tcW w:w="716" w:type="dxa"/>
            <w:shd w:val="clear" w:color="auto" w:fill="auto"/>
          </w:tcPr>
          <w:p w14:paraId="76F4B960" w14:textId="2E6C9B16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25788C17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1CA31DB5" w14:textId="1A03BAA9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9" w:type="dxa"/>
            <w:shd w:val="clear" w:color="auto" w:fill="auto"/>
          </w:tcPr>
          <w:p w14:paraId="38B769F1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6F681D70" w14:textId="65E8AB2C" w:rsidR="00766107" w:rsidRPr="00DD7CDF" w:rsidRDefault="006061C2" w:rsidP="00766107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5" w:type="dxa"/>
            <w:shd w:val="clear" w:color="auto" w:fill="auto"/>
          </w:tcPr>
          <w:p w14:paraId="083E3831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5FE75DC" w14:textId="33151EA5" w:rsidR="00766107" w:rsidRPr="00DD7CDF" w:rsidRDefault="006061C2" w:rsidP="00766107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91" w:type="dxa"/>
            <w:shd w:val="clear" w:color="auto" w:fill="auto"/>
          </w:tcPr>
          <w:p w14:paraId="1DFC4C65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30B7F80" w14:textId="265DCEE9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1B275647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F25902C" w14:textId="22BEF635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F18D288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2651907D" w14:textId="205C37B0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20C03D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D7B99CF" w14:textId="2B51284B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9C87622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A68F1AF" w14:textId="52567188" w:rsidR="00766107" w:rsidRPr="00DD7CDF" w:rsidRDefault="006061C2" w:rsidP="00766107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370C9FAA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561578" w14:textId="2D36138A" w:rsidR="00766107" w:rsidRPr="00DD7CDF" w:rsidRDefault="006061C2" w:rsidP="00766107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3829F31" w14:textId="77777777" w:rsidR="00766107" w:rsidRPr="00DD7CDF" w:rsidRDefault="00766107" w:rsidP="00766107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55220BB7" w14:textId="58BD9CCD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628616C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62E1BF7" w14:textId="2EF082B1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66107" w:rsidRPr="00DD7CDF" w14:paraId="3A888E98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0A7E223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6" w:type="dxa"/>
            <w:shd w:val="clear" w:color="auto" w:fill="auto"/>
          </w:tcPr>
          <w:p w14:paraId="23F46005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1145BD5" w14:textId="77777777" w:rsidR="00766107" w:rsidRPr="00DD7CDF" w:rsidRDefault="00766107" w:rsidP="0076610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513E72D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798794C" w14:textId="77777777" w:rsidR="00766107" w:rsidRPr="00DD7CDF" w:rsidRDefault="00766107" w:rsidP="0076610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0F722B2F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29EF63FF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FDBF0C5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13B0AC2E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A28CA" w14:textId="119CE39E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66107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158BC38C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99692" w14:textId="6150CAB8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66107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0F72282C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DE40" w14:textId="0CD10C3E" w:rsidR="00766107" w:rsidRPr="00DD7CDF" w:rsidRDefault="00766107" w:rsidP="0076610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00A14EB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42C6" w14:textId="63839558" w:rsidR="00766107" w:rsidRPr="00DD7CDF" w:rsidRDefault="00766107" w:rsidP="0076610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FFBAA1B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9912B" w14:textId="3F65BF1B" w:rsidR="00766107" w:rsidRPr="00DD7CDF" w:rsidRDefault="006061C2" w:rsidP="00766107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66107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1E0303C7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4A502" w14:textId="5610724A" w:rsidR="00766107" w:rsidRPr="00DD7CDF" w:rsidRDefault="006061C2" w:rsidP="00766107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66107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12B3503" w14:textId="77777777" w:rsidR="00766107" w:rsidRPr="00DD7CDF" w:rsidRDefault="00766107" w:rsidP="00766107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D9487" w14:textId="7D3547D3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557A9C1" w14:textId="77777777" w:rsidR="00766107" w:rsidRPr="00DD7CDF" w:rsidRDefault="00766107" w:rsidP="00766107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8191E" w14:textId="3A3E78A3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66107" w:rsidRPr="00DD7CDF" w14:paraId="133216C0" w14:textId="77777777" w:rsidTr="001C07A4">
        <w:trPr>
          <w:cantSplit/>
          <w:trHeight w:hRule="exact" w:val="144"/>
        </w:trPr>
        <w:tc>
          <w:tcPr>
            <w:tcW w:w="4390" w:type="dxa"/>
            <w:shd w:val="clear" w:color="auto" w:fill="auto"/>
          </w:tcPr>
          <w:p w14:paraId="23D3349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shd w:val="clear" w:color="auto" w:fill="auto"/>
          </w:tcPr>
          <w:p w14:paraId="7895306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E6E344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4D7B03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18F87C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0A5851F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794DD39C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9BC082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D926D9A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583A32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56180DD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D74A11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" w:type="dxa"/>
            <w:gridSpan w:val="2"/>
            <w:shd w:val="clear" w:color="auto" w:fill="auto"/>
          </w:tcPr>
          <w:p w14:paraId="2541560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568E1B1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4B2255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14E2D6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F2FA86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25B1EF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6CBF3355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E2122A9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583BA50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337E713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9" w:type="dxa"/>
            <w:shd w:val="clear" w:color="auto" w:fill="auto"/>
          </w:tcPr>
          <w:p w14:paraId="12A8875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665CDA5D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766107" w:rsidRPr="00DD7CDF" w14:paraId="1C144642" w14:textId="77777777" w:rsidTr="001C07A4">
        <w:trPr>
          <w:cantSplit/>
          <w:trHeight w:val="333"/>
        </w:trPr>
        <w:tc>
          <w:tcPr>
            <w:tcW w:w="4390" w:type="dxa"/>
            <w:shd w:val="clear" w:color="auto" w:fill="auto"/>
            <w:vAlign w:val="center"/>
          </w:tcPr>
          <w:p w14:paraId="039F8BFC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AC9F9EC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51858F2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0BD0A7E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EC6044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14:paraId="6D9E52C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6DDAB7B1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AC5F70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center"/>
          </w:tcPr>
          <w:p w14:paraId="17A215B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027EF69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5718787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D3627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2874A61A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E15027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center"/>
          </w:tcPr>
          <w:p w14:paraId="270D8DD1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064FE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33568D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303612A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03B33B1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ED8E2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center"/>
          </w:tcPr>
          <w:p w14:paraId="6D72867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D9D7472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7C8924E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345AD7C4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766107" w:rsidRPr="00DD7CDF" w14:paraId="3EC7BBF0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50D8137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กรุงเทพโปรดิ๊วส จำกัด (มหาชน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shd w:val="clear" w:color="auto" w:fill="auto"/>
          </w:tcPr>
          <w:p w14:paraId="0C6F8CA2" w14:textId="7D80FC45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78" w:type="dxa"/>
            <w:shd w:val="clear" w:color="auto" w:fill="auto"/>
          </w:tcPr>
          <w:p w14:paraId="2E72D282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30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06028CC9" w14:textId="1AD83EA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79" w:type="dxa"/>
            <w:shd w:val="clear" w:color="auto" w:fill="auto"/>
          </w:tcPr>
          <w:p w14:paraId="2ADFC06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64E510E6" w14:textId="534939E6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85" w:type="dxa"/>
            <w:shd w:val="clear" w:color="auto" w:fill="auto"/>
          </w:tcPr>
          <w:p w14:paraId="42C62D75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7CABC8B" w14:textId="7B75076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91" w:type="dxa"/>
            <w:shd w:val="clear" w:color="auto" w:fill="auto"/>
          </w:tcPr>
          <w:p w14:paraId="47AFEE9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</w:tcPr>
          <w:p w14:paraId="43603B38" w14:textId="3D2C2644" w:rsidR="00766107" w:rsidRPr="00DD7CDF" w:rsidRDefault="00CF750C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5" w:type="dxa"/>
            <w:shd w:val="clear" w:color="auto" w:fill="auto"/>
          </w:tcPr>
          <w:p w14:paraId="5DCCA79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F451F73" w14:textId="595AAB28" w:rsidR="00766107" w:rsidRPr="00DD7CDF" w:rsidRDefault="00CF750C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9D433F9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CDAD650" w14:textId="4ACF6DEE" w:rsidR="00766107" w:rsidRPr="00DD7CDF" w:rsidRDefault="00766107" w:rsidP="0076610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1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25C8265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2033388" w14:textId="4A05317A" w:rsidR="00766107" w:rsidRPr="00DD7CDF" w:rsidRDefault="00766107" w:rsidP="0076610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1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FDCD63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56143A2D" w14:textId="6B951C1F" w:rsidR="00766107" w:rsidRPr="00DD7CDF" w:rsidRDefault="00CF750C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5" w:type="dxa"/>
            <w:shd w:val="clear" w:color="auto" w:fill="auto"/>
          </w:tcPr>
          <w:p w14:paraId="6108C3F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2852989F" w14:textId="7BD0ED15" w:rsidR="00766107" w:rsidRPr="00DD7CDF" w:rsidRDefault="00CF750C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3B5E6F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469D449" w14:textId="00116450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B01F6D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566AB55" w14:textId="2C9B447A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107" w:rsidRPr="00DD7CDF" w14:paraId="77BDED94" w14:textId="77777777" w:rsidTr="00932611">
        <w:trPr>
          <w:cantSplit/>
          <w:trHeight w:val="99"/>
        </w:trPr>
        <w:tc>
          <w:tcPr>
            <w:tcW w:w="4390" w:type="dxa"/>
            <w:shd w:val="clear" w:color="auto" w:fill="auto"/>
          </w:tcPr>
          <w:p w14:paraId="0F81BAC9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ซีพีเอฟ 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716" w:type="dxa"/>
            <w:shd w:val="clear" w:color="auto" w:fill="auto"/>
          </w:tcPr>
          <w:p w14:paraId="7EE76744" w14:textId="2D41306A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E718907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4A2859F" w14:textId="3CF16C19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9ECE17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4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6F91FDEC" w14:textId="107E9A01" w:rsidR="00766107" w:rsidRPr="00DD7CDF" w:rsidRDefault="00CF750C" w:rsidP="00766107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85" w:type="dxa"/>
            <w:shd w:val="clear" w:color="auto" w:fill="auto"/>
          </w:tcPr>
          <w:p w14:paraId="4EC73E52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CAEA5BB" w14:textId="2AD5C9DF" w:rsidR="00766107" w:rsidRPr="00DD7CDF" w:rsidRDefault="00CF750C" w:rsidP="00766107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91" w:type="dxa"/>
            <w:shd w:val="clear" w:color="auto" w:fill="auto"/>
          </w:tcPr>
          <w:p w14:paraId="6318DDE2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C0516F8" w14:textId="718FF3B6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5" w:type="dxa"/>
            <w:shd w:val="clear" w:color="auto" w:fill="auto"/>
          </w:tcPr>
          <w:p w14:paraId="7A4F0933" w14:textId="77777777" w:rsidR="00766107" w:rsidRPr="00DD7CDF" w:rsidRDefault="00766107" w:rsidP="00766107">
            <w:pPr>
              <w:pStyle w:val="acctfourfigures"/>
              <w:spacing w:line="290" w:lineRule="exac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4520D2F4" w14:textId="306BB5E2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1749A400" w14:textId="77777777" w:rsidR="00766107" w:rsidRPr="00DD7CDF" w:rsidRDefault="00766107" w:rsidP="0076610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7F2540CE" w14:textId="12B92146" w:rsidR="00766107" w:rsidRPr="00DD7CDF" w:rsidRDefault="00766107" w:rsidP="0076610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334108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0F69ED79" w14:textId="4447ED5C" w:rsidR="00766107" w:rsidRPr="00DD7CDF" w:rsidRDefault="00766107" w:rsidP="0076610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DC7EEC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2A21495A" w14:textId="7F7F9BF8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5" w:type="dxa"/>
            <w:shd w:val="clear" w:color="auto" w:fill="auto"/>
          </w:tcPr>
          <w:p w14:paraId="5A07C68E" w14:textId="77777777" w:rsidR="00766107" w:rsidRPr="00DD7CDF" w:rsidRDefault="00766107" w:rsidP="00766107">
            <w:pPr>
              <w:pStyle w:val="acctfourfigures"/>
              <w:spacing w:line="290" w:lineRule="exac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77590CA6" w14:textId="621F21F2" w:rsidR="00766107" w:rsidRPr="00DD7CDF" w:rsidRDefault="006061C2" w:rsidP="0076610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E473F0E" w14:textId="77777777" w:rsidR="00766107" w:rsidRPr="00DD7CDF" w:rsidRDefault="00766107" w:rsidP="00766107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7E4AD493" w14:textId="364211E0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7C9F91A" w14:textId="77777777" w:rsidR="00766107" w:rsidRPr="00DD7CDF" w:rsidRDefault="00766107" w:rsidP="00766107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A660AED" w14:textId="508AC882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107" w:rsidRPr="00DD7CDF" w14:paraId="4DF0AC6A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4C502B8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ซีพีเอฟ เทรนนิ่งเซ็นเตอร์ จำกัด </w:t>
            </w:r>
          </w:p>
        </w:tc>
        <w:tc>
          <w:tcPr>
            <w:tcW w:w="716" w:type="dxa"/>
            <w:shd w:val="clear" w:color="auto" w:fill="auto"/>
          </w:tcPr>
          <w:p w14:paraId="3AA3592D" w14:textId="7B886A4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27A0D97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0C41E1F" w14:textId="6D172451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EC46E51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0C8F836" w14:textId="38C36120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28E700D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1180E0C" w14:textId="3F545208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52DFC94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E3ACB91" w14:textId="2AB0A73E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60A05AC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02C79416" w14:textId="44EC0F6A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3D88B2E9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04460D9" w14:textId="633E3DCA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A444B4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908086E" w14:textId="1669CCAC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4383B8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0C517707" w14:textId="4CB52853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2C50031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14943286" w14:textId="054A6B75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146300F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529E099" w14:textId="1FB49CCA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29A1CA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0D493E88" w14:textId="773B02E8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107" w:rsidRPr="00DD7CDF" w14:paraId="79CF3CFF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2513438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716" w:type="dxa"/>
            <w:shd w:val="clear" w:color="auto" w:fill="auto"/>
          </w:tcPr>
          <w:p w14:paraId="6F11CCBB" w14:textId="16FDE84C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18E8217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1C588BB4" w14:textId="0CC53866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BF43815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318403E" w14:textId="494E222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4465505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DC897FC" w14:textId="555FBBBF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91" w:type="dxa"/>
            <w:shd w:val="clear" w:color="auto" w:fill="auto"/>
          </w:tcPr>
          <w:p w14:paraId="137B921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06A0336E" w14:textId="5E6047B1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4AE1C9D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30936DD" w14:textId="7CAD7BAE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238A9C7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7A2704F" w14:textId="65D55389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DBB34B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1E1CB76" w14:textId="73DDABB0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E47412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3E9CA7AD" w14:textId="00BDDE80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1AD97E9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24D9A85E" w14:textId="13E1821C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4D1CE541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893D6E9" w14:textId="6EEFAD66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AA8A2D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027C68DB" w14:textId="30650E6F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107" w:rsidRPr="00DD7CDF" w14:paraId="4F4C965E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1E63FF9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ซี.พี. เมอร์แชนไดซิ่ง จำกัด</w:t>
            </w:r>
          </w:p>
        </w:tc>
        <w:tc>
          <w:tcPr>
            <w:tcW w:w="716" w:type="dxa"/>
            <w:shd w:val="clear" w:color="auto" w:fill="auto"/>
          </w:tcPr>
          <w:p w14:paraId="7D52406A" w14:textId="4D66ADDB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77E118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1A742F8F" w14:textId="4899D74C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7651328C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240D2E81" w14:textId="09B882DE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28BDD84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61E7489" w14:textId="248111E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91" w:type="dxa"/>
            <w:shd w:val="clear" w:color="auto" w:fill="auto"/>
          </w:tcPr>
          <w:p w14:paraId="2969585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96F5175" w14:textId="27CA859A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4E94CA6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D257D2D" w14:textId="44C56E4D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240042F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CED5AF0" w14:textId="43F290DA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8C67730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00D749A7" w14:textId="1A106A8A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313DA5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9" w:type="dxa"/>
            <w:shd w:val="clear" w:color="auto" w:fill="auto"/>
          </w:tcPr>
          <w:p w14:paraId="2216C2B4" w14:textId="65FBC656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5E38379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2DB8E77B" w14:textId="73EF4F50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99534CC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C174B27" w14:textId="0002C38C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4AAF73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2DDB40AA" w14:textId="2298A559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766107" w:rsidRPr="00DD7CDF" w14:paraId="190F99DB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  <w:vAlign w:val="center"/>
          </w:tcPr>
          <w:p w14:paraId="4831817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เชสเตอร์ฟู้ด จำกัด</w:t>
            </w:r>
          </w:p>
        </w:tc>
        <w:tc>
          <w:tcPr>
            <w:tcW w:w="716" w:type="dxa"/>
            <w:shd w:val="clear" w:color="auto" w:fill="auto"/>
          </w:tcPr>
          <w:p w14:paraId="2E40B2F5" w14:textId="3B4337C2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31E3D1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A1A7E43" w14:textId="4041D45F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256AA131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06B69EE9" w14:textId="6ED4A4FA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</w:tcPr>
          <w:p w14:paraId="26FAF669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4CBE29B" w14:textId="54D13C7C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91" w:type="dxa"/>
            <w:shd w:val="clear" w:color="auto" w:fill="auto"/>
          </w:tcPr>
          <w:p w14:paraId="1CC0FA3A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24C331A" w14:textId="0BC408B9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85" w:type="dxa"/>
            <w:shd w:val="clear" w:color="auto" w:fill="auto"/>
          </w:tcPr>
          <w:p w14:paraId="3051307B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5BDB5D3" w14:textId="67CA6E14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49F5430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08"/>
              </w:tabs>
              <w:spacing w:line="290" w:lineRule="exact"/>
              <w:ind w:right="-9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61187805" w14:textId="4BABCC1E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2C13EEC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A9794D0" w14:textId="02D3DD52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434C86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67F9FEC6" w14:textId="53114CB6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85" w:type="dxa"/>
            <w:shd w:val="clear" w:color="auto" w:fill="auto"/>
          </w:tcPr>
          <w:p w14:paraId="7CAFD17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0038C6A" w14:textId="23148961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32E6B6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46DAAD9A" w14:textId="44329125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E42BF2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1AD1BC7" w14:textId="3CE7B51A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107" w:rsidRPr="00DD7CDF" w14:paraId="7DD1DAB4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068E2414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716" w:type="dxa"/>
            <w:shd w:val="clear" w:color="auto" w:fill="auto"/>
          </w:tcPr>
          <w:p w14:paraId="160ACB9D" w14:textId="242DC245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3732104A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16A7C0F3" w14:textId="2E408EBD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CA1EA7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48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2AADB0CD" w14:textId="6D4777F9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646477D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D559AD6" w14:textId="4BF1736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91" w:type="dxa"/>
            <w:shd w:val="clear" w:color="auto" w:fill="auto"/>
          </w:tcPr>
          <w:p w14:paraId="582204FE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2C266ADA" w14:textId="55CA6FDD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58DDFA3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6D52C0E" w14:textId="71335CDE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4B07FCA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0C73D41B" w14:textId="18C27B55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29CCFF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4E26355" w14:textId="14DE3436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C09ADB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7A5A064A" w14:textId="48A9D47F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6AB049A7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80686C7" w14:textId="4DE883E5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7D6D4479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63E8E166" w14:textId="62F70B16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81BE13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09CE389" w14:textId="201B683C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107" w:rsidRPr="00DD7CDF" w14:paraId="62A37438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6C026B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Bellisio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Investment, LLC</w:t>
            </w:r>
          </w:p>
        </w:tc>
        <w:tc>
          <w:tcPr>
            <w:tcW w:w="716" w:type="dxa"/>
            <w:shd w:val="clear" w:color="auto" w:fill="auto"/>
          </w:tcPr>
          <w:p w14:paraId="449A6072" w14:textId="4724BD82" w:rsidR="00766107" w:rsidRPr="00DD7CDF" w:rsidRDefault="00CF750C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7172DC2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5E742C0A" w14:textId="567C701C" w:rsidR="00766107" w:rsidRPr="00DD7CDF" w:rsidRDefault="00CF750C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29CA6941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5534B27C" w14:textId="78F15D71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61B03103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F55247E" w14:textId="07CA858F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4065DEE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F24F154" w14:textId="6CAAA40A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674AD9D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D93DB08" w14:textId="4B525F8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C469825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B47C644" w14:textId="78023CF3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B8DFE3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15F346A" w14:textId="2B85AF8C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C6AA092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319EE79E" w14:textId="31C1D5A7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3828656D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0C7D5F3" w14:textId="21DD08D1" w:rsidR="00766107" w:rsidRPr="00DD7CDF" w:rsidRDefault="006061C2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76610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D678C78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8848C1E" w14:textId="3A71323E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004CE6" w14:textId="77777777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6930E96" w14:textId="567A8BB4" w:rsidR="00766107" w:rsidRPr="00DD7CDF" w:rsidRDefault="00766107" w:rsidP="0076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3AE7F7B" w14:textId="77777777" w:rsidR="00CA09E7" w:rsidRPr="00DD7CDF" w:rsidRDefault="00CA09E7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85D642E" w14:textId="77777777" w:rsidR="00CA09E7" w:rsidRPr="00DD7CDF" w:rsidRDefault="00CA09E7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 (ต่อ)</w:t>
      </w:r>
    </w:p>
    <w:tbl>
      <w:tblPr>
        <w:tblW w:w="1522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19"/>
        <w:gridCol w:w="180"/>
        <w:gridCol w:w="811"/>
        <w:gridCol w:w="179"/>
        <w:gridCol w:w="728"/>
        <w:gridCol w:w="184"/>
        <w:gridCol w:w="810"/>
        <w:gridCol w:w="180"/>
        <w:gridCol w:w="810"/>
        <w:gridCol w:w="184"/>
        <w:gridCol w:w="806"/>
        <w:gridCol w:w="184"/>
        <w:gridCol w:w="705"/>
        <w:gridCol w:w="180"/>
        <w:gridCol w:w="709"/>
        <w:gridCol w:w="180"/>
        <w:gridCol w:w="794"/>
        <w:gridCol w:w="181"/>
        <w:gridCol w:w="809"/>
        <w:gridCol w:w="187"/>
        <w:gridCol w:w="819"/>
        <w:gridCol w:w="180"/>
        <w:gridCol w:w="742"/>
      </w:tblGrid>
      <w:tr w:rsidR="00CA09E7" w:rsidRPr="00DD7CDF" w14:paraId="603C5158" w14:textId="77777777" w:rsidTr="00963EB6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41D91207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1" w:type="dxa"/>
            <w:gridSpan w:val="23"/>
            <w:shd w:val="clear" w:color="auto" w:fill="auto"/>
            <w:vAlign w:val="center"/>
          </w:tcPr>
          <w:p w14:paraId="3F955DCD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A09E7" w:rsidRPr="00DD7CDF" w14:paraId="2AFBD93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098EF0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1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5ABD4B3A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A09E7" w:rsidRPr="00DD7CDF" w14:paraId="05875CCD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AC826F0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8A7B8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5AB11E8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EC843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4EA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D2F83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470D5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976B8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C346E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433A8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E89BF" w14:textId="1211B53D" w:rsidR="00CA09E7" w:rsidRPr="00DD7CDF" w:rsidDel="00685444" w:rsidRDefault="003C71E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CA09E7" w:rsidRPr="00DD7CDF" w14:paraId="13C43F6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4FFD3FA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573FDCD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5DDC9576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725EB099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9CA87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DCB7B14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23D8689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14:paraId="5D5EE832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EA95F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14:paraId="70B467DE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4019EFE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shd w:val="clear" w:color="auto" w:fill="auto"/>
            <w:vAlign w:val="bottom"/>
          </w:tcPr>
          <w:p w14:paraId="5D3D4D1D" w14:textId="1C0EA315" w:rsidR="00CA09E7" w:rsidRPr="00DD7CDF" w:rsidRDefault="003C71E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CA09E7" w:rsidRPr="00DD7CDF" w14:paraId="48D00A7A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AC0510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0EC0E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2B9CBA9E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FF7AC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44C6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417C0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1006F3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78F31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0864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7CA01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63D74DC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8F65C" w14:textId="076141CB" w:rsidR="00CA09E7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5C00C1" w:rsidRPr="00DD7CDF" w14:paraId="496166A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02EC940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4DEBA1C6" w14:textId="16420463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A9F6C7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0A6D25EF" w14:textId="3E547D2E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1854FC0C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0F561102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14:paraId="73D7397D" w14:textId="70A8BA58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22C5605B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0E44ED" w14:textId="20553CD3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0376DE9D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46EE74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367B34" w14:textId="229E0904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C00C1" w:rsidRPr="00DD7CD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23217A66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566152E0" w14:textId="7C9F36C2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6EB54193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14:paraId="3AA19B50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64D03017" w14:textId="636CE257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D1CF01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8FF1B61" w14:textId="5F88A4D1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3DCA0CB0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B559B7A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E3A3B22" w14:textId="499840FE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C00C1" w:rsidRPr="00DD7CD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4AFB80CF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2D896FF9" w14:textId="7CD6D807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  <w:p w14:paraId="0C997715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" w:type="dxa"/>
            <w:shd w:val="clear" w:color="auto" w:fill="auto"/>
          </w:tcPr>
          <w:p w14:paraId="767A0903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2B8B49F" w14:textId="508C559D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42F60D68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6D19DB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</w:tcPr>
          <w:p w14:paraId="1885E6EA" w14:textId="23300D8E" w:rsidR="005C00C1" w:rsidRPr="00DD7CDF" w:rsidRDefault="00CF750C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5C00C1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63F85853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C00C1" w:rsidRPr="00DD7CDF" w14:paraId="0C4536B4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8AB1FB5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17EC27D7" w14:textId="07791FD6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9C128B6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6243C481" w14:textId="0D563E34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5CD66267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2789E595" w14:textId="65F93693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703948A3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A4884E" w14:textId="7BFBFBD4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30DF22D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107A04" w14:textId="46DD4D28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3825EB35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1BD1E7B" w14:textId="38137EDD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6F47206F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16B434AB" w14:textId="37D226DD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A553ECB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356ADD6" w14:textId="1EEDCA77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F57DE82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8FFED0E" w14:textId="0F4F995D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7D360507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C6BE0AC" w14:textId="5702E42D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87" w:type="dxa"/>
            <w:shd w:val="clear" w:color="auto" w:fill="auto"/>
          </w:tcPr>
          <w:p w14:paraId="7196D529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27C8C51" w14:textId="6BC2636E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F1FD42C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431B602B" w14:textId="50E7E401" w:rsidR="005C00C1" w:rsidRPr="00DD7CDF" w:rsidRDefault="006061C2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5C00C1" w:rsidRPr="00DD7CDF" w14:paraId="716F0D36" w14:textId="77777777" w:rsidTr="008D6304">
        <w:trPr>
          <w:cantSplit/>
          <w:trHeight w:hRule="exact" w:val="144"/>
        </w:trPr>
        <w:tc>
          <w:tcPr>
            <w:tcW w:w="3960" w:type="dxa"/>
            <w:shd w:val="clear" w:color="auto" w:fill="auto"/>
          </w:tcPr>
          <w:p w14:paraId="56504C24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185D61F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6744351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9372" w:type="dxa"/>
            <w:gridSpan w:val="19"/>
            <w:shd w:val="clear" w:color="auto" w:fill="auto"/>
          </w:tcPr>
          <w:p w14:paraId="15477563" w14:textId="77777777" w:rsidR="005C00C1" w:rsidRPr="00DD7CDF" w:rsidRDefault="005C00C1" w:rsidP="005C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  <w:lang w:val="en-GB"/>
              </w:rPr>
            </w:pPr>
          </w:p>
        </w:tc>
      </w:tr>
      <w:tr w:rsidR="007660AE" w:rsidRPr="00DD7CDF" w14:paraId="5EA3A26E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03B3C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C.P. Aquaculture (Hainan) Co., Ltd. </w:t>
            </w:r>
          </w:p>
        </w:tc>
        <w:tc>
          <w:tcPr>
            <w:tcW w:w="719" w:type="dxa"/>
            <w:shd w:val="clear" w:color="auto" w:fill="auto"/>
          </w:tcPr>
          <w:p w14:paraId="7A15B51B" w14:textId="09F79541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5101D5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DD1D3C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65B57232" w14:textId="25400213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7CEAD54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580430CC" w14:textId="332DB550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4" w:type="dxa"/>
            <w:shd w:val="clear" w:color="auto" w:fill="auto"/>
          </w:tcPr>
          <w:p w14:paraId="33D0EAA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C63199" w14:textId="19722221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7E69B83C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8CDC72A" w14:textId="2DD5A636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4" w:type="dxa"/>
            <w:shd w:val="clear" w:color="auto" w:fill="auto"/>
          </w:tcPr>
          <w:p w14:paraId="495E695A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45FC8C65" w14:textId="1C01A8E4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4" w:type="dxa"/>
            <w:shd w:val="clear" w:color="auto" w:fill="auto"/>
          </w:tcPr>
          <w:p w14:paraId="04A2CB59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45FC1D6" w14:textId="15C0100A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9C2AE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A2692A5" w14:textId="6F03035F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D49CA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1B8AB545" w14:textId="001CFC5B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1" w:type="dxa"/>
            <w:shd w:val="clear" w:color="auto" w:fill="auto"/>
          </w:tcPr>
          <w:p w14:paraId="3358E29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73FABD55" w14:textId="5B5049F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7" w:type="dxa"/>
            <w:shd w:val="clear" w:color="auto" w:fill="auto"/>
          </w:tcPr>
          <w:p w14:paraId="753E625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754F4BD7" w14:textId="165300AC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1D65C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8D641B5" w14:textId="331ABD8E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387523C0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8A761F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 xml:space="preserve">C.P. </w:t>
            </w:r>
            <w:proofErr w:type="spellStart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Standart</w:t>
            </w:r>
            <w:proofErr w:type="spellEnd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 xml:space="preserve"> Gida Sanayi </w:t>
            </w:r>
            <w:proofErr w:type="spellStart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ve</w:t>
            </w:r>
            <w:proofErr w:type="spellEnd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Ticaret</w:t>
            </w:r>
            <w:proofErr w:type="spellEnd"/>
            <w:r w:rsidRPr="00DD7CDF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A.S.</w:t>
            </w:r>
          </w:p>
        </w:tc>
        <w:tc>
          <w:tcPr>
            <w:tcW w:w="719" w:type="dxa"/>
            <w:shd w:val="clear" w:color="auto" w:fill="auto"/>
          </w:tcPr>
          <w:p w14:paraId="386742E9" w14:textId="45532027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C7EC53A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56612114" w14:textId="635EB173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673EE26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2800645" w14:textId="6C217771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84" w:type="dxa"/>
            <w:shd w:val="clear" w:color="auto" w:fill="auto"/>
          </w:tcPr>
          <w:p w14:paraId="347D6D2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AD0E375" w14:textId="4AE80D7B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80" w:type="dxa"/>
            <w:shd w:val="clear" w:color="auto" w:fill="auto"/>
          </w:tcPr>
          <w:p w14:paraId="4AB2D020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8E7468C" w14:textId="6FC61651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6B8A4A6A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355B161" w14:textId="152A7E1C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7982AD3A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253C85DB" w14:textId="5B95ED43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E7D8BC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2726449" w14:textId="5CFBEDF2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7E230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5711B913" w14:textId="718FF223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5DF5F45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3FAB1FF8" w14:textId="23717405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7" w:type="dxa"/>
            <w:shd w:val="clear" w:color="auto" w:fill="auto"/>
          </w:tcPr>
          <w:p w14:paraId="22F644B0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5CB5D460" w14:textId="7F1E2393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148CE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472F030" w14:textId="6FFD6A70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1C7C655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0E94D1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Charoen Pokphand Foods Kenya Co., Ltd.</w:t>
            </w:r>
          </w:p>
        </w:tc>
        <w:tc>
          <w:tcPr>
            <w:tcW w:w="719" w:type="dxa"/>
            <w:shd w:val="clear" w:color="auto" w:fill="auto"/>
          </w:tcPr>
          <w:p w14:paraId="113EA0F4" w14:textId="02651937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AB17C5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75FB264C" w14:textId="5DA9CA58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EF9254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7174FEE" w14:textId="76F1D794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5462606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D1A6FA5" w14:textId="09A893CF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A39E74E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A6B776B" w14:textId="2D5DAB7B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07D14D2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03892EEE" w14:textId="70B6E25D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40DA1390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92D5082" w14:textId="14321451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7652DC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8558E47" w14:textId="65EBE09C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3FF0CB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1055BAA" w14:textId="15AD2013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59A39E9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68AC7F7A" w14:textId="3B9B132E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CA35160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075927C" w14:textId="4247BF94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818B3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19C7AE74" w14:textId="67E93768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1C56345B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B47B1B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Charoen Pokphand Foods (Overseas) LLC</w:t>
            </w:r>
          </w:p>
        </w:tc>
        <w:tc>
          <w:tcPr>
            <w:tcW w:w="719" w:type="dxa"/>
            <w:shd w:val="clear" w:color="auto" w:fill="auto"/>
          </w:tcPr>
          <w:p w14:paraId="3879726D" w14:textId="25E51DD2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6279B3D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587B2C41" w14:textId="142F2601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085DA33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B4A3FA8" w14:textId="3CCA860F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84" w:type="dxa"/>
            <w:shd w:val="clear" w:color="auto" w:fill="auto"/>
          </w:tcPr>
          <w:p w14:paraId="3A78D3FE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8698772" w14:textId="63B77C08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80" w:type="dxa"/>
            <w:shd w:val="clear" w:color="auto" w:fill="auto"/>
          </w:tcPr>
          <w:p w14:paraId="137E07E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50189BF" w14:textId="6B0F99E1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84" w:type="dxa"/>
            <w:shd w:val="clear" w:color="auto" w:fill="auto"/>
          </w:tcPr>
          <w:p w14:paraId="070E4F0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4AF9EBC6" w14:textId="209C588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84" w:type="dxa"/>
            <w:shd w:val="clear" w:color="auto" w:fill="auto"/>
          </w:tcPr>
          <w:p w14:paraId="70D6E1EB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EA5F026" w14:textId="5CC6EABF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085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FAE4B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A24B3D1" w14:textId="6A7F2C91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085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D133E6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564CE6D4" w14:textId="713C815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81" w:type="dxa"/>
            <w:shd w:val="clear" w:color="auto" w:fill="auto"/>
          </w:tcPr>
          <w:p w14:paraId="5F4039D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3DF6E8DC" w14:textId="052DA483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87" w:type="dxa"/>
            <w:shd w:val="clear" w:color="auto" w:fill="auto"/>
          </w:tcPr>
          <w:p w14:paraId="445002E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4C8C66F5" w14:textId="558D704C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6955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1AB8691" w14:textId="78FF8032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123A9DC4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2234C1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719" w:type="dxa"/>
            <w:shd w:val="clear" w:color="auto" w:fill="auto"/>
          </w:tcPr>
          <w:p w14:paraId="0F2A0D2F" w14:textId="71F77BD7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B4871DB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0544B7BA" w14:textId="26BB1609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384913E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68CE9F1" w14:textId="79029DFA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4" w:type="dxa"/>
            <w:shd w:val="clear" w:color="auto" w:fill="auto"/>
          </w:tcPr>
          <w:p w14:paraId="46F7B3C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7B851A7" w14:textId="0B069A55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6521394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69F28D1" w14:textId="2C720CB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4" w:type="dxa"/>
            <w:shd w:val="clear" w:color="auto" w:fill="auto"/>
          </w:tcPr>
          <w:p w14:paraId="62EDB37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540AB864" w14:textId="5D85D20E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4" w:type="dxa"/>
            <w:shd w:val="clear" w:color="auto" w:fill="auto"/>
          </w:tcPr>
          <w:p w14:paraId="3A50BE3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69D9D9E" w14:textId="4583724D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B4903D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50E45D5" w14:textId="0D474904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99D5C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BAAB4CA" w14:textId="27796177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1" w:type="dxa"/>
            <w:shd w:val="clear" w:color="auto" w:fill="auto"/>
          </w:tcPr>
          <w:p w14:paraId="0EE69B80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3FE8498D" w14:textId="4F9A8A9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7" w:type="dxa"/>
            <w:shd w:val="clear" w:color="auto" w:fill="auto"/>
          </w:tcPr>
          <w:p w14:paraId="4D5A8E1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26093F4D" w14:textId="2E1A042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CE42FD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2ECD1D5" w14:textId="7CE6022F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6C283783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C3235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CPF Investment Limited </w:t>
            </w:r>
          </w:p>
        </w:tc>
        <w:tc>
          <w:tcPr>
            <w:tcW w:w="719" w:type="dxa"/>
            <w:shd w:val="clear" w:color="auto" w:fill="auto"/>
          </w:tcPr>
          <w:p w14:paraId="722EE6B0" w14:textId="5C9A0881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C54EF5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316EAAC2" w14:textId="44C1B8A4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7D99994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8996F71" w14:textId="539206CF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184" w:type="dxa"/>
            <w:shd w:val="clear" w:color="auto" w:fill="auto"/>
          </w:tcPr>
          <w:p w14:paraId="0154FC4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45EC214" w14:textId="279A8CC7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180" w:type="dxa"/>
            <w:shd w:val="clear" w:color="auto" w:fill="auto"/>
          </w:tcPr>
          <w:p w14:paraId="3248390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7C0BCFD" w14:textId="7424B9A7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581F064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9406AC8" w14:textId="6D6FD83E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774D576A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D1F78C3" w14:textId="5EC4D71A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68C96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E0331EF" w14:textId="02C8C3FF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9F7C9C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07C3DE5" w14:textId="693B433E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1" w:type="dxa"/>
            <w:shd w:val="clear" w:color="auto" w:fill="auto"/>
          </w:tcPr>
          <w:p w14:paraId="795F502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58920F4D" w14:textId="1BDAC9A9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7" w:type="dxa"/>
            <w:shd w:val="clear" w:color="auto" w:fill="auto"/>
          </w:tcPr>
          <w:p w14:paraId="7661ECFD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25CD94F5" w14:textId="371E1F44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D835F9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42" w:type="dxa"/>
            <w:shd w:val="clear" w:color="auto" w:fill="auto"/>
          </w:tcPr>
          <w:p w14:paraId="339B696D" w14:textId="0F649EE6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6F36F0A9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DE6904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CPF Tanzania Limited </w:t>
            </w:r>
          </w:p>
        </w:tc>
        <w:tc>
          <w:tcPr>
            <w:tcW w:w="719" w:type="dxa"/>
            <w:shd w:val="clear" w:color="auto" w:fill="auto"/>
          </w:tcPr>
          <w:p w14:paraId="7139DF03" w14:textId="26635F8B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42D7385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EB591DA" w14:textId="580D8504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79" w:type="dxa"/>
            <w:shd w:val="clear" w:color="auto" w:fill="auto"/>
          </w:tcPr>
          <w:p w14:paraId="46A93E8C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</w:tcPr>
          <w:p w14:paraId="65D15F7E" w14:textId="1B85166E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84" w:type="dxa"/>
            <w:shd w:val="clear" w:color="auto" w:fill="auto"/>
          </w:tcPr>
          <w:p w14:paraId="2C494E6D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352636C" w14:textId="129E7A25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5ABCE612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D33774" w14:textId="61BA9E5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84" w:type="dxa"/>
            <w:shd w:val="clear" w:color="auto" w:fill="auto"/>
          </w:tcPr>
          <w:p w14:paraId="11031ABC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3F255D9D" w14:textId="13F50808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84" w:type="dxa"/>
            <w:shd w:val="clear" w:color="auto" w:fill="auto"/>
          </w:tcPr>
          <w:p w14:paraId="1785162C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67B04A0F" w14:textId="0C015B79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160480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4B7A7A5" w14:textId="5A902F1C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A75C9A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63985CEE" w14:textId="2DA339D9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7320042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440D01A" w14:textId="3C66F02E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57C2D0B" w14:textId="77777777" w:rsidR="007660AE" w:rsidRPr="00DD7CDF" w:rsidRDefault="007660AE" w:rsidP="007660AE">
            <w:pPr>
              <w:pStyle w:val="block"/>
              <w:tabs>
                <w:tab w:val="decimal" w:pos="508"/>
              </w:tabs>
              <w:spacing w:after="0" w:line="360" w:lineRule="exact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7D8D04B" w14:textId="19A2380A" w:rsidR="007660AE" w:rsidRPr="00DD7CDF" w:rsidRDefault="007660AE" w:rsidP="007660AE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BBAA28" w14:textId="77777777" w:rsidR="007660AE" w:rsidRPr="00DD7CDF" w:rsidRDefault="007660AE" w:rsidP="007660AE">
            <w:pPr>
              <w:pStyle w:val="acctfourfigures"/>
              <w:tabs>
                <w:tab w:val="clear" w:pos="765"/>
                <w:tab w:val="left" w:pos="57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2" w:type="dxa"/>
            <w:shd w:val="clear" w:color="auto" w:fill="auto"/>
          </w:tcPr>
          <w:p w14:paraId="317BA35D" w14:textId="05E89B0E" w:rsidR="007660AE" w:rsidRPr="00DD7CDF" w:rsidRDefault="007660AE" w:rsidP="007660AE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660AE" w:rsidRPr="00DD7CDF" w14:paraId="798BCA8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9BB875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C.P. Foods Holdings Limited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1A440FDD" w14:textId="2EABB089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021636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BEF699E" w14:textId="23463BEF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0AB3AE44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2A310E58" w14:textId="52A383E9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36FFFCD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592B645" w14:textId="680F6836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8672E7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6E43F3" w14:textId="3B631807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631AE5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7AFB5E55" w14:textId="2F70572F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85ECB5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07AB3773" w14:textId="1297FFA2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7AF9C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ECC9683" w14:textId="4A5DE3E6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B7164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FDE70D8" w14:textId="79195A9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039BDA2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D0CA8D1" w14:textId="1611683E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39B5189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37C46D1" w14:textId="7F4CA448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B5BF7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47EA4FA" w14:textId="3C698F61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5F589275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2E4DD3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719" w:type="dxa"/>
            <w:shd w:val="clear" w:color="auto" w:fill="auto"/>
          </w:tcPr>
          <w:p w14:paraId="2106F706" w14:textId="6D612A1F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33F609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168A524" w14:textId="50075BE1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369449B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1DBEF8D" w14:textId="4BCD0B7E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D81F5C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DBE8905" w14:textId="4364E369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19B415C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C273745" w14:textId="72A8B1EF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77802B8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B12D59A" w14:textId="5BE41939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6C993CA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4DB8A5FD" w14:textId="6C3699CE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C4B42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783FFC74" w14:textId="0EFCCAB8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C4E880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21841CE" w14:textId="5179EAF9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17A1445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0C89D65" w14:textId="7E0E1C87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4B4AFDF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16FDB125" w14:textId="3A475764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8185B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0CF2F2C8" w14:textId="4E7990C9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784195CA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3F78E5C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719" w:type="dxa"/>
            <w:shd w:val="clear" w:color="auto" w:fill="auto"/>
          </w:tcPr>
          <w:p w14:paraId="2B1D42EE" w14:textId="7912D528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C9D6055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C855560" w14:textId="4347A0FF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291C1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E2689FE" w14:textId="0FA88474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2788E2F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77FAB7" w14:textId="20BC787D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ADA284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4817EA" w14:textId="1A5383DF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84" w:type="dxa"/>
            <w:shd w:val="clear" w:color="auto" w:fill="auto"/>
          </w:tcPr>
          <w:p w14:paraId="6ECA49F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61848064" w14:textId="6E995041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84" w:type="dxa"/>
            <w:shd w:val="clear" w:color="auto" w:fill="auto"/>
          </w:tcPr>
          <w:p w14:paraId="333E595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79F53BDC" w14:textId="05B75745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06530B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DACAB09" w14:textId="12F9B85B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2A2A2D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0A0B2C6" w14:textId="54531B17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81" w:type="dxa"/>
            <w:shd w:val="clear" w:color="auto" w:fill="auto"/>
          </w:tcPr>
          <w:p w14:paraId="0FF7392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1A57BA13" w14:textId="7E73AD79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87" w:type="dxa"/>
            <w:shd w:val="clear" w:color="auto" w:fill="auto"/>
          </w:tcPr>
          <w:p w14:paraId="328A33E2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AF53BCA" w14:textId="5DF06D45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3BAA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031C85B1" w14:textId="28B45214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0AE" w:rsidRPr="00DD7CDF" w14:paraId="4F92C530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71C52F6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CPF Poland S.A.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64A7530C" w14:textId="05067006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0229EF9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1DD953D7" w14:textId="34CFD79F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7660AE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79" w:type="dxa"/>
            <w:shd w:val="clear" w:color="auto" w:fill="auto"/>
          </w:tcPr>
          <w:p w14:paraId="35722CBC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82AF9AA" w14:textId="54E65DA4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84" w:type="dxa"/>
            <w:shd w:val="clear" w:color="auto" w:fill="auto"/>
          </w:tcPr>
          <w:p w14:paraId="23B8F901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A3553CA" w14:textId="230261D7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ADC173E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8747B78" w14:textId="4777B842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84" w:type="dxa"/>
            <w:shd w:val="clear" w:color="auto" w:fill="auto"/>
          </w:tcPr>
          <w:p w14:paraId="17B16B2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C69B395" w14:textId="27205635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84" w:type="dxa"/>
            <w:shd w:val="clear" w:color="auto" w:fill="auto"/>
          </w:tcPr>
          <w:p w14:paraId="4E1B15DF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022F571" w14:textId="659BA70A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2E92F7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DC9004D" w14:textId="112247CA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1D416B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4638F98" w14:textId="1D4B2275" w:rsidR="007660AE" w:rsidRPr="00DD7CDF" w:rsidRDefault="00CF750C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81" w:type="dxa"/>
            <w:shd w:val="clear" w:color="auto" w:fill="auto"/>
          </w:tcPr>
          <w:p w14:paraId="3A889F73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659C177" w14:textId="470F6D02" w:rsidR="007660AE" w:rsidRPr="00DD7CDF" w:rsidRDefault="006061C2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87" w:type="dxa"/>
            <w:shd w:val="clear" w:color="auto" w:fill="auto"/>
          </w:tcPr>
          <w:p w14:paraId="5C5FBF0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03076B6" w14:textId="6B9CD704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471808" w14:textId="77777777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871C4AC" w14:textId="28BD81B0" w:rsidR="007660AE" w:rsidRPr="00DD7CDF" w:rsidRDefault="007660AE" w:rsidP="0076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729D" w:rsidRPr="00DD7CDF" w14:paraId="45472E64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30FF7D" w14:textId="6A12A5FB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Homegrown Shrimp (USA) LLC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0BC65B52" w14:textId="1EAB2D95" w:rsidR="00C0729D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C0729D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3AA0479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C7A6BD3" w14:textId="3AEFF5E7" w:rsidR="00C0729D" w:rsidRPr="00DD7CDF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C0729D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3F875DA3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72003D7" w14:textId="61C46AA2" w:rsidR="00C0729D" w:rsidRPr="00DD7CDF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32402FD7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37811B0" w14:textId="59A026A6" w:rsidR="00C0729D" w:rsidRPr="00DD7CDF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104B6AD3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4DEAFB" w14:textId="0631A4FD" w:rsidR="00C0729D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203C8038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C0FA070" w14:textId="5E2DFC65" w:rsidR="00C0729D" w:rsidRPr="00DD7CDF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0E8AB617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7A785C2E" w14:textId="5920716C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754A04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CA57EA8" w14:textId="4CAC16AC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F8A89B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5691747" w14:textId="0758BE5F" w:rsidR="00C0729D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1" w:type="dxa"/>
            <w:shd w:val="clear" w:color="auto" w:fill="auto"/>
          </w:tcPr>
          <w:p w14:paraId="1BAED7E3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D9CD1D2" w14:textId="7F37B344" w:rsidR="00C0729D" w:rsidRPr="00DD7CDF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7" w:type="dxa"/>
            <w:shd w:val="clear" w:color="auto" w:fill="auto"/>
          </w:tcPr>
          <w:p w14:paraId="242A1B2A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E60E4BC" w14:textId="76D4039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33EF44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716EDDFD" w14:textId="3E9ABFA0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C0729D" w:rsidRPr="00DD7CDF" w14:paraId="684F34DA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D51E6F2" w14:textId="51B63C0F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14:paraId="3A159FC4" w14:textId="77777777" w:rsidR="00C0729D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9EF17A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A2B5E6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3293DED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1039933A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BD1E1BA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DCD6541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BB2296F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C515B" w14:textId="25B609AC" w:rsidR="00C0729D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  <w:r w:rsidR="00C072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184" w:type="dxa"/>
            <w:shd w:val="clear" w:color="auto" w:fill="auto"/>
          </w:tcPr>
          <w:p w14:paraId="30F9D538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591EB" w14:textId="7419FFF4" w:rsidR="00C0729D" w:rsidRPr="00932611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  <w:r w:rsidR="005C0D86" w:rsidRPr="009326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497</w:t>
            </w:r>
          </w:p>
        </w:tc>
        <w:tc>
          <w:tcPr>
            <w:tcW w:w="184" w:type="dxa"/>
            <w:shd w:val="clear" w:color="auto" w:fill="auto"/>
          </w:tcPr>
          <w:p w14:paraId="686BD6A2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0535" w14:textId="4B4B9DC2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="00CF750C" w:rsidRPr="00CF750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222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D27B80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AEA5" w14:textId="10C90F43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="00CF750C" w:rsidRPr="00CF750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222</w:t>
            </w: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B0E548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C004" w14:textId="5215F84E" w:rsidR="00C0729D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  <w:r w:rsidR="00C072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81" w:type="dxa"/>
            <w:shd w:val="clear" w:color="auto" w:fill="auto"/>
          </w:tcPr>
          <w:p w14:paraId="47CB3085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13AB4" w14:textId="49A95757" w:rsidR="00C0729D" w:rsidRPr="00932611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  <w:r w:rsidR="005C0D86" w:rsidRPr="009326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187" w:type="dxa"/>
            <w:shd w:val="clear" w:color="auto" w:fill="auto"/>
          </w:tcPr>
          <w:p w14:paraId="0505E3CF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3C90" w14:textId="4388972E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7D3B47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D9E5" w14:textId="4E964A40" w:rsidR="00C0729D" w:rsidRPr="00DD7CDF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C0729D"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  <w:tr w:rsidR="00C0729D" w:rsidRPr="00DD7CDF" w14:paraId="31F16C1C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D99CE9E" w14:textId="6691C403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19" w:type="dxa"/>
            <w:shd w:val="clear" w:color="auto" w:fill="auto"/>
          </w:tcPr>
          <w:p w14:paraId="709868EC" w14:textId="77777777" w:rsidR="00C0729D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FE2AA9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2EB751DD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49CC552A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3EEC09D8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042784B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10D7A0A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0F8C3A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376EC" w14:textId="722C57EF" w:rsidR="00C0729D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</w:t>
            </w:r>
            <w:r w:rsidR="00C0729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167636B2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D00E9" w14:textId="043741BD" w:rsidR="00C0729D" w:rsidRPr="00932611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</w:t>
            </w:r>
            <w:r w:rsidR="00C0729D" w:rsidRPr="0093261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184" w:type="dxa"/>
            <w:shd w:val="clear" w:color="auto" w:fill="auto"/>
          </w:tcPr>
          <w:p w14:paraId="03B8D7F8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1F918" w14:textId="55A343A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FDE9CF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F66BD" w14:textId="34BDC67A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222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1557DF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DF7B" w14:textId="0B51E48F" w:rsidR="00C0729D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C0729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181" w:type="dxa"/>
            <w:shd w:val="clear" w:color="auto" w:fill="auto"/>
          </w:tcPr>
          <w:p w14:paraId="0E022084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62F97" w14:textId="7DE932AB" w:rsidR="00C0729D" w:rsidRPr="00932611" w:rsidRDefault="00CF750C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C0729D" w:rsidRPr="0093261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187" w:type="dxa"/>
            <w:shd w:val="clear" w:color="auto" w:fill="auto"/>
          </w:tcPr>
          <w:p w14:paraId="3C7C59D8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F90D6" w14:textId="141A2B10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B4124B" w14:textId="77777777" w:rsidR="00C0729D" w:rsidRPr="00DD7CDF" w:rsidRDefault="00C0729D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EBC10" w14:textId="4F0ADA45" w:rsidR="00C0729D" w:rsidRPr="00DD7CDF" w:rsidRDefault="006061C2" w:rsidP="00C0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C0729D"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D74073B" w14:textId="77777777" w:rsidR="00D96595" w:rsidRPr="00C627B4" w:rsidRDefault="00D9659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rFonts w:cstheme="minorBidi"/>
          <w:szCs w:val="22"/>
        </w:rPr>
        <w:sectPr w:rsidR="00D96595" w:rsidRPr="00C627B4" w:rsidSect="00D96595">
          <w:footerReference w:type="default" r:id="rId10"/>
          <w:pgSz w:w="16834" w:h="11909" w:orient="landscape" w:code="9"/>
          <w:pgMar w:top="1152" w:right="864" w:bottom="270" w:left="864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37461277" w14:textId="474BB8FD" w:rsidR="00972ED8" w:rsidRPr="00DD7CDF" w:rsidRDefault="006061C2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6061C2">
        <w:rPr>
          <w:rFonts w:ascii="Angsana New" w:hAnsi="Angsana New" w:cs="Angsana New"/>
          <w:sz w:val="30"/>
          <w:szCs w:val="30"/>
          <w:lang w:val="en-US"/>
        </w:rPr>
        <w:lastRenderedPageBreak/>
        <w:t>7</w:t>
      </w:r>
      <w:r w:rsidR="00972ED8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7E9D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เงินลงทุนในบริษัทร่วม</w:t>
      </w:r>
    </w:p>
    <w:p w14:paraId="163F2345" w14:textId="77777777" w:rsidR="007D299F" w:rsidRPr="00DD7CDF" w:rsidRDefault="007D299F" w:rsidP="000429AC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14:paraId="0F38BED9" w14:textId="18052308" w:rsidR="009807EE" w:rsidRPr="00DD7CDF" w:rsidRDefault="009807EE" w:rsidP="000429AC">
      <w:pPr>
        <w:pStyle w:val="BodyText2"/>
        <w:ind w:left="54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สาม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/>
          <w:sz w:val="30"/>
          <w:szCs w:val="30"/>
          <w:cs/>
        </w:rPr>
        <w:t>มีนาคม</w:t>
      </w:r>
      <w:r w:rsidR="0093250D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EFE47D4" w14:textId="77777777" w:rsidR="00CA09E7" w:rsidRPr="00DD7CDF" w:rsidRDefault="00CA09E7" w:rsidP="00CA09E7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291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69"/>
        <w:gridCol w:w="954"/>
        <w:gridCol w:w="249"/>
        <w:gridCol w:w="1023"/>
        <w:gridCol w:w="258"/>
        <w:gridCol w:w="1121"/>
        <w:gridCol w:w="241"/>
        <w:gridCol w:w="1116"/>
        <w:gridCol w:w="236"/>
        <w:gridCol w:w="1024"/>
      </w:tblGrid>
      <w:tr w:rsidR="00CA09E7" w:rsidRPr="00DD7CDF" w14:paraId="71D947E6" w14:textId="77777777" w:rsidTr="00175823">
        <w:trPr>
          <w:trHeight w:val="20"/>
        </w:trPr>
        <w:tc>
          <w:tcPr>
            <w:tcW w:w="3069" w:type="dxa"/>
          </w:tcPr>
          <w:p w14:paraId="4C163DF2" w14:textId="77777777" w:rsidR="00CA09E7" w:rsidRPr="00DD7CDF" w:rsidRDefault="00CA09E7" w:rsidP="00CA09E7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C535405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3CAF4E4" w14:textId="77777777" w:rsidR="00CA09E7" w:rsidRPr="00DD7CDF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2" w:type="dxa"/>
            <w:gridSpan w:val="3"/>
          </w:tcPr>
          <w:p w14:paraId="4C21CE0E" w14:textId="77777777" w:rsidR="00CA09E7" w:rsidRPr="00DD7CDF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7EAD969" w14:textId="77777777" w:rsidR="00CA09E7" w:rsidRPr="00DD7CDF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vAlign w:val="center"/>
          </w:tcPr>
          <w:p w14:paraId="17A3615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A09E7" w:rsidRPr="00DD7CDF" w14:paraId="1CE1E0FE" w14:textId="77777777" w:rsidTr="00175823">
        <w:trPr>
          <w:trHeight w:val="20"/>
        </w:trPr>
        <w:tc>
          <w:tcPr>
            <w:tcW w:w="3069" w:type="dxa"/>
          </w:tcPr>
          <w:p w14:paraId="37A83CD7" w14:textId="77777777" w:rsidR="00CA09E7" w:rsidRPr="00DD7CDF" w:rsidRDefault="00CA09E7" w:rsidP="00CA09E7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C32C85D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533D83D5" w14:textId="77777777" w:rsidR="00CA09E7" w:rsidRPr="00DD7CDF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4" w:space="0" w:color="auto"/>
            </w:tcBorders>
          </w:tcPr>
          <w:p w14:paraId="79F7595E" w14:textId="77777777" w:rsidR="00CA09E7" w:rsidRPr="00DD7CDF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12C66EF" w14:textId="77777777" w:rsidR="00CA09E7" w:rsidRPr="00DD7CDF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3F7594FF" w14:textId="77777777" w:rsidR="00CA09E7" w:rsidRPr="00DD7CDF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9E7" w:rsidRPr="00DD7CDF" w14:paraId="3EF9C2F8" w14:textId="77777777" w:rsidTr="00175823">
        <w:trPr>
          <w:trHeight w:val="20"/>
        </w:trPr>
        <w:tc>
          <w:tcPr>
            <w:tcW w:w="3069" w:type="dxa"/>
          </w:tcPr>
          <w:p w14:paraId="20812866" w14:textId="77777777" w:rsidR="00CA09E7" w:rsidRPr="00DD7CDF" w:rsidRDefault="00CA09E7" w:rsidP="00CA09E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F78668" w14:textId="2FBA4EBD" w:rsidR="00CA09E7" w:rsidRPr="00DD7CDF" w:rsidRDefault="00175823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9" w:type="dxa"/>
          </w:tcPr>
          <w:p w14:paraId="53EC03D8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05C5AED" w14:textId="7922B248" w:rsidR="00CA09E7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58" w:type="dxa"/>
          </w:tcPr>
          <w:p w14:paraId="1218E75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06F41F4" w14:textId="03F52D11" w:rsidR="00CA09E7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27420F93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C5C3D64" w14:textId="6483A7AC" w:rsidR="00CA09E7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9ABE7A3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2E24EE8" w14:textId="6F198C51" w:rsidR="00CA09E7" w:rsidRPr="00DD7CDF" w:rsidRDefault="006061C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CA09E7" w:rsidRPr="00DD7CDF" w14:paraId="7CD42325" w14:textId="77777777" w:rsidTr="00175823">
        <w:trPr>
          <w:trHeight w:hRule="exact" w:val="221"/>
        </w:trPr>
        <w:tc>
          <w:tcPr>
            <w:tcW w:w="3069" w:type="dxa"/>
          </w:tcPr>
          <w:p w14:paraId="0EB96FC7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B01DAF0" w14:textId="77777777" w:rsidR="00CA09E7" w:rsidRPr="00DD7CDF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1392B7E" w14:textId="77777777" w:rsidR="00CA09E7" w:rsidRPr="00DD7CDF" w:rsidRDefault="00CA09E7" w:rsidP="00CA09E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59462F74" w14:textId="77777777" w:rsidR="00CA09E7" w:rsidRPr="00DD7CDF" w:rsidRDefault="00CA09E7" w:rsidP="00CA09E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497553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CAC5A1E" w14:textId="77777777" w:rsidR="00CA09E7" w:rsidRPr="00DD7CDF" w:rsidRDefault="00CA09E7" w:rsidP="00CA09E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B0A33F3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77BF47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F1E40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C4D2B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09E7" w:rsidRPr="00DD7CDF" w14:paraId="0B28F525" w14:textId="77777777" w:rsidTr="00175823">
        <w:trPr>
          <w:trHeight w:val="20"/>
        </w:trPr>
        <w:tc>
          <w:tcPr>
            <w:tcW w:w="3069" w:type="dxa"/>
          </w:tcPr>
          <w:p w14:paraId="715547E3" w14:textId="44567CD3" w:rsidR="00CA09E7" w:rsidRPr="00DD7CDF" w:rsidRDefault="00CA09E7" w:rsidP="00CF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6FB3BCA2" w14:textId="77777777" w:rsidR="00CA09E7" w:rsidRPr="00DD7CDF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5D5885B7" w14:textId="77777777" w:rsidR="00CA09E7" w:rsidRPr="00DD7CDF" w:rsidRDefault="00CA09E7" w:rsidP="00CA09E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280EA8DB" w14:textId="082B8098" w:rsidR="00CA09E7" w:rsidRPr="00DD7CDF" w:rsidRDefault="00CF750C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  <w:r w:rsidR="00282B7B" w:rsidRPr="00282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  <w:r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</w:tcPr>
          <w:p w14:paraId="55709833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B8BB0AC" w14:textId="448EBC29" w:rsidR="00CA09E7" w:rsidRPr="00DD7CDF" w:rsidRDefault="006061C2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CA09E7"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41" w:type="dxa"/>
          </w:tcPr>
          <w:p w14:paraId="19058FA7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64B2FE" w14:textId="56082930" w:rsidR="00CA09E7" w:rsidRPr="00C7216D" w:rsidRDefault="00CF750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3336C08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C41365" w14:textId="189F9813" w:rsidR="00CA09E7" w:rsidRPr="00DD7CDF" w:rsidRDefault="00CF750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A09E7" w:rsidRPr="00DD7CDF" w14:paraId="41FF140F" w14:textId="77777777" w:rsidTr="00175823">
        <w:trPr>
          <w:trHeight w:val="20"/>
        </w:trPr>
        <w:tc>
          <w:tcPr>
            <w:tcW w:w="3069" w:type="dxa"/>
          </w:tcPr>
          <w:p w14:paraId="3D5142B1" w14:textId="77777777" w:rsidR="00CA09E7" w:rsidRPr="00DD7CDF" w:rsidRDefault="00CA09E7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54" w:type="dxa"/>
          </w:tcPr>
          <w:p w14:paraId="71784741" w14:textId="77777777" w:rsidR="00CA09E7" w:rsidRPr="00DD7CDF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E528957" w14:textId="77777777" w:rsidR="00CA09E7" w:rsidRPr="00DD7CDF" w:rsidRDefault="00CA09E7" w:rsidP="00CA09E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2F6BAAD8" w14:textId="24E642ED" w:rsidR="00CA09E7" w:rsidRPr="00DD7CDF" w:rsidRDefault="006061C2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82B7B" w:rsidRPr="00282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58" w:type="dxa"/>
          </w:tcPr>
          <w:p w14:paraId="5085EAF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C9334E2" w14:textId="60460E5D" w:rsidR="00CA09E7" w:rsidRPr="00DD7CDF" w:rsidRDefault="006061C2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A09E7"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41" w:type="dxa"/>
          </w:tcPr>
          <w:p w14:paraId="76609C50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3599D93" w14:textId="49A4EC92" w:rsidR="00CA09E7" w:rsidRPr="00DD7CDF" w:rsidRDefault="00C7216D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FEFBA0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080045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09E7" w:rsidRPr="00DD7CDF" w14:paraId="4F0811BC" w14:textId="77777777" w:rsidTr="00175823">
        <w:trPr>
          <w:trHeight w:val="20"/>
        </w:trPr>
        <w:tc>
          <w:tcPr>
            <w:tcW w:w="3069" w:type="dxa"/>
          </w:tcPr>
          <w:p w14:paraId="71B157BE" w14:textId="77777777" w:rsidR="00CA09E7" w:rsidRPr="00DD7CDF" w:rsidRDefault="00CA09E7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54" w:type="dxa"/>
          </w:tcPr>
          <w:p w14:paraId="3B7FFB20" w14:textId="77777777" w:rsidR="00CA09E7" w:rsidRPr="00DD7CDF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7D1D211" w14:textId="77777777" w:rsidR="00CA09E7" w:rsidRPr="00DD7CDF" w:rsidRDefault="00CA09E7" w:rsidP="00CA09E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0774AF0B" w14:textId="79DBB7EE" w:rsidR="00CA09E7" w:rsidRPr="00DD7CDF" w:rsidRDefault="00BA3F90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26BFCCF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3CE5370" w14:textId="3EE5492C" w:rsidR="00CA09E7" w:rsidRPr="00DD7CDF" w:rsidRDefault="00CA09E7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D63B90B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BEAE2B" w14:textId="57147108" w:rsidR="00CA09E7" w:rsidRPr="00DD7CDF" w:rsidRDefault="00C7216D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C72EC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41B6A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09E7" w:rsidRPr="00DD7CDF" w14:paraId="00CE36F2" w14:textId="77777777" w:rsidTr="00175823">
        <w:trPr>
          <w:trHeight w:val="20"/>
        </w:trPr>
        <w:tc>
          <w:tcPr>
            <w:tcW w:w="3069" w:type="dxa"/>
          </w:tcPr>
          <w:p w14:paraId="039D2B92" w14:textId="77777777" w:rsidR="00CA09E7" w:rsidRPr="00DD7CDF" w:rsidRDefault="00CA09E7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54" w:type="dxa"/>
          </w:tcPr>
          <w:p w14:paraId="3F9D4473" w14:textId="77777777" w:rsidR="00CA09E7" w:rsidRPr="00DD7CDF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0F57C367" w14:textId="77777777" w:rsidR="00CA09E7" w:rsidRPr="00DD7CDF" w:rsidRDefault="00CA09E7" w:rsidP="00CA09E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34EFEECE" w14:textId="3CF410B5" w:rsidR="00CA09E7" w:rsidRPr="00DD7CDF" w:rsidRDefault="006061C2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82B7B" w:rsidRPr="00282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58" w:type="dxa"/>
          </w:tcPr>
          <w:p w14:paraId="73A92B00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BE39ADB" w14:textId="64DB8932" w:rsidR="00CA09E7" w:rsidRPr="00DD7CDF" w:rsidRDefault="006061C2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41" w:type="dxa"/>
          </w:tcPr>
          <w:p w14:paraId="25B8A72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F0D2EA" w14:textId="3D013C8A" w:rsidR="00CA09E7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721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36" w:type="dxa"/>
          </w:tcPr>
          <w:p w14:paraId="2CD835BF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92B8F3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09E7" w:rsidRPr="00DD7CDF" w14:paraId="0605CF78" w14:textId="77777777" w:rsidTr="00175823">
        <w:trPr>
          <w:trHeight w:val="20"/>
        </w:trPr>
        <w:tc>
          <w:tcPr>
            <w:tcW w:w="3069" w:type="dxa"/>
          </w:tcPr>
          <w:p w14:paraId="021E8E5A" w14:textId="77777777" w:rsidR="00CA09E7" w:rsidRPr="00DD7CDF" w:rsidRDefault="00CA09E7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954" w:type="dxa"/>
          </w:tcPr>
          <w:p w14:paraId="6947BB28" w14:textId="77777777" w:rsidR="00CA09E7" w:rsidRPr="00DD7CDF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FE3D62A" w14:textId="77777777" w:rsidR="00CA09E7" w:rsidRPr="00DD7CDF" w:rsidRDefault="00CA09E7" w:rsidP="00CA09E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629BF8AD" w14:textId="76A4CBC0" w:rsidR="00CA09E7" w:rsidRPr="00DD7CDF" w:rsidRDefault="00282B7B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B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282B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149FE296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4C450E2" w14:textId="04A57E03" w:rsidR="00CA09E7" w:rsidRPr="00DD7CDF" w:rsidRDefault="00CA09E7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  <w:r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0A5FD76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D65F96" w14:textId="4641317F" w:rsidR="00CA09E7" w:rsidRPr="00DD7CDF" w:rsidRDefault="00C7216D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1DAB93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4BF51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09E7" w:rsidRPr="00DD7CDF" w14:paraId="5A26D2F0" w14:textId="77777777" w:rsidTr="00175823">
        <w:trPr>
          <w:trHeight w:val="20"/>
        </w:trPr>
        <w:tc>
          <w:tcPr>
            <w:tcW w:w="3069" w:type="dxa"/>
          </w:tcPr>
          <w:p w14:paraId="27F4E1D9" w14:textId="499F6E45" w:rsidR="00CA09E7" w:rsidRPr="00DD7CDF" w:rsidRDefault="00175823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954" w:type="dxa"/>
          </w:tcPr>
          <w:p w14:paraId="7888FE99" w14:textId="77777777" w:rsidR="00CA09E7" w:rsidRPr="00DD7CDF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A9C1956" w14:textId="77777777" w:rsidR="00CA09E7" w:rsidRPr="00DD7CDF" w:rsidRDefault="00CA09E7" w:rsidP="00CA09E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1184C57F" w14:textId="0F77F4FE" w:rsidR="00CA09E7" w:rsidRPr="00DD7CDF" w:rsidRDefault="00CA09E7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2D995707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EAC82BA" w14:textId="7C9F89D7" w:rsidR="00CA09E7" w:rsidRPr="00DD7CDF" w:rsidRDefault="00CA09E7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B201BF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9DCEEDA" w14:textId="40E06C17" w:rsidR="00CA09E7" w:rsidRPr="00DD7CDF" w:rsidRDefault="00CA09E7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3F63D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CA6237" w14:textId="7E48909A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7F6A" w:rsidRPr="00DD7CDF" w14:paraId="14C276AC" w14:textId="77777777" w:rsidTr="00175823">
        <w:trPr>
          <w:trHeight w:val="20"/>
        </w:trPr>
        <w:tc>
          <w:tcPr>
            <w:tcW w:w="3069" w:type="dxa"/>
          </w:tcPr>
          <w:p w14:paraId="7033373B" w14:textId="04561C0B" w:rsidR="00C47F6A" w:rsidRPr="00DD7CDF" w:rsidRDefault="00C47F6A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มาตรฐานบัญชี</w:t>
            </w:r>
          </w:p>
        </w:tc>
        <w:tc>
          <w:tcPr>
            <w:tcW w:w="954" w:type="dxa"/>
          </w:tcPr>
          <w:p w14:paraId="77DABAA8" w14:textId="6300970E" w:rsidR="00C47F6A" w:rsidRPr="00DD7CDF" w:rsidRDefault="00CF750C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9" w:type="dxa"/>
          </w:tcPr>
          <w:p w14:paraId="1D37B259" w14:textId="77777777" w:rsidR="00C47F6A" w:rsidRPr="00DD7CDF" w:rsidRDefault="00C47F6A" w:rsidP="00CA09E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7CC1C8C9" w14:textId="7151A83B" w:rsidR="00C47F6A" w:rsidRPr="00282B7B" w:rsidRDefault="00175823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</w:t>
            </w:r>
            <w:r w:rsidR="00C47F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3140B9A9" w14:textId="77777777" w:rsidR="00C47F6A" w:rsidRPr="00DD7CDF" w:rsidRDefault="00C47F6A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1F5EF0" w14:textId="3129B9FD" w:rsidR="00C47F6A" w:rsidRPr="00DD7CDF" w:rsidRDefault="00C47F6A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D89EF29" w14:textId="77777777" w:rsidR="00C47F6A" w:rsidRPr="00DD7CDF" w:rsidRDefault="00C47F6A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FA8C6CB" w14:textId="6FFE3C4C" w:rsidR="00C47F6A" w:rsidRDefault="00C47F6A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DF3DDA" w14:textId="77777777" w:rsidR="00C47F6A" w:rsidRPr="00DD7CDF" w:rsidRDefault="00C47F6A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54A172" w14:textId="72676123" w:rsidR="00C47F6A" w:rsidRPr="00DD7CDF" w:rsidRDefault="00C47F6A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5823" w:rsidRPr="00DD7CDF" w14:paraId="55C9A38B" w14:textId="77777777" w:rsidTr="00175823">
        <w:trPr>
          <w:trHeight w:val="20"/>
        </w:trPr>
        <w:tc>
          <w:tcPr>
            <w:tcW w:w="3069" w:type="dxa"/>
          </w:tcPr>
          <w:p w14:paraId="02689D97" w14:textId="5C66A3D0" w:rsidR="00175823" w:rsidRDefault="00175823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54" w:type="dxa"/>
          </w:tcPr>
          <w:p w14:paraId="027250AC" w14:textId="77777777" w:rsidR="00175823" w:rsidRPr="00DD7CDF" w:rsidRDefault="00175823" w:rsidP="00175823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68D8D68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2F76C517" w14:textId="4A1AA246" w:rsidR="00175823" w:rsidRDefault="006061C2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58" w:type="dxa"/>
          </w:tcPr>
          <w:p w14:paraId="7A73CE5B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7C07271" w14:textId="5EBB97CD" w:rsidR="00175823" w:rsidRDefault="00CF750C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1" w:type="dxa"/>
          </w:tcPr>
          <w:p w14:paraId="3CF33CC8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6F956D" w14:textId="6273437A" w:rsidR="00175823" w:rsidRDefault="00175823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C46F76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F4B4D1" w14:textId="7AF095A1" w:rsidR="00175823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5823" w:rsidRPr="00DD7CDF" w14:paraId="1CCDA318" w14:textId="77777777" w:rsidTr="00175823">
        <w:trPr>
          <w:trHeight w:val="20"/>
        </w:trPr>
        <w:tc>
          <w:tcPr>
            <w:tcW w:w="3069" w:type="dxa"/>
          </w:tcPr>
          <w:p w14:paraId="1E771DCD" w14:textId="77777777" w:rsidR="00175823" w:rsidRPr="00DD7CDF" w:rsidRDefault="00175823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54" w:type="dxa"/>
          </w:tcPr>
          <w:p w14:paraId="5ABF086E" w14:textId="77777777" w:rsidR="00175823" w:rsidRPr="00DD7CDF" w:rsidRDefault="00175823" w:rsidP="00175823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6DB33E52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06AD23E" w14:textId="7DA4C1F8" w:rsidR="00175823" w:rsidRPr="00DD7CDF" w:rsidRDefault="00CF750C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</w:tcPr>
          <w:p w14:paraId="6D105123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605A9E5" w14:textId="5B90AC56" w:rsidR="00175823" w:rsidRPr="00DD7CDF" w:rsidRDefault="00175823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DD7C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42538B89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A1CDC57" w14:textId="0CA5E62F" w:rsidR="00175823" w:rsidRPr="00DD7CDF" w:rsidRDefault="00175823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3DB9B7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B0A7F97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5823" w:rsidRPr="00DD7CDF" w14:paraId="5985B923" w14:textId="77777777" w:rsidTr="00175823">
        <w:trPr>
          <w:trHeight w:val="20"/>
        </w:trPr>
        <w:tc>
          <w:tcPr>
            <w:tcW w:w="3069" w:type="dxa"/>
          </w:tcPr>
          <w:p w14:paraId="17F67E07" w14:textId="34385972" w:rsidR="00175823" w:rsidRPr="00DD7CDF" w:rsidRDefault="00175823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664D8FC2" w14:textId="77777777" w:rsidR="00175823" w:rsidRPr="00DD7CDF" w:rsidRDefault="00175823" w:rsidP="00175823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4890EEAD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B213D95" w14:textId="21C8012D" w:rsidR="00175823" w:rsidRPr="00DD7CDF" w:rsidRDefault="00CF750C" w:rsidP="00FA0115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</w:t>
            </w:r>
            <w:r w:rsidR="00175823" w:rsidRPr="00BA3F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58" w:type="dxa"/>
          </w:tcPr>
          <w:p w14:paraId="45447C0F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F5819E6" w14:textId="4703CA0F" w:rsidR="00175823" w:rsidRPr="00DD7CDF" w:rsidRDefault="006061C2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175823" w:rsidRPr="00DD7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1" w:type="dxa"/>
          </w:tcPr>
          <w:p w14:paraId="21E66D37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FF896BF" w14:textId="33B9087B" w:rsidR="00175823" w:rsidRPr="00DD7CDF" w:rsidRDefault="006061C2" w:rsidP="00FA0115">
            <w:pPr>
              <w:pStyle w:val="block"/>
              <w:tabs>
                <w:tab w:val="decimal" w:pos="640"/>
                <w:tab w:val="decimal" w:pos="747"/>
              </w:tabs>
              <w:spacing w:after="0" w:line="240" w:lineRule="auto"/>
              <w:ind w:left="0"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1758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BBE6F8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99879CF" w14:textId="5EA41855" w:rsidR="00175823" w:rsidRPr="00DD7CDF" w:rsidRDefault="00CF750C" w:rsidP="00175823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175823" w:rsidRPr="00DD7CDF" w14:paraId="6248795C" w14:textId="77777777" w:rsidTr="00175823">
        <w:trPr>
          <w:trHeight w:val="20"/>
        </w:trPr>
        <w:tc>
          <w:tcPr>
            <w:tcW w:w="3069" w:type="dxa"/>
          </w:tcPr>
          <w:p w14:paraId="7A1C63BB" w14:textId="77777777" w:rsidR="00175823" w:rsidRPr="00DD7CDF" w:rsidRDefault="00175823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E2AEBFB" w14:textId="77777777" w:rsidR="00175823" w:rsidRPr="00DD7CDF" w:rsidRDefault="00175823" w:rsidP="00175823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FABB727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399E2B22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03E99AA3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33DE062E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79FD791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7A1DD31A" w14:textId="77777777" w:rsidR="00175823" w:rsidRPr="00DD7CDF" w:rsidRDefault="00175823" w:rsidP="00175823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388F31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5DA49A8" w14:textId="77777777" w:rsidR="00175823" w:rsidRPr="00DD7CDF" w:rsidRDefault="00175823" w:rsidP="00175823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75823" w:rsidRPr="00DD7CDF" w14:paraId="5DE8A37E" w14:textId="77777777" w:rsidTr="00175823">
        <w:trPr>
          <w:trHeight w:val="20"/>
        </w:trPr>
        <w:tc>
          <w:tcPr>
            <w:tcW w:w="3069" w:type="dxa"/>
          </w:tcPr>
          <w:p w14:paraId="1164BBA1" w14:textId="1F107FFE" w:rsidR="00175823" w:rsidRPr="00DD7CDF" w:rsidRDefault="00175823" w:rsidP="00CF7619">
            <w:pPr>
              <w:tabs>
                <w:tab w:val="left" w:pos="270"/>
              </w:tabs>
              <w:ind w:lef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4" w:type="dxa"/>
          </w:tcPr>
          <w:p w14:paraId="607ED6F8" w14:textId="77777777" w:rsidR="00175823" w:rsidRPr="00DD7CDF" w:rsidRDefault="00175823" w:rsidP="00175823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D09CCDE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7C056C9C" w14:textId="77777777" w:rsidR="00175823" w:rsidRPr="00DD7CDF" w:rsidRDefault="00175823" w:rsidP="00175823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724A88F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4637AF2" w14:textId="70FE1C35" w:rsidR="00175823" w:rsidRPr="00DD7CDF" w:rsidRDefault="00CF750C" w:rsidP="00FA0115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="00175823" w:rsidRPr="00DD7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1" w:type="dxa"/>
          </w:tcPr>
          <w:p w14:paraId="07707FA4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DD755F" w14:textId="77777777" w:rsidR="00175823" w:rsidRPr="00DD7CDF" w:rsidRDefault="00175823" w:rsidP="00175823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EC793B" w14:textId="77777777" w:rsidR="00175823" w:rsidRPr="00DD7CDF" w:rsidRDefault="00175823" w:rsidP="0017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5F39D5C" w14:textId="4A648132" w:rsidR="00175823" w:rsidRPr="00DD7CDF" w:rsidRDefault="00CF750C" w:rsidP="00FA0115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40D50725" w14:textId="77777777" w:rsidR="00CA09E7" w:rsidRPr="00DD7CDF" w:rsidRDefault="00CA09E7" w:rsidP="000429AC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477FDF46" w14:textId="42E0EC90" w:rsidR="00ED68C0" w:rsidRDefault="00CA09E7" w:rsidP="00CF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 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>กลุ่มบริษัทได้แสดงเงินลงทุนในหุ้นสามัญของบริษัทร่วมแห่งหนึ่ง</w:t>
      </w:r>
      <w:r w:rsidR="00092750" w:rsidRPr="00DD7C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คือ 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>บริษัท ซีพี</w:t>
      </w:r>
      <w:r w:rsidR="00ED68C0" w:rsidRPr="00DD7CD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>ออลล์ จำกัด (มหาชน)</w:t>
      </w:r>
      <w:r w:rsidR="008330F8" w:rsidRPr="00DD7CDF">
        <w:rPr>
          <w:rFonts w:ascii="Angsana New" w:hAnsi="Angsana New" w:cs="Angsana New"/>
          <w:spacing w:val="6"/>
          <w:sz w:val="30"/>
          <w:szCs w:val="30"/>
        </w:rPr>
        <w:t>(“CPALL”)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 xml:space="preserve"> ซึ่งเป็นบริษัทจดทะเบียนในตลาดหลักทรัพย์แห่งประเทศไทยตามวิธีส่วนได้เสียใน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C2726" w:rsidRPr="00DD7CDF">
        <w:rPr>
          <w:rFonts w:ascii="Angsana New" w:hAnsi="Angsana New" w:cs="Angsana New"/>
          <w:sz w:val="30"/>
          <w:szCs w:val="30"/>
          <w:cs/>
        </w:rPr>
        <w:t>รวม</w:t>
      </w:r>
      <w:r w:rsidR="00E43215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C2726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มูลค่ายุติธรรมของเงินลงทุนดังกล่าว ณ วันที่</w:t>
      </w:r>
      <w:r w:rsidR="00ED68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7D299F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3818D9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มีจำนวนเงิน</w:t>
      </w:r>
      <w:r w:rsidR="00ED68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86</w:t>
      </w:r>
      <w:r w:rsidR="00BA3F90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0</w:t>
      </w:r>
      <w:r w:rsidR="00BA3F90">
        <w:rPr>
          <w:rFonts w:ascii="Angsana New" w:hAnsi="Angsana New" w:cs="Angsana New"/>
          <w:sz w:val="30"/>
          <w:szCs w:val="30"/>
        </w:rPr>
        <w:t xml:space="preserve"> 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ล้านบาท</w:t>
      </w:r>
      <w:r w:rsidR="00ED68C0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96BA8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="00ED68C0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="003818D9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="00ED68C0" w:rsidRPr="00DD7CDF">
        <w:rPr>
          <w:rFonts w:ascii="Angsana New" w:hAnsi="Angsana New" w:cs="Angsana New"/>
          <w:i/>
          <w:iCs/>
          <w:sz w:val="30"/>
          <w:szCs w:val="30"/>
        </w:rPr>
        <w:t>:</w:t>
      </w:r>
      <w:r w:rsidR="00533F4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9</w:t>
      </w:r>
      <w:r w:rsidR="00533F48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824</w:t>
      </w:r>
      <w:r w:rsidR="00EF2C8C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D68C0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D68C0" w:rsidRPr="00DD7CDF">
        <w:rPr>
          <w:rFonts w:ascii="Angsana New" w:hAnsi="Angsana New" w:cs="Angsana New"/>
          <w:i/>
          <w:iCs/>
          <w:sz w:val="30"/>
          <w:szCs w:val="30"/>
        </w:rPr>
        <w:t xml:space="preserve">) </w:t>
      </w:r>
    </w:p>
    <w:p w14:paraId="15E0D318" w14:textId="77777777" w:rsidR="00175823" w:rsidRPr="00DD7CDF" w:rsidRDefault="00175823" w:rsidP="00CF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9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C971A84" w14:textId="59062C6D" w:rsidR="00E37715" w:rsidRPr="00826AE4" w:rsidRDefault="007A7824" w:rsidP="00826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ในระหว่างงวดสามเดือนสิ้นสุดวันที่ 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31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บริษัทได้เข้าทำสัญญาซื้อหุ้นสามัญจำนวน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90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ล้านหุ้นของ</w:t>
      </w:r>
      <w:r w:rsidR="00E37715">
        <w:rPr>
          <w:rFonts w:ascii="Angsana New" w:hAnsi="Angsana New" w:cs="Angsana New"/>
          <w:spacing w:val="-4"/>
          <w:sz w:val="30"/>
          <w:szCs w:val="30"/>
        </w:rPr>
        <w:t xml:space="preserve"> CPALL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จากบริษัทย่อยแห่งหนึ่ง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ซี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พี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.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เมอร์แชนไดซิ่ง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จำกัด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5</w:t>
      </w:r>
      <w:r w:rsidR="00B657E4">
        <w:rPr>
          <w:rFonts w:ascii="Angsana New" w:hAnsi="Angsana New" w:cs="Angsana New"/>
          <w:spacing w:val="-4"/>
          <w:sz w:val="30"/>
          <w:szCs w:val="30"/>
        </w:rPr>
        <w:t>,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77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โดยชำระค่าหุ้น</w:t>
      </w:r>
      <w:r w:rsidR="00E37715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ดังกล่าวด้วย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การหักลบกลบหนี้กับเงินให้กู้</w:t>
      </w:r>
      <w:r w:rsidR="00871824">
        <w:rPr>
          <w:rFonts w:ascii="Angsana New" w:hAnsi="Angsana New" w:cs="Angsana New" w:hint="cs"/>
          <w:spacing w:val="-4"/>
          <w:sz w:val="30"/>
          <w:szCs w:val="30"/>
          <w:cs/>
        </w:rPr>
        <w:t>ยืมระยะสั้น</w:t>
      </w:r>
      <w:r w:rsidR="00826A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0160F">
        <w:rPr>
          <w:rFonts w:ascii="Angsana New" w:hAnsi="Angsana New" w:cs="Angsana New" w:hint="cs"/>
          <w:spacing w:val="-4"/>
          <w:sz w:val="30"/>
          <w:szCs w:val="30"/>
          <w:cs/>
        </w:rPr>
        <w:t>นอกจากนี้</w:t>
      </w:r>
      <w:r w:rsidR="00E37715" w:rsidRPr="00DD7CD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37715" w:rsidRPr="00DD7CDF">
        <w:rPr>
          <w:rFonts w:ascii="Angsana New" w:hAnsi="Angsana New" w:cs="Angsana New"/>
          <w:sz w:val="30"/>
          <w:szCs w:val="30"/>
          <w:cs/>
        </w:rPr>
        <w:t>ได้ขายเงินลงทุนบางส่วนในบริษัทร่วม ซึ่งมีมูลค่าตามบัญชีเป็นจำนวนเงิน</w:t>
      </w:r>
      <w:r w:rsidR="00E37715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9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0</w:t>
      </w:r>
      <w:r w:rsidR="00E37715" w:rsidRPr="00DD7CDF">
        <w:rPr>
          <w:rFonts w:ascii="Angsana New" w:hAnsi="Angsana New" w:cs="Angsana New"/>
          <w:sz w:val="30"/>
          <w:szCs w:val="30"/>
        </w:rPr>
        <w:t xml:space="preserve"> </w:t>
      </w:r>
      <w:r w:rsidR="00E37715"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>(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="00E37715" w:rsidRPr="00DD7CDF">
        <w:rPr>
          <w:rFonts w:ascii="Angsana New" w:hAnsi="Angsana New" w:cs="Angsana New"/>
          <w:sz w:val="30"/>
          <w:szCs w:val="30"/>
        </w:rPr>
        <w:t xml:space="preserve">: 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1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272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715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E37715" w:rsidRPr="00DD7CDF">
        <w:rPr>
          <w:rFonts w:ascii="Angsana New" w:hAnsi="Angsana New" w:cs="Angsana New"/>
          <w:sz w:val="30"/>
          <w:szCs w:val="30"/>
          <w:cs/>
        </w:rPr>
        <w:t>โดยมีกำไรจากการขายเงินลงทุนดังกล่าวในงบกำไรขาดทุนรวมเป็นจำนวนเงิน</w:t>
      </w:r>
      <w:r w:rsidR="00E37715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864</w:t>
      </w:r>
      <w:r w:rsidR="00E37715" w:rsidRPr="00DD7CDF">
        <w:rPr>
          <w:rFonts w:ascii="Angsana New" w:hAnsi="Angsana New" w:cs="Angsana New"/>
          <w:sz w:val="30"/>
          <w:szCs w:val="30"/>
        </w:rPr>
        <w:t xml:space="preserve"> </w:t>
      </w:r>
      <w:r w:rsidR="00E37715"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37715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062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715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E37715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19334CCF" w14:textId="44088680" w:rsidR="00E37715" w:rsidRPr="00E37715" w:rsidRDefault="00E37715" w:rsidP="00E3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 w:cs="Angsana New"/>
          <w:spacing w:val="-4"/>
          <w:sz w:val="30"/>
          <w:szCs w:val="30"/>
        </w:rPr>
        <w:sectPr w:rsidR="00E37715" w:rsidRPr="00E37715" w:rsidSect="00332579">
          <w:footerReference w:type="default" r:id="rId11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2C8D9C37" w14:textId="77777777" w:rsidR="00E50DAA" w:rsidRPr="00DD7CDF" w:rsidRDefault="00E50DAA" w:rsidP="00FA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</w:t>
      </w:r>
    </w:p>
    <w:p w14:paraId="369E1962" w14:textId="77777777" w:rsidR="008F39F0" w:rsidRDefault="008F39F0" w:rsidP="00404073">
      <w:pPr>
        <w:tabs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</w:p>
    <w:p w14:paraId="7EE5DD98" w14:textId="7186DEE3" w:rsidR="005127D9" w:rsidRPr="008F39F0" w:rsidRDefault="005B7108" w:rsidP="00404073">
      <w:pPr>
        <w:tabs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  <w:cs/>
        </w:rPr>
      </w:pPr>
      <w:r w:rsidRPr="008F39F0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020AAD" w:rsidRPr="008F39F0">
        <w:rPr>
          <w:rFonts w:asciiTheme="majorBidi" w:hAnsiTheme="majorBidi" w:cstheme="majorBidi"/>
          <w:sz w:val="30"/>
          <w:szCs w:val="30"/>
        </w:rPr>
        <w:t xml:space="preserve"> </w:t>
      </w:r>
      <w:r w:rsidR="00020AAD" w:rsidRPr="008F39F0">
        <w:rPr>
          <w:rFonts w:asciiTheme="majorBidi" w:hAnsiTheme="majorBidi" w:cstheme="majorBidi"/>
          <w:sz w:val="30"/>
          <w:szCs w:val="30"/>
          <w:cs/>
        </w:rPr>
        <w:t>ณ</w:t>
      </w:r>
      <w:r w:rsidRPr="008F39F0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CF750C" w:rsidRPr="00CF750C">
        <w:rPr>
          <w:rFonts w:asciiTheme="majorBidi" w:hAnsiTheme="majorBidi" w:cstheme="majorBidi"/>
          <w:sz w:val="30"/>
          <w:szCs w:val="30"/>
        </w:rPr>
        <w:t>31</w:t>
      </w:r>
      <w:r w:rsidR="00404073" w:rsidRPr="008F39F0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7D299F" w:rsidRPr="008F39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61C2" w:rsidRPr="006061C2">
        <w:rPr>
          <w:rFonts w:asciiTheme="majorBidi" w:hAnsiTheme="majorBidi" w:cstheme="majorBidi"/>
          <w:sz w:val="30"/>
          <w:szCs w:val="30"/>
        </w:rPr>
        <w:t>256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="003818D9" w:rsidRPr="008F39F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F750C" w:rsidRPr="00CF750C">
        <w:rPr>
          <w:rFonts w:asciiTheme="majorBidi" w:hAnsiTheme="majorBidi" w:cstheme="majorBidi"/>
          <w:sz w:val="30"/>
          <w:szCs w:val="30"/>
        </w:rPr>
        <w:t>31</w:t>
      </w:r>
      <w:r w:rsidRPr="008F39F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061C2" w:rsidRPr="006061C2">
        <w:rPr>
          <w:rFonts w:asciiTheme="majorBidi" w:hAnsiTheme="majorBidi" w:cstheme="majorBidi"/>
          <w:sz w:val="30"/>
          <w:szCs w:val="30"/>
        </w:rPr>
        <w:t>2562</w:t>
      </w:r>
      <w:r w:rsidR="007342BD" w:rsidRPr="008F39F0">
        <w:rPr>
          <w:rFonts w:asciiTheme="majorBidi" w:hAnsiTheme="majorBidi" w:cstheme="majorBidi"/>
          <w:sz w:val="30"/>
          <w:szCs w:val="30"/>
        </w:rPr>
        <w:t xml:space="preserve"> </w:t>
      </w:r>
      <w:r w:rsidR="00D96595" w:rsidRPr="008F39F0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และเงินปันผลรับสำหรับแต่ละงวด</w:t>
      </w:r>
      <w:r w:rsidR="007027F2" w:rsidRPr="008F39F0">
        <w:rPr>
          <w:rFonts w:asciiTheme="majorBidi" w:hAnsiTheme="majorBidi" w:cstheme="majorBidi"/>
          <w:sz w:val="30"/>
          <w:szCs w:val="30"/>
          <w:cs/>
        </w:rPr>
        <w:t>สาม</w:t>
      </w:r>
      <w:r w:rsidR="004041A8" w:rsidRPr="008F39F0">
        <w:rPr>
          <w:rFonts w:asciiTheme="majorBidi" w:hAnsiTheme="majorBidi" w:cstheme="majorBidi"/>
          <w:sz w:val="30"/>
          <w:szCs w:val="30"/>
          <w:cs/>
        </w:rPr>
        <w:t>เ</w:t>
      </w:r>
      <w:r w:rsidR="00E20E48" w:rsidRPr="008F39F0">
        <w:rPr>
          <w:rFonts w:asciiTheme="majorBidi" w:hAnsiTheme="majorBidi" w:cstheme="majorBidi"/>
          <w:sz w:val="30"/>
          <w:szCs w:val="30"/>
          <w:cs/>
        </w:rPr>
        <w:t>ดือน</w:t>
      </w:r>
      <w:r w:rsidRPr="008F39F0">
        <w:rPr>
          <w:rFonts w:asciiTheme="majorBidi" w:hAnsiTheme="majorBidi" w:cstheme="majorBidi"/>
          <w:sz w:val="30"/>
          <w:szCs w:val="30"/>
          <w:cs/>
        </w:rPr>
        <w:t>สิ้นสุดวัน</w:t>
      </w:r>
      <w:r w:rsidR="00D96595" w:rsidRPr="008F39F0">
        <w:rPr>
          <w:rFonts w:asciiTheme="majorBidi" w:hAnsiTheme="majorBidi" w:cstheme="majorBidi"/>
          <w:sz w:val="30"/>
          <w:szCs w:val="30"/>
          <w:cs/>
        </w:rPr>
        <w:t>ที่</w:t>
      </w:r>
      <w:r w:rsidR="001606D0" w:rsidRPr="008F39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50C" w:rsidRPr="00CF750C">
        <w:rPr>
          <w:rFonts w:asciiTheme="majorBidi" w:hAnsiTheme="majorBidi" w:cstheme="majorBidi"/>
          <w:sz w:val="30"/>
          <w:szCs w:val="30"/>
        </w:rPr>
        <w:t>31</w:t>
      </w:r>
      <w:r w:rsidR="00404073" w:rsidRPr="008F39F0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4041A8" w:rsidRPr="008F39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39F0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="008F39F0" w:rsidRPr="008F39F0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5876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7"/>
        <w:gridCol w:w="985"/>
        <w:gridCol w:w="179"/>
        <w:gridCol w:w="717"/>
        <w:gridCol w:w="179"/>
        <w:gridCol w:w="627"/>
        <w:gridCol w:w="183"/>
        <w:gridCol w:w="623"/>
        <w:gridCol w:w="179"/>
        <w:gridCol w:w="628"/>
        <w:gridCol w:w="183"/>
        <w:gridCol w:w="623"/>
        <w:gridCol w:w="179"/>
        <w:gridCol w:w="717"/>
        <w:gridCol w:w="179"/>
        <w:gridCol w:w="627"/>
        <w:gridCol w:w="183"/>
        <w:gridCol w:w="713"/>
        <w:gridCol w:w="183"/>
        <w:gridCol w:w="713"/>
        <w:gridCol w:w="183"/>
        <w:gridCol w:w="713"/>
        <w:gridCol w:w="183"/>
        <w:gridCol w:w="623"/>
        <w:gridCol w:w="179"/>
        <w:gridCol w:w="628"/>
        <w:gridCol w:w="183"/>
        <w:gridCol w:w="802"/>
        <w:gridCol w:w="179"/>
        <w:gridCol w:w="807"/>
        <w:gridCol w:w="9"/>
      </w:tblGrid>
      <w:tr w:rsidR="00404073" w:rsidRPr="00DD7CDF" w14:paraId="0A80A771" w14:textId="77777777" w:rsidTr="00FA0115">
        <w:trPr>
          <w:cantSplit/>
          <w:trHeight w:val="363"/>
        </w:trPr>
        <w:tc>
          <w:tcPr>
            <w:tcW w:w="2789" w:type="dxa"/>
            <w:shd w:val="clear" w:color="auto" w:fill="auto"/>
          </w:tcPr>
          <w:p w14:paraId="537317E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0169440D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3E646A9C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1" w:type="dxa"/>
            <w:gridSpan w:val="28"/>
            <w:shd w:val="clear" w:color="auto" w:fill="auto"/>
            <w:vAlign w:val="center"/>
          </w:tcPr>
          <w:p w14:paraId="2D5AABE1" w14:textId="1C8DEF0E" w:rsidR="00404073" w:rsidRPr="00DD7CDF" w:rsidRDefault="00A43802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04073" w:rsidRPr="00DD7CDF" w14:paraId="7C4215C0" w14:textId="77777777" w:rsidTr="00FA0115">
        <w:trPr>
          <w:cantSplit/>
          <w:trHeight w:val="304"/>
        </w:trPr>
        <w:tc>
          <w:tcPr>
            <w:tcW w:w="2789" w:type="dxa"/>
            <w:shd w:val="clear" w:color="auto" w:fill="auto"/>
          </w:tcPr>
          <w:p w14:paraId="04A43F38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87" w:type="dxa"/>
            <w:gridSpan w:val="30"/>
          </w:tcPr>
          <w:p w14:paraId="2C19FE6B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D6304" w:rsidRPr="00DD7CDF" w14:paraId="76D6DB0F" w14:textId="77777777" w:rsidTr="00FA0115">
        <w:trPr>
          <w:gridAfter w:val="1"/>
          <w:wAfter w:w="6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0E496083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30083B83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46DFD3B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CA56D2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54717E5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09D250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60BB3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B942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DE30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8AEE1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9C69A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4EC1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32392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8EB9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449F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D5370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8D6304" w:rsidRPr="00DD7CDF" w14:paraId="45F9C49E" w14:textId="77777777" w:rsidTr="00FA0115">
        <w:trPr>
          <w:gridAfter w:val="1"/>
          <w:wAfter w:w="6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2B9EB374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02573D4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67D6F2A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3C290343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3" w:type="dxa"/>
            <w:shd w:val="clear" w:color="auto" w:fill="auto"/>
          </w:tcPr>
          <w:p w14:paraId="0C6EEA19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</w:tcPr>
          <w:p w14:paraId="161782D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046AEC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0786A54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37F111F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14:paraId="4CC0AFEC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729CC86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97F7B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06E274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  <w:vAlign w:val="bottom"/>
          </w:tcPr>
          <w:p w14:paraId="212A2DB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A29B54D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8" w:type="dxa"/>
            <w:gridSpan w:val="3"/>
            <w:shd w:val="clear" w:color="auto" w:fill="auto"/>
            <w:vAlign w:val="bottom"/>
          </w:tcPr>
          <w:p w14:paraId="5D1D3EA9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8D6304" w:rsidRPr="00DD7CDF" w14:paraId="535461E4" w14:textId="77777777" w:rsidTr="00FA0115">
        <w:trPr>
          <w:gridAfter w:val="1"/>
          <w:wAfter w:w="6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19F8B878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75C9899D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4FB14AD0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5F8FF44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3" w:type="dxa"/>
            <w:shd w:val="clear" w:color="auto" w:fill="auto"/>
          </w:tcPr>
          <w:p w14:paraId="309B95D9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</w:tcPr>
          <w:p w14:paraId="5BD06CF0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F01B7C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475B5E41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73BC745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14:paraId="6B586BDE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A2F20A1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D03996E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E21DBBD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  <w:vAlign w:val="bottom"/>
          </w:tcPr>
          <w:p w14:paraId="03F7C625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3791CCF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8" w:type="dxa"/>
            <w:gridSpan w:val="3"/>
            <w:shd w:val="clear" w:color="auto" w:fill="auto"/>
            <w:vAlign w:val="bottom"/>
          </w:tcPr>
          <w:p w14:paraId="685300D9" w14:textId="40E93FF6" w:rsidR="00404073" w:rsidRPr="00DD7CDF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8D6304" w:rsidRPr="00DD7CDF" w14:paraId="22A8D51D" w14:textId="77777777" w:rsidTr="00FA0115">
        <w:trPr>
          <w:gridAfter w:val="1"/>
          <w:wAfter w:w="6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673C5898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111FA739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</w:tcPr>
          <w:p w14:paraId="065EEDA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02D0F9FE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3" w:type="dxa"/>
            <w:shd w:val="clear" w:color="auto" w:fill="auto"/>
          </w:tcPr>
          <w:p w14:paraId="26132738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</w:tcPr>
          <w:p w14:paraId="47D44DB0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B52836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5ED48033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947038A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bottom"/>
          </w:tcPr>
          <w:p w14:paraId="545F84E5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F7A3522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E55416D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7BBD7F9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shd w:val="clear" w:color="auto" w:fill="auto"/>
            <w:vAlign w:val="bottom"/>
          </w:tcPr>
          <w:p w14:paraId="2C596272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2273F8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8" w:type="dxa"/>
            <w:gridSpan w:val="3"/>
            <w:shd w:val="clear" w:color="auto" w:fill="auto"/>
            <w:vAlign w:val="bottom"/>
          </w:tcPr>
          <w:p w14:paraId="50C7F903" w14:textId="21F0722F" w:rsidR="00404073" w:rsidRPr="00DD7CDF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8D6304" w:rsidRPr="00DD7CDF" w14:paraId="4FAC841B" w14:textId="77777777" w:rsidTr="00FA0115">
        <w:trPr>
          <w:gridAfter w:val="1"/>
          <w:wAfter w:w="6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42047807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07D6AC0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</w:tcPr>
          <w:p w14:paraId="26752929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B8C27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3" w:type="dxa"/>
            <w:shd w:val="clear" w:color="auto" w:fill="auto"/>
          </w:tcPr>
          <w:p w14:paraId="06092E65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5802E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5333FC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2B22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5C96FFF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A6FC3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FE7BDC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6F9A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E04821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E404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A758F9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3B67" w14:textId="2059343E" w:rsidR="0040407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8D6304" w:rsidRPr="00DD7CDF" w14:paraId="0745EDD5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2854E7A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C480EC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536C57C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E6FC1C2" w14:textId="4E746ABA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20691B3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7B463B56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505F4615" w14:textId="2424128C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7210669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A3BF22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auto" w:fill="auto"/>
          </w:tcPr>
          <w:p w14:paraId="68C60A4D" w14:textId="65F9CA96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10860C1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018B436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56A46C00" w14:textId="66F928ED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7CD029B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58DC73F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auto" w:fill="auto"/>
          </w:tcPr>
          <w:p w14:paraId="1C59D6EC" w14:textId="535BF8F0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3D96EFC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27A840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11280AB7" w14:textId="1C797F14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482FBFD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6AE0294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349D224D" w14:textId="169B473A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B39A7C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3DE68C4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509F8955" w14:textId="7F14317D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1364550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0B1F9F0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57249813" w14:textId="67FF1198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31EAE426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1B3F581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6822BBAC" w14:textId="677E3E32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1786AF7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25065D5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auto" w:fill="auto"/>
          </w:tcPr>
          <w:p w14:paraId="0037CF24" w14:textId="31B597E3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7812473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70429FC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46F7C618" w14:textId="2D1CA54F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2A7760D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40CB9F1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EA397B6" w14:textId="4657A188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4500173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2F8709E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6A946904" w14:textId="736F39B5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5A8DA6D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8D6304" w:rsidRPr="00DD7CDF" w14:paraId="604E11C5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20C1BD8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4391946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42F7068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19C1BA4A" w14:textId="1DD176B7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3814758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03EDDBA5" w14:textId="055CCCE5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570FF85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</w:tcPr>
          <w:p w14:paraId="1AB82D87" w14:textId="625F30E3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26B765C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64C8D6BD" w14:textId="449BA85C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07E3012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</w:tcPr>
          <w:p w14:paraId="2AAF1B1E" w14:textId="09297B88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1AB0165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0566D55" w14:textId="77F2AB18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3EAD52A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1A47FB54" w14:textId="518EAA7B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56817D4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40AF5293" w14:textId="4DAD9D1A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20FFA61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A92E41F" w14:textId="37B261DC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40463C1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17C65D2" w14:textId="1177D7EC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7C5B01D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</w:tcPr>
          <w:p w14:paraId="4A62FCDC" w14:textId="3A5F28B5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528B56B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468A9FAB" w14:textId="564A8577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4F1C404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9D9F55A" w14:textId="04E22D32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09A63B3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93A6554" w14:textId="53CC100B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BC561C" w:rsidRPr="00DD7CDF" w14:paraId="20677EDE" w14:textId="77777777" w:rsidTr="00FA0115">
        <w:trPr>
          <w:cantSplit/>
          <w:trHeight w:hRule="exact" w:val="137"/>
        </w:trPr>
        <w:tc>
          <w:tcPr>
            <w:tcW w:w="2789" w:type="dxa"/>
            <w:shd w:val="clear" w:color="auto" w:fill="auto"/>
          </w:tcPr>
          <w:p w14:paraId="2E0C8CA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27BE31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9" w:type="dxa"/>
          </w:tcPr>
          <w:p w14:paraId="55C2D03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2DBA2A3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59F34DB6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214" w:type="dxa"/>
            <w:gridSpan w:val="24"/>
            <w:shd w:val="clear" w:color="auto" w:fill="auto"/>
          </w:tcPr>
          <w:p w14:paraId="65F91A0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8D6304" w:rsidRPr="00DD7CDF" w14:paraId="7D918D82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3D7AD0B5" w14:textId="77777777" w:rsidR="00BC561C" w:rsidRPr="00DD7CDF" w:rsidRDefault="00BC561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376" w:right="-5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</w:t>
            </w:r>
          </w:p>
        </w:tc>
        <w:tc>
          <w:tcPr>
            <w:tcW w:w="986" w:type="dxa"/>
          </w:tcPr>
          <w:p w14:paraId="2BA5833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07A808E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5469A48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73D90A5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686E496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6A03BFD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CE2EAB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852C83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3AD6E09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0738E3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4C23FA7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B4CBEA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6A3B36E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CB6302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7461579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556B75D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16953F9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6B4F59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173F9AF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E28FD9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3" w:type="dxa"/>
            <w:shd w:val="clear" w:color="auto" w:fill="auto"/>
          </w:tcPr>
          <w:p w14:paraId="0594D64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9EE496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</w:tcPr>
          <w:p w14:paraId="0581B5F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C2E0F7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6E13CFB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914CC5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DF0013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B6C86F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0D8334E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6304" w:rsidRPr="00DD7CDF" w14:paraId="12EE9C3D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53EE9D46" w14:textId="77777777" w:rsidR="00BC561C" w:rsidRPr="00DD7CDF" w:rsidRDefault="00BC561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376" w:right="-5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86" w:type="dxa"/>
          </w:tcPr>
          <w:p w14:paraId="041479C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208F5CC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36E6B6E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4C0289E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1870B37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36A29D1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770B38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9A307E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5E73BB1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8DCE00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6C8A7C3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7CC8C3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1D2B2CD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C62E87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197C692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54DAF42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6ED5671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BE0BEE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4808DDA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72CA79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3" w:type="dxa"/>
            <w:shd w:val="clear" w:color="auto" w:fill="auto"/>
          </w:tcPr>
          <w:p w14:paraId="2726F83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D0E43E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</w:tcPr>
          <w:p w14:paraId="4750E06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4BD61D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705FB5E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2D1F9E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C6C88A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1AC34CE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516B0D6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6304" w:rsidRPr="00DD7CDF" w14:paraId="102A54C6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66EC85E2" w14:textId="77777777" w:rsidR="00BC561C" w:rsidRPr="00DD7CDF" w:rsidRDefault="00BC561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ออลล์ จำกัด </w:t>
            </w:r>
          </w:p>
        </w:tc>
        <w:tc>
          <w:tcPr>
            <w:tcW w:w="986" w:type="dxa"/>
          </w:tcPr>
          <w:p w14:paraId="1AD9120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494A79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25ED8BD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51B98D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2EC35E1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7FDD7C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04C8A7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136903E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3EC6598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5A657E3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02A8F9A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77E291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2DFA9A9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20977C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4045273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7FD867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141BE01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C70A4E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5873F86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40C8AB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203344E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9E766C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6D5F9D3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20140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51AD863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903E4B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756A4BC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9E9B81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6648C13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BA3F90" w:rsidRPr="00DD7CDF" w14:paraId="6D5F3195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4302DCF6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86" w:type="dxa"/>
          </w:tcPr>
          <w:p w14:paraId="5FE3A99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3BED4EE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9F9FB32" w14:textId="77C3B6C4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BA3F90" w:rsidRPr="00BA3F90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79" w:type="dxa"/>
            <w:shd w:val="clear" w:color="auto" w:fill="auto"/>
          </w:tcPr>
          <w:p w14:paraId="262674D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2C5E6255" w14:textId="28ED78BD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BA3F90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83" w:type="dxa"/>
            <w:shd w:val="clear" w:color="auto" w:fill="auto"/>
          </w:tcPr>
          <w:p w14:paraId="3BEF301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6215D58C" w14:textId="1194C81F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A3F90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7AAE563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0D2E6D93" w14:textId="64B69986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A3F90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492E61F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</w:tcPr>
          <w:p w14:paraId="1371181A" w14:textId="5C002458" w:rsidR="00BA3F90" w:rsidRPr="00DD7CDF" w:rsidRDefault="006061C2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A3F90" w:rsidRPr="00BA3F9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658</w:t>
            </w:r>
          </w:p>
        </w:tc>
        <w:tc>
          <w:tcPr>
            <w:tcW w:w="179" w:type="dxa"/>
            <w:shd w:val="clear" w:color="auto" w:fill="auto"/>
          </w:tcPr>
          <w:p w14:paraId="74B648F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101A8D1E" w14:textId="65399A68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A3F90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65A479C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71DFFAB7" w14:textId="34ECBE89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02</w:t>
            </w:r>
            <w:r w:rsidR="00BA3F90" w:rsidRPr="00BA3F9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38A2264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3FA27B7B" w14:textId="154BF203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BA3F90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848</w:t>
            </w:r>
          </w:p>
        </w:tc>
        <w:tc>
          <w:tcPr>
            <w:tcW w:w="183" w:type="dxa"/>
            <w:shd w:val="clear" w:color="auto" w:fill="auto"/>
          </w:tcPr>
          <w:p w14:paraId="5767FEC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4BA674CE" w14:textId="1C25C71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DBF27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4FF224E3" w14:textId="4D7F3D4D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77DE7E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</w:tcPr>
          <w:p w14:paraId="5435DDFC" w14:textId="0355D766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02</w:t>
            </w:r>
            <w:r w:rsidR="00BA3F90" w:rsidRPr="00BA3F9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3191E35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44CA5AF0" w14:textId="3CD80554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BA3F90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848</w:t>
            </w:r>
          </w:p>
        </w:tc>
        <w:tc>
          <w:tcPr>
            <w:tcW w:w="183" w:type="dxa"/>
            <w:shd w:val="clear" w:color="auto" w:fill="auto"/>
          </w:tcPr>
          <w:p w14:paraId="220F921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A643B38" w14:textId="75A68F16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240BC6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08883B7F" w14:textId="1061F842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A3F90" w:rsidRPr="00DD7CDF" w14:paraId="076F39C0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77FE05AC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6" w:type="dxa"/>
          </w:tcPr>
          <w:p w14:paraId="672C7F6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3120B69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F09715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84E9A3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3A7FB20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4FDDCCA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AFFE94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6A5D3E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72BF808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7B3016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8B895" w14:textId="4B9455DB" w:rsidR="00BA3F90" w:rsidRPr="00DD7CDF" w:rsidRDefault="006061C2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A3F90" w:rsidRPr="00BA3F90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179" w:type="dxa"/>
            <w:shd w:val="clear" w:color="auto" w:fill="auto"/>
          </w:tcPr>
          <w:p w14:paraId="25DE1DD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C382" w14:textId="35819A87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315547B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0A21" w14:textId="30D87620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</w:t>
            </w:r>
            <w:r w:rsidR="00BA3F90" w:rsidRPr="00BA3F90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1C6A54E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FAC1" w14:textId="728E4C96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848</w:t>
            </w:r>
          </w:p>
        </w:tc>
        <w:tc>
          <w:tcPr>
            <w:tcW w:w="183" w:type="dxa"/>
            <w:shd w:val="clear" w:color="auto" w:fill="auto"/>
          </w:tcPr>
          <w:p w14:paraId="5C0E8EB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AD38" w14:textId="70539086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AB01EE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4A6D" w14:textId="255F8F83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9A0E8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BAC67" w14:textId="4242FFFD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</w:t>
            </w:r>
            <w:r w:rsidR="00BA3F90" w:rsidRPr="00BA3F90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4381CC1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EDAE1" w14:textId="6E4484AF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848</w:t>
            </w:r>
          </w:p>
        </w:tc>
        <w:tc>
          <w:tcPr>
            <w:tcW w:w="183" w:type="dxa"/>
            <w:shd w:val="clear" w:color="auto" w:fill="auto"/>
          </w:tcPr>
          <w:p w14:paraId="4E9FCBB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82857" w14:textId="11CC23EC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810762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1D398" w14:textId="772D02F2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BA3F90" w:rsidRPr="00DD7CDF" w14:paraId="567BA12E" w14:textId="77777777" w:rsidTr="00FA0115">
        <w:trPr>
          <w:gridAfter w:val="1"/>
          <w:wAfter w:w="9" w:type="dxa"/>
          <w:cantSplit/>
          <w:trHeight w:val="224"/>
        </w:trPr>
        <w:tc>
          <w:tcPr>
            <w:tcW w:w="2789" w:type="dxa"/>
            <w:shd w:val="clear" w:color="auto" w:fill="auto"/>
          </w:tcPr>
          <w:p w14:paraId="510731D2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86" w:type="dxa"/>
          </w:tcPr>
          <w:p w14:paraId="1C0F328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0E12852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78B7C7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D32C3C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5F8CE44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B1E933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F01B45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F712D6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16"/>
                <w:szCs w:val="16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53E7852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3ED41D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auto" w:fill="auto"/>
          </w:tcPr>
          <w:p w14:paraId="70032F1D" w14:textId="77777777" w:rsidR="00BA3F90" w:rsidRPr="00DD7CDF" w:rsidRDefault="00BA3F90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533684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6034C95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41D862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5BB0FED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02DEC3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6CCC50A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53ED98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072B049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85C609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2AF22FC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81F1A7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auto" w:fill="auto"/>
          </w:tcPr>
          <w:p w14:paraId="4C46294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AAA8CE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3BEBE99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46CE26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40366B2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2B87F1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7AEFA43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BA3F90" w:rsidRPr="00DD7CDF" w14:paraId="6EC251B4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5FE35254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986" w:type="dxa"/>
          </w:tcPr>
          <w:p w14:paraId="2EDA3A9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0506265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57F9CAF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4ED67F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42BB161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E4B97F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511EB9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B8812A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1E3FF10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60F408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622BA62D" w14:textId="77777777" w:rsidR="00BA3F90" w:rsidRPr="00DD7CDF" w:rsidRDefault="00BA3F90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F93077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0691D7B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40C600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09CC549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ED513B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4F6259E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B1FC7A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5D3B88F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50016AA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61647D9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73351F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36DD36F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F929CB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1691E88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693302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07AC2F1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396C82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7A88D78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BA3F90" w:rsidRPr="00DD7CDF" w14:paraId="5F3AEADD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2FC54E9E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ในความต้องการของตลาด</w:t>
            </w:r>
          </w:p>
        </w:tc>
        <w:tc>
          <w:tcPr>
            <w:tcW w:w="986" w:type="dxa"/>
          </w:tcPr>
          <w:p w14:paraId="3F65D05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3FF6D51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B59259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60352E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6890C50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4E39E9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B4718A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188F7A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2E90FA9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AE931C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2F2702AC" w14:textId="77777777" w:rsidR="00BA3F90" w:rsidRPr="00DD7CDF" w:rsidRDefault="00BA3F90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69E4B7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01C2CD6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94FD8B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7738CF1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596CF56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440F40A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830A83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1DB1A2B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42BB24E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2084CD5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1C6B81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5F90D4E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2452CA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42CF41C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41C8A0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75E8E51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2AAAC4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68A00DB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BA3F90" w:rsidRPr="00DD7CDF" w14:paraId="38D3A4EF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725118C4" w14:textId="5D8B7B0B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นว 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86" w:type="dxa"/>
          </w:tcPr>
          <w:p w14:paraId="2C301A6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4C71BD5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27A2107" w14:textId="42EB2B1D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25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6251E2A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7A703990" w14:textId="3A86746E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25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83" w:type="dxa"/>
            <w:shd w:val="clear" w:color="auto" w:fill="auto"/>
          </w:tcPr>
          <w:p w14:paraId="3E5D4BE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C361A90" w14:textId="184AD408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</w:rPr>
              <w:t>1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</w:rPr>
              <w:t>20</w:t>
            </w:r>
            <w:r w:rsidRPr="00CF75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62A5D5E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0F0B3B90" w14:textId="00D1F243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</w:rPr>
              <w:t>1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</w:rPr>
              <w:t>20</w:t>
            </w:r>
            <w:r w:rsidRPr="00CF75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3CF8AB7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2AD72896" w14:textId="70621A23" w:rsidR="00BA3F90" w:rsidRPr="00BA3F90" w:rsidRDefault="00CF750C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79" w:type="dxa"/>
            <w:shd w:val="clear" w:color="auto" w:fill="auto"/>
          </w:tcPr>
          <w:p w14:paraId="1B3CBDF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04514EEF" w14:textId="358DA115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79" w:type="dxa"/>
            <w:shd w:val="clear" w:color="auto" w:fill="auto"/>
          </w:tcPr>
          <w:p w14:paraId="3E4DC6E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48D40F24" w14:textId="455947A5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0A55AAA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13808297" w14:textId="5E5290EB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441E9DF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659FE985" w14:textId="50DC5658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2CE81C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0754E5A4" w14:textId="5E115494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EFA893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4C6EC524" w14:textId="118A626A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508DDED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6DAA424E" w14:textId="3F5AB7BD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37BE9BA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26653B8B" w14:textId="5F8AE1FC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4AA04F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598E07F2" w14:textId="3721AA3C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A3F90" w:rsidRPr="00DD7CDF" w14:paraId="3E0652E0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2A6B2C62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รอส บรีดเดอร์ส </w:t>
            </w:r>
          </w:p>
        </w:tc>
        <w:tc>
          <w:tcPr>
            <w:tcW w:w="986" w:type="dxa"/>
          </w:tcPr>
          <w:p w14:paraId="6C9270F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9" w:type="dxa"/>
          </w:tcPr>
          <w:p w14:paraId="4905550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C9BD38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10E775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1304751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D0D715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7C2CD7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751D99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6A14B9D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82A33F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4619444E" w14:textId="77777777" w:rsidR="00BA3F90" w:rsidRPr="00BA3F90" w:rsidRDefault="00BA3F90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25E448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05786B0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7AEBFE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06053BB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1D0AEE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0DD1A796" w14:textId="4B788F9C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F16E1A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6BDBE4C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DE3FAE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5E1D900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F2BAFE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3A088D8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529847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54CC046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1D1B35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54DAEFB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E2B462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D2E232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BA3F90" w:rsidRPr="00DD7CDF" w14:paraId="0B06C9D6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13A62376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สยาม จำกัด</w:t>
            </w:r>
          </w:p>
        </w:tc>
        <w:tc>
          <w:tcPr>
            <w:tcW w:w="986" w:type="dxa"/>
          </w:tcPr>
          <w:p w14:paraId="67AB0F4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2876E7F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4ADFD9E" w14:textId="25CFC497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49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1E77F2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3905AC3F" w14:textId="4613F98A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49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83" w:type="dxa"/>
            <w:shd w:val="clear" w:color="auto" w:fill="auto"/>
          </w:tcPr>
          <w:p w14:paraId="29ADC5C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A8840ED" w14:textId="369A86EE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79" w:type="dxa"/>
            <w:shd w:val="clear" w:color="auto" w:fill="auto"/>
          </w:tcPr>
          <w:p w14:paraId="282F865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42415A99" w14:textId="1C5553DF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83" w:type="dxa"/>
            <w:shd w:val="clear" w:color="auto" w:fill="auto"/>
          </w:tcPr>
          <w:p w14:paraId="603D72C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3068216B" w14:textId="17225B83" w:rsidR="00BA3F90" w:rsidRPr="00BA3F90" w:rsidRDefault="00CF750C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25D6CE6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3CB918AA" w14:textId="2E77F324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23F4040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634B6B50" w14:textId="0239E8CE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83" w:type="dxa"/>
            <w:shd w:val="clear" w:color="auto" w:fill="auto"/>
          </w:tcPr>
          <w:p w14:paraId="5F60D60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2100591C" w14:textId="06931C5E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25675D5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0974A81A" w14:textId="2FE95CF0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B61AA9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4CDA1EB9" w14:textId="59E69040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6D97E1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40C62A5E" w14:textId="07CB5296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79" w:type="dxa"/>
            <w:shd w:val="clear" w:color="auto" w:fill="auto"/>
          </w:tcPr>
          <w:p w14:paraId="0D5429F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70DAF66B" w14:textId="17B3336C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1B2C533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0E815800" w14:textId="6E0C64CC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319A48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59C8E505" w14:textId="387EAE20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A3F90" w:rsidRPr="00DD7CDF" w14:paraId="41D5A031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1E79C221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44"/>
                <w:szCs w:val="28"/>
                <w:cs/>
              </w:rPr>
              <w:t>บริษัท สยาม ริเวีย จำกัด</w:t>
            </w:r>
          </w:p>
        </w:tc>
        <w:tc>
          <w:tcPr>
            <w:tcW w:w="986" w:type="dxa"/>
          </w:tcPr>
          <w:p w14:paraId="401925F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1FD2FEA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C8018CB" w14:textId="5D3630FF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29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944129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23891108" w14:textId="40B91A10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29</w:t>
            </w:r>
            <w:r w:rsidR="00BA3F90"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83" w:type="dxa"/>
            <w:shd w:val="clear" w:color="auto" w:fill="auto"/>
          </w:tcPr>
          <w:p w14:paraId="5C5F16E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6FE8232" w14:textId="553F7330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79" w:type="dxa"/>
            <w:shd w:val="clear" w:color="auto" w:fill="auto"/>
          </w:tcPr>
          <w:p w14:paraId="2CD58FA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17F5E60C" w14:textId="02741488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83" w:type="dxa"/>
            <w:shd w:val="clear" w:color="auto" w:fill="auto"/>
          </w:tcPr>
          <w:p w14:paraId="4F871A0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0CFF2756" w14:textId="4B9CEB60" w:rsidR="00BA3F90" w:rsidRPr="00BA3F90" w:rsidRDefault="00CF750C" w:rsidP="00EB6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79" w:type="dxa"/>
            <w:shd w:val="clear" w:color="auto" w:fill="auto"/>
          </w:tcPr>
          <w:p w14:paraId="3394D41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6F98C1D4" w14:textId="0A32DDF8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79" w:type="dxa"/>
            <w:shd w:val="clear" w:color="auto" w:fill="auto"/>
          </w:tcPr>
          <w:p w14:paraId="5250D58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021D8607" w14:textId="1A330D7E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41AB5B1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65D14835" w14:textId="1EBFD7DE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28CC107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37A07EB2" w14:textId="269F3D6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32947D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01B68A8F" w14:textId="7D38C2F5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2EE35F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1798158E" w14:textId="00146017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407F992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7A22C886" w14:textId="0FE35401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2373C3B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2B279028" w14:textId="6C83E7A8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7D2181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41F3D23F" w14:textId="6E52429B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A3F90" w:rsidRPr="00DD7CDF" w14:paraId="1E82D7C9" w14:textId="77777777" w:rsidTr="00FA0115">
        <w:trPr>
          <w:gridAfter w:val="1"/>
          <w:wAfter w:w="9" w:type="dxa"/>
          <w:cantSplit/>
          <w:trHeight w:val="304"/>
        </w:trPr>
        <w:tc>
          <w:tcPr>
            <w:tcW w:w="2789" w:type="dxa"/>
            <w:shd w:val="clear" w:color="auto" w:fill="auto"/>
          </w:tcPr>
          <w:p w14:paraId="3B6F417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46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14:paraId="362EEE2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9" w:type="dxa"/>
          </w:tcPr>
          <w:p w14:paraId="4174624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28EA480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ED939E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2E8E860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CB91FE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509947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B91983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4B8A0B1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9D759E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  <w:shd w:val="clear" w:color="auto" w:fill="auto"/>
          </w:tcPr>
          <w:p w14:paraId="25A1AF44" w14:textId="77777777" w:rsidR="00BA3F90" w:rsidRPr="00BA3F90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6CD993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</w:tcPr>
          <w:p w14:paraId="587AF6A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055E05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798CBB8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7040EC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61B7C89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29698E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4674A62B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41787B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15BDD43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E82207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3" w:type="dxa"/>
            <w:shd w:val="clear" w:color="auto" w:fill="auto"/>
          </w:tcPr>
          <w:p w14:paraId="51232AD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D2FAF9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396FBE6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EE9002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1BB8175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063198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74D8069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</w:tbl>
    <w:p w14:paraId="4ABA7988" w14:textId="4127B251" w:rsidR="00404073" w:rsidRPr="00892E34" w:rsidRDefault="00404073" w:rsidP="0089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85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67"/>
        <w:gridCol w:w="978"/>
        <w:gridCol w:w="178"/>
        <w:gridCol w:w="621"/>
        <w:gridCol w:w="178"/>
        <w:gridCol w:w="712"/>
        <w:gridCol w:w="178"/>
        <w:gridCol w:w="622"/>
        <w:gridCol w:w="178"/>
        <w:gridCol w:w="713"/>
        <w:gridCol w:w="179"/>
        <w:gridCol w:w="621"/>
        <w:gridCol w:w="183"/>
        <w:gridCol w:w="708"/>
        <w:gridCol w:w="178"/>
        <w:gridCol w:w="622"/>
        <w:gridCol w:w="179"/>
        <w:gridCol w:w="712"/>
        <w:gridCol w:w="178"/>
        <w:gridCol w:w="711"/>
        <w:gridCol w:w="179"/>
        <w:gridCol w:w="716"/>
        <w:gridCol w:w="182"/>
        <w:gridCol w:w="626"/>
        <w:gridCol w:w="178"/>
        <w:gridCol w:w="622"/>
        <w:gridCol w:w="182"/>
        <w:gridCol w:w="803"/>
        <w:gridCol w:w="178"/>
        <w:gridCol w:w="789"/>
      </w:tblGrid>
      <w:tr w:rsidR="00404073" w:rsidRPr="00DD7CDF" w14:paraId="0EE1619F" w14:textId="77777777" w:rsidTr="00984E6E">
        <w:trPr>
          <w:cantSplit/>
          <w:trHeight w:val="365"/>
        </w:trPr>
        <w:tc>
          <w:tcPr>
            <w:tcW w:w="2769" w:type="dxa"/>
            <w:shd w:val="clear" w:color="auto" w:fill="auto"/>
          </w:tcPr>
          <w:p w14:paraId="6ED5464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06F5CC8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1EB48D32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25" w:type="dxa"/>
            <w:gridSpan w:val="27"/>
            <w:shd w:val="clear" w:color="auto" w:fill="auto"/>
            <w:vAlign w:val="center"/>
          </w:tcPr>
          <w:p w14:paraId="0F998072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04073" w:rsidRPr="00DD7CDF" w14:paraId="25D12B0B" w14:textId="77777777" w:rsidTr="00984E6E">
        <w:trPr>
          <w:cantSplit/>
          <w:trHeight w:val="374"/>
        </w:trPr>
        <w:tc>
          <w:tcPr>
            <w:tcW w:w="2769" w:type="dxa"/>
            <w:shd w:val="clear" w:color="auto" w:fill="auto"/>
          </w:tcPr>
          <w:p w14:paraId="776AB9D2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82" w:type="dxa"/>
            <w:gridSpan w:val="29"/>
          </w:tcPr>
          <w:p w14:paraId="54679BCF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C4F07" w:rsidRPr="00DD7CDF" w14:paraId="501B6FCA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646D0C7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6848919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58C69A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BF441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02A47802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9CA10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B054D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57E1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324B5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2903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662A1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2B52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C338B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232F1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8FA0E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DAEE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BC4F07" w:rsidRPr="00DD7CDF" w14:paraId="57FF192C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479C881A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5B1E209D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2DD618B4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</w:tcPr>
          <w:p w14:paraId="097E79ED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541825FB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</w:tcPr>
          <w:p w14:paraId="3D75E075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E30ACE9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5C6660A0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5CF3D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  <w:vAlign w:val="bottom"/>
          </w:tcPr>
          <w:p w14:paraId="343C2D54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A3C503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  <w:vAlign w:val="bottom"/>
          </w:tcPr>
          <w:p w14:paraId="3CC9C13B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306D6AB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5866169E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7E8396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65" w:type="dxa"/>
            <w:gridSpan w:val="3"/>
            <w:shd w:val="clear" w:color="auto" w:fill="auto"/>
            <w:vAlign w:val="bottom"/>
          </w:tcPr>
          <w:p w14:paraId="138B09AE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BC4F07" w:rsidRPr="00DD7CDF" w14:paraId="6D32604F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70759954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6A881E61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03025A9D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</w:tcPr>
          <w:p w14:paraId="0C5AF7AE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78" w:type="dxa"/>
            <w:shd w:val="clear" w:color="auto" w:fill="auto"/>
          </w:tcPr>
          <w:p w14:paraId="18DC7BFF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</w:tcPr>
          <w:p w14:paraId="5D8DAF6E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F8FFCB2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71DDFFD8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ACF0BC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  <w:vAlign w:val="bottom"/>
          </w:tcPr>
          <w:p w14:paraId="419C527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143D94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  <w:vAlign w:val="bottom"/>
          </w:tcPr>
          <w:p w14:paraId="148B1FE6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85378D2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754EE7F4" w14:textId="77777777" w:rsidR="00404073" w:rsidRPr="00DD7CD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F256968" w14:textId="77777777" w:rsidR="00404073" w:rsidRPr="00DD7CD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65" w:type="dxa"/>
            <w:gridSpan w:val="3"/>
            <w:shd w:val="clear" w:color="auto" w:fill="auto"/>
            <w:vAlign w:val="bottom"/>
          </w:tcPr>
          <w:p w14:paraId="0949BF09" w14:textId="17137CB2" w:rsidR="00404073" w:rsidRPr="00DD7CDF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325FC3" w:rsidRPr="00DD7CDF" w14:paraId="67470401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40A59EB3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2CC6175D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467B1890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</w:tcPr>
          <w:p w14:paraId="7B6A149D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78" w:type="dxa"/>
            <w:shd w:val="clear" w:color="auto" w:fill="auto"/>
          </w:tcPr>
          <w:p w14:paraId="2FA5D61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</w:tcPr>
          <w:p w14:paraId="0813821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F7222E9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08B2493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AEC314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shd w:val="clear" w:color="auto" w:fill="auto"/>
            <w:vAlign w:val="bottom"/>
          </w:tcPr>
          <w:p w14:paraId="5D7EADC8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DDB17D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  <w:vAlign w:val="bottom"/>
          </w:tcPr>
          <w:p w14:paraId="56EEEE7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73F0DD8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3902DD4D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F0B7E7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65" w:type="dxa"/>
            <w:gridSpan w:val="3"/>
            <w:shd w:val="clear" w:color="auto" w:fill="auto"/>
            <w:vAlign w:val="bottom"/>
          </w:tcPr>
          <w:p w14:paraId="56CBE618" w14:textId="125803A4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325FC3" w:rsidRPr="00DD7CDF" w14:paraId="78378F4A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2A7179AC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E55971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14935FB9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BFF6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shd w:val="clear" w:color="auto" w:fill="auto"/>
          </w:tcPr>
          <w:p w14:paraId="5112831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BCD51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7406C99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110F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02405E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C40C6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FDB1B0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8AE5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5B6ADA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F0A2E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D67082" w14:textId="77777777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1758" w14:textId="55906C84" w:rsidR="00325FC3" w:rsidRPr="00DD7CD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984E6E" w:rsidRPr="00DD7CDF" w14:paraId="3BD2D577" w14:textId="77777777" w:rsidTr="00984E6E">
        <w:trPr>
          <w:cantSplit/>
          <w:trHeight w:val="80"/>
        </w:trPr>
        <w:tc>
          <w:tcPr>
            <w:tcW w:w="2769" w:type="dxa"/>
            <w:shd w:val="clear" w:color="auto" w:fill="auto"/>
          </w:tcPr>
          <w:p w14:paraId="068101B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E2ACE3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B364243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1B98F137" w14:textId="08A8990C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556A7B9C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7114E51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</w:tcPr>
          <w:p w14:paraId="49A57FE4" w14:textId="03F07849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6D28344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3A69871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7D6F6EEA" w14:textId="1FCB7B81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36FEFBB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F0CA839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539E8ABE" w14:textId="31A0FB2D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43D749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44AD9479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auto"/>
          </w:tcPr>
          <w:p w14:paraId="5225CFD4" w14:textId="6EDDF4F6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FA2EB1C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782244A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5B065FA" w14:textId="56A204CA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6B45015B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5152029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5239F827" w14:textId="015FC268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14F1CAD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1AFF1EF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</w:tcPr>
          <w:p w14:paraId="48542F3E" w14:textId="2949876C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60A52FDE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3C2A4964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D4E50D4" w14:textId="2D9A8E22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07FA42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3BC8CBB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213C5F76" w14:textId="711A067E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2426FC59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14:paraId="06ABAAF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</w:tcPr>
          <w:p w14:paraId="02C99368" w14:textId="2F37B980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A28A49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43E39D3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723D3ABE" w14:textId="711A489D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3203798B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14:paraId="4A5AA05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11C5F117" w14:textId="512F5D52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71BEBDC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D83142B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68A99B26" w14:textId="49C731D6" w:rsidR="00325FC3" w:rsidRPr="00DD7CDF" w:rsidRDefault="00CF750C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4DB1DF5D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984E6E" w:rsidRPr="00DD7CDF" w14:paraId="609C51EE" w14:textId="77777777" w:rsidTr="00984E6E">
        <w:trPr>
          <w:cantSplit/>
          <w:trHeight w:val="80"/>
        </w:trPr>
        <w:tc>
          <w:tcPr>
            <w:tcW w:w="2769" w:type="dxa"/>
            <w:shd w:val="clear" w:color="auto" w:fill="auto"/>
          </w:tcPr>
          <w:p w14:paraId="2254188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0F3E259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E3532A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39E502DD" w14:textId="6CF5920C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21ABBC18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14:paraId="545B9618" w14:textId="66C0A260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589A0B7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28B66132" w14:textId="43244CC3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77BB7EE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F001F2F" w14:textId="70E4ED4D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72B941FC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14:paraId="482560C0" w14:textId="0F847A71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5CFD777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2DE2380" w14:textId="6014B90C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1F04893E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0C11DBA8" w14:textId="61CACF57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2424752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14:paraId="25AE3633" w14:textId="44124DDD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276219B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79827858" w14:textId="367B8269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1D4FBE8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174C427E" w14:textId="23670D99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639F9744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</w:tcPr>
          <w:p w14:paraId="7C7AEE15" w14:textId="5499A0EC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130C886E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62DA8D8B" w14:textId="5C7E0957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7575066D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5848A3F" w14:textId="2E3BCA4D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8B85618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2CBD44D" w14:textId="38E1AD54" w:rsidR="00325FC3" w:rsidRPr="00DD7CDF" w:rsidRDefault="006061C2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984E6E" w:rsidRPr="00DD7CDF" w14:paraId="1F38B10B" w14:textId="77777777" w:rsidTr="009F6D79">
        <w:trPr>
          <w:cantSplit/>
          <w:trHeight w:hRule="exact" w:val="216"/>
        </w:trPr>
        <w:tc>
          <w:tcPr>
            <w:tcW w:w="2769" w:type="dxa"/>
            <w:shd w:val="clear" w:color="auto" w:fill="auto"/>
          </w:tcPr>
          <w:p w14:paraId="5F1FFB5B" w14:textId="7561D40C" w:rsidR="00325FC3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  <w:p w14:paraId="68000DFF" w14:textId="51AC6EB5" w:rsidR="006C0EC1" w:rsidRPr="00DD7CDF" w:rsidRDefault="006C0EC1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79" w:type="dxa"/>
          </w:tcPr>
          <w:p w14:paraId="6525EE1D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7B2CBFC0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7EC5143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9A4AE49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6DBF048D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41E93DA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341AEB23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7BB687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</w:tcPr>
          <w:p w14:paraId="3BA48E4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2F21D58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auto"/>
          </w:tcPr>
          <w:p w14:paraId="0D5C889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1F1F27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9EF634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FC0361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6BE7088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93E575E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</w:tcPr>
          <w:p w14:paraId="07AA799C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207FB96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774B7FE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675EB80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4D864A5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C99CAE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</w:tcPr>
          <w:p w14:paraId="430B071E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91CF101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06566472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B581BEB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E33CA2E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3E02F4F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89" w:type="dxa"/>
            <w:shd w:val="clear" w:color="auto" w:fill="auto"/>
          </w:tcPr>
          <w:p w14:paraId="2A83D96B" w14:textId="77777777" w:rsidR="00325FC3" w:rsidRPr="00DD7CD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984E6E" w:rsidRPr="00DD7CDF" w14:paraId="72BFB799" w14:textId="77777777" w:rsidTr="00F376CC">
        <w:trPr>
          <w:cantSplit/>
          <w:trHeight w:val="378"/>
        </w:trPr>
        <w:tc>
          <w:tcPr>
            <w:tcW w:w="2769" w:type="dxa"/>
            <w:shd w:val="clear" w:color="auto" w:fill="auto"/>
            <w:vAlign w:val="center"/>
          </w:tcPr>
          <w:p w14:paraId="7F41F5C1" w14:textId="6C9C586B" w:rsidR="004646CB" w:rsidRPr="00F376CC" w:rsidRDefault="004646CB" w:rsidP="0098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61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ซี.พี.</w:t>
            </w:r>
            <w:r w:rsidR="0030243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2661F">
              <w:rPr>
                <w:rFonts w:ascii="Angsana New" w:hAnsi="Angsana New" w:cs="Angsana New"/>
                <w:sz w:val="28"/>
                <w:szCs w:val="28"/>
                <w:cs/>
              </w:rPr>
              <w:t>รีเทล โฮลด</w:t>
            </w:r>
            <w:r w:rsidR="00984E6E">
              <w:rPr>
                <w:rFonts w:ascii="Angsana New" w:hAnsi="Angsana New" w:cs="Angsana New" w:hint="cs"/>
                <w:sz w:val="28"/>
                <w:szCs w:val="28"/>
                <w:cs/>
              </w:rPr>
              <w:t>ิ้ง</w:t>
            </w:r>
            <w:r w:rsidRPr="0022661F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79" w:type="dxa"/>
            <w:vAlign w:val="center"/>
          </w:tcPr>
          <w:p w14:paraId="207DEA65" w14:textId="78E69F86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78" w:type="dxa"/>
            <w:vAlign w:val="center"/>
          </w:tcPr>
          <w:p w14:paraId="1995F325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289D8CBD" w14:textId="54664CB5" w:rsidR="004646CB" w:rsidRPr="00F376CC" w:rsidRDefault="006061C2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90" w:lineRule="exact"/>
              <w:ind w:left="-84" w:right="-79" w:firstLine="5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646C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F2CEE46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9BDD570" w14:textId="2BB33072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2B1F3A4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3FDCBF22" w14:textId="143DCA16" w:rsidR="004646CB" w:rsidRPr="00F376CC" w:rsidRDefault="006061C2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F750C" w:rsidRPr="00F376C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376C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29D4C0D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377B5A40" w14:textId="4DB41343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24226B0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0ED2F4D3" w14:textId="085FAAEA" w:rsidR="004646CB" w:rsidRPr="00F376CC" w:rsidRDefault="00CF750C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E06EFAF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25ECC7" w14:textId="7BD6FC29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8F9972F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1A29E0E2" w14:textId="1F3551EF" w:rsidR="004646CB" w:rsidRPr="00F376CC" w:rsidRDefault="00CF750C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3A50CDA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DEADD5C" w14:textId="40973B0A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63B0E47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29F9D60" w14:textId="04C0BE36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0652EB7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4BDD6DC" w14:textId="714DD8CF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1E86820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BEF61EC" w14:textId="7C810290" w:rsidR="004646CB" w:rsidRPr="00F376CC" w:rsidRDefault="00CF750C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8C93D2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710FA725" w14:textId="16890B89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008C17B4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1975FF2D" w14:textId="14476FEE" w:rsidR="004646CB" w:rsidRPr="00F376CC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</w:rPr>
            </w:pPr>
            <w:r w:rsidRPr="00F376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ECB3052" w14:textId="77777777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409B05D" w14:textId="77F9BC30" w:rsidR="004646CB" w:rsidRPr="00F376CC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84E6E" w:rsidRPr="00DD7CDF" w14:paraId="28894FE3" w14:textId="77777777" w:rsidTr="00984E6E">
        <w:trPr>
          <w:cantSplit/>
          <w:trHeight w:hRule="exact" w:val="313"/>
        </w:trPr>
        <w:tc>
          <w:tcPr>
            <w:tcW w:w="2769" w:type="dxa"/>
            <w:shd w:val="clear" w:color="auto" w:fill="auto"/>
            <w:vAlign w:val="bottom"/>
          </w:tcPr>
          <w:p w14:paraId="5CECBE4C" w14:textId="77777777" w:rsidR="004646CB" w:rsidRPr="00DD7CDF" w:rsidRDefault="004646CB" w:rsidP="0098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อาร์เบอร์ เอเคอร์ส </w:t>
            </w:r>
          </w:p>
        </w:tc>
        <w:tc>
          <w:tcPr>
            <w:tcW w:w="979" w:type="dxa"/>
          </w:tcPr>
          <w:p w14:paraId="014D5882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49201D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0361A473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348" w:right="-79" w:firstLine="2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3EE7953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7EB1476B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20DC95B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15F2A112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819F081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362C4AD9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C403355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</w:tcPr>
          <w:p w14:paraId="25FE2F2E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364AF62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8A91ADD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A788F70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3E239EE5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7937D8C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70445333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838C8BC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05799BDB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55CE5F2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7EE3008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7B588D0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5A4E483C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8361A3D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1E9953FA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7B377209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191EC9C5" w14:textId="672C432C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D2F3FD7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auto"/>
          </w:tcPr>
          <w:p w14:paraId="28B0FA91" w14:textId="77777777" w:rsidR="004646CB" w:rsidRPr="00DD7CDF" w:rsidRDefault="004646CB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E6E" w:rsidRPr="00DD7CDF" w14:paraId="03CE8808" w14:textId="77777777" w:rsidTr="00984E6E">
        <w:trPr>
          <w:cantSplit/>
          <w:trHeight w:hRule="exact" w:val="313"/>
        </w:trPr>
        <w:tc>
          <w:tcPr>
            <w:tcW w:w="2769" w:type="dxa"/>
            <w:shd w:val="clear" w:color="auto" w:fill="auto"/>
          </w:tcPr>
          <w:p w14:paraId="36CA8EA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ประเทศไทย จำกัด</w:t>
            </w:r>
          </w:p>
        </w:tc>
        <w:tc>
          <w:tcPr>
            <w:tcW w:w="979" w:type="dxa"/>
          </w:tcPr>
          <w:p w14:paraId="13D0938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112" w:right="-32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43B8BEF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21820B07" w14:textId="40BC3598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49</w:t>
            </w:r>
            <w:r w:rsidR="00E36DD5"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79" w:type="dxa"/>
            <w:shd w:val="clear" w:color="auto" w:fill="auto"/>
          </w:tcPr>
          <w:p w14:paraId="14EDDF7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04A29C7E" w14:textId="589EB56A" w:rsidR="00E36DD5" w:rsidRPr="0000024E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E36DD5" w:rsidRPr="0000024E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6D5A537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3D40867F" w14:textId="03746DCA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6F748BA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3" w:type="dxa"/>
            <w:shd w:val="clear" w:color="auto" w:fill="auto"/>
          </w:tcPr>
          <w:p w14:paraId="651D82FE" w14:textId="596B0BDC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38372C8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1" w:type="dxa"/>
            <w:shd w:val="clear" w:color="auto" w:fill="auto"/>
          </w:tcPr>
          <w:p w14:paraId="37B32FB9" w14:textId="437BF254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703AA46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14C1AEE1" w14:textId="42F0C964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655EAEB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7C60F55F" w14:textId="3FECA47B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  <w:tc>
          <w:tcPr>
            <w:tcW w:w="179" w:type="dxa"/>
            <w:shd w:val="clear" w:color="auto" w:fill="auto"/>
          </w:tcPr>
          <w:p w14:paraId="2EB2306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04F6BE40" w14:textId="2E6A9C6A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78" w:type="dxa"/>
            <w:shd w:val="clear" w:color="auto" w:fill="auto"/>
          </w:tcPr>
          <w:p w14:paraId="08ED5BE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4EB0DFA" w14:textId="1F4F1F5F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883E2A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699CD7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56B668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shd w:val="clear" w:color="auto" w:fill="auto"/>
          </w:tcPr>
          <w:p w14:paraId="24493A43" w14:textId="1351EBCE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  <w:tc>
          <w:tcPr>
            <w:tcW w:w="178" w:type="dxa"/>
            <w:shd w:val="clear" w:color="auto" w:fill="auto"/>
          </w:tcPr>
          <w:p w14:paraId="284CE16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2870D835" w14:textId="4369EEF8" w:rsidR="00E36DD5" w:rsidRPr="00DD7CDF" w:rsidRDefault="00CF750C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82" w:type="dxa"/>
            <w:shd w:val="clear" w:color="auto" w:fill="auto"/>
          </w:tcPr>
          <w:p w14:paraId="0C23394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</w:tcPr>
          <w:p w14:paraId="3E593255" w14:textId="646F0C68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EECC30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89" w:type="dxa"/>
            <w:shd w:val="clear" w:color="auto" w:fill="auto"/>
          </w:tcPr>
          <w:p w14:paraId="5C034081" w14:textId="061765AD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984E6E" w:rsidRPr="00DD7CDF" w14:paraId="7159E47E" w14:textId="77777777" w:rsidTr="00984E6E">
        <w:trPr>
          <w:cantSplit/>
          <w:trHeight w:hRule="exact" w:val="313"/>
        </w:trPr>
        <w:tc>
          <w:tcPr>
            <w:tcW w:w="2769" w:type="dxa"/>
            <w:shd w:val="clear" w:color="auto" w:fill="auto"/>
          </w:tcPr>
          <w:p w14:paraId="2545555A" w14:textId="5B9758C9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BHJ 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Kalino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Food AB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gramStart"/>
            <w:r w:rsidRPr="00DD7CDF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*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t>*</w:t>
            </w:r>
            <w:proofErr w:type="gram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(“BHJ”) </w:t>
            </w:r>
            <w:r w:rsidRPr="00DD7CDF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79" w:type="dxa"/>
          </w:tcPr>
          <w:p w14:paraId="6FE82B3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สวีเดน</w:t>
            </w:r>
          </w:p>
        </w:tc>
        <w:tc>
          <w:tcPr>
            <w:tcW w:w="178" w:type="dxa"/>
          </w:tcPr>
          <w:p w14:paraId="38CFE9A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1B437686" w14:textId="1E6D4EF7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36DD5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79" w:type="dxa"/>
            <w:shd w:val="clear" w:color="auto" w:fill="auto"/>
          </w:tcPr>
          <w:p w14:paraId="0626B7C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16649FD0" w14:textId="252102A7" w:rsidR="00E36DD5" w:rsidRPr="0000024E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36DD5" w:rsidRPr="0000024E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178" w:type="dxa"/>
            <w:shd w:val="clear" w:color="auto" w:fill="auto"/>
          </w:tcPr>
          <w:p w14:paraId="2D53BE9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00C35A09" w14:textId="4A86AD58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6161C11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7E38930C" w14:textId="53E9E254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5B6E31E9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</w:tcPr>
          <w:p w14:paraId="2D7DAFE8" w14:textId="3969F5BA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83" w:type="dxa"/>
            <w:shd w:val="clear" w:color="auto" w:fill="auto"/>
          </w:tcPr>
          <w:p w14:paraId="49D21F3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1D0442D8" w14:textId="1D871EC9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14:paraId="4785255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59F688BE" w14:textId="793B0A77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61E8D0D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3B9FBC11" w14:textId="18149B18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78" w:type="dxa"/>
            <w:shd w:val="clear" w:color="auto" w:fill="auto"/>
          </w:tcPr>
          <w:p w14:paraId="79FE9F5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38345554" w14:textId="3973499E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ABA475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674EB30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1382EF9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736EEF34" w14:textId="43839C51" w:rsidR="00E36DD5" w:rsidRPr="00DD7CDF" w:rsidRDefault="00CF750C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1DB9B8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60EB14DC" w14:textId="213A83F0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82" w:type="dxa"/>
            <w:shd w:val="clear" w:color="auto" w:fill="auto"/>
          </w:tcPr>
          <w:p w14:paraId="358C354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5EE5EC11" w14:textId="30D56756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59E363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auto"/>
          </w:tcPr>
          <w:p w14:paraId="1193E236" w14:textId="27D46946" w:rsidR="00E36DD5" w:rsidRPr="00DD7CDF" w:rsidRDefault="006061C2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984E6E" w:rsidRPr="00DD7CDF" w14:paraId="161E53FA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209F9C6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C.P. Aquaculture (</w:t>
            </w:r>
            <w:smartTag w:uri="urn:schemas-microsoft-com:office:smarttags" w:element="place">
              <w:smartTag w:uri="urn:schemas-microsoft-com:office:smarttags" w:element="country-region">
                <w:r w:rsidRPr="00DD7CDF">
                  <w:rPr>
                    <w:rFonts w:ascii="Angsana New" w:hAnsi="Angsana New" w:cs="Angsana New"/>
                    <w:sz w:val="28"/>
                    <w:szCs w:val="28"/>
                  </w:rPr>
                  <w:t>India</w:t>
                </w:r>
              </w:smartTag>
            </w:smartTag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  <w:tc>
          <w:tcPr>
            <w:tcW w:w="979" w:type="dxa"/>
          </w:tcPr>
          <w:p w14:paraId="2640D5B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054B33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6C6B181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6389356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21D19518" w14:textId="77777777" w:rsidR="00E36DD5" w:rsidRPr="0000024E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0517EC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517A6A7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052677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54571B9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2CCB2D6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</w:tcPr>
          <w:p w14:paraId="09999A51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4C1DD5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7C55D44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3BDC16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21B1279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2449AFC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9E8C41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1B7E16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764E0819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A999A5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61C223B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6FE0FAD8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250428BB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B9B55F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013CC763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13B9C35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58886235" w14:textId="77777777" w:rsidR="00E36DD5" w:rsidRPr="00DD7CDF" w:rsidRDefault="00E36DD5" w:rsidP="004646CB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32C830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auto"/>
          </w:tcPr>
          <w:p w14:paraId="5DAB77C3" w14:textId="77777777" w:rsidR="00E36DD5" w:rsidRPr="00DD7CDF" w:rsidRDefault="00E36DD5" w:rsidP="004646CB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84E6E" w:rsidRPr="00DD7CDF" w14:paraId="0A98B425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24886A0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Private Limited</w:t>
            </w:r>
          </w:p>
        </w:tc>
        <w:tc>
          <w:tcPr>
            <w:tcW w:w="979" w:type="dxa"/>
          </w:tcPr>
          <w:p w14:paraId="2058379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78" w:type="dxa"/>
          </w:tcPr>
          <w:p w14:paraId="7359FD7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5E5D94FF" w14:textId="2F22E164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36DD5" w:rsidRPr="00BA3F9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79" w:type="dxa"/>
            <w:shd w:val="clear" w:color="auto" w:fill="auto"/>
          </w:tcPr>
          <w:p w14:paraId="4729E1A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2CC3073B" w14:textId="337FD7D1" w:rsidR="00E36DD5" w:rsidRPr="0000024E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36DD5" w:rsidRPr="0000024E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78" w:type="dxa"/>
            <w:shd w:val="clear" w:color="auto" w:fill="auto"/>
          </w:tcPr>
          <w:p w14:paraId="50F93F6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0502D5AC" w14:textId="0398920B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78" w:type="dxa"/>
            <w:shd w:val="clear" w:color="auto" w:fill="auto"/>
          </w:tcPr>
          <w:p w14:paraId="58CBED3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2259417C" w14:textId="743FB4B7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79" w:type="dxa"/>
            <w:shd w:val="clear" w:color="auto" w:fill="auto"/>
          </w:tcPr>
          <w:p w14:paraId="5532035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</w:tcPr>
          <w:p w14:paraId="7AB723E0" w14:textId="418D6C11" w:rsidR="00E36DD5" w:rsidRPr="00DD7CDF" w:rsidRDefault="00CF750C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83" w:type="dxa"/>
            <w:shd w:val="clear" w:color="auto" w:fill="auto"/>
          </w:tcPr>
          <w:p w14:paraId="5EE8519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118E17FF" w14:textId="2D3EC8BF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78" w:type="dxa"/>
            <w:shd w:val="clear" w:color="auto" w:fill="auto"/>
          </w:tcPr>
          <w:p w14:paraId="133B4FD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657248B6" w14:textId="3F6C7DC1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79" w:type="dxa"/>
            <w:shd w:val="clear" w:color="auto" w:fill="auto"/>
          </w:tcPr>
          <w:p w14:paraId="6C5C600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2EDC0A2A" w14:textId="516CB6D5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658</w:t>
            </w:r>
          </w:p>
        </w:tc>
        <w:tc>
          <w:tcPr>
            <w:tcW w:w="178" w:type="dxa"/>
            <w:shd w:val="clear" w:color="auto" w:fill="auto"/>
          </w:tcPr>
          <w:p w14:paraId="4A7EB43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79D47C57" w14:textId="16DBFE8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7B3180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5CAEB41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53EC7FE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448B309E" w14:textId="1C43D684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78" w:type="dxa"/>
            <w:shd w:val="clear" w:color="auto" w:fill="auto"/>
          </w:tcPr>
          <w:p w14:paraId="2AD4F2F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679D834" w14:textId="3A21EEFA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658</w:t>
            </w:r>
          </w:p>
        </w:tc>
        <w:tc>
          <w:tcPr>
            <w:tcW w:w="182" w:type="dxa"/>
            <w:shd w:val="clear" w:color="auto" w:fill="auto"/>
          </w:tcPr>
          <w:p w14:paraId="4B68210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74C6DC3B" w14:textId="7B0D4141" w:rsidR="00E36DD5" w:rsidRPr="00DD7CDF" w:rsidRDefault="00E36DD5" w:rsidP="004646CB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FBBE7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auto"/>
          </w:tcPr>
          <w:p w14:paraId="53C6BEF6" w14:textId="77777777" w:rsidR="00E36DD5" w:rsidRPr="00DD7CDF" w:rsidRDefault="00E36DD5" w:rsidP="004646CB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84E6E" w:rsidRPr="00DD7CDF" w14:paraId="3240C3D8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1F439B9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Charoen Pokphand Holdings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79" w:type="dxa"/>
          </w:tcPr>
          <w:p w14:paraId="7FB42FB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E976D1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52414E6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2E694B4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46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187929A0" w14:textId="77777777" w:rsidR="00E36DD5" w:rsidRPr="0000024E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B3EA24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2CE3B49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693CD0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5F2CC2D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533C326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1" w:type="dxa"/>
            <w:shd w:val="clear" w:color="auto" w:fill="auto"/>
          </w:tcPr>
          <w:p w14:paraId="4767B539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0A030E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C8229E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88D435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1E5CB5E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5BAFDD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51A9E1C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D48392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56C4A80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16E733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5464BE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4DA0D9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shd w:val="clear" w:color="auto" w:fill="auto"/>
          </w:tcPr>
          <w:p w14:paraId="7C47662A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A27481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3004F39E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902D1C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</w:tcPr>
          <w:p w14:paraId="0C35E5C2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ABBF4A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89" w:type="dxa"/>
            <w:shd w:val="clear" w:color="auto" w:fill="auto"/>
          </w:tcPr>
          <w:p w14:paraId="67A4A452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4E6E" w:rsidRPr="00DD7CDF" w14:paraId="32DD0C45" w14:textId="77777777" w:rsidTr="00984E6E">
        <w:trPr>
          <w:cantSplit/>
          <w:trHeight w:val="313"/>
        </w:trPr>
        <w:tc>
          <w:tcPr>
            <w:tcW w:w="2769" w:type="dxa"/>
            <w:shd w:val="clear" w:color="auto" w:fill="auto"/>
          </w:tcPr>
          <w:p w14:paraId="79A5F81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smartTag w:uri="urn:schemas-microsoft-com:office:smarttags" w:element="country-region">
              <w:smartTag w:uri="urn:schemas-microsoft-com:office:smarttags" w:element="place">
                <w:r w:rsidRPr="00DD7CDF">
                  <w:rPr>
                    <w:rFonts w:ascii="Angsana New" w:hAnsi="Angsana New" w:cs="Angsana New"/>
                    <w:sz w:val="28"/>
                    <w:szCs w:val="28"/>
                  </w:rPr>
                  <w:t>Malaysia</w:t>
                </w:r>
              </w:smartTag>
            </w:smartTag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>. Bhd.</w:t>
            </w:r>
          </w:p>
        </w:tc>
        <w:tc>
          <w:tcPr>
            <w:tcW w:w="979" w:type="dxa"/>
          </w:tcPr>
          <w:p w14:paraId="6F2B037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78" w:type="dxa"/>
          </w:tcPr>
          <w:p w14:paraId="6030AAC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4615215C" w14:textId="0F23453A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E36DD5" w:rsidRPr="00BA3F9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79" w:type="dxa"/>
            <w:shd w:val="clear" w:color="auto" w:fill="auto"/>
          </w:tcPr>
          <w:p w14:paraId="33ADAAA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28798A0A" w14:textId="063BEF37" w:rsidR="00E36DD5" w:rsidRPr="0000024E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E36DD5" w:rsidRPr="0000024E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78" w:type="dxa"/>
            <w:shd w:val="clear" w:color="auto" w:fill="auto"/>
          </w:tcPr>
          <w:p w14:paraId="59B1574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036E4119" w14:textId="245E6697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37C40AB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76DADB06" w14:textId="10CD11CB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4511744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1" w:type="dxa"/>
            <w:shd w:val="clear" w:color="auto" w:fill="auto"/>
          </w:tcPr>
          <w:p w14:paraId="49A5E437" w14:textId="3B37650C" w:rsidR="00E36DD5" w:rsidRPr="00DD7CDF" w:rsidRDefault="00CF750C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83" w:type="dxa"/>
            <w:shd w:val="clear" w:color="auto" w:fill="auto"/>
          </w:tcPr>
          <w:p w14:paraId="7C30DC7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9866378" w14:textId="58C42C19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78" w:type="dxa"/>
            <w:shd w:val="clear" w:color="auto" w:fill="auto"/>
          </w:tcPr>
          <w:p w14:paraId="33A2F33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0D5A8D15" w14:textId="3012FB48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36DD5" w:rsidRPr="00BA3F9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5E3264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563FA4B1" w14:textId="43329D6C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36DD5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275</w:t>
            </w:r>
          </w:p>
        </w:tc>
        <w:tc>
          <w:tcPr>
            <w:tcW w:w="178" w:type="dxa"/>
            <w:shd w:val="clear" w:color="auto" w:fill="auto"/>
          </w:tcPr>
          <w:p w14:paraId="629DF7A9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6132F4AC" w14:textId="10C04980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AE141F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2EADD9D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E8AA681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082292CF" w14:textId="27193A62" w:rsidR="00E36DD5" w:rsidRPr="00DD7CDF" w:rsidRDefault="00CF750C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36DD5" w:rsidRPr="00BA3F9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3166D0E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50695FF2" w14:textId="0605C6AF" w:rsidR="00E36DD5" w:rsidRPr="00DD7CDF" w:rsidRDefault="00CF750C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36DD5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275</w:t>
            </w:r>
          </w:p>
        </w:tc>
        <w:tc>
          <w:tcPr>
            <w:tcW w:w="182" w:type="dxa"/>
            <w:shd w:val="clear" w:color="auto" w:fill="auto"/>
          </w:tcPr>
          <w:p w14:paraId="7592B6E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</w:tcPr>
          <w:p w14:paraId="1880B782" w14:textId="468D51F9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D0CB13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89" w:type="dxa"/>
            <w:shd w:val="clear" w:color="auto" w:fill="auto"/>
          </w:tcPr>
          <w:p w14:paraId="0AF6A322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84E6E" w:rsidRPr="00DD7CDF" w14:paraId="1A76F28C" w14:textId="77777777" w:rsidTr="00984E6E">
        <w:trPr>
          <w:cantSplit/>
          <w:trHeight w:val="269"/>
        </w:trPr>
        <w:tc>
          <w:tcPr>
            <w:tcW w:w="2769" w:type="dxa"/>
            <w:shd w:val="clear" w:color="auto" w:fill="auto"/>
          </w:tcPr>
          <w:p w14:paraId="652C806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Chia Tai Conti (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Cixi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  <w:tc>
          <w:tcPr>
            <w:tcW w:w="979" w:type="dxa"/>
          </w:tcPr>
          <w:p w14:paraId="7746678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2FF634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7A90EA6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247DF13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0E9BF658" w14:textId="77777777" w:rsidR="00E36DD5" w:rsidRPr="0000024E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046514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74A808C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D66604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0B89AD9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3BD61DB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1" w:type="dxa"/>
            <w:shd w:val="clear" w:color="auto" w:fill="auto"/>
          </w:tcPr>
          <w:p w14:paraId="203E48AD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076D6D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A1D90B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B465BD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753DC48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DAA750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6F5911C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70B863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2027AE3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D523D9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71238C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119F3FB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7BB1A00C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855F19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421B978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CD5105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</w:tcPr>
          <w:p w14:paraId="74E12BC7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D595E6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89" w:type="dxa"/>
            <w:shd w:val="clear" w:color="auto" w:fill="auto"/>
          </w:tcPr>
          <w:p w14:paraId="6886E7C9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4E6E" w:rsidRPr="00DD7CDF" w14:paraId="0D22AF8E" w14:textId="77777777" w:rsidTr="00984E6E">
        <w:trPr>
          <w:cantSplit/>
          <w:trHeight w:val="269"/>
        </w:trPr>
        <w:tc>
          <w:tcPr>
            <w:tcW w:w="2769" w:type="dxa"/>
            <w:shd w:val="clear" w:color="auto" w:fill="auto"/>
          </w:tcPr>
          <w:p w14:paraId="6043A73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Investment Management </w:t>
            </w:r>
          </w:p>
        </w:tc>
        <w:tc>
          <w:tcPr>
            <w:tcW w:w="979" w:type="dxa"/>
          </w:tcPr>
          <w:p w14:paraId="1E73F32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144F6A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2DB6BDA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695B15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47C12701" w14:textId="77777777" w:rsidR="00E36DD5" w:rsidRPr="0000024E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802276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65ADA22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132C44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23A0B94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67F0985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1" w:type="dxa"/>
            <w:shd w:val="clear" w:color="auto" w:fill="auto"/>
          </w:tcPr>
          <w:p w14:paraId="1410CFEB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405387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753519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26E087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224690D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2EA3D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0050BAB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416B94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66CE62E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6B55A8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65E339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6ED5C08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7AF05946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19DBF5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BC3A3E9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B73F9F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</w:tcPr>
          <w:p w14:paraId="1B4A184F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493476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89" w:type="dxa"/>
            <w:shd w:val="clear" w:color="auto" w:fill="auto"/>
          </w:tcPr>
          <w:p w14:paraId="2127C0F8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4E6E" w:rsidRPr="00DD7CDF" w14:paraId="71BE8F55" w14:textId="77777777" w:rsidTr="00984E6E">
        <w:trPr>
          <w:cantSplit/>
          <w:trHeight w:val="269"/>
        </w:trPr>
        <w:tc>
          <w:tcPr>
            <w:tcW w:w="2769" w:type="dxa"/>
            <w:shd w:val="clear" w:color="auto" w:fill="auto"/>
          </w:tcPr>
          <w:p w14:paraId="06B59CA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Co., Ltd. </w:t>
            </w:r>
          </w:p>
        </w:tc>
        <w:tc>
          <w:tcPr>
            <w:tcW w:w="979" w:type="dxa"/>
          </w:tcPr>
          <w:p w14:paraId="0048544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78" w:type="dxa"/>
          </w:tcPr>
          <w:p w14:paraId="71D5901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29069975" w14:textId="6219BDDA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E36DD5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7D39D52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2EB3F79D" w14:textId="49D9B57D" w:rsidR="00E36DD5" w:rsidRPr="0000024E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E36DD5" w:rsidRPr="0000024E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492F1AF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2F2AB39A" w14:textId="58915BD8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1438D91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63EC048A" w14:textId="717E63D9" w:rsidR="00E36DD5" w:rsidRPr="00DD7CDF" w:rsidRDefault="00CF750C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7077182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auto"/>
          </w:tcPr>
          <w:p w14:paraId="23E62081" w14:textId="35B8A950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3" w:type="dxa"/>
            <w:shd w:val="clear" w:color="auto" w:fill="auto"/>
          </w:tcPr>
          <w:p w14:paraId="4E79BF6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FB13B72" w14:textId="39A74207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3D425A8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3596FBC1" w14:textId="3D3D15C0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7C44DC5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78C730BA" w14:textId="0537F08E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0CA5587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3E3FA1AD" w14:textId="3BD07FC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A2A388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0C73BE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651005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4C875FD3" w14:textId="7D478A10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00740769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7E4CEDE1" w14:textId="759CC3CD" w:rsidR="00E36DD5" w:rsidRPr="00DD7CDF" w:rsidRDefault="006061C2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684ECD6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322B70D7" w14:textId="368EA4EF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794C25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9" w:type="dxa"/>
            <w:shd w:val="clear" w:color="auto" w:fill="auto"/>
          </w:tcPr>
          <w:p w14:paraId="30EF91F1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84E6E" w:rsidRPr="00DD7CDF" w14:paraId="0C43794B" w14:textId="77777777" w:rsidTr="00984E6E">
        <w:trPr>
          <w:cantSplit/>
          <w:trHeight w:val="269"/>
        </w:trPr>
        <w:tc>
          <w:tcPr>
            <w:tcW w:w="2769" w:type="dxa"/>
            <w:shd w:val="clear" w:color="auto" w:fill="auto"/>
          </w:tcPr>
          <w:p w14:paraId="368DA657" w14:textId="051532E9" w:rsidR="00E36DD5" w:rsidRPr="00DD7CDF" w:rsidRDefault="00E36DD5" w:rsidP="00E36DD5">
            <w:pPr>
              <w:tabs>
                <w:tab w:val="left" w:pos="284"/>
              </w:tabs>
              <w:spacing w:line="290" w:lineRule="exact"/>
              <w:ind w:left="388"/>
              <w:rPr>
                <w:rFonts w:ascii="Angsana New" w:hAnsi="Angsana New" w:cs="Angsana New"/>
                <w:sz w:val="28"/>
              </w:rPr>
            </w:pP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Cixi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Zhuda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Investment </w:t>
            </w:r>
          </w:p>
        </w:tc>
        <w:tc>
          <w:tcPr>
            <w:tcW w:w="979" w:type="dxa"/>
          </w:tcPr>
          <w:p w14:paraId="7333382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FF687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7756C38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6987513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31D04221" w14:textId="77777777" w:rsidR="00E36DD5" w:rsidRPr="0000024E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D85B8D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2E11DE10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E80D53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2F8185A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16F19204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1" w:type="dxa"/>
            <w:shd w:val="clear" w:color="auto" w:fill="auto"/>
          </w:tcPr>
          <w:p w14:paraId="4C7B7354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704291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5AA484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0A49B18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25DEE1D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28B44E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63DE600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516C2C9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353B757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516CF1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712A1C9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0D550FE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52910A39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142006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7C164522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7D6721C2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78870BC8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FDBDEAE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shd w:val="clear" w:color="auto" w:fill="auto"/>
          </w:tcPr>
          <w:p w14:paraId="60FAB01F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E6E" w:rsidRPr="00DD7CDF" w14:paraId="62110B6B" w14:textId="77777777" w:rsidTr="00984E6E">
        <w:trPr>
          <w:cantSplit/>
          <w:trHeight w:val="269"/>
        </w:trPr>
        <w:tc>
          <w:tcPr>
            <w:tcW w:w="2769" w:type="dxa"/>
            <w:shd w:val="clear" w:color="auto" w:fill="auto"/>
          </w:tcPr>
          <w:p w14:paraId="1B6F4113" w14:textId="55900273" w:rsidR="00E36DD5" w:rsidRPr="00DD7CDF" w:rsidRDefault="00E36DD5" w:rsidP="00E36DD5">
            <w:pPr>
              <w:tabs>
                <w:tab w:val="left" w:pos="284"/>
              </w:tabs>
              <w:spacing w:line="290" w:lineRule="exact"/>
              <w:ind w:left="388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Centre Limited</w:t>
            </w:r>
          </w:p>
        </w:tc>
        <w:tc>
          <w:tcPr>
            <w:tcW w:w="979" w:type="dxa"/>
          </w:tcPr>
          <w:p w14:paraId="1620316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C13D21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4F6EE95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6CFA5830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5B16225F" w14:textId="77777777" w:rsidR="00E36DD5" w:rsidRPr="0000024E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B3176F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33ACF2F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CF29C1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525A0EF1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63FC1A6D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1" w:type="dxa"/>
            <w:shd w:val="clear" w:color="auto" w:fill="auto"/>
          </w:tcPr>
          <w:p w14:paraId="598EB07F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5215DD5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BDA21D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A50DB8B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3B03444E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76031E4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1066AB3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DC3C123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69D53939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40133E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2D31B403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66D3914F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5D7A62B5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B299FE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6E76AAE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6F47D4A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5C773ED2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5B1EE4E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shd w:val="clear" w:color="auto" w:fill="auto"/>
          </w:tcPr>
          <w:p w14:paraId="76101560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E6E" w:rsidRPr="00DD7CDF" w14:paraId="58A69207" w14:textId="77777777" w:rsidTr="00984E6E">
        <w:trPr>
          <w:cantSplit/>
          <w:trHeight w:val="269"/>
        </w:trPr>
        <w:tc>
          <w:tcPr>
            <w:tcW w:w="2769" w:type="dxa"/>
            <w:shd w:val="clear" w:color="auto" w:fill="auto"/>
          </w:tcPr>
          <w:p w14:paraId="1390F888" w14:textId="036A14A8" w:rsidR="00E36DD5" w:rsidRPr="00DD7CDF" w:rsidRDefault="00E36DD5" w:rsidP="00E36DD5">
            <w:pPr>
              <w:tabs>
                <w:tab w:val="left" w:pos="284"/>
              </w:tabs>
              <w:spacing w:line="290" w:lineRule="exact"/>
              <w:ind w:left="388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Partnership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D7CDF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**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79" w:type="dxa"/>
          </w:tcPr>
          <w:p w14:paraId="3B9B3B6B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78" w:type="dxa"/>
          </w:tcPr>
          <w:p w14:paraId="4D4352A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2AC7E31C" w14:textId="08B24E2E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6DD5" w:rsidRPr="00BA3F9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79" w:type="dxa"/>
            <w:shd w:val="clear" w:color="auto" w:fill="auto"/>
          </w:tcPr>
          <w:p w14:paraId="5160735A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7C3616CA" w14:textId="05EF7B3D" w:rsidR="00E36DD5" w:rsidRPr="0000024E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6DD5" w:rsidRPr="0000024E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78" w:type="dxa"/>
            <w:shd w:val="clear" w:color="auto" w:fill="auto"/>
          </w:tcPr>
          <w:p w14:paraId="42152E15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195A848" w14:textId="773F9195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2565A507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14:paraId="4778D356" w14:textId="70660DC4" w:rsidR="00E36DD5" w:rsidRPr="00DD7CDF" w:rsidRDefault="006061C2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01506343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1" w:type="dxa"/>
            <w:shd w:val="clear" w:color="auto" w:fill="auto"/>
          </w:tcPr>
          <w:p w14:paraId="03FCACBA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F7B1592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FF73146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92A43F2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757D6E28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7F7ED2A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2D524F2F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9B47944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2B9D1293" w14:textId="740CE2F8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3DE6852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654E03D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12B64D1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38C78BE7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A4EFEEC" w14:textId="77777777" w:rsidR="00E36DD5" w:rsidRPr="00DD7CDF" w:rsidRDefault="00E36DD5" w:rsidP="00E3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2396940E" w14:textId="77777777" w:rsidR="00E36DD5" w:rsidRPr="00DD7CDF" w:rsidRDefault="00E36DD5" w:rsidP="00C3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2BA9B46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2BE3C37E" w14:textId="353FBBA6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BCF844D" w14:textId="77777777" w:rsidR="00E36DD5" w:rsidRPr="00DD7CDF" w:rsidRDefault="00E36DD5" w:rsidP="00E36DD5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shd w:val="clear" w:color="auto" w:fill="auto"/>
          </w:tcPr>
          <w:p w14:paraId="43135B69" w14:textId="77777777" w:rsidR="00E36DD5" w:rsidRPr="00DD7CDF" w:rsidRDefault="00E36DD5" w:rsidP="00464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5556C6AA" w14:textId="6210DD07" w:rsidR="00404073" w:rsidRPr="00DD7CDF" w:rsidRDefault="00404073" w:rsidP="00404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822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90"/>
        <w:gridCol w:w="180"/>
        <w:gridCol w:w="630"/>
        <w:gridCol w:w="181"/>
        <w:gridCol w:w="719"/>
        <w:gridCol w:w="180"/>
        <w:gridCol w:w="630"/>
        <w:gridCol w:w="180"/>
        <w:gridCol w:w="630"/>
        <w:gridCol w:w="181"/>
        <w:gridCol w:w="629"/>
        <w:gridCol w:w="185"/>
        <w:gridCol w:w="715"/>
        <w:gridCol w:w="180"/>
        <w:gridCol w:w="630"/>
        <w:gridCol w:w="182"/>
        <w:gridCol w:w="718"/>
        <w:gridCol w:w="180"/>
        <w:gridCol w:w="720"/>
        <w:gridCol w:w="181"/>
        <w:gridCol w:w="719"/>
        <w:gridCol w:w="180"/>
        <w:gridCol w:w="630"/>
        <w:gridCol w:w="180"/>
        <w:gridCol w:w="630"/>
        <w:gridCol w:w="181"/>
        <w:gridCol w:w="809"/>
        <w:gridCol w:w="180"/>
        <w:gridCol w:w="773"/>
        <w:gridCol w:w="8"/>
      </w:tblGrid>
      <w:tr w:rsidR="00404073" w:rsidRPr="00DD7CDF" w14:paraId="7F82203E" w14:textId="77777777" w:rsidTr="007E6E1F">
        <w:trPr>
          <w:gridAfter w:val="1"/>
          <w:wAfter w:w="8" w:type="dxa"/>
          <w:cantSplit/>
          <w:trHeight w:val="355"/>
        </w:trPr>
        <w:tc>
          <w:tcPr>
            <w:tcW w:w="2711" w:type="dxa"/>
            <w:shd w:val="clear" w:color="auto" w:fill="auto"/>
          </w:tcPr>
          <w:p w14:paraId="7D10547A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85BBA9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7D3F9B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3" w:type="dxa"/>
            <w:gridSpan w:val="27"/>
            <w:shd w:val="clear" w:color="auto" w:fill="auto"/>
          </w:tcPr>
          <w:p w14:paraId="76FDBE80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color w:val="FF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4073" w:rsidRPr="00DD7CDF" w14:paraId="456F0F6A" w14:textId="77777777" w:rsidTr="007E6E1F">
        <w:trPr>
          <w:gridAfter w:val="1"/>
          <w:wAfter w:w="8" w:type="dxa"/>
          <w:cantSplit/>
          <w:trHeight w:val="355"/>
        </w:trPr>
        <w:tc>
          <w:tcPr>
            <w:tcW w:w="2711" w:type="dxa"/>
            <w:shd w:val="clear" w:color="auto" w:fill="auto"/>
          </w:tcPr>
          <w:p w14:paraId="3E1BF285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03" w:type="dxa"/>
            <w:gridSpan w:val="29"/>
          </w:tcPr>
          <w:p w14:paraId="5133A5DE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04073" w:rsidRPr="00DD7CDF" w14:paraId="5D64D403" w14:textId="77777777" w:rsidTr="00325FC3">
        <w:trPr>
          <w:cantSplit/>
          <w:trHeight w:val="269"/>
        </w:trPr>
        <w:tc>
          <w:tcPr>
            <w:tcW w:w="2711" w:type="dxa"/>
            <w:shd w:val="clear" w:color="auto" w:fill="auto"/>
          </w:tcPr>
          <w:p w14:paraId="50AF2036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739520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2CE0D8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BA6761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01CD4D2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1D5B4C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458BD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D143E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503B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F31A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2F61A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80C20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08CF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B73B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1797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BEECC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404073" w:rsidRPr="00DD7CDF" w14:paraId="7BD21D8C" w14:textId="77777777" w:rsidTr="007E6E1F">
        <w:trPr>
          <w:cantSplit/>
          <w:trHeight w:val="297"/>
        </w:trPr>
        <w:tc>
          <w:tcPr>
            <w:tcW w:w="2711" w:type="dxa"/>
            <w:shd w:val="clear" w:color="auto" w:fill="auto"/>
          </w:tcPr>
          <w:p w14:paraId="00265102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8FE6C01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38237A2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59D1ED7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17B4E18B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13D5742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9493692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08BF76B4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398E04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1F09F2E4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B7DA96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7498A74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515571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A47869A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5037E6A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70" w:type="dxa"/>
            <w:gridSpan w:val="4"/>
            <w:shd w:val="clear" w:color="auto" w:fill="auto"/>
            <w:vAlign w:val="bottom"/>
          </w:tcPr>
          <w:p w14:paraId="32157263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404073" w:rsidRPr="00DD7CDF" w14:paraId="145C5376" w14:textId="77777777" w:rsidTr="007E6E1F">
        <w:trPr>
          <w:cantSplit/>
          <w:trHeight w:val="297"/>
        </w:trPr>
        <w:tc>
          <w:tcPr>
            <w:tcW w:w="2711" w:type="dxa"/>
            <w:shd w:val="clear" w:color="auto" w:fill="auto"/>
          </w:tcPr>
          <w:p w14:paraId="46C47F0B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B4A9425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72256C2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B675279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45D3F1DB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EF228CF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148DA0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3E8A19DA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0E9B28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2633B00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DB574C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70B0F8D1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464D94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41B1716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E516530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70" w:type="dxa"/>
            <w:gridSpan w:val="4"/>
            <w:shd w:val="clear" w:color="auto" w:fill="auto"/>
            <w:vAlign w:val="bottom"/>
          </w:tcPr>
          <w:p w14:paraId="63A38CC5" w14:textId="2A17D950" w:rsidR="00404073" w:rsidRPr="00DD7CDF" w:rsidRDefault="00325FC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404073" w:rsidRPr="00DD7CDF" w14:paraId="09E59B5C" w14:textId="77777777" w:rsidTr="007E6E1F">
        <w:trPr>
          <w:cantSplit/>
          <w:trHeight w:val="297"/>
        </w:trPr>
        <w:tc>
          <w:tcPr>
            <w:tcW w:w="2711" w:type="dxa"/>
            <w:shd w:val="clear" w:color="auto" w:fill="auto"/>
          </w:tcPr>
          <w:p w14:paraId="34FA8CF1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FDC070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43CC35B8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C35B40E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03493942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B2646FC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67DF941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59D01CEF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F2F370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671D7C5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6F705E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6368AC9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032E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1C1E475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665A4F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70" w:type="dxa"/>
            <w:gridSpan w:val="4"/>
            <w:shd w:val="clear" w:color="auto" w:fill="auto"/>
            <w:vAlign w:val="bottom"/>
          </w:tcPr>
          <w:p w14:paraId="0FA361A4" w14:textId="74A5266F" w:rsidR="00404073" w:rsidRPr="00DD7CDF" w:rsidRDefault="00325FC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404073" w:rsidRPr="00DD7CDF" w14:paraId="35DFD429" w14:textId="77777777" w:rsidTr="007E6E1F">
        <w:trPr>
          <w:cantSplit/>
          <w:trHeight w:val="297"/>
        </w:trPr>
        <w:tc>
          <w:tcPr>
            <w:tcW w:w="2711" w:type="dxa"/>
            <w:shd w:val="clear" w:color="auto" w:fill="auto"/>
          </w:tcPr>
          <w:p w14:paraId="4885D68A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8435DD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58132EEF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C63E2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790C5DE" w14:textId="77777777" w:rsidR="00404073" w:rsidRPr="00DD7CDF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3BDB9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2924782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363E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3D7A5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496CD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CA29B7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F12E4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4A4A0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41E6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D9021B" w14:textId="77777777" w:rsidR="00404073" w:rsidRPr="00DD7CDF" w:rsidDel="00685444" w:rsidRDefault="0040407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2687F" w14:textId="7EC06F40" w:rsidR="00404073" w:rsidRPr="00DD7CDF" w:rsidDel="00685444" w:rsidRDefault="00325FC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7E6E1F" w:rsidRPr="00DD7CDF" w14:paraId="662FE2DE" w14:textId="77777777" w:rsidTr="00FA0115">
        <w:trPr>
          <w:gridAfter w:val="1"/>
          <w:wAfter w:w="8" w:type="dxa"/>
          <w:cantSplit/>
          <w:trHeight w:val="297"/>
        </w:trPr>
        <w:tc>
          <w:tcPr>
            <w:tcW w:w="2711" w:type="dxa"/>
            <w:shd w:val="clear" w:color="auto" w:fill="auto"/>
          </w:tcPr>
          <w:p w14:paraId="66DB04D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55345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C6136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FE3EF06" w14:textId="3BEF31F6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46559C6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5D5D485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5EAC6122" w14:textId="10DBA75A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16172C0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0181E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EE167F0" w14:textId="5A186EE2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85D470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D7B373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B01A74B" w14:textId="446414F4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97BED8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1" w:type="dxa"/>
            <w:shd w:val="clear" w:color="auto" w:fill="auto"/>
          </w:tcPr>
          <w:p w14:paraId="7254CCB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3A3EF69A" w14:textId="530F7764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1C8755A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0EEE9EA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</w:tcPr>
          <w:p w14:paraId="73480C41" w14:textId="00133A62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2E0B194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AD6198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29D39BE" w14:textId="0DBBB9A1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64BCD36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3B07557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23676DEF" w14:textId="56BDF350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51F1354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95BB4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43DC457" w14:textId="4B04D03D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30A236F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5A246BA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4242435A" w14:textId="5CCD0860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31EA63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9DA7F1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E4B6928" w14:textId="32CCD2AC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0E0E0A6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BB220A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B9C9871" w14:textId="7863AA5C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1190E9B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1" w:type="dxa"/>
            <w:shd w:val="clear" w:color="auto" w:fill="auto"/>
          </w:tcPr>
          <w:p w14:paraId="7F63C47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3174C3AD" w14:textId="5E784ADF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6783916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6DCFD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</w:tcPr>
          <w:p w14:paraId="38CA75FE" w14:textId="0B225F9F" w:rsidR="00BC561C" w:rsidRPr="00DD7CDF" w:rsidRDefault="00CF750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31</w:t>
            </w:r>
          </w:p>
          <w:p w14:paraId="4A1D6EC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7E6E1F" w:rsidRPr="00DD7CDF" w14:paraId="2AF95102" w14:textId="77777777" w:rsidTr="00FA0115">
        <w:trPr>
          <w:gridAfter w:val="1"/>
          <w:wAfter w:w="8" w:type="dxa"/>
          <w:cantSplit/>
          <w:trHeight w:val="297"/>
        </w:trPr>
        <w:tc>
          <w:tcPr>
            <w:tcW w:w="2711" w:type="dxa"/>
            <w:shd w:val="clear" w:color="auto" w:fill="auto"/>
          </w:tcPr>
          <w:p w14:paraId="561F544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F1551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5AA57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B8A3945" w14:textId="66A26DE7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20C3D5A6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13E80305" w14:textId="5E9BFFE6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6C895C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825FD22" w14:textId="3974BFB2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46CCA0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C8F7616" w14:textId="21B9F1D1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06B21A6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79AB0D1F" w14:textId="1846D71B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3223513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</w:tcPr>
          <w:p w14:paraId="0FEF03F2" w14:textId="30C18120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F771C66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7896BD0" w14:textId="70A9F27D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6DFA06F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BE93979" w14:textId="2436246D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D4E9C6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BD376F5" w14:textId="08BFFFCB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3A8776C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79E4D86E" w14:textId="3CC993FF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B4FE4E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30C5B64" w14:textId="4778D048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C1AC20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99250F3" w14:textId="7269C632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1D383BE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15F5E59" w14:textId="227E0F3B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2B323B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7D6F1EB0" w14:textId="0073CCCE" w:rsidR="00BC561C" w:rsidRPr="00DD7CDF" w:rsidRDefault="006061C2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7E6E1F" w:rsidRPr="00DD7CDF" w14:paraId="108616BB" w14:textId="77777777" w:rsidTr="00FA0115">
        <w:trPr>
          <w:gridAfter w:val="1"/>
          <w:wAfter w:w="8" w:type="dxa"/>
          <w:cantSplit/>
          <w:trHeight w:hRule="exact" w:val="120"/>
        </w:trPr>
        <w:tc>
          <w:tcPr>
            <w:tcW w:w="2711" w:type="dxa"/>
            <w:shd w:val="clear" w:color="auto" w:fill="auto"/>
          </w:tcPr>
          <w:p w14:paraId="39A5720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B132D4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9BD27B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A90A9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080839C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3E9CF83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6EBDC1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166D3A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0D2156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68B7CD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041F47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1D4C4C5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1318F6D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</w:tcPr>
          <w:p w14:paraId="3FC2D5D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092B8B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7C4A73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1E4E8F1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46D4371A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652C0CD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FBB68F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13B5B1A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3C6E28A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91AF46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A1EC37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93CD6D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E09C0B4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67329CB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1BB41FA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8303D4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73" w:type="dxa"/>
            <w:shd w:val="clear" w:color="auto" w:fill="auto"/>
          </w:tcPr>
          <w:p w14:paraId="1DACFD8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7E6E1F" w:rsidRPr="00DD7CDF" w14:paraId="26A65E42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0322C7BF" w14:textId="77777777" w:rsidR="00BC561C" w:rsidRPr="00DD7CDF" w:rsidRDefault="00BC561C" w:rsidP="00FA0115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 xml:space="preserve">Conti Chia Tai International </w:t>
            </w:r>
          </w:p>
        </w:tc>
        <w:tc>
          <w:tcPr>
            <w:tcW w:w="990" w:type="dxa"/>
          </w:tcPr>
          <w:p w14:paraId="6855AC9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CC3F7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BAC3BD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9812929" w14:textId="77777777" w:rsidR="00BC561C" w:rsidRPr="00DD7CDF" w:rsidRDefault="00BC561C" w:rsidP="00BC561C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7B14D33F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F9116B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61E27B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E56168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3D69DC9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7B6FFB09" w14:textId="77777777" w:rsidR="00BC561C" w:rsidRPr="00DD7CDF" w:rsidRDefault="00BC561C" w:rsidP="00BC561C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11FE925E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6E41CAA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5" w:type="dxa"/>
            <w:shd w:val="clear" w:color="auto" w:fill="auto"/>
          </w:tcPr>
          <w:p w14:paraId="6D07825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41F32C5" w14:textId="77777777" w:rsidR="00BC561C" w:rsidRPr="00DD7CDF" w:rsidRDefault="00BC561C" w:rsidP="00BC561C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BEB8536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56233B3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43660DA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D269F47" w14:textId="77777777" w:rsidR="00BC561C" w:rsidRPr="00DD7CDF" w:rsidRDefault="00BC561C" w:rsidP="00BC561C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B937F2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15A3E78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4BF5EAC0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43BB73F" w14:textId="77777777" w:rsidR="00BC561C" w:rsidRPr="00DD7CDF" w:rsidRDefault="00BC561C" w:rsidP="00BC561C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1F1AA26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F1971D5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E30E64C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64FFDD5B" w14:textId="77777777" w:rsidR="00BC561C" w:rsidRPr="00DD7CDF" w:rsidRDefault="00BC561C" w:rsidP="00BC561C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46DBCDB1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6ECCC6" w14:textId="77777777" w:rsidR="00BC561C" w:rsidRPr="00DD7CDF" w:rsidRDefault="00BC561C" w:rsidP="00BC561C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2AB2C117" w14:textId="77777777" w:rsidR="00BC561C" w:rsidRPr="00DD7CDF" w:rsidRDefault="00BC561C" w:rsidP="00BC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31B1" w:rsidRPr="00DD7CDF" w14:paraId="71905CAD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577AC7B7" w14:textId="77777777" w:rsidR="009531B1" w:rsidRPr="00DD7CDF" w:rsidRDefault="009531B1" w:rsidP="00FA0115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 xml:space="preserve">   Limited  </w:t>
            </w:r>
          </w:p>
        </w:tc>
        <w:tc>
          <w:tcPr>
            <w:tcW w:w="990" w:type="dxa"/>
          </w:tcPr>
          <w:p w14:paraId="1C4CAB19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left" w:pos="620"/>
              </w:tabs>
              <w:spacing w:line="340" w:lineRule="exact"/>
              <w:ind w:left="-79" w:right="-1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80" w:type="dxa"/>
          </w:tcPr>
          <w:p w14:paraId="444C9BF9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A087AA5" w14:textId="7E6221C2" w:rsidR="009531B1" w:rsidRPr="00DD7CDF" w:rsidRDefault="006061C2" w:rsidP="00F0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4255E7F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74B05793" w14:textId="037BE3DC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C1C9DB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0DC0E89" w14:textId="2F83488C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7526846B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1B2F73A" w14:textId="23B54C0F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  <w:tc>
          <w:tcPr>
            <w:tcW w:w="181" w:type="dxa"/>
            <w:shd w:val="clear" w:color="auto" w:fill="auto"/>
          </w:tcPr>
          <w:p w14:paraId="29C35DB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46EFE431" w14:textId="194758C4" w:rsidR="009531B1" w:rsidRPr="00DD7CDF" w:rsidRDefault="00CF750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052</w:t>
            </w:r>
          </w:p>
        </w:tc>
        <w:tc>
          <w:tcPr>
            <w:tcW w:w="185" w:type="dxa"/>
            <w:shd w:val="clear" w:color="auto" w:fill="auto"/>
          </w:tcPr>
          <w:p w14:paraId="7C11FF0B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5" w:type="dxa"/>
            <w:shd w:val="clear" w:color="auto" w:fill="auto"/>
          </w:tcPr>
          <w:p w14:paraId="597241A1" w14:textId="677EAB34" w:rsidR="009531B1" w:rsidRPr="00DD7CDF" w:rsidRDefault="00CF750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052</w:t>
            </w:r>
          </w:p>
        </w:tc>
        <w:tc>
          <w:tcPr>
            <w:tcW w:w="180" w:type="dxa"/>
            <w:shd w:val="clear" w:color="auto" w:fill="auto"/>
          </w:tcPr>
          <w:p w14:paraId="0F4CA86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AE5A5B4" w14:textId="6AA5BD7E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14:paraId="2712B0E6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13193E79" w14:textId="0537D4B4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180" w:type="dxa"/>
            <w:shd w:val="clear" w:color="auto" w:fill="auto"/>
          </w:tcPr>
          <w:p w14:paraId="4A7E766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0915470" w14:textId="52A005A5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26132AB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35E185D7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D85A0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2029EFA" w14:textId="4AFD1FD5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999ADE5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7B0F234" w14:textId="577931D4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181" w:type="dxa"/>
            <w:shd w:val="clear" w:color="auto" w:fill="auto"/>
          </w:tcPr>
          <w:p w14:paraId="2A48575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44C2D2E" w14:textId="500BC0CD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6DFF7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3BEF9769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531B1" w:rsidRPr="00DD7CDF" w14:paraId="176FA0D4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4A404844" w14:textId="77777777" w:rsidR="009531B1" w:rsidRPr="00DD7CDF" w:rsidRDefault="009531B1" w:rsidP="00FA0115">
            <w:pPr>
              <w:tabs>
                <w:tab w:val="left" w:pos="284"/>
              </w:tabs>
              <w:spacing w:line="240" w:lineRule="auto"/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>Ningxia Xiao Ming Animal</w:t>
            </w:r>
          </w:p>
        </w:tc>
        <w:tc>
          <w:tcPr>
            <w:tcW w:w="990" w:type="dxa"/>
          </w:tcPr>
          <w:p w14:paraId="1F213671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168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8324971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C385D54" w14:textId="77777777" w:rsidR="009531B1" w:rsidRPr="00DD7CDF" w:rsidRDefault="009531B1" w:rsidP="00F0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9611AD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5D503E5D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756AD2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58FEFD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F157C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EC2835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735135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7A33EB09" w14:textId="77777777" w:rsidR="009531B1" w:rsidRPr="00DD7CDF" w:rsidRDefault="009531B1" w:rsidP="00FA011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34CCB0D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5" w:type="dxa"/>
            <w:shd w:val="clear" w:color="auto" w:fill="auto"/>
          </w:tcPr>
          <w:p w14:paraId="2BA898E6" w14:textId="77777777" w:rsidR="009531B1" w:rsidRPr="00DD7CDF" w:rsidRDefault="009531B1" w:rsidP="00FA011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FE67E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3E4D32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C86192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F7EA7C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F8791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4AD08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42ED57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53BEEFF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8E57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58076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21005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415EDA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84C064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6799922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88E37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638C463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531B1" w:rsidRPr="00DD7CDF" w14:paraId="77E8F256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30799280" w14:textId="77777777" w:rsidR="009531B1" w:rsidRPr="00DD7CDF" w:rsidRDefault="009531B1" w:rsidP="00FA0115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 xml:space="preserve">   Husbandry Co., Ltd.</w:t>
            </w:r>
            <w:r w:rsidRPr="00DD7CDF">
              <w:rPr>
                <w:rFonts w:ascii="Angsana New" w:hAnsi="Angsana New" w:cs="Angsana New"/>
                <w:sz w:val="28"/>
                <w:vertAlign w:val="superscript"/>
              </w:rPr>
              <w:t xml:space="preserve"> **</w:t>
            </w:r>
          </w:p>
        </w:tc>
        <w:tc>
          <w:tcPr>
            <w:tcW w:w="990" w:type="dxa"/>
          </w:tcPr>
          <w:p w14:paraId="42F5F5CB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80" w:type="dxa"/>
          </w:tcPr>
          <w:p w14:paraId="70E3368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7B095D7" w14:textId="7A06078D" w:rsidR="009531B1" w:rsidRPr="00DD7CDF" w:rsidRDefault="006061C2" w:rsidP="00F0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81" w:type="dxa"/>
            <w:shd w:val="clear" w:color="auto" w:fill="auto"/>
          </w:tcPr>
          <w:p w14:paraId="2C71320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0D99C124" w14:textId="01137193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5E934031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21287E5" w14:textId="0728C3EA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2BF42BD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142B42A" w14:textId="471F2EFE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81" w:type="dxa"/>
            <w:shd w:val="clear" w:color="auto" w:fill="auto"/>
          </w:tcPr>
          <w:p w14:paraId="0706A00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2435EE2F" w14:textId="53533DE4" w:rsidR="009531B1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749</w:t>
            </w:r>
          </w:p>
        </w:tc>
        <w:tc>
          <w:tcPr>
            <w:tcW w:w="185" w:type="dxa"/>
            <w:shd w:val="clear" w:color="auto" w:fill="auto"/>
          </w:tcPr>
          <w:p w14:paraId="43FF390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</w:tcPr>
          <w:p w14:paraId="313C4F23" w14:textId="581477DB" w:rsidR="009531B1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749</w:t>
            </w:r>
          </w:p>
        </w:tc>
        <w:tc>
          <w:tcPr>
            <w:tcW w:w="180" w:type="dxa"/>
            <w:shd w:val="clear" w:color="auto" w:fill="auto"/>
          </w:tcPr>
          <w:p w14:paraId="71B4BA0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D513685" w14:textId="4E131376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182" w:type="dxa"/>
            <w:shd w:val="clear" w:color="auto" w:fill="auto"/>
          </w:tcPr>
          <w:p w14:paraId="6FA56AF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3804D5ED" w14:textId="6DD986BD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745</w:t>
            </w:r>
          </w:p>
        </w:tc>
        <w:tc>
          <w:tcPr>
            <w:tcW w:w="180" w:type="dxa"/>
            <w:shd w:val="clear" w:color="auto" w:fill="auto"/>
          </w:tcPr>
          <w:p w14:paraId="2C8FC36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49471A" w14:textId="60057ABC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03978C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67DA4274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343AC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BFA794" w14:textId="0BE36AC4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180" w:type="dxa"/>
            <w:shd w:val="clear" w:color="auto" w:fill="auto"/>
          </w:tcPr>
          <w:p w14:paraId="1C8CB6F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536E7A" w14:textId="59A5BCDE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745</w:t>
            </w:r>
          </w:p>
        </w:tc>
        <w:tc>
          <w:tcPr>
            <w:tcW w:w="181" w:type="dxa"/>
            <w:shd w:val="clear" w:color="auto" w:fill="auto"/>
          </w:tcPr>
          <w:p w14:paraId="64C2353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980FC64" w14:textId="6DF0588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1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5F47A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464C4B13" w14:textId="3D0F9CDD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18"/>
                <w:lang w:bidi="th-TH"/>
              </w:rPr>
              <w:t>-</w:t>
            </w:r>
          </w:p>
        </w:tc>
      </w:tr>
      <w:tr w:rsidR="009531B1" w:rsidRPr="00DD7CDF" w14:paraId="44C341F0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3EA5D6A9" w14:textId="77777777" w:rsidR="009531B1" w:rsidRPr="00DD7CDF" w:rsidRDefault="009531B1" w:rsidP="00FA0115">
            <w:pPr>
              <w:tabs>
                <w:tab w:val="left" w:pos="284"/>
              </w:tabs>
              <w:spacing w:line="240" w:lineRule="auto"/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 xml:space="preserve">Qingdao Yi Bang Bio </w:t>
            </w:r>
          </w:p>
        </w:tc>
        <w:tc>
          <w:tcPr>
            <w:tcW w:w="990" w:type="dxa"/>
          </w:tcPr>
          <w:p w14:paraId="7B28F053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98A5A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718ABB3" w14:textId="77777777" w:rsidR="009531B1" w:rsidRPr="00DD7CDF" w:rsidRDefault="009531B1" w:rsidP="00F0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87FC16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682A676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CE9B7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A2FCA8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7A494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C5A22A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8EF3B4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2CC2D762" w14:textId="77777777" w:rsidR="009531B1" w:rsidRPr="00DD7CDF" w:rsidRDefault="009531B1" w:rsidP="00FA0115">
            <w:pPr>
              <w:pStyle w:val="acctfourfigures"/>
              <w:tabs>
                <w:tab w:val="clear" w:pos="765"/>
                <w:tab w:val="decimal" w:pos="287"/>
                <w:tab w:val="decimal" w:pos="466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49CD9F5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</w:tcPr>
          <w:p w14:paraId="7066DD84" w14:textId="77777777" w:rsidR="009531B1" w:rsidRPr="00DD7CDF" w:rsidRDefault="009531B1" w:rsidP="00FA0115">
            <w:pPr>
              <w:pStyle w:val="acctfourfigures"/>
              <w:tabs>
                <w:tab w:val="clear" w:pos="765"/>
                <w:tab w:val="decimal" w:pos="287"/>
                <w:tab w:val="decimal" w:pos="55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4CF60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4876C1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A4AB0B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E6AD1D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022CF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84724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520C02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547827A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9708B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3536E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883C7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85A24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7AFB5A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2AD9313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4211E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26B6901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531B1" w:rsidRPr="00DD7CDF" w14:paraId="3677B2AD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11C55DC5" w14:textId="77777777" w:rsidR="009531B1" w:rsidRPr="00DD7CDF" w:rsidRDefault="009531B1" w:rsidP="00FA0115">
            <w:pPr>
              <w:tabs>
                <w:tab w:val="left" w:pos="284"/>
              </w:tabs>
              <w:spacing w:line="240" w:lineRule="auto"/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 xml:space="preserve">   Engineering Co., Ltd. </w:t>
            </w:r>
            <w:r w:rsidRPr="00DD7CDF">
              <w:rPr>
                <w:rFonts w:ascii="Angsana New" w:hAnsi="Angsana New" w:cs="Angsana New"/>
                <w:sz w:val="28"/>
                <w:vertAlign w:val="superscript"/>
              </w:rPr>
              <w:t>**</w:t>
            </w:r>
          </w:p>
        </w:tc>
        <w:tc>
          <w:tcPr>
            <w:tcW w:w="990" w:type="dxa"/>
          </w:tcPr>
          <w:p w14:paraId="5BAB1047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80" w:type="dxa"/>
          </w:tcPr>
          <w:p w14:paraId="4C9C5918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512DDBD" w14:textId="596E8A7B" w:rsidR="009531B1" w:rsidRPr="00DD7CDF" w:rsidRDefault="006061C2" w:rsidP="00F0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1" w:type="dxa"/>
            <w:shd w:val="clear" w:color="auto" w:fill="auto"/>
          </w:tcPr>
          <w:p w14:paraId="5FD1645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7F033EC9" w14:textId="673BA16C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3A8C956A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E4CC8AB" w14:textId="7A6358B6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22BB14B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E15E2ED" w14:textId="09EBAEFD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81" w:type="dxa"/>
            <w:shd w:val="clear" w:color="auto" w:fill="auto"/>
          </w:tcPr>
          <w:p w14:paraId="28AF9E6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745BA183" w14:textId="2004B552" w:rsidR="009531B1" w:rsidRPr="00DD7CDF" w:rsidRDefault="00CF750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85" w:type="dxa"/>
            <w:shd w:val="clear" w:color="auto" w:fill="auto"/>
          </w:tcPr>
          <w:p w14:paraId="7A501A3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</w:tcPr>
          <w:p w14:paraId="6E0ACB74" w14:textId="514585CA" w:rsidR="009531B1" w:rsidRPr="00DD7CDF" w:rsidRDefault="00CF750C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2F2C1DB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A7E04EC" w14:textId="03BB5313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82" w:type="dxa"/>
            <w:shd w:val="clear" w:color="auto" w:fill="auto"/>
          </w:tcPr>
          <w:p w14:paraId="5F8FB81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796027B" w14:textId="40F0FC03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40E9DE0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F7BF55" w14:textId="4D42586F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974055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02FD6579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2A936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2656BA0" w14:textId="6D3DD309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17DEB31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58A3F25" w14:textId="514A4E42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81" w:type="dxa"/>
            <w:shd w:val="clear" w:color="auto" w:fill="auto"/>
          </w:tcPr>
          <w:p w14:paraId="33A53F9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658552D4" w14:textId="38812E00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C77A1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6DA38D7C" w14:textId="417C5951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531B1" w:rsidRPr="00DD7CDF" w14:paraId="6B6E3631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290E6E97" w14:textId="77777777" w:rsidR="009531B1" w:rsidRPr="00DD7CDF" w:rsidRDefault="009531B1" w:rsidP="00FA0115">
            <w:pPr>
              <w:tabs>
                <w:tab w:val="left" w:pos="284"/>
              </w:tabs>
              <w:spacing w:line="240" w:lineRule="auto"/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>Zhan Jiang Deni Carburetor</w:t>
            </w:r>
          </w:p>
        </w:tc>
        <w:tc>
          <w:tcPr>
            <w:tcW w:w="990" w:type="dxa"/>
          </w:tcPr>
          <w:p w14:paraId="29B5653B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F96220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036295D" w14:textId="77777777" w:rsidR="009531B1" w:rsidRPr="00DD7CDF" w:rsidRDefault="009531B1" w:rsidP="00F0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28DD900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56EC3690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F6051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F2ED1F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3B00C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C997D6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76BB6B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5A4DB1F2" w14:textId="77777777" w:rsidR="009531B1" w:rsidRPr="00DD7CDF" w:rsidRDefault="009531B1" w:rsidP="00FA0115">
            <w:pPr>
              <w:pStyle w:val="acctfourfigures"/>
              <w:tabs>
                <w:tab w:val="clear" w:pos="765"/>
                <w:tab w:val="decimal" w:pos="287"/>
                <w:tab w:val="decimal" w:pos="466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71B0697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</w:tcPr>
          <w:p w14:paraId="17CB61FD" w14:textId="77777777" w:rsidR="009531B1" w:rsidRPr="00DD7CDF" w:rsidRDefault="009531B1" w:rsidP="00FA0115">
            <w:pPr>
              <w:pStyle w:val="acctfourfigures"/>
              <w:tabs>
                <w:tab w:val="clear" w:pos="765"/>
                <w:tab w:val="decimal" w:pos="287"/>
                <w:tab w:val="decimal" w:pos="558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7AD35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30AA5C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A8739E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0C4647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4F59D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436458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1161D4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686D8FA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2C93E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3281B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A66AC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E5AF0F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1DC09A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516A38A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0C76B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4032798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531B1" w:rsidRPr="00DD7CDF" w14:paraId="59A6B071" w14:textId="77777777" w:rsidTr="00FA0115">
        <w:trPr>
          <w:gridAfter w:val="1"/>
          <w:wAfter w:w="8" w:type="dxa"/>
          <w:cantSplit/>
          <w:trHeight w:val="255"/>
        </w:trPr>
        <w:tc>
          <w:tcPr>
            <w:tcW w:w="2711" w:type="dxa"/>
            <w:shd w:val="clear" w:color="auto" w:fill="auto"/>
          </w:tcPr>
          <w:p w14:paraId="7E21EE6F" w14:textId="77777777" w:rsidR="009531B1" w:rsidRPr="00DD7CDF" w:rsidRDefault="009531B1" w:rsidP="00FA0115">
            <w:pPr>
              <w:tabs>
                <w:tab w:val="left" w:pos="284"/>
              </w:tabs>
              <w:spacing w:line="240" w:lineRule="auto"/>
              <w:ind w:left="461" w:hanging="85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</w:rPr>
              <w:t xml:space="preserve">   Co., Ltd.</w:t>
            </w:r>
            <w:r w:rsidRPr="00DD7CDF">
              <w:rPr>
                <w:rFonts w:ascii="Angsana New" w:hAnsi="Angsana New" w:cs="Angsana New"/>
                <w:sz w:val="28"/>
                <w:vertAlign w:val="superscript"/>
              </w:rPr>
              <w:t xml:space="preserve"> ***</w:t>
            </w:r>
          </w:p>
        </w:tc>
        <w:tc>
          <w:tcPr>
            <w:tcW w:w="990" w:type="dxa"/>
          </w:tcPr>
          <w:p w14:paraId="76C5033E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80" w:type="dxa"/>
          </w:tcPr>
          <w:p w14:paraId="7F1A6984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34EE0DE" w14:textId="6A5AF903" w:rsidR="009531B1" w:rsidRPr="00DD7CDF" w:rsidRDefault="00CF750C" w:rsidP="00F04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74157E7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77A25314" w14:textId="5F412313" w:rsidR="009531B1" w:rsidRPr="00DD7CDF" w:rsidRDefault="00CF750C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95A262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2771BDD" w14:textId="0A5E7834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180" w:type="dxa"/>
            <w:shd w:val="clear" w:color="auto" w:fill="auto"/>
          </w:tcPr>
          <w:p w14:paraId="2E74916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8FAE507" w14:textId="67C57D27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181" w:type="dxa"/>
            <w:shd w:val="clear" w:color="auto" w:fill="auto"/>
          </w:tcPr>
          <w:p w14:paraId="5C31086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601BF623" w14:textId="461A853C" w:rsidR="009531B1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424</w:t>
            </w:r>
          </w:p>
        </w:tc>
        <w:tc>
          <w:tcPr>
            <w:tcW w:w="185" w:type="dxa"/>
            <w:shd w:val="clear" w:color="auto" w:fill="auto"/>
          </w:tcPr>
          <w:p w14:paraId="2BBE88B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dxa"/>
            <w:shd w:val="clear" w:color="auto" w:fill="auto"/>
          </w:tcPr>
          <w:p w14:paraId="478E97F6" w14:textId="26934B9B" w:rsidR="009531B1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424</w:t>
            </w:r>
          </w:p>
        </w:tc>
        <w:tc>
          <w:tcPr>
            <w:tcW w:w="180" w:type="dxa"/>
            <w:shd w:val="clear" w:color="auto" w:fill="auto"/>
          </w:tcPr>
          <w:p w14:paraId="446891E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AB24D71" w14:textId="46281905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182" w:type="dxa"/>
            <w:shd w:val="clear" w:color="auto" w:fill="auto"/>
          </w:tcPr>
          <w:p w14:paraId="2551D1E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EEF3DE6" w14:textId="0B3247E4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B26815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3D9A57" w14:textId="054787E0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956AF0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2D84AA6E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8B1B7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4A9BECE" w14:textId="4D8334C2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180" w:type="dxa"/>
            <w:shd w:val="clear" w:color="auto" w:fill="auto"/>
          </w:tcPr>
          <w:p w14:paraId="0F09DA7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80F348B" w14:textId="730BD74D" w:rsidR="009531B1" w:rsidRPr="00DD7CDF" w:rsidRDefault="006061C2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4A5F712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4A845834" w14:textId="4ECE92B0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38B2D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73" w:type="dxa"/>
            <w:shd w:val="clear" w:color="auto" w:fill="auto"/>
          </w:tcPr>
          <w:p w14:paraId="64317D74" w14:textId="001BDA86" w:rsidR="009531B1" w:rsidRPr="00DD7CDF" w:rsidRDefault="009531B1" w:rsidP="009531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A3F90" w:rsidRPr="00DD7CDF" w14:paraId="33E63F8E" w14:textId="77777777" w:rsidTr="00FA0115">
        <w:trPr>
          <w:gridAfter w:val="1"/>
          <w:wAfter w:w="8" w:type="dxa"/>
          <w:cantSplit/>
          <w:trHeight w:val="297"/>
        </w:trPr>
        <w:tc>
          <w:tcPr>
            <w:tcW w:w="2711" w:type="dxa"/>
            <w:shd w:val="clear" w:color="auto" w:fill="auto"/>
          </w:tcPr>
          <w:p w14:paraId="6ACBCF11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461" w:hanging="8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7D3AE3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ECF7BA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8C873C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D0FD5F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3914C9D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834E6A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80357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18F9F3A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DDC1FC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10BB04F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F12A" w14:textId="1D455802" w:rsidR="00BA3F90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9531B1" w:rsidRPr="009531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85" w:type="dxa"/>
            <w:shd w:val="clear" w:color="auto" w:fill="auto"/>
          </w:tcPr>
          <w:p w14:paraId="2BC2CC4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6D9E" w14:textId="3D3A16BA" w:rsidR="00BA3F90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2D4335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29501" w14:textId="3A6146F7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9531B1" w:rsidRPr="009531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182" w:type="dxa"/>
            <w:shd w:val="clear" w:color="auto" w:fill="auto"/>
          </w:tcPr>
          <w:p w14:paraId="60DB1FA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93C47" w14:textId="2C621849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045</w:t>
            </w:r>
          </w:p>
        </w:tc>
        <w:tc>
          <w:tcPr>
            <w:tcW w:w="180" w:type="dxa"/>
            <w:shd w:val="clear" w:color="auto" w:fill="auto"/>
          </w:tcPr>
          <w:p w14:paraId="676A52F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EED5B" w14:textId="24343EEB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2E4AB66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0654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8982E5" w14:textId="77777777" w:rsidR="00BA3F90" w:rsidRPr="00DD7CDF" w:rsidRDefault="00BA3F90" w:rsidP="00BA3F9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76F1" w14:textId="43DF946D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9531B1" w:rsidRPr="009531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0832B6A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A407" w14:textId="76DE1B36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045</w:t>
            </w:r>
          </w:p>
        </w:tc>
        <w:tc>
          <w:tcPr>
            <w:tcW w:w="181" w:type="dxa"/>
            <w:shd w:val="clear" w:color="auto" w:fill="auto"/>
          </w:tcPr>
          <w:p w14:paraId="5A1F553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5136A" w14:textId="65DE37DC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96D40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CB04" w14:textId="1E40C22A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BA3F90" w:rsidRPr="00DD7CDF" w14:paraId="7E40B7C4" w14:textId="77777777" w:rsidTr="00FA0115">
        <w:trPr>
          <w:gridAfter w:val="1"/>
          <w:wAfter w:w="8" w:type="dxa"/>
          <w:cantSplit/>
          <w:trHeight w:val="297"/>
        </w:trPr>
        <w:tc>
          <w:tcPr>
            <w:tcW w:w="2711" w:type="dxa"/>
            <w:shd w:val="clear" w:color="auto" w:fill="auto"/>
          </w:tcPr>
          <w:p w14:paraId="23210208" w14:textId="77777777" w:rsidR="00BA3F90" w:rsidRPr="00DD7CDF" w:rsidRDefault="00BA3F90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461" w:hanging="8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990" w:type="dxa"/>
          </w:tcPr>
          <w:p w14:paraId="44579F6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08B42F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94733E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F15DAE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447ABCE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3AE01F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58D8FCF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2D2CB73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BD3A6B0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1AE7259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9" w:type="dxa"/>
            <w:tcBorders>
              <w:bottom w:val="double" w:sz="4" w:space="0" w:color="auto"/>
            </w:tcBorders>
            <w:shd w:val="clear" w:color="auto" w:fill="auto"/>
          </w:tcPr>
          <w:p w14:paraId="5C6593F3" w14:textId="11E83132" w:rsidR="00BA3F90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  <w:r w:rsidR="009531B1" w:rsidRPr="009531B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185" w:type="dxa"/>
            <w:shd w:val="clear" w:color="auto" w:fill="auto"/>
          </w:tcPr>
          <w:p w14:paraId="3FE9C664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shd w:val="clear" w:color="auto" w:fill="auto"/>
          </w:tcPr>
          <w:p w14:paraId="066CC080" w14:textId="7E788600" w:rsidR="00BA3F90" w:rsidRPr="00DD7CDF" w:rsidRDefault="006061C2" w:rsidP="00FA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095</w:t>
            </w:r>
          </w:p>
        </w:tc>
        <w:tc>
          <w:tcPr>
            <w:tcW w:w="180" w:type="dxa"/>
            <w:shd w:val="clear" w:color="auto" w:fill="auto"/>
          </w:tcPr>
          <w:p w14:paraId="15219DA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45A90CFE" w14:textId="1EA78F47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</w:t>
            </w:r>
            <w:r w:rsidR="009531B1" w:rsidRPr="009531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182" w:type="dxa"/>
            <w:shd w:val="clear" w:color="auto" w:fill="auto"/>
          </w:tcPr>
          <w:p w14:paraId="01644E82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002489BA" w14:textId="62CBB1A6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C45667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B336460" w14:textId="035E8D19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D9E98BC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  <w:shd w:val="clear" w:color="auto" w:fill="auto"/>
          </w:tcPr>
          <w:p w14:paraId="18562051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2289DC" w14:textId="77777777" w:rsidR="00BA3F90" w:rsidRPr="00DD7CDF" w:rsidRDefault="00BA3F90" w:rsidP="00BA3F9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370F8CDF" w14:textId="14D85E4A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</w:t>
            </w:r>
            <w:r w:rsidR="009531B1" w:rsidRPr="009531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6A9C199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018E496A" w14:textId="370016BC" w:rsidR="00BA3F90" w:rsidRPr="00DD7CDF" w:rsidRDefault="00CF750C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  <w:r w:rsidR="00BA3F90"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4AA32AA5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</w:tcPr>
          <w:p w14:paraId="70A7CC30" w14:textId="1911EF88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14758" w14:textId="77777777" w:rsidR="00BA3F90" w:rsidRPr="00DD7CDF" w:rsidRDefault="00BA3F90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  <w:shd w:val="clear" w:color="auto" w:fill="auto"/>
          </w:tcPr>
          <w:p w14:paraId="792AE92F" w14:textId="175E4176" w:rsidR="00BA3F90" w:rsidRPr="00DD7CDF" w:rsidRDefault="006061C2" w:rsidP="00BA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34409CA2" w14:textId="37329B26" w:rsidR="00162DC5" w:rsidRPr="00DD7CDF" w:rsidRDefault="00162DC5" w:rsidP="00F71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4"/>
          <w:sz w:val="28"/>
          <w:szCs w:val="30"/>
          <w:vertAlign w:val="superscript"/>
        </w:rPr>
        <w:lastRenderedPageBreak/>
        <w:t>*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71981" w:rsidRPr="00DD7CDF">
        <w:rPr>
          <w:rFonts w:ascii="Angsana New" w:hAnsi="Angsana New" w:cs="Angsana New"/>
          <w:sz w:val="28"/>
          <w:szCs w:val="28"/>
        </w:rPr>
        <w:t xml:space="preserve">BHJ </w:t>
      </w:r>
      <w:proofErr w:type="spellStart"/>
      <w:r w:rsidR="00F71981" w:rsidRPr="00DD7CDF">
        <w:rPr>
          <w:rFonts w:ascii="Angsana New" w:hAnsi="Angsana New" w:cs="Angsana New"/>
          <w:sz w:val="28"/>
          <w:szCs w:val="28"/>
        </w:rPr>
        <w:t>Kalino</w:t>
      </w:r>
      <w:proofErr w:type="spellEnd"/>
      <w:r w:rsidR="00F71981" w:rsidRPr="00DD7CDF">
        <w:rPr>
          <w:rFonts w:ascii="Angsana New" w:hAnsi="Angsana New" w:cs="Angsana New"/>
          <w:sz w:val="28"/>
          <w:szCs w:val="28"/>
        </w:rPr>
        <w:t xml:space="preserve"> Food AB</w:t>
      </w:r>
      <w:r w:rsidR="00F719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71981">
        <w:rPr>
          <w:rFonts w:ascii="Angsana New" w:hAnsi="Angsana New" w:cs="Angsana New"/>
          <w:sz w:val="28"/>
          <w:szCs w:val="28"/>
        </w:rPr>
        <w:t>(“BHJ”)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CPF Denmark A/S (“CPF DM”)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ในอัตราร้อยละ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29</w:t>
      </w:r>
      <w:r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00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26B4C"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ของหุ้นที่ออกและจำหน่ายแล้ว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โดย 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CPF DM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เป็นบริษัทย่อยที่บร</w:t>
      </w:r>
      <w:r w:rsidR="00161ECD" w:rsidRPr="00DD7CDF">
        <w:rPr>
          <w:rFonts w:ascii="Angsana New" w:hAnsi="Angsana New" w:cs="Angsana New"/>
          <w:spacing w:val="-4"/>
          <w:sz w:val="30"/>
          <w:szCs w:val="30"/>
          <w:cs/>
        </w:rPr>
        <w:t>ิษัทถือหุ้นทางอ้อมในอัตราร้อยละ</w:t>
      </w:r>
      <w:r w:rsidR="00161ECD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52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00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532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8E3532" w:rsidRPr="00DD7CDF">
        <w:rPr>
          <w:rFonts w:ascii="Angsana New" w:hAnsi="Angsana New" w:cs="Angsana New"/>
          <w:spacing w:val="-2"/>
          <w:sz w:val="30"/>
          <w:szCs w:val="30"/>
        </w:rPr>
        <w:t xml:space="preserve">CPF DM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 </w:t>
      </w:r>
      <w:r w:rsidRPr="00DD7CDF">
        <w:rPr>
          <w:rFonts w:ascii="Angsana New" w:hAnsi="Angsana New" w:cs="Angsana New"/>
          <w:sz w:val="30"/>
          <w:szCs w:val="30"/>
        </w:rPr>
        <w:t xml:space="preserve">BHJ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5</w:t>
      </w:r>
      <w:r w:rsidRPr="00DD7CDF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08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EC56F0" w:rsidRPr="00DD7CDF">
        <w:rPr>
          <w:rFonts w:ascii="Angsana New" w:hAnsi="Angsana New" w:cs="Angsana New"/>
          <w:sz w:val="30"/>
          <w:szCs w:val="30"/>
          <w:cs/>
        </w:rPr>
        <w:t>รวม</w:t>
      </w:r>
      <w:r w:rsidR="001E25DD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D460B" w:rsidRPr="00DD7CDF">
        <w:rPr>
          <w:rFonts w:ascii="Angsana New" w:hAnsi="Angsana New" w:cs="Angsana New"/>
          <w:spacing w:val="-2"/>
          <w:sz w:val="30"/>
          <w:szCs w:val="30"/>
          <w:cs/>
        </w:rPr>
        <w:t>ตามวิธี</w:t>
      </w:r>
      <w:r w:rsidR="006D460B" w:rsidRPr="00DD7CDF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="00E734C6" w:rsidRPr="00DD7CDF">
        <w:rPr>
          <w:rFonts w:ascii="Angsana New" w:hAnsi="Angsana New" w:cs="Angsana New"/>
          <w:sz w:val="30"/>
          <w:szCs w:val="30"/>
        </w:rPr>
        <w:tab/>
      </w:r>
      <w:r w:rsidR="00E734C6" w:rsidRPr="00DD7CDF">
        <w:rPr>
          <w:rFonts w:ascii="Angsana New" w:hAnsi="Angsana New" w:cs="Angsana New"/>
          <w:sz w:val="30"/>
          <w:szCs w:val="30"/>
        </w:rPr>
        <w:tab/>
      </w:r>
    </w:p>
    <w:p w14:paraId="2DC5C307" w14:textId="179AA04C" w:rsidR="00DA1476" w:rsidRPr="00DD7CDF" w:rsidRDefault="00B27B37" w:rsidP="000429AC">
      <w:pPr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4"/>
          <w:sz w:val="28"/>
          <w:szCs w:val="30"/>
          <w:vertAlign w:val="superscript"/>
        </w:rPr>
        <w:t>*</w:t>
      </w:r>
      <w:r w:rsidR="009B19A2" w:rsidRPr="00DD7CDF">
        <w:rPr>
          <w:rFonts w:ascii="Angsana New" w:hAnsi="Angsana New" w:cs="Angsana New"/>
          <w:spacing w:val="-4"/>
          <w:sz w:val="28"/>
          <w:szCs w:val="30"/>
          <w:vertAlign w:val="superscript"/>
        </w:rPr>
        <w:t xml:space="preserve">* </w:t>
      </w:r>
      <w:r w:rsidRPr="00DD7CDF">
        <w:rPr>
          <w:rFonts w:ascii="Angsana New" w:hAnsi="Angsana New" w:cs="Angsana New"/>
          <w:spacing w:val="-4"/>
          <w:sz w:val="30"/>
          <w:szCs w:val="30"/>
        </w:rPr>
        <w:t>Ningxia Xiao Ming Animal Husbandry Co., Ltd</w:t>
      </w:r>
      <w:r w:rsidR="00F474CB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1E25DD"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>(“</w:t>
      </w:r>
      <w:r w:rsidR="002B2924" w:rsidRPr="00DD7CDF">
        <w:rPr>
          <w:rFonts w:ascii="Angsana New" w:hAnsi="Angsana New" w:cs="Angsana New"/>
          <w:spacing w:val="-4"/>
          <w:sz w:val="30"/>
          <w:szCs w:val="30"/>
        </w:rPr>
        <w:t>Ningxia Xiao Ming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>”)</w:t>
      </w:r>
      <w:r w:rsidR="009C65A8" w:rsidRPr="00DD7CDF">
        <w:rPr>
          <w:rFonts w:ascii="Angsana New" w:hAnsi="Angsana New" w:cs="Angsana New"/>
          <w:spacing w:val="-4"/>
          <w:sz w:val="30"/>
          <w:szCs w:val="30"/>
        </w:rPr>
        <w:t>,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Qingd</w:t>
      </w:r>
      <w:r w:rsidR="00F0579A" w:rsidRPr="00DD7CDF">
        <w:rPr>
          <w:rFonts w:ascii="Angsana New" w:hAnsi="Angsana New" w:cs="Angsana New"/>
          <w:spacing w:val="-4"/>
          <w:sz w:val="30"/>
          <w:szCs w:val="30"/>
        </w:rPr>
        <w:t>a</w:t>
      </w:r>
      <w:r w:rsidRPr="00DD7CDF">
        <w:rPr>
          <w:rFonts w:ascii="Angsana New" w:hAnsi="Angsana New" w:cs="Angsana New"/>
          <w:spacing w:val="-4"/>
          <w:sz w:val="30"/>
          <w:szCs w:val="30"/>
        </w:rPr>
        <w:t>o Yi Bang Bio Engineering Co., Ltd</w:t>
      </w:r>
      <w:r w:rsidR="00F0579A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>(“</w:t>
      </w:r>
      <w:r w:rsidR="002B2924" w:rsidRPr="00DD7CDF">
        <w:rPr>
          <w:rFonts w:ascii="Angsana New" w:hAnsi="Angsana New" w:cs="Angsana New"/>
          <w:spacing w:val="-4"/>
          <w:sz w:val="30"/>
          <w:szCs w:val="30"/>
        </w:rPr>
        <w:t>Qingdao Yi Bang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="009C65A8"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proofErr w:type="spellStart"/>
      <w:r w:rsidR="009C65A8" w:rsidRPr="00DD7CDF">
        <w:rPr>
          <w:rFonts w:ascii="Angsana New" w:hAnsi="Angsana New" w:cs="Angsana New"/>
          <w:spacing w:val="-4"/>
          <w:sz w:val="30"/>
          <w:szCs w:val="30"/>
        </w:rPr>
        <w:t>Cixi</w:t>
      </w:r>
      <w:proofErr w:type="spellEnd"/>
      <w:r w:rsidR="009C65A8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proofErr w:type="spellStart"/>
      <w:r w:rsidR="009C65A8" w:rsidRPr="00DD7CDF">
        <w:rPr>
          <w:rFonts w:ascii="Angsana New" w:hAnsi="Angsana New" w:cs="Angsana New"/>
          <w:spacing w:val="-4"/>
          <w:sz w:val="30"/>
          <w:szCs w:val="30"/>
        </w:rPr>
        <w:t>Zhuda</w:t>
      </w:r>
      <w:proofErr w:type="spellEnd"/>
      <w:r w:rsidR="00D9646F" w:rsidRPr="00DD7CDF">
        <w:rPr>
          <w:rFonts w:ascii="Angsana New" w:hAnsi="Angsana New" w:cs="Angsana New"/>
          <w:spacing w:val="-4"/>
          <w:sz w:val="30"/>
          <w:szCs w:val="30"/>
        </w:rPr>
        <w:t xml:space="preserve"> Investment Center Limited </w:t>
      </w:r>
      <w:r w:rsidR="009C65A8" w:rsidRPr="00DD7CDF">
        <w:rPr>
          <w:rFonts w:ascii="Angsana New" w:hAnsi="Angsana New" w:cs="Angsana New"/>
          <w:spacing w:val="-4"/>
          <w:sz w:val="30"/>
          <w:szCs w:val="30"/>
        </w:rPr>
        <w:t>Partnership</w:t>
      </w:r>
      <w:r w:rsidR="009C65A8" w:rsidRPr="00DD7CDF">
        <w:rPr>
          <w:rFonts w:ascii="Angsana New" w:hAnsi="Angsana New" w:cs="Angsana New"/>
          <w:spacing w:val="-2"/>
          <w:sz w:val="30"/>
          <w:szCs w:val="30"/>
        </w:rPr>
        <w:t xml:space="preserve"> (“</w:t>
      </w:r>
      <w:proofErr w:type="spellStart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>Cixi</w:t>
      </w:r>
      <w:proofErr w:type="spellEnd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>Zhuda</w:t>
      </w:r>
      <w:proofErr w:type="spellEnd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>”)</w:t>
      </w:r>
      <w:r w:rsidR="009C65A8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Pr="00DD7CDF">
        <w:rPr>
          <w:rFonts w:ascii="Angsana New" w:hAnsi="Angsana New" w:cs="Angsana New"/>
          <w:sz w:val="30"/>
          <w:szCs w:val="30"/>
        </w:rPr>
        <w:t>Chia Tai Investment Co., Ltd. (“CTI”)</w:t>
      </w:r>
      <w:r w:rsidRPr="00DD7CDF">
        <w:rPr>
          <w:rFonts w:ascii="Angsana New" w:hAnsi="Angsana New" w:cs="Angsana New"/>
          <w:sz w:val="28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ในอัตราร้อยละ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6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07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B4DE1" w:rsidRPr="00DD7CDF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00</w:t>
      </w:r>
      <w:r w:rsidR="009C65A8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และร้อยละ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1</w:t>
      </w:r>
      <w:r w:rsidR="008835CC"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00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C138C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ของหุ้นที่ออกและจำหน่ายแล้ว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ตามลำดับ</w:t>
      </w:r>
      <w:r w:rsidR="009C65A8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โดย 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CTI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52</w:t>
      </w:r>
      <w:r w:rsidR="00DF7DA6"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24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DD7CDF">
        <w:rPr>
          <w:rFonts w:ascii="Angsana New" w:hAnsi="Angsana New" w:cs="Angsana New"/>
          <w:spacing w:val="-2"/>
          <w:sz w:val="30"/>
          <w:szCs w:val="30"/>
        </w:rPr>
        <w:t>CTI</w:t>
      </w:r>
      <w:r w:rsidR="008D2209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D2209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31</w:t>
      </w:r>
      <w:r w:rsidR="006530C0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/>
          <w:spacing w:val="-2"/>
          <w:sz w:val="30"/>
          <w:szCs w:val="30"/>
          <w:cs/>
        </w:rPr>
        <w:t>มีนาคม</w:t>
      </w:r>
      <w:r w:rsidR="008D2209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</w:t>
      </w:r>
      <w:r w:rsidR="00EA0EAB" w:rsidRPr="00DD7CDF">
        <w:rPr>
          <w:rFonts w:ascii="Angsana New" w:hAnsi="Angsana New" w:cs="Angsana New" w:hint="cs"/>
          <w:spacing w:val="-2"/>
          <w:sz w:val="30"/>
          <w:szCs w:val="30"/>
          <w:cs/>
        </w:rPr>
        <w:t>จึง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บันทึกเงินลงทุน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2B2924" w:rsidRPr="00DD7CDF">
        <w:rPr>
          <w:rFonts w:ascii="Angsana New" w:hAnsi="Angsana New" w:cs="Angsana New"/>
          <w:spacing w:val="-2"/>
          <w:sz w:val="30"/>
          <w:szCs w:val="30"/>
        </w:rPr>
        <w:t>Ningxia Xiao Ming</w:t>
      </w:r>
      <w:r w:rsidR="009C65A8" w:rsidRPr="00DD7CDF">
        <w:rPr>
          <w:rFonts w:ascii="Angsana New" w:hAnsi="Angsana New" w:cs="Angsana New"/>
          <w:spacing w:val="-2"/>
          <w:sz w:val="30"/>
          <w:szCs w:val="30"/>
        </w:rPr>
        <w:t>,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B3272" w:rsidRPr="00DD7CDF">
        <w:rPr>
          <w:rFonts w:ascii="Angsana New" w:hAnsi="Angsana New" w:cs="Angsana New"/>
          <w:spacing w:val="-2"/>
          <w:sz w:val="30"/>
          <w:szCs w:val="30"/>
        </w:rPr>
        <w:t xml:space="preserve">Qingdao </w:t>
      </w:r>
      <w:r w:rsidR="00FB3272" w:rsidRPr="00DD7CDF">
        <w:rPr>
          <w:rFonts w:ascii="Angsana New" w:hAnsi="Angsana New" w:cs="Angsana New"/>
          <w:spacing w:val="-8"/>
          <w:sz w:val="30"/>
          <w:szCs w:val="30"/>
        </w:rPr>
        <w:t>Yi Bang</w:t>
      </w:r>
      <w:r w:rsidR="009C65A8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 </w:t>
      </w:r>
      <w:proofErr w:type="spellStart"/>
      <w:r w:rsidR="009C65A8" w:rsidRPr="00DD7CDF">
        <w:rPr>
          <w:rFonts w:ascii="Angsana New" w:hAnsi="Angsana New" w:cs="Angsana New"/>
          <w:spacing w:val="-8"/>
          <w:sz w:val="30"/>
          <w:szCs w:val="30"/>
        </w:rPr>
        <w:t>Cixi</w:t>
      </w:r>
      <w:proofErr w:type="spellEnd"/>
      <w:r w:rsidR="009C65A8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proofErr w:type="spellStart"/>
      <w:r w:rsidR="009C65A8" w:rsidRPr="00DD7CDF">
        <w:rPr>
          <w:rFonts w:ascii="Angsana New" w:hAnsi="Angsana New" w:cs="Angsana New"/>
          <w:spacing w:val="-8"/>
          <w:sz w:val="30"/>
          <w:szCs w:val="30"/>
        </w:rPr>
        <w:t>Zhuda</w:t>
      </w:r>
      <w:proofErr w:type="spellEnd"/>
      <w:r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ในอัตราร้อยละ </w:t>
      </w:r>
      <w:r w:rsidR="006061C2" w:rsidRPr="006061C2">
        <w:rPr>
          <w:rFonts w:ascii="Angsana New" w:hAnsi="Angsana New" w:cs="Angsana New"/>
          <w:spacing w:val="-8"/>
          <w:sz w:val="30"/>
          <w:szCs w:val="30"/>
        </w:rPr>
        <w:t>8</w:t>
      </w:r>
      <w:r w:rsidRPr="00DD7CDF">
        <w:rPr>
          <w:rFonts w:ascii="Angsana New" w:hAnsi="Angsana New" w:cs="Angsana New"/>
          <w:spacing w:val="-8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8"/>
          <w:sz w:val="30"/>
          <w:szCs w:val="30"/>
        </w:rPr>
        <w:t>40</w:t>
      </w:r>
      <w:r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>ร้</w:t>
      </w:r>
      <w:r w:rsidR="001B4DE1" w:rsidRPr="00DD7CDF">
        <w:rPr>
          <w:rFonts w:ascii="Angsana New" w:hAnsi="Angsana New" w:cs="Angsana New"/>
          <w:spacing w:val="-8"/>
          <w:sz w:val="30"/>
          <w:szCs w:val="30"/>
          <w:cs/>
        </w:rPr>
        <w:t>อยละ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8"/>
          <w:sz w:val="30"/>
          <w:szCs w:val="30"/>
        </w:rPr>
        <w:t>6</w:t>
      </w:r>
      <w:r w:rsidRPr="00DD7CDF">
        <w:rPr>
          <w:rFonts w:ascii="Angsana New" w:hAnsi="Angsana New" w:cs="Angsana New"/>
          <w:spacing w:val="-8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8"/>
          <w:sz w:val="30"/>
          <w:szCs w:val="30"/>
        </w:rPr>
        <w:t>27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>และร้อยละ</w:t>
      </w:r>
      <w:r w:rsidR="008835CC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pacing w:val="-8"/>
          <w:sz w:val="30"/>
          <w:szCs w:val="30"/>
        </w:rPr>
        <w:t>0</w:t>
      </w:r>
      <w:r w:rsidR="008835CC" w:rsidRPr="00DD7CDF">
        <w:rPr>
          <w:rFonts w:ascii="Angsana New" w:hAnsi="Angsana New" w:cs="Angsana New"/>
          <w:spacing w:val="-8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8"/>
          <w:sz w:val="30"/>
          <w:szCs w:val="30"/>
        </w:rPr>
        <w:t>52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1C5483" w:rsidRPr="00DD7CDF">
        <w:rPr>
          <w:rFonts w:ascii="Angsana New" w:hAnsi="Angsana New" w:cs="Angsana New"/>
          <w:spacing w:val="-8"/>
          <w:sz w:val="30"/>
          <w:szCs w:val="30"/>
          <w:cs/>
        </w:rPr>
        <w:t>ตามลำดับ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>ในงบการเงิน</w:t>
      </w:r>
      <w:r w:rsidR="00EC56F0" w:rsidRPr="00DD7CDF">
        <w:rPr>
          <w:rFonts w:ascii="Angsana New" w:hAnsi="Angsana New" w:cs="Angsana New"/>
          <w:spacing w:val="-8"/>
          <w:sz w:val="30"/>
          <w:szCs w:val="30"/>
          <w:cs/>
        </w:rPr>
        <w:t>รวม</w:t>
      </w:r>
      <w:r w:rsidR="00B55D7E" w:rsidRPr="00DD7CDF">
        <w:rPr>
          <w:rFonts w:ascii="Angsana New" w:hAnsi="Angsana New" w:cs="Angsana New"/>
          <w:spacing w:val="-8"/>
          <w:sz w:val="30"/>
          <w:szCs w:val="30"/>
          <w:cs/>
        </w:rPr>
        <w:t>ระหว่างกาล</w:t>
      </w:r>
      <w:r w:rsidR="00FE0B8C" w:rsidRPr="00DD7CDF">
        <w:rPr>
          <w:rFonts w:ascii="Angsana New" w:hAnsi="Angsana New" w:cs="Angsana New" w:hint="cs"/>
          <w:spacing w:val="-8"/>
          <w:sz w:val="30"/>
          <w:szCs w:val="30"/>
          <w:cs/>
        </w:rPr>
        <w:t>ตามวิธีส่วนได้เสีย</w:t>
      </w:r>
      <w:r w:rsidR="00CD430B"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 เนื่องจาก </w:t>
      </w:r>
      <w:r w:rsidR="004E0990" w:rsidRPr="00DD7CDF">
        <w:rPr>
          <w:rFonts w:ascii="Angsana New" w:hAnsi="Angsana New" w:cs="Angsana New"/>
          <w:spacing w:val="-8"/>
          <w:sz w:val="30"/>
          <w:szCs w:val="30"/>
        </w:rPr>
        <w:t>CTI</w:t>
      </w:r>
      <w:r w:rsidR="00CD430B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CD430B" w:rsidRPr="00DD7CDF">
        <w:rPr>
          <w:rFonts w:ascii="Angsana New" w:hAnsi="Angsana New" w:cs="Angsana New"/>
          <w:spacing w:val="-8"/>
          <w:sz w:val="30"/>
          <w:szCs w:val="30"/>
          <w:cs/>
        </w:rPr>
        <w:t>เป็นผู้มีอิทธิพลอย่างมีนัยสำคัญใน</w:t>
      </w:r>
      <w:r w:rsidR="00EA0EAB" w:rsidRPr="00DD7CDF">
        <w:rPr>
          <w:rFonts w:ascii="Angsana New" w:hAnsi="Angsana New" w:cs="Angsana New"/>
          <w:spacing w:val="-8"/>
          <w:sz w:val="30"/>
          <w:szCs w:val="30"/>
          <w:cs/>
        </w:rPr>
        <w:t>บริษัทดังกล่าว</w:t>
      </w:r>
      <w:r w:rsidR="00E53216" w:rsidRPr="00DD7CDF">
        <w:rPr>
          <w:rFonts w:ascii="Angsana New" w:hAnsi="Angsana New" w:cs="Angsana New"/>
          <w:spacing w:val="-8"/>
          <w:sz w:val="30"/>
          <w:szCs w:val="30"/>
          <w:cs/>
        </w:rPr>
        <w:t>โดยมี</w:t>
      </w:r>
      <w:r w:rsidR="00E53216" w:rsidRPr="00DD7CDF">
        <w:rPr>
          <w:rFonts w:ascii="Angsana New" w:hAnsi="Angsana New" w:cs="Angsana New"/>
          <w:sz w:val="30"/>
          <w:szCs w:val="30"/>
          <w:cs/>
        </w:rPr>
        <w:t>ตัวแทนอยู่ในคณะกรรมการ</w:t>
      </w:r>
      <w:r w:rsidR="007134F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CD430B" w:rsidRPr="00DD7CDF">
        <w:rPr>
          <w:rFonts w:ascii="Angsana New" w:hAnsi="Angsana New" w:cs="Angsana New"/>
          <w:sz w:val="30"/>
          <w:szCs w:val="30"/>
          <w:cs/>
        </w:rPr>
        <w:t>รวมทั้งมีส่วนร่วมในการกำห</w:t>
      </w:r>
      <w:r w:rsidR="00DA1476" w:rsidRPr="00DD7CDF">
        <w:rPr>
          <w:rFonts w:ascii="Angsana New" w:hAnsi="Angsana New" w:cs="Angsana New"/>
          <w:sz w:val="30"/>
          <w:szCs w:val="30"/>
          <w:cs/>
        </w:rPr>
        <w:t>นดนโยบายและมีส่วนร่วมในการตัดสิ</w:t>
      </w:r>
      <w:r w:rsidR="00CD430B" w:rsidRPr="00DD7CDF">
        <w:rPr>
          <w:rFonts w:ascii="Angsana New" w:hAnsi="Angsana New" w:cs="Angsana New"/>
          <w:sz w:val="30"/>
          <w:szCs w:val="30"/>
          <w:cs/>
        </w:rPr>
        <w:t>นใจในเรื่องที่สำคัญ</w:t>
      </w:r>
      <w:r w:rsidR="00B55D7E" w:rsidRPr="00DD7CDF">
        <w:rPr>
          <w:rFonts w:ascii="Angsana New" w:hAnsi="Angsana New" w:cs="Angsana New"/>
          <w:sz w:val="30"/>
          <w:szCs w:val="30"/>
          <w:cs/>
        </w:rPr>
        <w:t>ของ</w:t>
      </w:r>
      <w:r w:rsidR="00EA0EAB" w:rsidRPr="00DD7CDF">
        <w:rPr>
          <w:rFonts w:ascii="Angsana New" w:hAnsi="Angsana New" w:cs="Angsana New"/>
          <w:sz w:val="30"/>
          <w:szCs w:val="30"/>
          <w:cs/>
        </w:rPr>
        <w:t>บริษัทดังกล่าว</w:t>
      </w:r>
      <w:r w:rsidR="009C65A8" w:rsidRPr="00DD7CD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6D7A4A9" w14:textId="77777777" w:rsidR="00EA0EAB" w:rsidRPr="00DD7CDF" w:rsidRDefault="00EA0EAB" w:rsidP="000429AC">
      <w:pPr>
        <w:ind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9D494F3" w14:textId="19CFF57D" w:rsidR="001070D4" w:rsidRPr="00DD7CDF" w:rsidRDefault="00162DC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="009B19A2" w:rsidRPr="00DD7CDF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="00D565A8" w:rsidRPr="00DD7CDF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</w:rPr>
        <w:t>Zhan Jiang Deni Carburetor Co., Ltd</w:t>
      </w:r>
      <w:r w:rsidR="00D565A8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55D7E" w:rsidRPr="00DD7CDF">
        <w:rPr>
          <w:rFonts w:ascii="Angsana New" w:hAnsi="Angsana New" w:cs="Angsana New"/>
          <w:spacing w:val="-4"/>
          <w:sz w:val="30"/>
          <w:szCs w:val="30"/>
        </w:rPr>
        <w:t>(“</w:t>
      </w:r>
      <w:r w:rsidR="00CD2A60" w:rsidRPr="00DD7CDF">
        <w:rPr>
          <w:rFonts w:ascii="Angsana New" w:hAnsi="Angsana New" w:cs="Angsana New"/>
          <w:spacing w:val="-4"/>
          <w:sz w:val="30"/>
          <w:szCs w:val="30"/>
        </w:rPr>
        <w:t>Zhanj</w:t>
      </w:r>
      <w:r w:rsidR="002B2924" w:rsidRPr="00DD7CDF">
        <w:rPr>
          <w:rFonts w:ascii="Angsana New" w:hAnsi="Angsana New" w:cs="Angsana New"/>
          <w:spacing w:val="-4"/>
          <w:sz w:val="30"/>
          <w:szCs w:val="30"/>
        </w:rPr>
        <w:t>iang Deni</w:t>
      </w:r>
      <w:r w:rsidR="00B55D7E" w:rsidRPr="00DD7CDF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2249E6" w:rsidRPr="00DD7CDF">
        <w:rPr>
          <w:rFonts w:ascii="Angsana New" w:hAnsi="Angsana New" w:cs="Angsana New"/>
          <w:spacing w:val="-4"/>
          <w:sz w:val="30"/>
          <w:szCs w:val="30"/>
        </w:rPr>
        <w:t>Chia Tai Enterprises International Limited (“CTEI”)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ในอัตราร้อยละ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28</w:t>
      </w:r>
      <w:r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00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C138C"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ของหุ้นที่ออกและจำหน่ายแล้ว</w:t>
      </w:r>
      <w:r w:rsidR="008C138C" w:rsidRPr="00DD7CD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โดย </w:t>
      </w:r>
      <w:r w:rsidRPr="00DD7CDF">
        <w:rPr>
          <w:rFonts w:ascii="Angsana New" w:hAnsi="Angsana New" w:cs="Angsana New"/>
          <w:spacing w:val="-2"/>
          <w:sz w:val="30"/>
          <w:szCs w:val="30"/>
        </w:rPr>
        <w:t>C</w:t>
      </w:r>
      <w:r w:rsidR="002249E6" w:rsidRPr="00DD7CDF">
        <w:rPr>
          <w:rFonts w:ascii="Angsana New" w:hAnsi="Angsana New" w:cs="Angsana New"/>
          <w:spacing w:val="-2"/>
          <w:sz w:val="30"/>
          <w:szCs w:val="30"/>
        </w:rPr>
        <w:t>TEI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50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4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DD7CDF">
        <w:rPr>
          <w:rFonts w:ascii="Angsana New" w:hAnsi="Angsana New" w:cs="Angsana New"/>
          <w:spacing w:val="-2"/>
          <w:sz w:val="30"/>
          <w:szCs w:val="30"/>
        </w:rPr>
        <w:t>C</w:t>
      </w:r>
      <w:r w:rsidR="002249E6" w:rsidRPr="00DD7CDF">
        <w:rPr>
          <w:rFonts w:ascii="Angsana New" w:hAnsi="Angsana New" w:cs="Angsana New"/>
          <w:spacing w:val="-2"/>
          <w:sz w:val="30"/>
          <w:szCs w:val="30"/>
        </w:rPr>
        <w:t xml:space="preserve">TEI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CD2A60" w:rsidRPr="00DD7CDF">
        <w:rPr>
          <w:rFonts w:ascii="Angsana New" w:hAnsi="Angsana New" w:cs="Angsana New"/>
          <w:sz w:val="30"/>
          <w:szCs w:val="30"/>
        </w:rPr>
        <w:t>Zhanj</w:t>
      </w:r>
      <w:r w:rsidR="002B2924" w:rsidRPr="00DD7CDF">
        <w:rPr>
          <w:rFonts w:ascii="Angsana New" w:hAnsi="Angsana New" w:cs="Angsana New"/>
          <w:sz w:val="30"/>
          <w:szCs w:val="30"/>
        </w:rPr>
        <w:t>iang Deni</w:t>
      </w:r>
      <w:r w:rsidRPr="00DD7CDF">
        <w:rPr>
          <w:rFonts w:ascii="Angsana New" w:hAnsi="Angsana New" w:cs="Angsana New"/>
          <w:sz w:val="28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4</w:t>
      </w:r>
      <w:r w:rsidRPr="00DD7CDF">
        <w:rPr>
          <w:rFonts w:ascii="Angsana New" w:hAnsi="Angsana New" w:cs="Angsana New"/>
          <w:sz w:val="30"/>
          <w:szCs w:val="30"/>
        </w:rPr>
        <w:t>.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EC56F0" w:rsidRPr="00DD7CDF">
        <w:rPr>
          <w:rFonts w:ascii="Angsana New" w:hAnsi="Angsana New" w:cs="Angsana New"/>
          <w:sz w:val="30"/>
          <w:szCs w:val="30"/>
          <w:cs/>
        </w:rPr>
        <w:t>รวม</w:t>
      </w:r>
      <w:r w:rsidR="00B55D7E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D460B" w:rsidRPr="00DD7CDF">
        <w:rPr>
          <w:rFonts w:ascii="Angsana New" w:hAnsi="Angsana New" w:cs="Angsana New"/>
          <w:spacing w:val="-2"/>
          <w:sz w:val="30"/>
          <w:szCs w:val="30"/>
          <w:cs/>
        </w:rPr>
        <w:t>ตามวิธี</w:t>
      </w:r>
      <w:r w:rsidR="006D460B" w:rsidRPr="00DD7CDF">
        <w:rPr>
          <w:rFonts w:ascii="Angsana New" w:hAnsi="Angsana New" w:cs="Angsana New"/>
          <w:sz w:val="30"/>
          <w:szCs w:val="30"/>
          <w:cs/>
        </w:rPr>
        <w:t>ส่วนได้เสีย</w:t>
      </w:r>
    </w:p>
    <w:p w14:paraId="43BF1B9A" w14:textId="2AF0A22C" w:rsidR="00464738" w:rsidRPr="00892E34" w:rsidRDefault="00E0545A" w:rsidP="0089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E50DAA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40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6"/>
        <w:gridCol w:w="1090"/>
        <w:gridCol w:w="188"/>
        <w:gridCol w:w="744"/>
        <w:gridCol w:w="178"/>
        <w:gridCol w:w="766"/>
        <w:gridCol w:w="210"/>
        <w:gridCol w:w="587"/>
        <w:gridCol w:w="214"/>
        <w:gridCol w:w="618"/>
        <w:gridCol w:w="212"/>
        <w:gridCol w:w="649"/>
        <w:gridCol w:w="258"/>
        <w:gridCol w:w="721"/>
        <w:gridCol w:w="213"/>
        <w:gridCol w:w="651"/>
        <w:gridCol w:w="212"/>
        <w:gridCol w:w="648"/>
        <w:gridCol w:w="12"/>
        <w:gridCol w:w="203"/>
        <w:gridCol w:w="12"/>
        <w:gridCol w:w="638"/>
        <w:gridCol w:w="212"/>
        <w:gridCol w:w="649"/>
        <w:gridCol w:w="20"/>
        <w:gridCol w:w="191"/>
        <w:gridCol w:w="20"/>
        <w:gridCol w:w="797"/>
        <w:gridCol w:w="181"/>
        <w:gridCol w:w="841"/>
      </w:tblGrid>
      <w:tr w:rsidR="0009394E" w:rsidRPr="00DD7CDF" w14:paraId="3305917D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2D004AC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35" w:type="dxa"/>
            <w:gridSpan w:val="29"/>
          </w:tcPr>
          <w:p w14:paraId="68417A81" w14:textId="500E7DE5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9394E" w:rsidRPr="00DD7CDF" w14:paraId="13A85160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031D146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35" w:type="dxa"/>
            <w:gridSpan w:val="29"/>
          </w:tcPr>
          <w:p w14:paraId="7924CBB8" w14:textId="26A52D34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="00C851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9394E" w:rsidRPr="00DD7CDF" w14:paraId="00B4DD40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5C06500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79381FF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792F814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804BE7" w14:textId="000D189E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210" w:type="dxa"/>
            <w:tcBorders>
              <w:top w:val="single" w:sz="4" w:space="0" w:color="auto"/>
            </w:tcBorders>
            <w:shd w:val="clear" w:color="auto" w:fill="auto"/>
          </w:tcPr>
          <w:p w14:paraId="0AECAA2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4917E0" w14:textId="1176222B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5C78F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5BB5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03B17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7B65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A673E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78E3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89666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E919C" w14:textId="7C098B02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09394E" w:rsidRPr="00DD7CDF" w14:paraId="6A02CE95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77AB2E1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7D1425B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8" w:type="dxa"/>
          </w:tcPr>
          <w:p w14:paraId="08F78C9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8" w:type="dxa"/>
            <w:gridSpan w:val="3"/>
            <w:shd w:val="clear" w:color="auto" w:fill="auto"/>
          </w:tcPr>
          <w:p w14:paraId="1BDA204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210" w:type="dxa"/>
            <w:shd w:val="clear" w:color="auto" w:fill="auto"/>
          </w:tcPr>
          <w:p w14:paraId="1A14207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112DB68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14:paraId="21BFBE85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3"/>
            <w:shd w:val="clear" w:color="auto" w:fill="auto"/>
            <w:vAlign w:val="bottom"/>
          </w:tcPr>
          <w:p w14:paraId="53FCC29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3" w:type="dxa"/>
            <w:shd w:val="clear" w:color="auto" w:fill="auto"/>
            <w:vAlign w:val="bottom"/>
          </w:tcPr>
          <w:p w14:paraId="22C2FA1F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14:paraId="4A3C432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04E92688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4"/>
            <w:shd w:val="clear" w:color="auto" w:fill="auto"/>
            <w:vAlign w:val="bottom"/>
          </w:tcPr>
          <w:p w14:paraId="7F77F07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3750125E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3"/>
            <w:shd w:val="clear" w:color="auto" w:fill="auto"/>
            <w:vAlign w:val="bottom"/>
          </w:tcPr>
          <w:p w14:paraId="15DD689B" w14:textId="0390E1B5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งวดสามเดือน</w:t>
            </w:r>
          </w:p>
        </w:tc>
      </w:tr>
      <w:tr w:rsidR="0009394E" w:rsidRPr="00DD7CDF" w14:paraId="337957A5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08BC26E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52C968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8" w:type="dxa"/>
          </w:tcPr>
          <w:p w14:paraId="0A9683A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50DE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10" w:type="dxa"/>
            <w:shd w:val="clear" w:color="auto" w:fill="auto"/>
          </w:tcPr>
          <w:p w14:paraId="33345E1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0B8BFF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12" w:type="dxa"/>
            <w:shd w:val="clear" w:color="auto" w:fill="auto"/>
            <w:vAlign w:val="bottom"/>
          </w:tcPr>
          <w:p w14:paraId="0506B372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CEFD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51F7B10D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F685C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77A37F30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58A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567E2257" w14:textId="77777777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4B9B" w14:textId="696FAF70" w:rsidR="0009394E" w:rsidRPr="00DD7CDF" w:rsidDel="00685444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09394E" w:rsidRPr="00DD7CDF" w14:paraId="5062113F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512422B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7254B52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36B6578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0C47F4DD" w14:textId="64740D10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3F89859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9D6103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66" w:type="dxa"/>
            <w:shd w:val="clear" w:color="auto" w:fill="auto"/>
          </w:tcPr>
          <w:p w14:paraId="443940E9" w14:textId="75A68EF9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637BFB3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0" w:type="dxa"/>
            <w:shd w:val="clear" w:color="auto" w:fill="auto"/>
          </w:tcPr>
          <w:p w14:paraId="26606AC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5BEC53CA" w14:textId="38BB6340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145758E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214" w:type="dxa"/>
            <w:shd w:val="clear" w:color="auto" w:fill="auto"/>
          </w:tcPr>
          <w:p w14:paraId="75F98A2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18" w:type="dxa"/>
            <w:vMerge w:val="restart"/>
            <w:shd w:val="clear" w:color="auto" w:fill="auto"/>
          </w:tcPr>
          <w:p w14:paraId="0136C368" w14:textId="07F5A35E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5AD600D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ธันวาคม</w:t>
            </w:r>
          </w:p>
          <w:p w14:paraId="2CF3255B" w14:textId="78F9A1A6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12" w:type="dxa"/>
            <w:shd w:val="clear" w:color="auto" w:fill="auto"/>
          </w:tcPr>
          <w:p w14:paraId="06ECCCD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7BC6C3" w14:textId="22B639A3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2734150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มีนาคม</w:t>
            </w:r>
          </w:p>
          <w:p w14:paraId="3884F6D4" w14:textId="7AD75A63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5FFDE5D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A67B6EF" w14:textId="4D5498E6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32713C8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ธันวาคม</w:t>
            </w:r>
          </w:p>
          <w:p w14:paraId="67E1C763" w14:textId="29D26A18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13" w:type="dxa"/>
            <w:shd w:val="clear" w:color="auto" w:fill="auto"/>
          </w:tcPr>
          <w:p w14:paraId="5BAB15A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67A379" w14:textId="16F56259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60A83B6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มีนาคม</w:t>
            </w:r>
          </w:p>
          <w:p w14:paraId="30F73A37" w14:textId="2468102B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12" w:type="dxa"/>
            <w:shd w:val="clear" w:color="auto" w:fill="auto"/>
          </w:tcPr>
          <w:p w14:paraId="178120F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DAFE39" w14:textId="1E3796AB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1922036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ธันวาคม</w:t>
            </w:r>
          </w:p>
          <w:p w14:paraId="1F579DA9" w14:textId="246056BA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7F4824C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DB7AB9B" w14:textId="5773D8DB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0837DF5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มีนาคม</w:t>
            </w:r>
          </w:p>
          <w:p w14:paraId="5A3F0D88" w14:textId="5AD60777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12" w:type="dxa"/>
            <w:vMerge w:val="restart"/>
            <w:shd w:val="clear" w:color="auto" w:fill="auto"/>
          </w:tcPr>
          <w:p w14:paraId="3FF70B6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7D1E9A" w14:textId="19C9DA02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1E1563A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ธันวาคม</w:t>
            </w:r>
          </w:p>
          <w:p w14:paraId="720BA58D" w14:textId="13F7D899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11" w:type="dxa"/>
            <w:gridSpan w:val="2"/>
            <w:vMerge w:val="restart"/>
            <w:shd w:val="clear" w:color="auto" w:fill="auto"/>
          </w:tcPr>
          <w:p w14:paraId="43DB077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BB043A" w14:textId="47728F9D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7179D19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มีนาคม</w:t>
            </w:r>
          </w:p>
          <w:p w14:paraId="559DF94A" w14:textId="13332C63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1" w:type="dxa"/>
            <w:vMerge w:val="restart"/>
            <w:shd w:val="clear" w:color="auto" w:fill="auto"/>
          </w:tcPr>
          <w:p w14:paraId="28716C0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49B105" w14:textId="3E15E86C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</w:p>
          <w:p w14:paraId="2B5AD80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0018BEF3" w14:textId="3CA1C93F" w:rsidR="0009394E" w:rsidRPr="00DD7CDF" w:rsidRDefault="0009394E" w:rsidP="0009394E">
            <w:pPr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09394E" w:rsidRPr="00DD7CDF" w14:paraId="41501D44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5D3C74B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0" w:type="dxa"/>
          </w:tcPr>
          <w:p w14:paraId="7356FF0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6B837CB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14:paraId="2E55A24D" w14:textId="41032E46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264021A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055756DD" w14:textId="1F5E4856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10" w:type="dxa"/>
            <w:shd w:val="clear" w:color="auto" w:fill="auto"/>
          </w:tcPr>
          <w:p w14:paraId="02AC1E4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</w:tcPr>
          <w:p w14:paraId="2013246D" w14:textId="36956B9C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14" w:type="dxa"/>
            <w:shd w:val="clear" w:color="auto" w:fill="auto"/>
          </w:tcPr>
          <w:p w14:paraId="196922C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7C0BF" w14:textId="6CC4F41D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345A4FC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B370D2" w14:textId="321D402F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9FBCE8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2DF6C5" w14:textId="329FAB09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" w:type="dxa"/>
            <w:shd w:val="clear" w:color="auto" w:fill="auto"/>
          </w:tcPr>
          <w:p w14:paraId="2A60971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A9AD67" w14:textId="1C681988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256E170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75E30D" w14:textId="4BD08242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494211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1C6787A" w14:textId="4D9FD840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vMerge/>
            <w:shd w:val="clear" w:color="auto" w:fill="auto"/>
          </w:tcPr>
          <w:p w14:paraId="3608A33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6AF025" w14:textId="52F50D8B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vMerge/>
            <w:shd w:val="clear" w:color="auto" w:fill="auto"/>
          </w:tcPr>
          <w:p w14:paraId="158B808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3CE80A7" w14:textId="3E3E2763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vMerge/>
            <w:shd w:val="clear" w:color="auto" w:fill="auto"/>
          </w:tcPr>
          <w:p w14:paraId="442A56B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4C9DD8" w14:textId="2F7EB7B8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394E" w:rsidRPr="00DD7CDF" w14:paraId="6E7958D6" w14:textId="77777777" w:rsidTr="00F952FC">
        <w:trPr>
          <w:cantSplit/>
          <w:trHeight w:hRule="exact" w:val="130"/>
        </w:trPr>
        <w:tc>
          <w:tcPr>
            <w:tcW w:w="3466" w:type="dxa"/>
            <w:shd w:val="clear" w:color="auto" w:fill="auto"/>
          </w:tcPr>
          <w:p w14:paraId="397FA39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0" w:type="dxa"/>
          </w:tcPr>
          <w:p w14:paraId="70B3317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8" w:type="dxa"/>
          </w:tcPr>
          <w:p w14:paraId="257E889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44" w:type="dxa"/>
            <w:shd w:val="clear" w:color="auto" w:fill="auto"/>
          </w:tcPr>
          <w:p w14:paraId="024BC0C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F2F990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500DF88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4305691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</w:tcPr>
          <w:p w14:paraId="419D0A0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40962EE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</w:tcPr>
          <w:p w14:paraId="5C92C3B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056A1A5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5282636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6F2C961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1C88217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2D77C16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</w:tcPr>
          <w:p w14:paraId="36936F7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51276CE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70891FB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5791EAB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E5926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692DFD7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246190B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4DFA08E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33B3B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3682901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14:paraId="49DE413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</w:tr>
      <w:tr w:rsidR="0009394E" w:rsidRPr="00DD7CDF" w14:paraId="572A9004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4051F2DE" w14:textId="610CB868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</w:t>
            </w:r>
          </w:p>
        </w:tc>
        <w:tc>
          <w:tcPr>
            <w:tcW w:w="1090" w:type="dxa"/>
          </w:tcPr>
          <w:p w14:paraId="22DF027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606F7F6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307868C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657FDD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48B13A3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5213B43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58F5601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587468C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04E5C33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7D7ECBAD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04589C9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567D1B1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1885E67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63E79FF9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03F9C9B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20BB089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4245E77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0ECDB32C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045F6AE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5B94606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664241E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16E62A02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16E65D5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1E9727C0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shd w:val="clear" w:color="auto" w:fill="auto"/>
          </w:tcPr>
          <w:p w14:paraId="27DCA82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394E" w:rsidRPr="00DD7CDF" w14:paraId="15BCC73C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0CFDF4BC" w14:textId="400B4DFD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090" w:type="dxa"/>
          </w:tcPr>
          <w:p w14:paraId="05A2751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4472ADF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7E881EC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71116BA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75A1A90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55DE21A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45BDA87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17F4717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17B1975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13084F95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40E1D29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3258749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067DDC9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25843984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638D2C8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39F362C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4922788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A762736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31CB127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5691376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1C06424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372986E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F29B92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0EB076C5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shd w:val="clear" w:color="auto" w:fill="auto"/>
          </w:tcPr>
          <w:p w14:paraId="22C90B2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394E" w:rsidRPr="00DD7CDF" w14:paraId="394EAD42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10FC9124" w14:textId="4A8104E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ออลล์ จำกัด (มหาชน)</w:t>
            </w:r>
          </w:p>
        </w:tc>
        <w:tc>
          <w:tcPr>
            <w:tcW w:w="1090" w:type="dxa"/>
          </w:tcPr>
          <w:p w14:paraId="4458C927" w14:textId="428E6B38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88" w:type="dxa"/>
          </w:tcPr>
          <w:p w14:paraId="1D29A40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61875A1E" w14:textId="0590C524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2099111C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2B321B57" w14:textId="60AE39CF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3C4FACF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57ABBA87" w14:textId="0913849A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14" w:type="dxa"/>
            <w:shd w:val="clear" w:color="auto" w:fill="auto"/>
          </w:tcPr>
          <w:p w14:paraId="721FA05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4257E906" w14:textId="11256533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419371E8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5085AC3E" w14:textId="726C8DB6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258" w:type="dxa"/>
            <w:shd w:val="clear" w:color="auto" w:fill="auto"/>
          </w:tcPr>
          <w:p w14:paraId="332DB3F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7B5EFF92" w14:textId="62A80A0D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067F7E40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7ED8F02B" w14:textId="49B59EB0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63829A7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246D3A13" w14:textId="63967B39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0D59B922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FF2BE" w14:textId="0797013D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212" w:type="dxa"/>
            <w:shd w:val="clear" w:color="auto" w:fill="auto"/>
          </w:tcPr>
          <w:p w14:paraId="52B02F0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4C07F3E2" w14:textId="1F022621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6823F99E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C1E68" w14:textId="5C8ED6AE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29746DD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00863FEA" w14:textId="307D9376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9394E" w:rsidRPr="00DD7CDF" w14:paraId="7500E6B2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3FD03710" w14:textId="7E18DE9F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1090" w:type="dxa"/>
          </w:tcPr>
          <w:p w14:paraId="31DD2719" w14:textId="300B74D9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0C31AC1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68A3EF8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42913F0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66EECEB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727DAF2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5AB649F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1E410D1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40A0A65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6E1B2AA7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45F3" w14:textId="4B18A084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75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58" w:type="dxa"/>
            <w:shd w:val="clear" w:color="auto" w:fill="auto"/>
          </w:tcPr>
          <w:p w14:paraId="73C849B9" w14:textId="77777777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453A" w14:textId="77A851C5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4289A833" w14:textId="77777777" w:rsidR="0009394E" w:rsidRPr="00C7216D" w:rsidRDefault="0009394E" w:rsidP="0009394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D1E3" w14:textId="0F55F385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2E99B068" w14:textId="77777777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14F6F" w14:textId="6F6C0004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0821445F" w14:textId="77777777" w:rsidR="0009394E" w:rsidRPr="00C7216D" w:rsidRDefault="0009394E" w:rsidP="0009394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8AB54" w14:textId="77CFCC65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12" w:type="dxa"/>
            <w:shd w:val="clear" w:color="auto" w:fill="auto"/>
          </w:tcPr>
          <w:p w14:paraId="21E1A5E9" w14:textId="77777777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A0CD" w14:textId="2C256D5E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5B73CB69" w14:textId="77777777" w:rsidR="0009394E" w:rsidRPr="00C7216D" w:rsidRDefault="0009394E" w:rsidP="0009394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F6D6A" w14:textId="32E17E6C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6252F0E" w14:textId="77777777" w:rsidR="0009394E" w:rsidRPr="00C7216D" w:rsidRDefault="0009394E" w:rsidP="0009394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2B18" w14:textId="0FBBD5D2" w:rsidR="0009394E" w:rsidRPr="00C7216D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721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09394E" w:rsidRPr="00DD7CDF" w14:paraId="7EBEDD4A" w14:textId="77777777" w:rsidTr="00F952FC">
        <w:trPr>
          <w:cantSplit/>
          <w:trHeight w:val="50"/>
        </w:trPr>
        <w:tc>
          <w:tcPr>
            <w:tcW w:w="3466" w:type="dxa"/>
            <w:shd w:val="clear" w:color="auto" w:fill="auto"/>
          </w:tcPr>
          <w:p w14:paraId="0AD99F19" w14:textId="3482197F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59B948F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3430FF2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56B84ED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7B523E8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7B2F760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66CF3F4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37BC9B0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599459D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2B48A34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1CAD419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3DB9694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0D08066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07EAA02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4F0F6A09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</w:tcPr>
          <w:p w14:paraId="17162E9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4906910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1BF7880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022A2207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6823D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2733928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0089F27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4728288F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8C18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7162E17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58F3097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394E" w:rsidRPr="00DD7CDF" w14:paraId="5A0F97CE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37CFB227" w14:textId="3B68D011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1090" w:type="dxa"/>
          </w:tcPr>
          <w:p w14:paraId="35F2448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2A3CD2E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7A72CCA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122882D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44CEE7E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50A3AD0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32311DF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21583AD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50D6325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4455B3C1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26DDDAE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2823264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677F8C1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232F2215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175A7F7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05D9E8C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3C4ED1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04C98047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14AD83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6F56A20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6993E3A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69906AB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45B809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2560257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shd w:val="clear" w:color="auto" w:fill="auto"/>
          </w:tcPr>
          <w:p w14:paraId="7489806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394E" w:rsidRPr="00DD7CDF" w14:paraId="5BCADEDD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16E3D2B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ind w:left="29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090" w:type="dxa"/>
          </w:tcPr>
          <w:p w14:paraId="3D180B4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5E75773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5B6C2DD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02739F1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5BE6AC2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3B67AA6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13007DB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14E3C8F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01A0C23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0F4834DE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6020DD8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  <w:shd w:val="clear" w:color="auto" w:fill="auto"/>
          </w:tcPr>
          <w:p w14:paraId="67E0325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1EF81A1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3" w:type="dxa"/>
            <w:shd w:val="clear" w:color="auto" w:fill="auto"/>
          </w:tcPr>
          <w:p w14:paraId="2F0E6A3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55DD811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2DAE542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3DE4AB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51E5D27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78C89DC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43591CF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4CB891A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5FB9C6A1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7506097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03A53708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shd w:val="clear" w:color="auto" w:fill="auto"/>
          </w:tcPr>
          <w:p w14:paraId="743CCE7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</w:tr>
      <w:tr w:rsidR="0009394E" w:rsidRPr="00DD7CDF" w14:paraId="751D5F89" w14:textId="77777777" w:rsidTr="00F952FC">
        <w:trPr>
          <w:cantSplit/>
          <w:trHeight w:val="324"/>
        </w:trPr>
        <w:tc>
          <w:tcPr>
            <w:tcW w:w="3466" w:type="dxa"/>
            <w:shd w:val="clear" w:color="auto" w:fill="auto"/>
          </w:tcPr>
          <w:p w14:paraId="10D4A086" w14:textId="42F0374B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นว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90" w:type="dxa"/>
          </w:tcPr>
          <w:p w14:paraId="481EFF2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88" w:type="dxa"/>
          </w:tcPr>
          <w:p w14:paraId="682F907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744" w:type="dxa"/>
            <w:shd w:val="clear" w:color="auto" w:fill="auto"/>
          </w:tcPr>
          <w:p w14:paraId="03C758B8" w14:textId="1B00B2AC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25</w:t>
            </w:r>
            <w:r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11A332A2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3CDA35A3" w14:textId="340BBB0C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25</w:t>
            </w:r>
            <w:r w:rsidRPr="00DD7CDF">
              <w:rPr>
                <w:rFonts w:ascii="Angsana New" w:hAnsi="Angsana New" w:cs="Angsana New"/>
                <w:sz w:val="28"/>
                <w:lang w:val="en-GB"/>
              </w:rPr>
              <w:t>.</w:t>
            </w:r>
            <w:r w:rsidRPr="006061C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10" w:type="dxa"/>
            <w:shd w:val="clear" w:color="auto" w:fill="auto"/>
          </w:tcPr>
          <w:p w14:paraId="1A487E5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7" w:type="dxa"/>
            <w:shd w:val="clear" w:color="auto" w:fill="auto"/>
          </w:tcPr>
          <w:p w14:paraId="6A22A391" w14:textId="2547B3E5" w:rsidR="0009394E" w:rsidRPr="00DD7CDF" w:rsidRDefault="0009394E" w:rsidP="000939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14" w:type="dxa"/>
            <w:shd w:val="clear" w:color="auto" w:fill="auto"/>
          </w:tcPr>
          <w:p w14:paraId="4DE9F014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22AC1984" w14:textId="397E9730" w:rsidR="0009394E" w:rsidRPr="00DD7CDF" w:rsidRDefault="0009394E" w:rsidP="000939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12" w:type="dxa"/>
            <w:shd w:val="clear" w:color="auto" w:fill="auto"/>
          </w:tcPr>
          <w:p w14:paraId="3F5BA629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3A023821" w14:textId="4A367DE0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58" w:type="dxa"/>
            <w:shd w:val="clear" w:color="auto" w:fill="auto"/>
          </w:tcPr>
          <w:p w14:paraId="02301D8A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AE9D88E" w14:textId="1E896ED0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13" w:type="dxa"/>
            <w:shd w:val="clear" w:color="auto" w:fill="auto"/>
          </w:tcPr>
          <w:p w14:paraId="4825738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63374C10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5B6DF760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24B7F77E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409E598A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15DDE8E3" w14:textId="025A8E19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12" w:type="dxa"/>
            <w:shd w:val="clear" w:color="auto" w:fill="auto"/>
          </w:tcPr>
          <w:p w14:paraId="7D3C1990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05ADA5FF" w14:textId="0672ED94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71C5E4B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FE3A8A7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BC9F1CC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shd w:val="clear" w:color="auto" w:fill="auto"/>
          </w:tcPr>
          <w:p w14:paraId="3D4E04DD" w14:textId="271DE8A2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9394E" w:rsidRPr="00DD7CDF" w14:paraId="6CA410EB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02E6EF0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C.P. Aquaculture (</w:t>
            </w:r>
            <w:smartTag w:uri="urn:schemas-microsoft-com:office:smarttags" w:element="country-region">
              <w:smartTag w:uri="urn:schemas-microsoft-com:office:smarttags" w:element="place">
                <w:r w:rsidRPr="00DD7CDF">
                  <w:rPr>
                    <w:rFonts w:ascii="Angsana New" w:hAnsi="Angsana New" w:cs="Angsana New"/>
                    <w:sz w:val="28"/>
                    <w:szCs w:val="28"/>
                  </w:rPr>
                  <w:t>India</w:t>
                </w:r>
              </w:smartTag>
            </w:smartTag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</w:p>
        </w:tc>
        <w:tc>
          <w:tcPr>
            <w:tcW w:w="1090" w:type="dxa"/>
          </w:tcPr>
          <w:p w14:paraId="706C948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108A75E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2ADA09B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9B29EED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2487927C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" w:type="dxa"/>
            <w:shd w:val="clear" w:color="auto" w:fill="auto"/>
          </w:tcPr>
          <w:p w14:paraId="000B753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dxa"/>
            <w:shd w:val="clear" w:color="auto" w:fill="auto"/>
          </w:tcPr>
          <w:p w14:paraId="529C947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" w:type="dxa"/>
            <w:shd w:val="clear" w:color="auto" w:fill="auto"/>
          </w:tcPr>
          <w:p w14:paraId="5BF8C976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7255A3B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5A774467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2C880CD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7A6183BF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A0828F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" w:type="dxa"/>
            <w:shd w:val="clear" w:color="auto" w:fill="auto"/>
          </w:tcPr>
          <w:p w14:paraId="7617E82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1" w:type="dxa"/>
            <w:shd w:val="clear" w:color="auto" w:fill="auto"/>
          </w:tcPr>
          <w:p w14:paraId="1B76A98A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3252D406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2E9CA93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B13B3C9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DE510F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67C7CF1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shd w:val="clear" w:color="auto" w:fill="auto"/>
          </w:tcPr>
          <w:p w14:paraId="77612BA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" w:type="dxa"/>
            <w:gridSpan w:val="2"/>
            <w:shd w:val="clear" w:color="auto" w:fill="auto"/>
          </w:tcPr>
          <w:p w14:paraId="65D58920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BFA857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4DDFA58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</w:p>
        </w:tc>
        <w:tc>
          <w:tcPr>
            <w:tcW w:w="841" w:type="dxa"/>
            <w:shd w:val="clear" w:color="auto" w:fill="auto"/>
          </w:tcPr>
          <w:p w14:paraId="32D9E7F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394E" w:rsidRPr="00DD7CDF" w14:paraId="3965321A" w14:textId="77777777" w:rsidTr="00F952FC">
        <w:trPr>
          <w:cantSplit/>
          <w:trHeight w:val="280"/>
        </w:trPr>
        <w:tc>
          <w:tcPr>
            <w:tcW w:w="3466" w:type="dxa"/>
            <w:shd w:val="clear" w:color="auto" w:fill="auto"/>
          </w:tcPr>
          <w:p w14:paraId="6D29F7B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left="461" w:firstLine="9"/>
              <w:rPr>
                <w:rFonts w:ascii="Angsana New" w:hAnsi="Angsana New" w:cs="Angsana New"/>
                <w:sz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Private Limited</w:t>
            </w:r>
          </w:p>
        </w:tc>
        <w:tc>
          <w:tcPr>
            <w:tcW w:w="1090" w:type="dxa"/>
          </w:tcPr>
          <w:p w14:paraId="7E0FFF90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88" w:type="dxa"/>
          </w:tcPr>
          <w:p w14:paraId="46CC356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232A1853" w14:textId="527B7A40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78" w:type="dxa"/>
            <w:shd w:val="clear" w:color="auto" w:fill="auto"/>
          </w:tcPr>
          <w:p w14:paraId="20F3E27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47431564" w14:textId="3827A4DB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210" w:type="dxa"/>
            <w:shd w:val="clear" w:color="auto" w:fill="auto"/>
          </w:tcPr>
          <w:p w14:paraId="73987F55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dxa"/>
            <w:shd w:val="clear" w:color="auto" w:fill="auto"/>
          </w:tcPr>
          <w:p w14:paraId="3C59D032" w14:textId="5DA82D5C" w:rsidR="0009394E" w:rsidRPr="00DD7CDF" w:rsidRDefault="0009394E" w:rsidP="000939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14" w:type="dxa"/>
            <w:shd w:val="clear" w:color="auto" w:fill="auto"/>
          </w:tcPr>
          <w:p w14:paraId="5C94F2C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59332D69" w14:textId="324524F3" w:rsidR="0009394E" w:rsidRPr="00DD7CDF" w:rsidRDefault="0009394E" w:rsidP="000939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12" w:type="dxa"/>
            <w:shd w:val="clear" w:color="auto" w:fill="auto"/>
          </w:tcPr>
          <w:p w14:paraId="1B6202E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1A16A8D2" w14:textId="7A2933A3" w:rsidR="0009394E" w:rsidRPr="00DD7CDF" w:rsidRDefault="0009394E" w:rsidP="0009394E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76</w:t>
            </w:r>
          </w:p>
        </w:tc>
        <w:tc>
          <w:tcPr>
            <w:tcW w:w="258" w:type="dxa"/>
            <w:shd w:val="clear" w:color="auto" w:fill="auto"/>
          </w:tcPr>
          <w:p w14:paraId="725743A6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18CB1C76" w14:textId="65A4987B" w:rsidR="0009394E" w:rsidRPr="00DD7CDF" w:rsidRDefault="0009394E" w:rsidP="0009394E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76</w:t>
            </w:r>
          </w:p>
        </w:tc>
        <w:tc>
          <w:tcPr>
            <w:tcW w:w="213" w:type="dxa"/>
            <w:shd w:val="clear" w:color="auto" w:fill="auto"/>
          </w:tcPr>
          <w:p w14:paraId="430F96BC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23989BB9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309ADA08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FAB25DF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23D8A1FF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B8023" w14:textId="58645B0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212" w:type="dxa"/>
            <w:shd w:val="clear" w:color="auto" w:fill="auto"/>
          </w:tcPr>
          <w:p w14:paraId="41FFAA0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082A1321" w14:textId="624C4203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512C8AE4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9259F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985019B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18"/>
                <w:lang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4E9B5DAA" w14:textId="5C9D262E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9394E" w:rsidRPr="00DD7CDF" w14:paraId="0909DC77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7A3FE622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0" w:type="dxa"/>
          </w:tcPr>
          <w:p w14:paraId="006CACA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64273CC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44" w:type="dxa"/>
            <w:shd w:val="clear" w:color="auto" w:fill="auto"/>
          </w:tcPr>
          <w:p w14:paraId="5053A98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49AD84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33675BB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0" w:type="dxa"/>
            <w:shd w:val="clear" w:color="auto" w:fill="auto"/>
          </w:tcPr>
          <w:p w14:paraId="1F36E32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dxa"/>
            <w:shd w:val="clear" w:color="auto" w:fill="auto"/>
          </w:tcPr>
          <w:p w14:paraId="17B567A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2556174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18" w:type="dxa"/>
            <w:shd w:val="clear" w:color="auto" w:fill="auto"/>
          </w:tcPr>
          <w:p w14:paraId="72C8060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7E9C8226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E7CF" w14:textId="060B07BF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14:paraId="297EE1B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60A71" w14:textId="39A89C82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3" w:type="dxa"/>
            <w:shd w:val="clear" w:color="auto" w:fill="auto"/>
          </w:tcPr>
          <w:p w14:paraId="13EB462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B1F76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1F22EEB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1408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280949EE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5ECD5" w14:textId="634BE544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" w:type="dxa"/>
            <w:shd w:val="clear" w:color="auto" w:fill="auto"/>
          </w:tcPr>
          <w:p w14:paraId="6C3B51C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D84E1" w14:textId="38EBC66D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139F852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31136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B7836B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89646" w14:textId="76C78552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09394E" w:rsidRPr="00DD7CDF" w14:paraId="44BEE43A" w14:textId="77777777" w:rsidTr="00F952FC">
        <w:trPr>
          <w:cantSplit/>
          <w:trHeight w:val="327"/>
        </w:trPr>
        <w:tc>
          <w:tcPr>
            <w:tcW w:w="3466" w:type="dxa"/>
            <w:shd w:val="clear" w:color="auto" w:fill="auto"/>
          </w:tcPr>
          <w:p w14:paraId="3A5D31DE" w14:textId="406CD1EC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090" w:type="dxa"/>
          </w:tcPr>
          <w:p w14:paraId="244ED60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7F76D111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44" w:type="dxa"/>
            <w:shd w:val="clear" w:color="auto" w:fill="auto"/>
          </w:tcPr>
          <w:p w14:paraId="0C3F6E4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876E31F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03F41F1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0" w:type="dxa"/>
            <w:shd w:val="clear" w:color="auto" w:fill="auto"/>
          </w:tcPr>
          <w:p w14:paraId="47596E8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dxa"/>
            <w:shd w:val="clear" w:color="auto" w:fill="auto"/>
          </w:tcPr>
          <w:p w14:paraId="4CF1FB3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7A3F8CCD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18" w:type="dxa"/>
            <w:shd w:val="clear" w:color="auto" w:fill="auto"/>
          </w:tcPr>
          <w:p w14:paraId="73097F2B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dxa"/>
            <w:shd w:val="clear" w:color="auto" w:fill="auto"/>
          </w:tcPr>
          <w:p w14:paraId="4E6087A3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04B29" w14:textId="255936EC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059040A9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D41EE" w14:textId="65EBF405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3" w:type="dxa"/>
            <w:shd w:val="clear" w:color="auto" w:fill="auto"/>
          </w:tcPr>
          <w:p w14:paraId="39A6F33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2892" w14:textId="36CD4C4E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2" w:type="dxa"/>
            <w:shd w:val="clear" w:color="auto" w:fill="auto"/>
          </w:tcPr>
          <w:p w14:paraId="2A975D68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715B5" w14:textId="7CF50FC5" w:rsidR="0009394E" w:rsidRPr="00DD7CDF" w:rsidRDefault="0009394E" w:rsidP="0009394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3B3879B3" w14:textId="77777777" w:rsidR="0009394E" w:rsidRPr="00DD7CDF" w:rsidRDefault="0009394E" w:rsidP="000939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1A3AB" w14:textId="1A8F9E8C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" w:type="dxa"/>
            <w:shd w:val="clear" w:color="auto" w:fill="auto"/>
          </w:tcPr>
          <w:p w14:paraId="54109037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9778F" w14:textId="1A3AFDBF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40EC6544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5C402" w14:textId="0A343B82" w:rsidR="0009394E" w:rsidRPr="00DD7CDF" w:rsidRDefault="0009394E" w:rsidP="0009394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A6D668E" w14:textId="77777777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29A9" w14:textId="6ECEAF9E" w:rsidR="0009394E" w:rsidRPr="00DD7CDF" w:rsidRDefault="0009394E" w:rsidP="0009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08377BD" w14:textId="77777777" w:rsidR="00843FF4" w:rsidRPr="00DD7CDF" w:rsidRDefault="00843FF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eastAsia="CG Times (W1)" w:hAnsi="Angsana New" w:cs="Angsana New"/>
          <w:sz w:val="30"/>
          <w:szCs w:val="30"/>
        </w:rPr>
        <w:sectPr w:rsidR="00843FF4" w:rsidRPr="00DD7CDF" w:rsidSect="00405EDA">
          <w:headerReference w:type="default" r:id="rId12"/>
          <w:pgSz w:w="16834" w:h="11909" w:orient="landscape" w:code="9"/>
          <w:pgMar w:top="576" w:right="461" w:bottom="288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4E954329" w14:textId="78DD8BBA" w:rsidR="00FA18E8" w:rsidRPr="00DD7CDF" w:rsidRDefault="006061C2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6061C2">
        <w:rPr>
          <w:rFonts w:ascii="Angsana New" w:hAnsi="Angsana New" w:cs="Angsana New"/>
          <w:sz w:val="30"/>
          <w:szCs w:val="30"/>
          <w:lang w:val="en-US" w:bidi="th-TH"/>
        </w:rPr>
        <w:lastRenderedPageBreak/>
        <w:t>8</w:t>
      </w:r>
      <w:r w:rsidR="008A7EDE" w:rsidRPr="00DD7CDF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FA18E8" w:rsidRPr="00DD7CDF">
        <w:rPr>
          <w:rFonts w:ascii="Angsana New" w:hAnsi="Angsana New" w:cs="Angsana New"/>
          <w:bCs/>
          <w:sz w:val="30"/>
          <w:szCs w:val="30"/>
          <w:cs/>
          <w:lang w:val="en-US" w:bidi="th-TH"/>
        </w:rPr>
        <w:t>เงินลงทุนใน</w:t>
      </w:r>
      <w:r w:rsidR="00AD0463" w:rsidRPr="00DD7CDF">
        <w:rPr>
          <w:rFonts w:ascii="Angsana New" w:hAnsi="Angsana New" w:cs="Angsana New"/>
          <w:bCs/>
          <w:sz w:val="30"/>
          <w:szCs w:val="30"/>
          <w:cs/>
          <w:lang w:val="en-US" w:bidi="th-TH"/>
        </w:rPr>
        <w:t>การร่วมค้า</w:t>
      </w:r>
    </w:p>
    <w:p w14:paraId="4F3E49E5" w14:textId="77777777" w:rsidR="00E20E48" w:rsidRPr="00DD7CDF" w:rsidRDefault="00E20E48" w:rsidP="000429AC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</w:p>
    <w:p w14:paraId="23A5BEDE" w14:textId="47CF57FB" w:rsidR="009807EE" w:rsidRPr="00DD7CDF" w:rsidRDefault="009807EE" w:rsidP="000429AC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hAnsi="Angsana New" w:cs="Angsana New"/>
          <w:spacing w:val="-4"/>
          <w:lang w:val="en-US"/>
        </w:rPr>
      </w:pPr>
      <w:r w:rsidRPr="00DD7CDF">
        <w:rPr>
          <w:rFonts w:ascii="Angsana New" w:hAnsi="Angsana New" w:cs="Angsana New"/>
          <w:spacing w:val="-4"/>
          <w:cs/>
          <w:lang w:val="en-US"/>
        </w:rPr>
        <w:t>รายการเคลื่อนไหวของเงินลงทุนใน</w:t>
      </w:r>
      <w:r w:rsidRPr="00DD7CDF">
        <w:rPr>
          <w:rFonts w:ascii="Angsana New" w:hAnsi="Angsana New" w:cs="Angsana New"/>
          <w:cs/>
        </w:rPr>
        <w:t>การร่วมค้า</w:t>
      </w:r>
      <w:r w:rsidRPr="00DD7CDF">
        <w:rPr>
          <w:rFonts w:ascii="Angsana New" w:hAnsi="Angsana New" w:cs="Angsana New"/>
          <w:spacing w:val="-4"/>
          <w:cs/>
          <w:lang w:val="en-US"/>
        </w:rPr>
        <w:t>ในระหว่างงวด</w:t>
      </w:r>
      <w:r w:rsidR="007027F2" w:rsidRPr="00DD7CDF">
        <w:rPr>
          <w:rFonts w:ascii="Angsana New" w:hAnsi="Angsana New" w:cs="Angsana New" w:hint="cs"/>
          <w:spacing w:val="-4"/>
          <w:cs/>
          <w:lang w:val="en-US"/>
        </w:rPr>
        <w:t>สาม</w:t>
      </w:r>
      <w:r w:rsidRPr="00DD7CDF">
        <w:rPr>
          <w:rFonts w:ascii="Angsana New" w:hAnsi="Angsana New" w:cs="Angsana New"/>
          <w:spacing w:val="-4"/>
          <w:cs/>
          <w:lang w:val="en-US"/>
        </w:rPr>
        <w:t xml:space="preserve">เดือนสิ้นสุดวันที่ </w:t>
      </w:r>
      <w:r w:rsidR="00CF750C" w:rsidRPr="00CF750C">
        <w:rPr>
          <w:rFonts w:ascii="Angsana New" w:hAnsi="Angsana New" w:cs="Angsana New" w:hint="cs"/>
          <w:spacing w:val="-4"/>
          <w:lang w:val="en-US"/>
        </w:rPr>
        <w:t>31</w:t>
      </w:r>
      <w:r w:rsidR="00464738" w:rsidRPr="00DD7CDF">
        <w:rPr>
          <w:rFonts w:ascii="Angsana New" w:hAnsi="Angsana New" w:cs="Angsana New" w:hint="cs"/>
          <w:spacing w:val="-4"/>
          <w:cs/>
          <w:lang w:val="en-US"/>
        </w:rPr>
        <w:t xml:space="preserve"> มีนาคม </w:t>
      </w:r>
      <w:r w:rsidRPr="00DD7CDF">
        <w:rPr>
          <w:rFonts w:ascii="Angsana New" w:hAnsi="Angsana New" w:cs="Angsana New"/>
          <w:spacing w:val="-4"/>
          <w:cs/>
          <w:lang w:val="en-US"/>
        </w:rPr>
        <w:t>มีดังนี้</w:t>
      </w:r>
    </w:p>
    <w:p w14:paraId="28981AF9" w14:textId="77777777" w:rsidR="00464738" w:rsidRPr="00DD7CDF" w:rsidRDefault="00464738" w:rsidP="00464738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464738" w:rsidRPr="00DD7CDF" w14:paraId="28CC0B43" w14:textId="77777777" w:rsidTr="00A43802">
        <w:trPr>
          <w:trHeight w:hRule="exact" w:val="374"/>
        </w:trPr>
        <w:tc>
          <w:tcPr>
            <w:tcW w:w="4140" w:type="dxa"/>
          </w:tcPr>
          <w:p w14:paraId="6E4F9181" w14:textId="77777777" w:rsidR="00464738" w:rsidRPr="00DD7CDF" w:rsidRDefault="00464738" w:rsidP="00464738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8DF3E7" w14:textId="77777777" w:rsidR="00464738" w:rsidRPr="00DD7CDF" w:rsidRDefault="00464738" w:rsidP="0046473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D2D071" w14:textId="77777777" w:rsidR="00464738" w:rsidRPr="00DD7CDF" w:rsidRDefault="00464738" w:rsidP="0046473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7934BB4" w14:textId="77777777" w:rsidR="00464738" w:rsidRPr="00DD7CDF" w:rsidRDefault="00464738" w:rsidP="00464738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eastAsia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64738" w:rsidRPr="00DD7CDF" w14:paraId="119FDB54" w14:textId="77777777" w:rsidTr="00464738">
        <w:trPr>
          <w:trHeight w:hRule="exact" w:val="374"/>
        </w:trPr>
        <w:tc>
          <w:tcPr>
            <w:tcW w:w="4140" w:type="dxa"/>
          </w:tcPr>
          <w:p w14:paraId="36D8DF22" w14:textId="77777777" w:rsidR="00464738" w:rsidRPr="00DD7CDF" w:rsidRDefault="00464738" w:rsidP="00464738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8F4F45E" w14:textId="77777777" w:rsidR="00464738" w:rsidRPr="00DD7CDF" w:rsidRDefault="00464738" w:rsidP="0046473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4F8BE6" w14:textId="77777777" w:rsidR="00464738" w:rsidRPr="00DD7CDF" w:rsidRDefault="00464738" w:rsidP="0046473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EB6B08D" w14:textId="77777777" w:rsidR="00464738" w:rsidRPr="00DD7CDF" w:rsidRDefault="00464738" w:rsidP="0046473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738" w:rsidRPr="00DD7CDF" w14:paraId="58F46577" w14:textId="77777777" w:rsidTr="00464738">
        <w:trPr>
          <w:trHeight w:hRule="exact" w:val="374"/>
        </w:trPr>
        <w:tc>
          <w:tcPr>
            <w:tcW w:w="4140" w:type="dxa"/>
          </w:tcPr>
          <w:p w14:paraId="3CADF1A5" w14:textId="77777777" w:rsidR="00464738" w:rsidRPr="00DD7CDF" w:rsidRDefault="00464738" w:rsidP="0046473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C0F65" w14:textId="2A0C6D4A" w:rsidR="00464738" w:rsidRPr="00DD7CDF" w:rsidRDefault="006061C2" w:rsidP="0046473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878854" w14:textId="77777777" w:rsidR="00464738" w:rsidRPr="00DD7CDF" w:rsidRDefault="00464738" w:rsidP="0046473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85FB6C" w14:textId="01680A65" w:rsidR="00464738" w:rsidRPr="00DD7CDF" w:rsidRDefault="006061C2" w:rsidP="0046473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00B3036" w14:textId="77777777" w:rsidR="00464738" w:rsidRPr="00DD7CDF" w:rsidRDefault="00464738" w:rsidP="0046473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453028" w14:textId="76143AA5" w:rsidR="00464738" w:rsidRPr="00DD7CDF" w:rsidRDefault="006061C2" w:rsidP="0046473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552C46" w14:textId="77777777" w:rsidR="00464738" w:rsidRPr="00DD7CDF" w:rsidRDefault="00464738" w:rsidP="0046473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9046AF" w14:textId="7AA7F9A3" w:rsidR="00464738" w:rsidRPr="00DD7CDF" w:rsidRDefault="006061C2" w:rsidP="0046473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464738" w:rsidRPr="00DD7CDF" w14:paraId="516736D8" w14:textId="77777777" w:rsidTr="00464738">
        <w:trPr>
          <w:trHeight w:hRule="exact" w:val="84"/>
        </w:trPr>
        <w:tc>
          <w:tcPr>
            <w:tcW w:w="4140" w:type="dxa"/>
          </w:tcPr>
          <w:p w14:paraId="32E5616B" w14:textId="77777777" w:rsidR="00464738" w:rsidRPr="00DD7CDF" w:rsidRDefault="00464738" w:rsidP="00464738">
            <w:pPr>
              <w:tabs>
                <w:tab w:val="left" w:pos="2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D721E3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BB709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9CF9A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E2030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591B9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6091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965E8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4858" w:rsidRPr="00DD7CDF" w14:paraId="020554F0" w14:textId="77777777" w:rsidTr="00464738">
        <w:trPr>
          <w:trHeight w:hRule="exact" w:val="374"/>
        </w:trPr>
        <w:tc>
          <w:tcPr>
            <w:tcW w:w="4140" w:type="dxa"/>
          </w:tcPr>
          <w:p w14:paraId="7FAFD3D5" w14:textId="57BD05BB" w:rsidR="00134858" w:rsidRPr="00DD7CDF" w:rsidRDefault="00134858" w:rsidP="00302439">
            <w:pPr>
              <w:tabs>
                <w:tab w:val="left" w:pos="270"/>
              </w:tabs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175E8AA4" w14:textId="29292863" w:rsidR="00134858" w:rsidRPr="00DD7CDF" w:rsidRDefault="00CF750C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531B1" w:rsidRPr="0095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F97D96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53AC53" w14:textId="5A1E45CB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34858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0B06B4E9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7106F" w14:textId="01F9EB8A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34858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61E383B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01B56" w14:textId="4D9FA6A6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34858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34858" w:rsidRPr="00DD7CDF" w14:paraId="036817CD" w14:textId="77777777" w:rsidTr="00464738">
        <w:trPr>
          <w:trHeight w:hRule="exact" w:val="374"/>
        </w:trPr>
        <w:tc>
          <w:tcPr>
            <w:tcW w:w="4140" w:type="dxa"/>
          </w:tcPr>
          <w:p w14:paraId="2198327D" w14:textId="77777777" w:rsidR="00134858" w:rsidRPr="00DD7CDF" w:rsidRDefault="00134858" w:rsidP="00302439">
            <w:pPr>
              <w:tabs>
                <w:tab w:val="left" w:pos="270"/>
              </w:tabs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</w:tcPr>
          <w:p w14:paraId="66D5A935" w14:textId="7CCB7EC8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2DC93EF8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8170AF" w14:textId="4B5773CE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2CCCB315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EE75F" w14:textId="6B1F9BBF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FF10F0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99077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4858" w:rsidRPr="00DD7CDF" w14:paraId="4E89E9D5" w14:textId="77777777" w:rsidTr="00464738">
        <w:trPr>
          <w:trHeight w:hRule="exact" w:val="374"/>
        </w:trPr>
        <w:tc>
          <w:tcPr>
            <w:tcW w:w="4140" w:type="dxa"/>
          </w:tcPr>
          <w:p w14:paraId="1AAFFE28" w14:textId="77777777" w:rsidR="00134858" w:rsidRPr="00DD7CDF" w:rsidRDefault="00134858" w:rsidP="00302439">
            <w:pPr>
              <w:tabs>
                <w:tab w:val="left" w:pos="270"/>
              </w:tabs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80" w:type="dxa"/>
          </w:tcPr>
          <w:p w14:paraId="6CB5F9CE" w14:textId="3784355E" w:rsidR="00134858" w:rsidRPr="00DD7CDF" w:rsidRDefault="00CF750C" w:rsidP="0022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3D334C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5ADF8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FE83F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D9B1E" w14:textId="3BC01854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4ACD6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7468B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4858" w:rsidRPr="00DD7CDF" w14:paraId="31DD1335" w14:textId="77777777" w:rsidTr="00464738">
        <w:trPr>
          <w:trHeight w:hRule="exact" w:val="374"/>
        </w:trPr>
        <w:tc>
          <w:tcPr>
            <w:tcW w:w="4140" w:type="dxa"/>
          </w:tcPr>
          <w:p w14:paraId="1BDC7815" w14:textId="77777777" w:rsidR="00134858" w:rsidRPr="00DD7CDF" w:rsidRDefault="00134858" w:rsidP="00302439">
            <w:pPr>
              <w:tabs>
                <w:tab w:val="left" w:pos="270"/>
              </w:tabs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73F78016" w14:textId="791EB4B8" w:rsidR="00134858" w:rsidRPr="00DD7CDF" w:rsidRDefault="00CF750C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F9D09D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5045C" w14:textId="3CEBAF88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44F17E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17832" w14:textId="53720F6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CCEBC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3E176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4858" w:rsidRPr="00DD7CDF" w14:paraId="1D50A534" w14:textId="77777777" w:rsidTr="00464738">
        <w:trPr>
          <w:trHeight w:hRule="exact" w:val="374"/>
        </w:trPr>
        <w:tc>
          <w:tcPr>
            <w:tcW w:w="4140" w:type="dxa"/>
          </w:tcPr>
          <w:p w14:paraId="09369998" w14:textId="77777777" w:rsidR="00134858" w:rsidRPr="00DD7CDF" w:rsidRDefault="00134858" w:rsidP="00302439">
            <w:pPr>
              <w:tabs>
                <w:tab w:val="left" w:pos="270"/>
              </w:tabs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0EAF1EAF" w14:textId="7DBD6C70" w:rsidR="00134858" w:rsidRPr="00DD7CDF" w:rsidRDefault="009531B1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531B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531B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38D778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AF03C3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3042B5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BDEC3" w14:textId="59C5C7CB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DC3D7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F099C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4858" w:rsidRPr="00DD7CDF" w14:paraId="3AEDFE50" w14:textId="77777777" w:rsidTr="00464738">
        <w:trPr>
          <w:trHeight w:hRule="exact" w:val="374"/>
        </w:trPr>
        <w:tc>
          <w:tcPr>
            <w:tcW w:w="4140" w:type="dxa"/>
          </w:tcPr>
          <w:p w14:paraId="39DE755D" w14:textId="3EF378B3" w:rsidR="00134858" w:rsidRPr="00DD7CDF" w:rsidRDefault="00134858" w:rsidP="00302439">
            <w:pPr>
              <w:tabs>
                <w:tab w:val="left" w:pos="270"/>
              </w:tabs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49307A" w14:textId="483BDA50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9531B1" w:rsidRPr="00953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0D57AEE" w14:textId="77777777" w:rsidR="00134858" w:rsidRPr="00DD7CDF" w:rsidRDefault="00134858" w:rsidP="00134858">
            <w:pPr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D9E8A7" w14:textId="07583CA6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134858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5ABF59F5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EAFF9D" w14:textId="581F06D4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34858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75D34A7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B9C601" w14:textId="2C5B96D3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34858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134858" w:rsidRPr="00DD7CDF" w14:paraId="4E8F3E47" w14:textId="77777777" w:rsidTr="00464738">
        <w:trPr>
          <w:trHeight w:hRule="exact" w:val="374"/>
        </w:trPr>
        <w:tc>
          <w:tcPr>
            <w:tcW w:w="4140" w:type="dxa"/>
          </w:tcPr>
          <w:p w14:paraId="574216C2" w14:textId="77777777" w:rsidR="00134858" w:rsidRPr="00DD7CDF" w:rsidRDefault="00134858" w:rsidP="00C528E6">
            <w:pPr>
              <w:tabs>
                <w:tab w:val="left" w:pos="270"/>
              </w:tabs>
              <w:ind w:left="-1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6FE632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EDE35" w14:textId="77777777" w:rsidR="00134858" w:rsidRPr="00DD7CDF" w:rsidRDefault="00134858" w:rsidP="00134858">
            <w:pPr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FF937C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9DC09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0AEC88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0FE24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C271A9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34858" w:rsidRPr="00DD7CDF" w14:paraId="2E9285A5" w14:textId="77777777" w:rsidTr="00464738">
        <w:trPr>
          <w:trHeight w:hRule="exact" w:val="374"/>
        </w:trPr>
        <w:tc>
          <w:tcPr>
            <w:tcW w:w="4140" w:type="dxa"/>
          </w:tcPr>
          <w:p w14:paraId="68551A7C" w14:textId="1B4873C1" w:rsidR="00134858" w:rsidRPr="00DD7CDF" w:rsidRDefault="00134858" w:rsidP="00302439">
            <w:pPr>
              <w:tabs>
                <w:tab w:val="left" w:pos="270"/>
              </w:tabs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3E5E815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529B9" w14:textId="77777777" w:rsidR="00134858" w:rsidRPr="00DD7CDF" w:rsidRDefault="00134858" w:rsidP="00134858">
            <w:pPr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1E6B9B" w14:textId="372AF95B" w:rsidR="00134858" w:rsidRPr="00DD7CDF" w:rsidRDefault="00CF750C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134858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130B7F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EAD0072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F22E" w14:textId="77777777" w:rsidR="00134858" w:rsidRPr="00DD7CDF" w:rsidRDefault="00134858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57D3E" w14:textId="6FC6B10E" w:rsidR="00134858" w:rsidRPr="00DD7CDF" w:rsidRDefault="006061C2" w:rsidP="0013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34858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</w:tbl>
    <w:p w14:paraId="461DE7C7" w14:textId="77777777" w:rsidR="00464738" w:rsidRPr="00DD7CDF" w:rsidRDefault="00464738" w:rsidP="000429AC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96D6188" w14:textId="77777777" w:rsidR="00464738" w:rsidRPr="00DD7CDF" w:rsidRDefault="00464738" w:rsidP="000429AC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4437B9F" w14:textId="77777777" w:rsidR="00AF411A" w:rsidRPr="00DD7CDF" w:rsidRDefault="00AF411A" w:rsidP="000429AC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BEA34BE" w14:textId="77777777" w:rsidR="008A3EB1" w:rsidRPr="00DD7CDF" w:rsidRDefault="008A3EB1" w:rsidP="000429A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lang w:val="en-US"/>
        </w:rPr>
        <w:sectPr w:rsidR="008A3EB1" w:rsidRPr="00DD7CDF" w:rsidSect="00843FF4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900" w:left="1152" w:header="720" w:footer="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52F6166B" w14:textId="77777777" w:rsidR="00F54736" w:rsidRPr="00DD7CDF" w:rsidRDefault="00F54736" w:rsidP="00FD207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DD7CDF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="00AD0463" w:rsidRPr="00DD7CDF">
        <w:rPr>
          <w:rFonts w:ascii="Angsana New" w:hAnsi="Angsana New" w:cs="Angsana New"/>
          <w:b/>
          <w:bCs/>
          <w:i/>
          <w:iCs/>
          <w:cs/>
          <w:lang w:val="en-US"/>
        </w:rPr>
        <w:t>การร่วมค้า</w:t>
      </w:r>
      <w:r w:rsidR="00BA6799" w:rsidRPr="00DD7CDF">
        <w:rPr>
          <w:rFonts w:ascii="Angsana New" w:hAnsi="Angsana New" w:cs="Angsana New" w:hint="cs"/>
          <w:b/>
          <w:bCs/>
          <w:i/>
          <w:iCs/>
          <w:cs/>
          <w:lang w:val="en-US"/>
        </w:rPr>
        <w:t>และเงินปันผลรับ</w:t>
      </w:r>
    </w:p>
    <w:p w14:paraId="45C6E5F4" w14:textId="77777777" w:rsidR="00231B8D" w:rsidRPr="00DD7CDF" w:rsidRDefault="00231B8D" w:rsidP="00B60FDD">
      <w:pPr>
        <w:pStyle w:val="a"/>
        <w:tabs>
          <w:tab w:val="clear" w:pos="1080"/>
          <w:tab w:val="left" w:pos="540"/>
        </w:tabs>
        <w:spacing w:line="280" w:lineRule="exact"/>
        <w:jc w:val="both"/>
        <w:rPr>
          <w:rFonts w:ascii="Angsana New" w:hAnsi="Angsana New" w:cs="Angsana New"/>
          <w:sz w:val="2"/>
          <w:szCs w:val="2"/>
        </w:rPr>
      </w:pPr>
    </w:p>
    <w:p w14:paraId="7A70AEBC" w14:textId="17AC7860" w:rsidR="00D71061" w:rsidRPr="00DD7CDF" w:rsidRDefault="00F54736" w:rsidP="00B60FDD">
      <w:pPr>
        <w:pStyle w:val="a"/>
        <w:tabs>
          <w:tab w:val="clear" w:pos="1080"/>
          <w:tab w:val="left" w:pos="540"/>
        </w:tabs>
        <w:spacing w:line="280" w:lineRule="exact"/>
        <w:jc w:val="both"/>
        <w:rPr>
          <w:rFonts w:ascii="Angsana New" w:hAnsi="Angsana New" w:cstheme="minorBidi"/>
        </w:rPr>
      </w:pPr>
      <w:r w:rsidRPr="00DD7CDF">
        <w:rPr>
          <w:rFonts w:ascii="Angsana New" w:hAnsi="Angsana New" w:cs="Angsana New"/>
          <w:cs/>
        </w:rPr>
        <w:t>เงินลงทุนใน</w:t>
      </w:r>
      <w:r w:rsidR="00AD0463" w:rsidRPr="00DD7CDF">
        <w:rPr>
          <w:rFonts w:ascii="Angsana New" w:hAnsi="Angsana New" w:cs="Angsana New"/>
          <w:cs/>
        </w:rPr>
        <w:t xml:space="preserve">การร่วมค้า </w:t>
      </w:r>
      <w:r w:rsidRPr="00DD7CDF">
        <w:rPr>
          <w:rFonts w:ascii="Angsana New" w:hAnsi="Angsana New" w:cs="Angsana New"/>
          <w:cs/>
        </w:rPr>
        <w:t xml:space="preserve">ณ วันที่ </w:t>
      </w:r>
      <w:r w:rsidR="00CF750C" w:rsidRPr="00CF750C">
        <w:rPr>
          <w:rFonts w:ascii="Angsana New" w:hAnsi="Angsana New" w:cs="Angsana New" w:hint="cs"/>
          <w:lang w:val="en-US"/>
        </w:rPr>
        <w:t>31</w:t>
      </w:r>
      <w:r w:rsidR="00464738" w:rsidRPr="00DD7CDF">
        <w:rPr>
          <w:rFonts w:ascii="Angsana New" w:hAnsi="Angsana New" w:cs="Angsana New" w:hint="cs"/>
          <w:cs/>
        </w:rPr>
        <w:t xml:space="preserve"> มีนาค</w:t>
      </w:r>
      <w:r w:rsidR="00EE2CDB" w:rsidRPr="00DD7CDF">
        <w:rPr>
          <w:rFonts w:ascii="Angsana New" w:hAnsi="Angsana New" w:cs="Angsana New" w:hint="cs"/>
          <w:cs/>
        </w:rPr>
        <w:t>ม</w:t>
      </w:r>
      <w:r w:rsidR="00E90E65" w:rsidRPr="00DD7CDF">
        <w:rPr>
          <w:rFonts w:ascii="Angsana New" w:hAnsi="Angsana New" w:cs="Angsana New"/>
          <w:cs/>
        </w:rPr>
        <w:t xml:space="preserve"> </w:t>
      </w:r>
      <w:r w:rsidR="006061C2" w:rsidRPr="006061C2">
        <w:rPr>
          <w:rFonts w:ascii="Angsana New" w:hAnsi="Angsana New" w:cs="Angsana New" w:hint="cs"/>
          <w:lang w:val="en-US"/>
        </w:rPr>
        <w:t>256</w:t>
      </w:r>
      <w:r w:rsidR="00CF750C" w:rsidRPr="00CF750C">
        <w:rPr>
          <w:rFonts w:ascii="Angsana New" w:hAnsi="Angsana New" w:cs="Angsana New" w:hint="cs"/>
          <w:lang w:val="en-US"/>
        </w:rPr>
        <w:t>3</w:t>
      </w:r>
      <w:r w:rsidR="001818B5" w:rsidRPr="00DD7CDF">
        <w:rPr>
          <w:rFonts w:ascii="Angsana New" w:hAnsi="Angsana New" w:cs="Angsana New"/>
          <w:cs/>
        </w:rPr>
        <w:t xml:space="preserve"> และ </w:t>
      </w:r>
      <w:r w:rsidR="00CF750C" w:rsidRPr="00CF750C">
        <w:rPr>
          <w:rFonts w:ascii="Angsana New" w:hAnsi="Angsana New" w:cs="Angsana New" w:hint="cs"/>
          <w:lang w:val="en-US"/>
        </w:rPr>
        <w:t>31</w:t>
      </w:r>
      <w:r w:rsidR="00794C28" w:rsidRPr="00DD7CDF">
        <w:rPr>
          <w:rFonts w:ascii="Angsana New" w:hAnsi="Angsana New" w:cs="Angsana New"/>
          <w:cs/>
        </w:rPr>
        <w:t xml:space="preserve"> ธันวาคม </w:t>
      </w:r>
      <w:r w:rsidR="006061C2" w:rsidRPr="006061C2">
        <w:rPr>
          <w:rFonts w:ascii="Angsana New" w:hAnsi="Angsana New" w:cs="Angsana New" w:hint="cs"/>
          <w:lang w:val="en-US"/>
        </w:rPr>
        <w:t>2562</w:t>
      </w:r>
      <w:r w:rsidR="00763291" w:rsidRPr="00DD7CDF">
        <w:rPr>
          <w:rFonts w:ascii="Angsana New" w:hAnsi="Angsana New" w:cs="Angsana New"/>
          <w:lang w:val="en-US"/>
        </w:rPr>
        <w:t xml:space="preserve"> </w:t>
      </w:r>
      <w:r w:rsidR="001606D0" w:rsidRPr="00DD7CDF">
        <w:rPr>
          <w:rFonts w:ascii="Angsana New" w:hAnsi="Angsana New" w:cs="Angsana New"/>
          <w:cs/>
          <w:lang w:val="en-US"/>
        </w:rPr>
        <w:t>และเงินปันผลรับสำหรับ</w:t>
      </w:r>
      <w:r w:rsidR="00DA236A" w:rsidRPr="00DD7CDF">
        <w:rPr>
          <w:rFonts w:ascii="Angsana New" w:hAnsi="Angsana New" w:cs="Angsana New"/>
          <w:cs/>
          <w:lang w:val="en-US"/>
        </w:rPr>
        <w:t>แต่ละ</w:t>
      </w:r>
      <w:bookmarkStart w:id="2" w:name="_Hlk7772665"/>
      <w:r w:rsidR="001606D0" w:rsidRPr="00DD7CDF">
        <w:rPr>
          <w:rFonts w:ascii="Angsana New" w:hAnsi="Angsana New" w:cs="Angsana New"/>
          <w:cs/>
          <w:lang w:val="en-US"/>
        </w:rPr>
        <w:t>งวด</w:t>
      </w:r>
      <w:r w:rsidR="007027F2" w:rsidRPr="00DD7CDF">
        <w:rPr>
          <w:rFonts w:ascii="Angsana New" w:hAnsi="Angsana New" w:cs="Angsana New" w:hint="cs"/>
          <w:cs/>
          <w:lang w:val="en-US"/>
        </w:rPr>
        <w:t>สาม</w:t>
      </w:r>
      <w:r w:rsidR="00E20E48" w:rsidRPr="00DD7CDF">
        <w:rPr>
          <w:rFonts w:ascii="Angsana New" w:hAnsi="Angsana New" w:cs="Angsana New" w:hint="cs"/>
          <w:cs/>
          <w:lang w:val="en-US"/>
        </w:rPr>
        <w:t>เดือน</w:t>
      </w:r>
      <w:r w:rsidR="001606D0" w:rsidRPr="00DD7CDF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CF750C" w:rsidRPr="00CF750C">
        <w:rPr>
          <w:rFonts w:ascii="Angsana New" w:hAnsi="Angsana New" w:cs="Angsana New"/>
          <w:lang w:val="en-US"/>
        </w:rPr>
        <w:t>31</w:t>
      </w:r>
      <w:r w:rsidR="00464738" w:rsidRPr="00DD7CDF">
        <w:rPr>
          <w:rFonts w:ascii="Angsana New" w:hAnsi="Angsana New" w:cs="Angsana New" w:hint="cs"/>
          <w:cs/>
          <w:lang w:val="en-US"/>
        </w:rPr>
        <w:t xml:space="preserve"> มีนาคม </w:t>
      </w:r>
      <w:r w:rsidRPr="00DD7CDF">
        <w:rPr>
          <w:rFonts w:ascii="Angsana New" w:hAnsi="Angsana New" w:cs="Angsana New"/>
          <w:cs/>
        </w:rPr>
        <w:t>มีดัง</w:t>
      </w:r>
      <w:bookmarkEnd w:id="2"/>
      <w:r w:rsidR="00231B8D" w:rsidRPr="00DD7CDF">
        <w:rPr>
          <w:rFonts w:ascii="Angsana New" w:hAnsi="Angsana New" w:cs="Angsana New" w:hint="cs"/>
          <w:cs/>
        </w:rPr>
        <w:t>นี้</w:t>
      </w:r>
    </w:p>
    <w:tbl>
      <w:tblPr>
        <w:tblpPr w:leftFromText="180" w:rightFromText="180" w:vertAnchor="text" w:tblpY="1"/>
        <w:tblOverlap w:val="never"/>
        <w:tblW w:w="15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5"/>
        <w:gridCol w:w="625"/>
        <w:gridCol w:w="184"/>
        <w:gridCol w:w="716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806"/>
        <w:gridCol w:w="180"/>
        <w:gridCol w:w="810"/>
      </w:tblGrid>
      <w:tr w:rsidR="00A43802" w:rsidRPr="00DD7CDF" w14:paraId="36487755" w14:textId="77777777" w:rsidTr="00A43802">
        <w:trPr>
          <w:cantSplit/>
          <w:trHeight w:hRule="exact" w:val="359"/>
          <w:tblHeader/>
        </w:trPr>
        <w:tc>
          <w:tcPr>
            <w:tcW w:w="2790" w:type="dxa"/>
          </w:tcPr>
          <w:p w14:paraId="6FA525D0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780" w:type="dxa"/>
            <w:gridSpan w:val="29"/>
            <w:vAlign w:val="center"/>
          </w:tcPr>
          <w:p w14:paraId="2DA88D7B" w14:textId="787F444A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หน่วย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A43802" w:rsidRPr="00DD7CDF" w14:paraId="5873172E" w14:textId="77777777" w:rsidTr="002D160F">
        <w:trPr>
          <w:cantSplit/>
          <w:trHeight w:hRule="exact" w:val="332"/>
          <w:tblHeader/>
        </w:trPr>
        <w:tc>
          <w:tcPr>
            <w:tcW w:w="2790" w:type="dxa"/>
          </w:tcPr>
          <w:p w14:paraId="0085C632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780" w:type="dxa"/>
            <w:gridSpan w:val="29"/>
          </w:tcPr>
          <w:p w14:paraId="27112988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C1F59" w:rsidRPr="00DD7CDF" w14:paraId="58F8746C" w14:textId="77777777" w:rsidTr="003C1F59">
        <w:trPr>
          <w:cantSplit/>
          <w:trHeight w:hRule="exact" w:val="332"/>
          <w:tblHeader/>
        </w:trPr>
        <w:tc>
          <w:tcPr>
            <w:tcW w:w="2790" w:type="dxa"/>
          </w:tcPr>
          <w:p w14:paraId="524D1DB5" w14:textId="77777777" w:rsidR="003C1F59" w:rsidRPr="00DD7CDF" w:rsidRDefault="003C1F59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7990C0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19B31A73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auto"/>
            </w:tcBorders>
          </w:tcPr>
          <w:p w14:paraId="57488618" w14:textId="58B27CAD" w:rsidR="003C1F59" w:rsidRPr="00DD7CDF" w:rsidRDefault="003C1F59" w:rsidP="003C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70A7BA2" w14:textId="73EC9CCE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</w:tcPr>
          <w:p w14:paraId="38359EC3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</w:tcBorders>
          </w:tcPr>
          <w:p w14:paraId="7C187F6B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52DD313E" w14:textId="77777777" w:rsidR="003C1F59" w:rsidRPr="00DD7CDF" w:rsidDel="00685444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0AB6FDA7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292DB940" w14:textId="77777777" w:rsidR="003C1F59" w:rsidRPr="00DD7CDF" w:rsidDel="00685444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5A288DF6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60DAFBAB" w14:textId="77777777" w:rsidR="003C1F59" w:rsidRPr="00DD7CDF" w:rsidDel="00685444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4BF5BF23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2DB290C3" w14:textId="77777777" w:rsidR="003C1F59" w:rsidRPr="00DD7CDF" w:rsidDel="00685444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</w:tcBorders>
            <w:vAlign w:val="bottom"/>
          </w:tcPr>
          <w:p w14:paraId="366843A9" w14:textId="77777777" w:rsidR="003C1F59" w:rsidRPr="00DD7CDF" w:rsidRDefault="003C1F59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A43802" w:rsidRPr="00DD7CDF" w14:paraId="77D8B9F5" w14:textId="77777777" w:rsidTr="002D160F">
        <w:trPr>
          <w:cantSplit/>
          <w:trHeight w:hRule="exact" w:val="332"/>
          <w:tblHeader/>
        </w:trPr>
        <w:tc>
          <w:tcPr>
            <w:tcW w:w="2790" w:type="dxa"/>
          </w:tcPr>
          <w:p w14:paraId="4E973EC2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B4F650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</w:tcPr>
          <w:p w14:paraId="4FE495FD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5" w:type="dxa"/>
            <w:gridSpan w:val="3"/>
          </w:tcPr>
          <w:p w14:paraId="0F5AE4D4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4" w:type="dxa"/>
          </w:tcPr>
          <w:p w14:paraId="2D094B4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589A5183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336038E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A3326D1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764FDA9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8641F26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140BDE15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65386F9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6D6DD2E6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940B698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2A9B492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381063A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A43802" w:rsidRPr="00DD7CDF" w14:paraId="1D89785E" w14:textId="77777777" w:rsidTr="001D1C0E">
        <w:trPr>
          <w:cantSplit/>
          <w:trHeight w:hRule="exact" w:val="332"/>
          <w:tblHeader/>
        </w:trPr>
        <w:tc>
          <w:tcPr>
            <w:tcW w:w="2790" w:type="dxa"/>
          </w:tcPr>
          <w:p w14:paraId="5062D281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A328B48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</w:tcPr>
          <w:p w14:paraId="001642F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5" w:type="dxa"/>
            <w:gridSpan w:val="3"/>
            <w:vAlign w:val="center"/>
          </w:tcPr>
          <w:p w14:paraId="7114CB3C" w14:textId="77777777" w:rsidR="00A43802" w:rsidRPr="00DD7CDF" w:rsidRDefault="00A43802" w:rsidP="001D1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4" w:type="dxa"/>
          </w:tcPr>
          <w:p w14:paraId="45C5A925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4AF6CAB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80" w:lineRule="exac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84" w:type="dxa"/>
            <w:vAlign w:val="bottom"/>
          </w:tcPr>
          <w:p w14:paraId="78CC3D0D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4E4F02C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829504C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73FA579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65FE14FD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F781A7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1D9CC218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1CECB4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1559B50B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D8334B3" w14:textId="580C1ABA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A43802" w:rsidRPr="00DD7CDF" w14:paraId="7457E1AE" w14:textId="77777777" w:rsidTr="002D160F">
        <w:trPr>
          <w:cantSplit/>
          <w:trHeight w:hRule="exact" w:val="332"/>
          <w:tblHeader/>
        </w:trPr>
        <w:tc>
          <w:tcPr>
            <w:tcW w:w="2790" w:type="dxa"/>
          </w:tcPr>
          <w:p w14:paraId="3DDB709C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267BEEEF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5" w:type="dxa"/>
          </w:tcPr>
          <w:p w14:paraId="7B8A0DA1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5" w:type="dxa"/>
            <w:gridSpan w:val="3"/>
          </w:tcPr>
          <w:p w14:paraId="7A39CC46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4" w:type="dxa"/>
          </w:tcPr>
          <w:p w14:paraId="165EA42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47CB1B7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5EA8FA2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295120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BE201D1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86C9641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8CD0199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BC31716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76596BEC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F8E412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8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F658DB0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5F99F10" w14:textId="4783FDEE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งวดสามเดือน</w:t>
            </w:r>
          </w:p>
        </w:tc>
      </w:tr>
      <w:tr w:rsidR="00A43802" w:rsidRPr="00DD7CDF" w14:paraId="3D39BA48" w14:textId="77777777" w:rsidTr="002D160F">
        <w:trPr>
          <w:cantSplit/>
          <w:trHeight w:hRule="exact" w:val="332"/>
          <w:tblHeader/>
        </w:trPr>
        <w:tc>
          <w:tcPr>
            <w:tcW w:w="2790" w:type="dxa"/>
          </w:tcPr>
          <w:p w14:paraId="6A79CB3E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76ED4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5" w:type="dxa"/>
          </w:tcPr>
          <w:p w14:paraId="3678A763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25" w:type="dxa"/>
            <w:gridSpan w:val="3"/>
            <w:tcBorders>
              <w:bottom w:val="single" w:sz="4" w:space="0" w:color="auto"/>
            </w:tcBorders>
          </w:tcPr>
          <w:p w14:paraId="4DBA5376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4" w:type="dxa"/>
          </w:tcPr>
          <w:p w14:paraId="0020AF3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</w:tcPr>
          <w:p w14:paraId="00ED6556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2E553DC1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172EEF18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vAlign w:val="bottom"/>
          </w:tcPr>
          <w:p w14:paraId="7E971992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5BCFC8A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  <w:vAlign w:val="bottom"/>
          </w:tcPr>
          <w:p w14:paraId="3E30EF68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765D483D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4" w:type="dxa"/>
            <w:vAlign w:val="bottom"/>
          </w:tcPr>
          <w:p w14:paraId="73A935BB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3D7F4497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56771FDC" w14:textId="77777777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vAlign w:val="bottom"/>
          </w:tcPr>
          <w:p w14:paraId="330E0DF2" w14:textId="6D95BE80" w:rsidR="00A43802" w:rsidRPr="00DD7CDF" w:rsidDel="00685444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A43802" w:rsidRPr="00DD7CDF" w14:paraId="50489838" w14:textId="77777777" w:rsidTr="002D160F">
        <w:trPr>
          <w:cantSplit/>
          <w:trHeight w:hRule="exact" w:val="332"/>
          <w:tblHeader/>
        </w:trPr>
        <w:tc>
          <w:tcPr>
            <w:tcW w:w="2790" w:type="dxa"/>
          </w:tcPr>
          <w:p w14:paraId="6AAC2CED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4478F4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5FE12851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5BD4990B" w14:textId="4CCEDA1D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0600313D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506D9666" w14:textId="2AE7B41D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172FAB76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1AD190A2" w14:textId="09ADB184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74A64441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99574AA" w14:textId="2CF6AD19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65A96BC2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14:paraId="2F97CEB0" w14:textId="6498C321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6DE10E47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DED998D" w14:textId="58FA8AAA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4F289575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2FA7E3F" w14:textId="7550255A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3ECA216F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B718466" w14:textId="426939D7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7CF13E87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DF8BC73" w14:textId="042DF615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5A6267E9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C393136" w14:textId="0CBF6156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092196BF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8A0E4B7" w14:textId="6A395B4B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7F733DAF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312506C" w14:textId="2AFBE575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70A3FDCC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5E4C6EA6" w14:textId="099033C4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353DCAAB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94DF56" w14:textId="3E47EAE2" w:rsidR="00A43802" w:rsidRPr="00DD7CDF" w:rsidRDefault="00CF750C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</w:tr>
      <w:tr w:rsidR="00A43802" w:rsidRPr="00DD7CDF" w14:paraId="23909C7D" w14:textId="77777777" w:rsidTr="001C58D6">
        <w:trPr>
          <w:cantSplit/>
          <w:trHeight w:hRule="exact" w:val="318"/>
          <w:tblHeader/>
        </w:trPr>
        <w:tc>
          <w:tcPr>
            <w:tcW w:w="2790" w:type="dxa"/>
          </w:tcPr>
          <w:p w14:paraId="0C047C1B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2319D088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061B824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2FE2028A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0C882A39" w14:textId="6B1BF6CB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1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5EC8882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6" w:type="dxa"/>
          </w:tcPr>
          <w:p w14:paraId="4E1B0F09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7F1CBD2F" w14:textId="54785148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0C92AA04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94F07C9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646C9857" w14:textId="2702965C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1D2124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5AFC7EA7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77E7B312" w14:textId="57EA84FB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0ECDA43E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14:paraId="5B55D814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014DF270" w14:textId="5465AACA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5A621F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0C8200F8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7C29AE8A" w14:textId="074F6929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6619EF46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FED4E23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0C11964F" w14:textId="3ECA3F5B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C008C7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6A6B9E7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406A8055" w14:textId="7DDB8AE0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50CA0E2D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1AE690D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673313CE" w14:textId="638508C5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8BB628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0A7A1E7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6AEEBBE7" w14:textId="1B00D863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63AB7ECF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19EB456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5D4E3C18" w14:textId="3AA5B1B1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645E7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7D81C7A4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64967392" w14:textId="40790356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7ADCA2C5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D5D4DA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7F78399B" w14:textId="76D4DC3B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46F5F4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</w:tcPr>
          <w:p w14:paraId="37567B37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0BC1C433" w14:textId="5F11B4CC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A43802" w:rsidRPr="00DD7CDF" w14:paraId="62650AFF" w14:textId="77777777" w:rsidTr="001C58D6">
        <w:trPr>
          <w:cantSplit/>
          <w:trHeight w:hRule="exact" w:val="332"/>
          <w:tblHeader/>
        </w:trPr>
        <w:tc>
          <w:tcPr>
            <w:tcW w:w="2790" w:type="dxa"/>
          </w:tcPr>
          <w:p w14:paraId="7DD03794" w14:textId="77777777" w:rsidR="00A43802" w:rsidRPr="00DD7CDF" w:rsidRDefault="00A43802" w:rsidP="00A43802">
            <w:pPr>
              <w:spacing w:line="28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7F1369B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BC8AC4E" w14:textId="77777777" w:rsidR="00A43802" w:rsidRPr="00DD7CDF" w:rsidRDefault="00A43802" w:rsidP="00A43802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1C86F791" w14:textId="6E1D4E82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00D4373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6857F686" w14:textId="10CFE5C7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11996AF2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45A872F2" w14:textId="566F552A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A4E8E1F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2AF1DCA" w14:textId="44AD67BC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7316C91D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4C2E4B9B" w14:textId="594AA62E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7174CB5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3E67599" w14:textId="735B7B7E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7B3A511C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74699E9" w14:textId="1217A0D9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A8B2123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831CFA" w14:textId="36C4BD66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6EFB4D74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39D7428B" w14:textId="61AEE1CE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2209B73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85329" w14:textId="27C3BCFE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5C9B1134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43EFD267" w14:textId="05CA561F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267A371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CF600B7" w14:textId="1B96BA30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44863E14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D0857AF" w14:textId="1D309211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418CD48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8834F8" w14:textId="6CD8D095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A43802" w:rsidRPr="00DD7CDF" w14:paraId="0206D52F" w14:textId="77777777" w:rsidTr="002D160F">
        <w:trPr>
          <w:cantSplit/>
          <w:trHeight w:hRule="exact" w:val="94"/>
        </w:trPr>
        <w:tc>
          <w:tcPr>
            <w:tcW w:w="2790" w:type="dxa"/>
          </w:tcPr>
          <w:p w14:paraId="5963D10C" w14:textId="77777777" w:rsidR="00A43802" w:rsidRPr="00DD7CDF" w:rsidRDefault="00A43802" w:rsidP="00A43802">
            <w:pPr>
              <w:spacing w:line="280" w:lineRule="exact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</w:tcPr>
          <w:p w14:paraId="65578F3A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5" w:type="dxa"/>
          </w:tcPr>
          <w:p w14:paraId="6B1E840D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525" w:type="dxa"/>
            <w:gridSpan w:val="3"/>
          </w:tcPr>
          <w:p w14:paraId="0CBCDAB7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4" w:type="dxa"/>
          </w:tcPr>
          <w:p w14:paraId="441F58DA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9896" w:type="dxa"/>
            <w:gridSpan w:val="23"/>
          </w:tcPr>
          <w:p w14:paraId="01A069C8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</w:tr>
      <w:tr w:rsidR="00A43802" w:rsidRPr="00DD7CDF" w14:paraId="68C25BA1" w14:textId="77777777" w:rsidTr="002D160F">
        <w:trPr>
          <w:cantSplit/>
          <w:trHeight w:hRule="exact" w:val="332"/>
        </w:trPr>
        <w:tc>
          <w:tcPr>
            <w:tcW w:w="2790" w:type="dxa"/>
          </w:tcPr>
          <w:p w14:paraId="5B2D100A" w14:textId="77777777" w:rsidR="00A43802" w:rsidRPr="00DD7CDF" w:rsidRDefault="00A43802" w:rsidP="00A43802">
            <w:pPr>
              <w:tabs>
                <w:tab w:val="left" w:pos="284"/>
              </w:tabs>
              <w:spacing w:line="280" w:lineRule="exact"/>
              <w:ind w:left="187" w:right="-79" w:hanging="273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990" w:type="dxa"/>
          </w:tcPr>
          <w:p w14:paraId="6ACD3C2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E89F16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5" w:type="dxa"/>
          </w:tcPr>
          <w:p w14:paraId="6CFE9D4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EE5D5E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524D23F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468A09A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CE61BC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C531A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20EDE0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F69D21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59ADCB3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53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5AF24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B0D3EB8" w14:textId="77777777" w:rsidR="00A43802" w:rsidRPr="00DD7CDF" w:rsidRDefault="00A43802" w:rsidP="00A43802">
            <w:pPr>
              <w:tabs>
                <w:tab w:val="decimal" w:pos="555"/>
              </w:tabs>
              <w:spacing w:line="28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762C0A3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2908CB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730CE4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EC25A73" w14:textId="77777777" w:rsidR="00A43802" w:rsidRPr="00DD7CDF" w:rsidRDefault="00A43802" w:rsidP="00A43802">
            <w:pPr>
              <w:tabs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7114BC8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43915D3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B1B64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EA9F36B" w14:textId="77777777" w:rsidR="00A43802" w:rsidRPr="00DD7CDF" w:rsidRDefault="00A43802" w:rsidP="00A43802">
            <w:pPr>
              <w:tabs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68EC29D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70EBC8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637E8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2FADC8F" w14:textId="77777777" w:rsidR="00A43802" w:rsidRPr="00DD7CDF" w:rsidRDefault="00A43802" w:rsidP="00A43802">
            <w:pPr>
              <w:tabs>
                <w:tab w:val="decimal" w:pos="506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7CEC450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0F20C05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63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67E7B5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D4E1D2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3802" w:rsidRPr="00DD7CDF" w14:paraId="1C8EA22B" w14:textId="77777777" w:rsidTr="002D160F">
        <w:trPr>
          <w:cantSplit/>
          <w:trHeight w:hRule="exact" w:val="404"/>
        </w:trPr>
        <w:tc>
          <w:tcPr>
            <w:tcW w:w="2790" w:type="dxa"/>
          </w:tcPr>
          <w:p w14:paraId="03421B5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left" w:pos="278"/>
                <w:tab w:val="left" w:pos="457"/>
              </w:tabs>
              <w:spacing w:line="280" w:lineRule="exact"/>
              <w:ind w:left="277" w:right="-7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ในความต้องการของตลาด</w:t>
            </w:r>
          </w:p>
        </w:tc>
        <w:tc>
          <w:tcPr>
            <w:tcW w:w="990" w:type="dxa"/>
          </w:tcPr>
          <w:p w14:paraId="1A1E8E2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2140299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5" w:type="dxa"/>
          </w:tcPr>
          <w:p w14:paraId="358851E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9BB192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9BFFDC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457684C5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ED0411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65F2E0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C74E45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B696AE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5636CC5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53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4A678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4723674" w14:textId="77777777" w:rsidR="00A43802" w:rsidRPr="00DD7CDF" w:rsidRDefault="00A43802" w:rsidP="00A43802">
            <w:pPr>
              <w:tabs>
                <w:tab w:val="decimal" w:pos="555"/>
              </w:tabs>
              <w:spacing w:line="280" w:lineRule="exact"/>
              <w:ind w:left="-75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1C9FD184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A357278" w14:textId="77777777" w:rsidR="00A43802" w:rsidRPr="001D1C0E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F75444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0CA2E97" w14:textId="77777777" w:rsidR="00A43802" w:rsidRPr="00DD7CDF" w:rsidRDefault="00A43802" w:rsidP="00A43802">
            <w:pPr>
              <w:tabs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276A30E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FE38DF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C9704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5E62FB0" w14:textId="77777777" w:rsidR="00A43802" w:rsidRPr="00DD7CDF" w:rsidRDefault="00A43802" w:rsidP="00A43802">
            <w:pPr>
              <w:tabs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3AC0342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A9C8A8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7AAA1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6DC20C8" w14:textId="77777777" w:rsidR="00A43802" w:rsidRPr="00DD7CDF" w:rsidRDefault="00A43802" w:rsidP="00A43802">
            <w:pPr>
              <w:tabs>
                <w:tab w:val="decimal" w:pos="506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15E245C4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49B310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63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B444D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EC2A70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3802" w:rsidRPr="00DD7CDF" w14:paraId="58C0D1AD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26F0114E" w14:textId="77777777" w:rsidR="00A43802" w:rsidRPr="00DD7CDF" w:rsidRDefault="00A43802" w:rsidP="00A43802">
            <w:pPr>
              <w:tabs>
                <w:tab w:val="clear" w:pos="2807"/>
                <w:tab w:val="left" w:pos="342"/>
                <w:tab w:val="left" w:pos="1991"/>
              </w:tabs>
              <w:spacing w:line="280" w:lineRule="exact"/>
              <w:ind w:left="191" w:right="-351" w:hanging="273"/>
              <w:rPr>
                <w:rFonts w:ascii="Angsana New" w:hAnsi="Angsana New" w:cs="Angsana New"/>
                <w:sz w:val="28"/>
                <w:szCs w:val="30"/>
                <w:vertAlign w:val="superscript"/>
                <w:cs/>
                <w:lang w:val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ซีพี-เมจิ จำกัด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2D4B45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" w:type="dxa"/>
          </w:tcPr>
          <w:p w14:paraId="1516CFF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5" w:type="dxa"/>
          </w:tcPr>
          <w:p w14:paraId="2733E05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" w:type="dxa"/>
          </w:tcPr>
          <w:p w14:paraId="0C330FC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1DF0FD6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" w:type="dxa"/>
          </w:tcPr>
          <w:p w14:paraId="4136A738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8B9F5C5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1166C0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43AD369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84" w:type="dxa"/>
          </w:tcPr>
          <w:p w14:paraId="2FCD2396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BDAED0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53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C541C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27A17E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53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0F50A16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390B4C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174E8E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D17A3E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EF6F742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37876D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74FEF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665F4D0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206DBA6A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C9528B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1487EE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53A20A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20305A0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8FBA0F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5C104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EE8819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802" w:rsidRPr="00DD7CDF" w14:paraId="73B8C303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7838C6CA" w14:textId="77777777" w:rsidR="00A43802" w:rsidRPr="00DD7CDF" w:rsidRDefault="00A43802" w:rsidP="00A43802">
            <w:pPr>
              <w:tabs>
                <w:tab w:val="clear" w:pos="2807"/>
                <w:tab w:val="left" w:pos="342"/>
                <w:tab w:val="left" w:pos="1991"/>
              </w:tabs>
              <w:spacing w:line="280" w:lineRule="exact"/>
              <w:ind w:left="281" w:right="-351" w:hanging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(“CP-Meiji”) </w:t>
            </w:r>
            <w:r w:rsidRPr="00DD7CDF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352F37A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106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5" w:type="dxa"/>
          </w:tcPr>
          <w:p w14:paraId="6F760C4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5" w:type="dxa"/>
          </w:tcPr>
          <w:p w14:paraId="1EC1019E" w14:textId="410ECED6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  <w:r w:rsidRPr="006061C2">
              <w:rPr>
                <w:rFonts w:ascii="Angsana New" w:hAnsi="Angsana New" w:cs="Angsana New"/>
                <w:sz w:val="28"/>
                <w:lang w:val="en-US"/>
              </w:rPr>
              <w:t>59</w:t>
            </w:r>
            <w:r w:rsidR="00A43802" w:rsidRPr="00DD7CDF">
              <w:rPr>
                <w:rFonts w:ascii="Angsana New" w:hAnsi="Angsana New" w:cs="Angsana New"/>
                <w:sz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lang w:val="en-US"/>
              </w:rPr>
              <w:t>99</w:t>
            </w:r>
          </w:p>
        </w:tc>
        <w:tc>
          <w:tcPr>
            <w:tcW w:w="184" w:type="dxa"/>
          </w:tcPr>
          <w:p w14:paraId="6D67C25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4098844A" w14:textId="27644A2D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  <w:r w:rsidRPr="006061C2">
              <w:rPr>
                <w:rFonts w:ascii="Angsana New" w:hAnsi="Angsana New" w:cs="Angsana New"/>
                <w:sz w:val="28"/>
                <w:lang w:val="en-US"/>
              </w:rPr>
              <w:t>59</w:t>
            </w:r>
            <w:r w:rsidR="00A43802" w:rsidRPr="00DD7CDF">
              <w:rPr>
                <w:rFonts w:ascii="Angsana New" w:hAnsi="Angsana New" w:cs="Angsana New"/>
                <w:sz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lang w:val="en-US"/>
              </w:rPr>
              <w:t>99</w:t>
            </w:r>
          </w:p>
        </w:tc>
        <w:tc>
          <w:tcPr>
            <w:tcW w:w="184" w:type="dxa"/>
          </w:tcPr>
          <w:p w14:paraId="3617D357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B137CE2" w14:textId="4191E523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80" w:type="dxa"/>
          </w:tcPr>
          <w:p w14:paraId="45AAC07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2A78C2C" w14:textId="2B4A70A0" w:rsidR="00A43802" w:rsidRPr="00DD7CDF" w:rsidRDefault="006061C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6061C2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84" w:type="dxa"/>
          </w:tcPr>
          <w:p w14:paraId="30B94B21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F83EDFB" w14:textId="2DC86A2E" w:rsidR="00A43802" w:rsidRPr="00DD7CDF" w:rsidRDefault="00CF750C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134D8A7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0C6516D" w14:textId="5995E724" w:rsidR="00A43802" w:rsidRPr="00DD7CDF" w:rsidRDefault="00CF750C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4" w:type="dxa"/>
          </w:tcPr>
          <w:p w14:paraId="732E73AC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8188CB6" w14:textId="6CAB1E94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43802" w:rsidRPr="009531B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DB0C7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E791B3A" w14:textId="1A362D46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7716412E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BCF7BFF" w14:textId="37521916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D4A9E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686A23C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60AD527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8A00E95" w14:textId="373F38D4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43802" w:rsidRPr="009531B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F5C6D0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7CF8BF9" w14:textId="52CDE113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40398E8C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B1E6873" w14:textId="40E18F93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899EA94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3C911B3" w14:textId="3AE8C914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3802" w:rsidRPr="00DD7CDF" w14:paraId="1EE0CF04" w14:textId="77777777" w:rsidTr="001D1C0E">
        <w:trPr>
          <w:cantSplit/>
          <w:trHeight w:hRule="exact" w:val="318"/>
        </w:trPr>
        <w:tc>
          <w:tcPr>
            <w:tcW w:w="2790" w:type="dxa"/>
            <w:vAlign w:val="center"/>
          </w:tcPr>
          <w:p w14:paraId="121E32C5" w14:textId="77777777" w:rsidR="00A43802" w:rsidRPr="00DD7CDF" w:rsidRDefault="00A43802" w:rsidP="001D1C0E">
            <w:pPr>
              <w:tabs>
                <w:tab w:val="clear" w:pos="2807"/>
                <w:tab w:val="left" w:pos="342"/>
                <w:tab w:val="left" w:pos="1991"/>
              </w:tabs>
              <w:spacing w:line="280" w:lineRule="exact"/>
              <w:ind w:left="191" w:right="-351" w:hanging="2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ดัคกาลบี้ กรุ๊ป จำกัด</w:t>
            </w:r>
          </w:p>
        </w:tc>
        <w:tc>
          <w:tcPr>
            <w:tcW w:w="990" w:type="dxa"/>
            <w:vAlign w:val="center"/>
          </w:tcPr>
          <w:p w14:paraId="2B8E599A" w14:textId="77777777" w:rsidR="00A43802" w:rsidRPr="00DD7CDF" w:rsidRDefault="00A43802" w:rsidP="001D1C0E">
            <w:pPr>
              <w:pStyle w:val="acctfourfigures"/>
              <w:tabs>
                <w:tab w:val="clear" w:pos="765"/>
                <w:tab w:val="decimal" w:pos="106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5" w:type="dxa"/>
          </w:tcPr>
          <w:p w14:paraId="0F103EF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5" w:type="dxa"/>
          </w:tcPr>
          <w:p w14:paraId="7D4C5149" w14:textId="6B9066BC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73D7494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5229756" w14:textId="3A5A4B27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B148BCB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E43C483" w14:textId="5EAD794B" w:rsidR="00A43802" w:rsidRPr="00DD7CDF" w:rsidRDefault="00CF750C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80" w:type="dxa"/>
          </w:tcPr>
          <w:p w14:paraId="28D6A04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CD03AC2" w14:textId="38F994AD" w:rsidR="00A43802" w:rsidRPr="00DD7CDF" w:rsidRDefault="00CF750C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84" w:type="dxa"/>
          </w:tcPr>
          <w:p w14:paraId="6B6AF253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0DF4FCB" w14:textId="66FFF60A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80" w:type="dxa"/>
          </w:tcPr>
          <w:p w14:paraId="1204D91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F0A1A7B" w14:textId="62C659CB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84" w:type="dxa"/>
          </w:tcPr>
          <w:p w14:paraId="21A6CA13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6A2ED8F" w14:textId="03E985BD" w:rsidR="00A43802" w:rsidRPr="00DD7CDF" w:rsidRDefault="006061C2" w:rsidP="00A43802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0380325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817C73C" w14:textId="6B273A29" w:rsidR="00A43802" w:rsidRPr="00DD7CDF" w:rsidRDefault="00CF750C" w:rsidP="00A43802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73433943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4F8B1D4" w14:textId="63992A58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CB00D7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DEBDE19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CB41C13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4A6118B" w14:textId="4695524C" w:rsidR="00A43802" w:rsidRPr="00DD7CDF" w:rsidRDefault="006061C2" w:rsidP="00A43802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11FBD91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5C407CC" w14:textId="24867E40" w:rsidR="00A43802" w:rsidRPr="00DD7CDF" w:rsidRDefault="00CF750C" w:rsidP="00A43802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4C6BD8AD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0644E32" w14:textId="284DE16E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18BCD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711546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43802" w:rsidRPr="00DD7CDF" w14:paraId="2E8B505B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317288C6" w14:textId="77777777" w:rsidR="00A43802" w:rsidRPr="00DD7CDF" w:rsidRDefault="00A43802" w:rsidP="00A43802">
            <w:pPr>
              <w:tabs>
                <w:tab w:val="left" w:pos="342"/>
              </w:tabs>
              <w:spacing w:line="280" w:lineRule="exact"/>
              <w:ind w:left="191" w:hanging="273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Andhra Pradesh 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Broodstock</w:t>
            </w:r>
            <w:proofErr w:type="spellEnd"/>
          </w:p>
        </w:tc>
        <w:tc>
          <w:tcPr>
            <w:tcW w:w="990" w:type="dxa"/>
          </w:tcPr>
          <w:p w14:paraId="11F5CFE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1E3483D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5FB2A32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632AC78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7B36034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622978B6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C08D2E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90D51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44CC60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0055C42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7551C15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72E58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EDD03E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FEB78C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786400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453AB3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8DCC9F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93D69F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74170304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1DBABF0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35FD6DA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1EC239A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C2B321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2E1F9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47F696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6FC7EE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F9DF507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9CE10D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16804C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43802" w:rsidRPr="00DD7CDF" w14:paraId="6B5892B4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319690A5" w14:textId="77777777" w:rsidR="00A43802" w:rsidRPr="00DD7CDF" w:rsidRDefault="00A43802" w:rsidP="00A43802">
            <w:pPr>
              <w:tabs>
                <w:tab w:val="left" w:pos="342"/>
              </w:tabs>
              <w:spacing w:line="280" w:lineRule="exact"/>
              <w:ind w:left="27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Multiplicationcentre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Private </w:t>
            </w:r>
          </w:p>
        </w:tc>
        <w:tc>
          <w:tcPr>
            <w:tcW w:w="990" w:type="dxa"/>
          </w:tcPr>
          <w:p w14:paraId="7837DEC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1269A9F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7AAB564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1A1AD0C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11C8C94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EDF425F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6022794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B5364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1F00FA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3194FC3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3B9CAA9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448355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13270E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722B0F3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8EB425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45D5C0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C9F35A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2DA36B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871C574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FB0A4C0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06AD074D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36FDC9F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13AA2C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8450F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C22D9F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00FAD9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4838A9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569A68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126DF7D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43802" w:rsidRPr="00DD7CDF" w14:paraId="74E8B353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4000EA7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spacing w:line="280" w:lineRule="exact"/>
              <w:ind w:hanging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    Limited</w:t>
            </w:r>
            <w:r w:rsidRPr="00DD7CDF">
              <w:rPr>
                <w:rFonts w:ascii="Angsana New" w:hAnsi="Angsana New" w:cs="Angsana New"/>
                <w:sz w:val="28"/>
                <w:szCs w:val="28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990" w:type="dxa"/>
          </w:tcPr>
          <w:p w14:paraId="7E30BB3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อินเดีย</w:t>
            </w:r>
          </w:p>
        </w:tc>
        <w:tc>
          <w:tcPr>
            <w:tcW w:w="185" w:type="dxa"/>
          </w:tcPr>
          <w:p w14:paraId="2E8B05D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266C19CB" w14:textId="45FF0842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184" w:type="dxa"/>
          </w:tcPr>
          <w:p w14:paraId="1C2650E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04FB2EDA" w14:textId="5E239CFE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184" w:type="dxa"/>
          </w:tcPr>
          <w:p w14:paraId="33410EC1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1DFC65F" w14:textId="6732155E" w:rsidR="00A43802" w:rsidRPr="00DD7CDF" w:rsidRDefault="00CF750C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60CA168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3D042F1" w14:textId="1FE6F8F6" w:rsidR="00A43802" w:rsidRPr="00DD7CDF" w:rsidRDefault="00CF750C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" w:type="dxa"/>
          </w:tcPr>
          <w:p w14:paraId="27A4ECF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7D23C2A0" w14:textId="27F6F3F6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5FEE80D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BD196BD" w14:textId="5A3E6415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84" w:type="dxa"/>
          </w:tcPr>
          <w:p w14:paraId="1290BA5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54846E2" w14:textId="59BDD00E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50D4324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79AAAE1" w14:textId="6F9E55B7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84" w:type="dxa"/>
          </w:tcPr>
          <w:p w14:paraId="039A840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59C8F2EA" w14:textId="05FA6B82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D1BCF15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EE40475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0C8C06A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2E8CC39" w14:textId="6B8888F9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67EF9B7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E2B3E40" w14:textId="271E9AC3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84" w:type="dxa"/>
          </w:tcPr>
          <w:p w14:paraId="0C00154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A3D6B0E" w14:textId="4ECE096F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140FA9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4DB1CB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A43802" w:rsidRPr="00DD7CDF" w14:paraId="35211381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1E346F1D" w14:textId="77777777" w:rsidR="00A43802" w:rsidRPr="00DD7CDF" w:rsidRDefault="00A43802" w:rsidP="00A43802">
            <w:pPr>
              <w:tabs>
                <w:tab w:val="left" w:pos="342"/>
              </w:tabs>
              <w:spacing w:line="280" w:lineRule="exact"/>
              <w:ind w:left="193" w:hanging="275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Beijing Chia Tai 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Feedmill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Co., Ltd.</w:t>
            </w:r>
          </w:p>
        </w:tc>
        <w:tc>
          <w:tcPr>
            <w:tcW w:w="990" w:type="dxa"/>
          </w:tcPr>
          <w:p w14:paraId="5C977E0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107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5" w:type="dxa"/>
          </w:tcPr>
          <w:p w14:paraId="3ACAD23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5" w:type="dxa"/>
          </w:tcPr>
          <w:p w14:paraId="11EF9BF8" w14:textId="3DDF0A18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  <w:r w:rsidRPr="006061C2">
              <w:rPr>
                <w:rFonts w:ascii="Angsana New" w:hAnsi="Angsana New" w:cs="Angsana New"/>
                <w:sz w:val="28"/>
                <w:lang w:val="en-US"/>
              </w:rPr>
              <w:t>26</w:t>
            </w:r>
            <w:r w:rsidR="00A43802" w:rsidRPr="00DD7CDF">
              <w:rPr>
                <w:rFonts w:ascii="Angsana New" w:hAnsi="Angsana New" w:cs="Angsana New"/>
                <w:sz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lang w:val="en-US"/>
              </w:rPr>
              <w:t>2</w:t>
            </w:r>
          </w:p>
        </w:tc>
        <w:tc>
          <w:tcPr>
            <w:tcW w:w="184" w:type="dxa"/>
          </w:tcPr>
          <w:p w14:paraId="303F229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011F5FEA" w14:textId="1426F388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  <w:r w:rsidRPr="006061C2">
              <w:rPr>
                <w:rFonts w:ascii="Angsana New" w:hAnsi="Angsana New" w:cs="Angsana New"/>
                <w:sz w:val="28"/>
                <w:lang w:val="en-US"/>
              </w:rPr>
              <w:t>26</w:t>
            </w:r>
            <w:r w:rsidR="00A43802" w:rsidRPr="00DD7CDF">
              <w:rPr>
                <w:rFonts w:ascii="Angsana New" w:hAnsi="Angsana New" w:cs="Angsana New"/>
                <w:sz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lang w:val="en-US"/>
              </w:rPr>
              <w:t>2</w:t>
            </w:r>
          </w:p>
        </w:tc>
        <w:tc>
          <w:tcPr>
            <w:tcW w:w="184" w:type="dxa"/>
          </w:tcPr>
          <w:p w14:paraId="2BAF520D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FEB7F7B" w14:textId="1B4743A0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180" w:type="dxa"/>
          </w:tcPr>
          <w:p w14:paraId="0886975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E67E9CD" w14:textId="6E1C334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184" w:type="dxa"/>
          </w:tcPr>
          <w:p w14:paraId="63811C1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6B2058AD" w14:textId="555F31F8" w:rsidR="00A43802" w:rsidRPr="00DD7CDF" w:rsidRDefault="00CF750C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52F6E46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4A416B5" w14:textId="484D8043" w:rsidR="00A43802" w:rsidRPr="00DD7CDF" w:rsidRDefault="00CF750C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4" w:type="dxa"/>
          </w:tcPr>
          <w:p w14:paraId="060803C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C86DECF" w14:textId="36405E6C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5D1E976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9A2E29E" w14:textId="7FAD59E6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78DCBAE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46FC669F" w14:textId="72FAFF2A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F9CF1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98A32FF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5D3165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E0DAA53" w14:textId="00A5E2D3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1D4C295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DDBAE54" w14:textId="48E32E93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3FBB825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178320F0" w14:textId="514CC44F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9363EB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D6CE1D8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3802" w:rsidRPr="00DD7CDF" w14:paraId="4206C39B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50F61541" w14:textId="77777777" w:rsidR="00A43802" w:rsidRPr="00DD7CDF" w:rsidRDefault="00A43802" w:rsidP="00A43802">
            <w:pPr>
              <w:tabs>
                <w:tab w:val="left" w:pos="342"/>
              </w:tabs>
              <w:spacing w:line="280" w:lineRule="exact"/>
              <w:ind w:left="193" w:hanging="275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Camanor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D7CDF">
              <w:rPr>
                <w:rFonts w:ascii="Angsana New" w:hAnsi="Angsana New" w:cs="Angsana New"/>
                <w:sz w:val="28"/>
                <w:szCs w:val="28"/>
              </w:rPr>
              <w:t>Produtos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Marinhos</w:t>
            </w:r>
            <w:proofErr w:type="spellEnd"/>
            <w:proofErr w:type="gram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S.A.</w:t>
            </w:r>
          </w:p>
        </w:tc>
        <w:tc>
          <w:tcPr>
            <w:tcW w:w="990" w:type="dxa"/>
          </w:tcPr>
          <w:p w14:paraId="0B9A2CD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บราซิล</w:t>
            </w:r>
          </w:p>
        </w:tc>
        <w:tc>
          <w:tcPr>
            <w:tcW w:w="185" w:type="dxa"/>
          </w:tcPr>
          <w:p w14:paraId="34B6FFD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6B8266E6" w14:textId="6B034D3E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84" w:type="dxa"/>
          </w:tcPr>
          <w:p w14:paraId="04B2667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4B10AB48" w14:textId="29BC6799" w:rsidR="00A43802" w:rsidRPr="00DD7CDF" w:rsidRDefault="006061C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84" w:type="dxa"/>
          </w:tcPr>
          <w:p w14:paraId="5987C5C4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8BADD86" w14:textId="157849F7" w:rsidR="00A43802" w:rsidRPr="00DD7CDF" w:rsidRDefault="00CF750C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43D1380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C5FDA15" w14:textId="7F7639F9" w:rsidR="00A43802" w:rsidRPr="00DD7CDF" w:rsidRDefault="00CF750C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" w:type="dxa"/>
          </w:tcPr>
          <w:p w14:paraId="143E3A8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32586A9E" w14:textId="57AEDBE6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180" w:type="dxa"/>
          </w:tcPr>
          <w:p w14:paraId="04FF08D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703DB7B" w14:textId="23EE0807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184" w:type="dxa"/>
          </w:tcPr>
          <w:p w14:paraId="7A07C55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72980C8" w14:textId="53AD34DB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2E3E2FB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2B9DFD1" w14:textId="68E08667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184" w:type="dxa"/>
          </w:tcPr>
          <w:p w14:paraId="4FCC285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6633B1FF" w14:textId="221BDD2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840662A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099C53FE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4D4EFEF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A98B680" w14:textId="246DC014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7F9E4C1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6DA6818" w14:textId="4104FBA0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184" w:type="dxa"/>
          </w:tcPr>
          <w:p w14:paraId="33D85B3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0E309950" w14:textId="0913F480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976525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B421AB1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A43802" w:rsidRPr="00DD7CDF" w14:paraId="2FD8E4E6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188AD9D8" w14:textId="77777777" w:rsidR="00A43802" w:rsidRPr="00DD7CDF" w:rsidRDefault="00A43802" w:rsidP="00A43802">
            <w:pPr>
              <w:tabs>
                <w:tab w:val="left" w:pos="342"/>
              </w:tabs>
              <w:spacing w:line="280" w:lineRule="exact"/>
              <w:ind w:left="191" w:hanging="273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CP-MP Logistics Joint Stock Company</w:t>
            </w:r>
          </w:p>
        </w:tc>
        <w:tc>
          <w:tcPr>
            <w:tcW w:w="990" w:type="dxa"/>
          </w:tcPr>
          <w:p w14:paraId="21D3E05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852AEF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770F248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1AF83C7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40352FC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3777B47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9C1284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335C06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75E346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340D7F14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4D1016E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0804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CB6CB5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BA27E87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3DCB8F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AFBC5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1D9E1D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EBA262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7656D50C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C382BC3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1F3C22B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4F6C958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3B0645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04FA7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70AC52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33991E1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29E271F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84FCDEB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9B7B5F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43802" w:rsidRPr="00DD7CDF" w14:paraId="184D9561" w14:textId="77777777" w:rsidTr="002D160F">
        <w:trPr>
          <w:cantSplit/>
          <w:trHeight w:hRule="exact" w:val="318"/>
        </w:trPr>
        <w:tc>
          <w:tcPr>
            <w:tcW w:w="2790" w:type="dxa"/>
          </w:tcPr>
          <w:p w14:paraId="2ED208EC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left" w:pos="342"/>
                <w:tab w:val="left" w:pos="371"/>
              </w:tabs>
              <w:spacing w:line="280" w:lineRule="exact"/>
              <w:ind w:left="371" w:hanging="453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    Company</w:t>
            </w:r>
          </w:p>
        </w:tc>
        <w:tc>
          <w:tcPr>
            <w:tcW w:w="990" w:type="dxa"/>
          </w:tcPr>
          <w:p w14:paraId="4AAD1682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เวียดนาม</w:t>
            </w:r>
          </w:p>
        </w:tc>
        <w:tc>
          <w:tcPr>
            <w:tcW w:w="185" w:type="dxa"/>
          </w:tcPr>
          <w:p w14:paraId="6D454BB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1676D186" w14:textId="7B9B6275" w:rsidR="00A43802" w:rsidRPr="00DD7CDF" w:rsidRDefault="00CF750C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" w:type="dxa"/>
          </w:tcPr>
          <w:p w14:paraId="6750C8E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1396F10" w14:textId="5EEED554" w:rsidR="00A43802" w:rsidRPr="00DD7CDF" w:rsidRDefault="00CF750C" w:rsidP="00A43802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4380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" w:type="dxa"/>
          </w:tcPr>
          <w:p w14:paraId="3366846B" w14:textId="77777777" w:rsidR="00A43802" w:rsidRPr="00DD7CDF" w:rsidRDefault="00A43802" w:rsidP="00A43802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EF2BAE9" w14:textId="4FAADD75" w:rsidR="00A43802" w:rsidRPr="00DD7CDF" w:rsidRDefault="00CF750C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40F965C5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AC20A69" w14:textId="0D6D5BBB" w:rsidR="00A43802" w:rsidRPr="00DD7CDF" w:rsidRDefault="00CF750C" w:rsidP="00A43802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4" w:type="dxa"/>
          </w:tcPr>
          <w:p w14:paraId="411641CD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DE71F48" w14:textId="2599502C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6A7BD68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C1A3E16" w14:textId="3502E069" w:rsidR="00A43802" w:rsidRPr="00DD7CDF" w:rsidRDefault="006061C2" w:rsidP="00A43802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35CC9CD9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5A9F5EB" w14:textId="4630FCB1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44BFDFA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25B5635" w14:textId="1DFEF1C6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150708C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49E92FE8" w14:textId="21FFF46A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1DFC128" w14:textId="77777777" w:rsidR="00A43802" w:rsidRPr="00DD7CDF" w:rsidRDefault="00A43802" w:rsidP="00A4380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001E84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743805D0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443F49A" w14:textId="5B1FDC02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E0B6B1F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719606C" w14:textId="1947A77A" w:rsidR="00A43802" w:rsidRPr="00DD7CDF" w:rsidRDefault="006061C2" w:rsidP="00A43802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2394F91C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52573FA" w14:textId="5D979842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8DEF844" w14:textId="77777777" w:rsidR="00A43802" w:rsidRPr="00DD7CDF" w:rsidRDefault="00A43802" w:rsidP="00A43802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CE71642" w14:textId="77777777" w:rsidR="00A43802" w:rsidRPr="00DD7CDF" w:rsidRDefault="00A43802" w:rsidP="00A4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36874F0" w14:textId="1DACF593" w:rsidR="00464738" w:rsidRPr="00DD7CDF" w:rsidRDefault="00464738" w:rsidP="00464738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DD7CDF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  <w:r w:rsidR="009C4866">
        <w:rPr>
          <w:rFonts w:ascii="Angsana New" w:hAnsi="Angsana New" w:cs="Angsana New" w:hint="cs"/>
          <w:b/>
          <w:bCs/>
          <w:i/>
          <w:iCs/>
          <w:cs/>
          <w:lang w:val="en-US"/>
        </w:rPr>
        <w:t>และเงินปันผลรับ</w:t>
      </w:r>
      <w:r w:rsidRPr="00DD7CDF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DD7CDF">
        <w:rPr>
          <w:rFonts w:ascii="Angsana New" w:hAnsi="Angsana New" w:cs="Angsana New"/>
          <w:b/>
          <w:bCs/>
          <w:i/>
          <w:iCs/>
          <w:cs/>
          <w:lang w:val="en-US"/>
        </w:rPr>
        <w:t>(ต่อ)</w:t>
      </w:r>
    </w:p>
    <w:p w14:paraId="095B1F11" w14:textId="77777777" w:rsidR="00464738" w:rsidRPr="00DD7CDF" w:rsidRDefault="00464738" w:rsidP="00464738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8"/>
          <w:szCs w:val="28"/>
          <w:vertAlign w:val="superscript"/>
          <w:lang w:val="en-US"/>
        </w:rPr>
      </w:pPr>
    </w:p>
    <w:tbl>
      <w:tblPr>
        <w:tblpPr w:leftFromText="180" w:rightFromText="180" w:vertAnchor="text" w:tblpY="1"/>
        <w:tblOverlap w:val="never"/>
        <w:tblW w:w="15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80"/>
        <w:gridCol w:w="630"/>
        <w:gridCol w:w="184"/>
        <w:gridCol w:w="716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806"/>
        <w:gridCol w:w="180"/>
        <w:gridCol w:w="810"/>
        <w:gridCol w:w="6"/>
      </w:tblGrid>
      <w:tr w:rsidR="00464738" w:rsidRPr="00DD7CDF" w14:paraId="4C5F6EDE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07C376AB" w14:textId="77777777" w:rsidR="00464738" w:rsidRPr="00DD7CDF" w:rsidRDefault="00464738" w:rsidP="00464738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70AC2708" w14:textId="77777777" w:rsidR="00464738" w:rsidRPr="00DD7CDF" w:rsidRDefault="00464738" w:rsidP="004647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7623E7E" w14:textId="77777777" w:rsidR="00464738" w:rsidRPr="00DD7CDF" w:rsidRDefault="00464738" w:rsidP="004647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10" w:type="dxa"/>
            <w:gridSpan w:val="27"/>
          </w:tcPr>
          <w:p w14:paraId="2F04207F" w14:textId="77777777" w:rsidR="00464738" w:rsidRPr="00DD7CDF" w:rsidRDefault="00464738" w:rsidP="004647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หน่วย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64738" w:rsidRPr="00DD7CDF" w14:paraId="01A031C8" w14:textId="77777777" w:rsidTr="00D328B8">
        <w:trPr>
          <w:cantSplit/>
          <w:trHeight w:hRule="exact" w:val="337"/>
          <w:tblHeader/>
        </w:trPr>
        <w:tc>
          <w:tcPr>
            <w:tcW w:w="2790" w:type="dxa"/>
          </w:tcPr>
          <w:p w14:paraId="042D2679" w14:textId="77777777" w:rsidR="00464738" w:rsidRPr="00DD7CDF" w:rsidRDefault="00464738" w:rsidP="00464738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876" w:type="dxa"/>
            <w:gridSpan w:val="30"/>
          </w:tcPr>
          <w:p w14:paraId="5329B20B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D1C0E" w:rsidRPr="00DD7CDF" w14:paraId="6F936707" w14:textId="77777777" w:rsidTr="001D1C0E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79A27AB4" w14:textId="77777777" w:rsidR="001D1C0E" w:rsidRPr="00DD7CDF" w:rsidRDefault="001D1C0E" w:rsidP="00464738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A3C4E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F87DE3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71E438D9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5B02497A" w14:textId="7A1AD181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</w:tcPr>
          <w:p w14:paraId="01C9A943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</w:tcBorders>
          </w:tcPr>
          <w:p w14:paraId="306F1DF2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31DCA602" w14:textId="77777777" w:rsidR="001D1C0E" w:rsidRPr="00DD7CDF" w:rsidDel="00685444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78D96414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6E14CCD" w14:textId="77777777" w:rsidR="001D1C0E" w:rsidRPr="00DD7CDF" w:rsidDel="00685444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4C4C1FED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1F719D91" w14:textId="77777777" w:rsidR="001D1C0E" w:rsidRPr="00DD7CDF" w:rsidDel="00685444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64B68EAD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A8C7C3B" w14:textId="77777777" w:rsidR="001D1C0E" w:rsidRPr="00DD7CDF" w:rsidDel="00685444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</w:tcBorders>
            <w:vAlign w:val="bottom"/>
          </w:tcPr>
          <w:p w14:paraId="0A86C72B" w14:textId="77777777" w:rsidR="001D1C0E" w:rsidRPr="00DD7CDF" w:rsidRDefault="001D1C0E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464738" w:rsidRPr="00DD7CDF" w14:paraId="1EBDDEEF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04E47068" w14:textId="77777777" w:rsidR="00464738" w:rsidRPr="00DD7CDF" w:rsidRDefault="00464738" w:rsidP="00464738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AB8F8CF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52DEB6D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3DAD805A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4" w:type="dxa"/>
          </w:tcPr>
          <w:p w14:paraId="4421C8AC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5F1C4F5D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C1D9DAB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77367EC3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0A9F049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273D44C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0A42ECC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5A3F627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6E27148A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C4BE213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62CDB21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1DF4DF0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464738" w:rsidRPr="00DD7CDF" w14:paraId="02981ADF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751E3C48" w14:textId="77777777" w:rsidR="00464738" w:rsidRPr="00DD7CDF" w:rsidRDefault="00464738" w:rsidP="00464738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23FB7E9C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234E23E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41D82782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4" w:type="dxa"/>
          </w:tcPr>
          <w:p w14:paraId="1C708EE8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25271B3F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84" w:type="dxa"/>
            <w:vAlign w:val="bottom"/>
          </w:tcPr>
          <w:p w14:paraId="684D05DE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DE70883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33E74E3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E170681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746134C3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0321BFE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2D68C28E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6FC8EEA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2036BDE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84DFAB8" w14:textId="340C1907" w:rsidR="00464738" w:rsidRPr="00DD7CDF" w:rsidRDefault="007A696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464738" w:rsidRPr="00DD7CDF" w14:paraId="5A346517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204B8F11" w14:textId="77777777" w:rsidR="00464738" w:rsidRPr="00DD7CDF" w:rsidRDefault="00464738" w:rsidP="00464738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DBC3F8C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09DE831A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38583A7D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4" w:type="dxa"/>
          </w:tcPr>
          <w:p w14:paraId="2BC8902C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484FBBC1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5E2B7CD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5B20166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28EC7C4D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3694C13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9982DEC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E269956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9D579F1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DB3FC92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CED6E11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BA453ED" w14:textId="0EF0A270" w:rsidR="00464738" w:rsidRPr="00DD7CDF" w:rsidRDefault="007A696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งวดสามเดือน</w:t>
            </w:r>
          </w:p>
        </w:tc>
      </w:tr>
      <w:tr w:rsidR="00464738" w:rsidRPr="00DD7CDF" w14:paraId="7D0BDDC7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271713D3" w14:textId="77777777" w:rsidR="00464738" w:rsidRPr="00DD7CDF" w:rsidRDefault="00464738" w:rsidP="00464738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6051C8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792E2E1C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7BABDACF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4" w:type="dxa"/>
          </w:tcPr>
          <w:p w14:paraId="0AF6341C" w14:textId="77777777" w:rsidR="00464738" w:rsidRPr="00DD7CDF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</w:tcPr>
          <w:p w14:paraId="2239C1DB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1CCEC46E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43526995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vAlign w:val="bottom"/>
          </w:tcPr>
          <w:p w14:paraId="4BA946C1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380C3AD9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  <w:vAlign w:val="bottom"/>
          </w:tcPr>
          <w:p w14:paraId="483A5D6A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21E8966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4" w:type="dxa"/>
            <w:vAlign w:val="bottom"/>
          </w:tcPr>
          <w:p w14:paraId="6889B205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57F4ADB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7F67604A" w14:textId="77777777" w:rsidR="00464738" w:rsidRPr="00DD7CDF" w:rsidDel="00685444" w:rsidRDefault="00464738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vAlign w:val="bottom"/>
          </w:tcPr>
          <w:p w14:paraId="3BE5E195" w14:textId="0F7F6AAA" w:rsidR="00464738" w:rsidRPr="00DD7CDF" w:rsidDel="00685444" w:rsidRDefault="007A6963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2D160F" w:rsidRPr="00DD7CDF" w14:paraId="5A6C70EB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4B481487" w14:textId="77777777" w:rsidR="00B60FDD" w:rsidRPr="00DD7CDF" w:rsidRDefault="00B60FDD" w:rsidP="00B60FDD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4854FD" w14:textId="77777777" w:rsidR="00B60FDD" w:rsidRPr="00DD7CDF" w:rsidRDefault="00B60FDD" w:rsidP="00B60FDD">
            <w:pPr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F12E80" w14:textId="77777777" w:rsidR="00B60FDD" w:rsidRPr="00DD7CDF" w:rsidRDefault="00B60FDD" w:rsidP="00B60FDD">
            <w:pPr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B91AE01" w14:textId="24EA494D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4ECD3D78" w14:textId="77777777" w:rsidR="00B60FDD" w:rsidRPr="00DD7CDF" w:rsidRDefault="00B60FDD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32BC0E05" w14:textId="77C40816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73729F18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F4E4E4A" w14:textId="12573F2A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4A1E1605" w14:textId="77777777" w:rsidR="00B60FDD" w:rsidRPr="00DD7CDF" w:rsidRDefault="00B60FDD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F3F8CF0" w14:textId="13A15CA7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440ECC32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14:paraId="06BC817E" w14:textId="423671A3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08C084C3" w14:textId="77777777" w:rsidR="00B60FDD" w:rsidRPr="00DD7CDF" w:rsidRDefault="00B60FDD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CB1D2FA" w14:textId="7C4F9A44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2CF7AC1E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492D8EF" w14:textId="2655EDD4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00992118" w14:textId="77777777" w:rsidR="00B60FDD" w:rsidRPr="00DD7CDF" w:rsidRDefault="00B60FDD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D974826" w14:textId="7524CB4A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7FB796A5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11B302A" w14:textId="1E0E4667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4B139300" w14:textId="77777777" w:rsidR="00B60FDD" w:rsidRPr="00DD7CDF" w:rsidRDefault="00B60FDD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8FB3560" w14:textId="7DC99932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683B7D90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D4CE769" w14:textId="3DF19E23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1A5688C7" w14:textId="77777777" w:rsidR="00B60FDD" w:rsidRPr="00DD7CDF" w:rsidRDefault="00B60FDD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4CA07C6" w14:textId="07607699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4" w:type="dxa"/>
          </w:tcPr>
          <w:p w14:paraId="5598E35C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557359C" w14:textId="4B9081D4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5DB07ECE" w14:textId="77777777" w:rsidR="00B60FDD" w:rsidRPr="00DD7CDF" w:rsidRDefault="00B60FDD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FD9C92" w14:textId="5EB13966" w:rsidR="00B60FDD" w:rsidRPr="00DD7CDF" w:rsidRDefault="00CF750C" w:rsidP="00B60FDD">
            <w:pPr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</w:tr>
      <w:tr w:rsidR="001C58D6" w:rsidRPr="00DD7CDF" w14:paraId="0592E84F" w14:textId="77777777" w:rsidTr="00D328B8">
        <w:trPr>
          <w:gridAfter w:val="1"/>
          <w:wAfter w:w="6" w:type="dxa"/>
          <w:cantSplit/>
          <w:trHeight w:hRule="exact" w:val="273"/>
          <w:tblHeader/>
        </w:trPr>
        <w:tc>
          <w:tcPr>
            <w:tcW w:w="2790" w:type="dxa"/>
          </w:tcPr>
          <w:p w14:paraId="0D34C615" w14:textId="77777777" w:rsidR="001C58D6" w:rsidRPr="00DD7CDF" w:rsidRDefault="001C58D6" w:rsidP="001C58D6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C9FDDE2" w14:textId="77777777" w:rsidR="001C58D6" w:rsidRPr="00DD7CDF" w:rsidRDefault="001C58D6" w:rsidP="001C58D6">
            <w:pPr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10012A" w14:textId="77777777" w:rsidR="001C58D6" w:rsidRPr="00DD7CDF" w:rsidRDefault="001C58D6" w:rsidP="001C58D6">
            <w:pPr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D098ED5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22B974C5" w14:textId="6B681A6B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3FC178EA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6" w:type="dxa"/>
          </w:tcPr>
          <w:p w14:paraId="7C48908E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06DE98D7" w14:textId="13CA7322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249A3052" w14:textId="77777777" w:rsidR="001C58D6" w:rsidRPr="00DD7CDF" w:rsidRDefault="001C58D6" w:rsidP="001C58D6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4A3C86D1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0F0CCF47" w14:textId="58AFA75B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897FA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226B5313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0A5EC01F" w14:textId="6864FCE1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6FFD0BEC" w14:textId="77777777" w:rsidR="001C58D6" w:rsidRPr="00DD7CDF" w:rsidRDefault="001C58D6" w:rsidP="001C58D6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14:paraId="59007355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1BCAC70B" w14:textId="3B2D6ECD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42AC7D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428ED24D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5D4A472D" w14:textId="01555AF3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05997FAA" w14:textId="77777777" w:rsidR="001C58D6" w:rsidRPr="00DD7CDF" w:rsidRDefault="001C58D6" w:rsidP="001C58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D02A890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1AD30C04" w14:textId="2885B878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80B8AA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37E9C922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31E5C2C8" w14:textId="5A09756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566E42D4" w14:textId="77777777" w:rsidR="001C58D6" w:rsidRPr="00DD7CDF" w:rsidRDefault="001C58D6" w:rsidP="001C58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C102661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1D2E03B2" w14:textId="4E32C082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5087ED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3C3B30F7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237053A6" w14:textId="629D00F9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2745DCCD" w14:textId="77777777" w:rsidR="001C58D6" w:rsidRPr="00DD7CDF" w:rsidRDefault="001C58D6" w:rsidP="001C58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3AAB77C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7A91A643" w14:textId="4A673009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A45D90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09EECC46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  <w:p w14:paraId="0F65276E" w14:textId="774E17AA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36A65FD5" w14:textId="77777777" w:rsidR="001C58D6" w:rsidRPr="00DD7CDF" w:rsidRDefault="001C58D6" w:rsidP="001C58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7B7430D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3C9406F1" w14:textId="291F421E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DB0E64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</w:tcPr>
          <w:p w14:paraId="0FC3C6B5" w14:textId="77777777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มีนาคม</w:t>
            </w:r>
          </w:p>
          <w:p w14:paraId="64AABFF4" w14:textId="2F384494" w:rsidR="001C58D6" w:rsidRPr="00DD7CDF" w:rsidRDefault="001C58D6" w:rsidP="001C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2D160F" w:rsidRPr="00DD7CDF" w14:paraId="5BEF795C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6FE6CB0E" w14:textId="77777777" w:rsidR="00B60FDD" w:rsidRPr="00DD7CDF" w:rsidRDefault="00B60FDD" w:rsidP="00B60FDD">
            <w:pPr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408C64F" w14:textId="77777777" w:rsidR="00B60FDD" w:rsidRPr="00DD7CDF" w:rsidRDefault="00B60FDD" w:rsidP="00B60FDD">
            <w:pPr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C7FAB" w14:textId="77777777" w:rsidR="00B60FDD" w:rsidRPr="00DD7CDF" w:rsidRDefault="00B60FDD" w:rsidP="00B60FDD">
            <w:pPr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A9B15" w14:textId="2FDF3C06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670C7E45" w14:textId="77777777" w:rsidR="00B60FDD" w:rsidRPr="00DD7CDF" w:rsidRDefault="00B60FDD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655510D4" w14:textId="23F323EC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0B738736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6A16CF33" w14:textId="76080EB3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0817B44B" w14:textId="77777777" w:rsidR="00B60FDD" w:rsidRPr="00DD7CDF" w:rsidRDefault="00B60FDD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6C4FC8" w14:textId="719C98C8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263D576B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A4F5A59" w14:textId="12A59B05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149BDD4" w14:textId="77777777" w:rsidR="00B60FDD" w:rsidRPr="00DD7CDF" w:rsidRDefault="00B60FDD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046261" w14:textId="7B7C9DAA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043F0087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003F3FE" w14:textId="43D6C0A7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2B40C8C" w14:textId="77777777" w:rsidR="00B60FDD" w:rsidRPr="00DD7CDF" w:rsidRDefault="00B60FDD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523652" w14:textId="24E73F44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2CFAB8D3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9914E52" w14:textId="0DB4715A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6766732" w14:textId="77777777" w:rsidR="00B60FDD" w:rsidRPr="00DD7CDF" w:rsidRDefault="00B60FDD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761C6F9" w14:textId="1DE7E8A5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0D1B282F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65E151DD" w14:textId="50B08AFD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00E6D5F" w14:textId="77777777" w:rsidR="00B60FDD" w:rsidRPr="00DD7CDF" w:rsidRDefault="00B60FDD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4868013" w14:textId="2D6978A5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06EC12FA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9A0AB88" w14:textId="185DF117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3E1486A" w14:textId="77777777" w:rsidR="00B60FDD" w:rsidRPr="00DD7CDF" w:rsidRDefault="00B60FDD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3D357" w14:textId="23B58A58" w:rsidR="00B60FDD" w:rsidRPr="00DD7CDF" w:rsidRDefault="006061C2" w:rsidP="00B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B60FDD" w:rsidRPr="00DD7CDF" w14:paraId="7159B45D" w14:textId="77777777" w:rsidTr="00D328B8">
        <w:trPr>
          <w:gridAfter w:val="1"/>
          <w:wAfter w:w="6" w:type="dxa"/>
          <w:cantSplit/>
          <w:trHeight w:hRule="exact" w:val="95"/>
        </w:trPr>
        <w:tc>
          <w:tcPr>
            <w:tcW w:w="2790" w:type="dxa"/>
          </w:tcPr>
          <w:p w14:paraId="0D0FA693" w14:textId="77777777" w:rsidR="00B60FDD" w:rsidRPr="00DD7CDF" w:rsidRDefault="00B60FDD" w:rsidP="00B60FD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C761B50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4A029198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F9863A3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4" w:type="dxa"/>
          </w:tcPr>
          <w:p w14:paraId="743341DF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9896" w:type="dxa"/>
            <w:gridSpan w:val="23"/>
          </w:tcPr>
          <w:p w14:paraId="6D730A29" w14:textId="77777777" w:rsidR="00B60FDD" w:rsidRPr="00DD7CDF" w:rsidRDefault="00B60FDD" w:rsidP="00B60F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</w:tr>
      <w:tr w:rsidR="009531B1" w:rsidRPr="00DD7CDF" w14:paraId="72505C1D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19693C2A" w14:textId="77777777" w:rsidR="009531B1" w:rsidRPr="00DD7CDF" w:rsidRDefault="009531B1" w:rsidP="009531B1">
            <w:pPr>
              <w:tabs>
                <w:tab w:val="left" w:pos="342"/>
              </w:tabs>
              <w:spacing w:line="280" w:lineRule="exact"/>
              <w:ind w:left="190" w:hanging="272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Handan Chia Tai Feed Co., Ltd.</w:t>
            </w:r>
          </w:p>
        </w:tc>
        <w:tc>
          <w:tcPr>
            <w:tcW w:w="1080" w:type="dxa"/>
          </w:tcPr>
          <w:p w14:paraId="7535CBC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196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2BD79E2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0" w:type="dxa"/>
          </w:tcPr>
          <w:p w14:paraId="09DB50F5" w14:textId="5271AEC6" w:rsidR="009531B1" w:rsidRPr="00DD7CDF" w:rsidRDefault="006061C2" w:rsidP="009531B1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9531B1" w:rsidRPr="00DD7CDF">
              <w:rPr>
                <w:rFonts w:ascii="Angsana New" w:hAnsi="Angsana New" w:cs="Angsana New"/>
                <w:sz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sz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3DBD741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81C3D5A" w14:textId="4587F56D" w:rsidR="009531B1" w:rsidRPr="00DD7CDF" w:rsidRDefault="00371663" w:rsidP="00371663">
            <w:pPr>
              <w:pStyle w:val="acctfourfigures"/>
              <w:tabs>
                <w:tab w:val="clear" w:pos="765"/>
                <w:tab w:val="decimal" w:pos="271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F7198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" w:type="dxa"/>
          </w:tcPr>
          <w:p w14:paraId="5E6A5DBD" w14:textId="77777777" w:rsidR="009531B1" w:rsidRPr="00DD7CDF" w:rsidRDefault="009531B1" w:rsidP="009531B1">
            <w:pPr>
              <w:tabs>
                <w:tab w:val="decimal" w:pos="344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19B16C5" w14:textId="0C7488D0" w:rsidR="009531B1" w:rsidRPr="00DD7CDF" w:rsidRDefault="006061C2" w:rsidP="009531B1">
            <w:pPr>
              <w:pStyle w:val="acctfourfigures"/>
              <w:tabs>
                <w:tab w:val="clear" w:pos="765"/>
                <w:tab w:val="decimal" w:pos="40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80" w:type="dxa"/>
          </w:tcPr>
          <w:p w14:paraId="25C547C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C5E75D5" w14:textId="43447039" w:rsidR="009531B1" w:rsidRPr="00DD7CDF" w:rsidRDefault="006061C2" w:rsidP="009531B1">
            <w:pPr>
              <w:pStyle w:val="acctfourfigures"/>
              <w:tabs>
                <w:tab w:val="clear" w:pos="765"/>
                <w:tab w:val="decimal" w:pos="36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84" w:type="dxa"/>
          </w:tcPr>
          <w:p w14:paraId="6EDB212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6792C408" w14:textId="141203B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25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77470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EED263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1ADF24A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D8E086F" w14:textId="19479361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CE68E7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3F587DC" w14:textId="60DBC50B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4" w:type="dxa"/>
          </w:tcPr>
          <w:p w14:paraId="3D69E81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2F902FC" w14:textId="54804093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F44E7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8733207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653079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A580068" w14:textId="5E71F19A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D145E9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17E75CA" w14:textId="6492229E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4" w:type="dxa"/>
          </w:tcPr>
          <w:p w14:paraId="1B79AE8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62983D4" w14:textId="596FC04B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B32F7D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2318F38" w14:textId="5EC05D24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31B1" w:rsidRPr="00DD7CDF" w14:paraId="195E8590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0FEABFA5" w14:textId="77777777" w:rsidR="009531B1" w:rsidRPr="00DD7CDF" w:rsidRDefault="009531B1" w:rsidP="009531B1">
            <w:pPr>
              <w:tabs>
                <w:tab w:val="left" w:pos="342"/>
              </w:tabs>
              <w:spacing w:line="240" w:lineRule="auto"/>
              <w:ind w:left="11" w:right="-79" w:hanging="9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Henan East Chia Tai Co., Ltd.</w:t>
            </w:r>
          </w:p>
        </w:tc>
        <w:tc>
          <w:tcPr>
            <w:tcW w:w="1080" w:type="dxa"/>
          </w:tcPr>
          <w:p w14:paraId="3BC6E13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15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57BA4D9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13ED765" w14:textId="03792F93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" w:type="dxa"/>
          </w:tcPr>
          <w:p w14:paraId="02DA131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031BF5B6" w14:textId="5FEDD1AB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" w:type="dxa"/>
          </w:tcPr>
          <w:p w14:paraId="62AE071B" w14:textId="77777777" w:rsidR="009531B1" w:rsidRPr="00DD7CDF" w:rsidRDefault="009531B1" w:rsidP="009531B1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</w:tcPr>
          <w:p w14:paraId="49538C4B" w14:textId="6AE4C79E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</w:rPr>
            </w:pPr>
            <w:r w:rsidRPr="00CF750C">
              <w:rPr>
                <w:rFonts w:ascii="Angsana New" w:hAnsi="Angsana New" w:cs="Angsana New"/>
                <w:sz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lang w:val="en-US"/>
              </w:rPr>
              <w:t>70</w:t>
            </w:r>
          </w:p>
        </w:tc>
        <w:tc>
          <w:tcPr>
            <w:tcW w:w="180" w:type="dxa"/>
          </w:tcPr>
          <w:p w14:paraId="2539E44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8F63E45" w14:textId="3681FFC3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</w:rPr>
            </w:pPr>
            <w:r w:rsidRPr="00CF750C">
              <w:rPr>
                <w:rFonts w:ascii="Angsana New" w:hAnsi="Angsana New" w:cs="Angsana New"/>
                <w:sz w:val="28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lang w:val="en-US"/>
              </w:rPr>
              <w:t>70</w:t>
            </w:r>
          </w:p>
        </w:tc>
        <w:tc>
          <w:tcPr>
            <w:tcW w:w="184" w:type="dxa"/>
          </w:tcPr>
          <w:p w14:paraId="59BFC0C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C5422E2" w14:textId="1BB7D17A" w:rsidR="009531B1" w:rsidRPr="00DD7CDF" w:rsidRDefault="006061C2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32CB0A9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26268E6" w14:textId="762C2D55" w:rsidR="009531B1" w:rsidRPr="00DD7CDF" w:rsidRDefault="006061C2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84" w:type="dxa"/>
          </w:tcPr>
          <w:p w14:paraId="045F06D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C952970" w14:textId="05F91112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1163794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030F04A" w14:textId="54107248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607F09A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4A1D2B7" w14:textId="573A3ACA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F1D6CCE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6E3E8C3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6065571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ACA9D18" w14:textId="7C90F358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39F95AB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E1AE744" w14:textId="61B1482E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5926F70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46E02495" w14:textId="2F30F32F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E83BD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B4BE35F" w14:textId="76E1040F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31B1" w:rsidRPr="00DD7CDF" w14:paraId="282BBE83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5A3694D1" w14:textId="77777777" w:rsidR="009531B1" w:rsidRPr="00DD7CDF" w:rsidRDefault="009531B1" w:rsidP="009531B1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DD7CDF">
              <w:rPr>
                <w:rFonts w:ascii="Angsana New" w:hAnsi="Angsana New" w:cs="Angsana New"/>
                <w:sz w:val="30"/>
                <w:szCs w:val="30"/>
              </w:rPr>
              <w:t>HyLife</w:t>
            </w:r>
            <w:proofErr w:type="spellEnd"/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Group Holdings Ltd. </w:t>
            </w:r>
            <w:r w:rsidRPr="00DD7CDF">
              <w:rPr>
                <w:rFonts w:ascii="Angsana New" w:hAnsi="Angsana New" w:cs="Angsana New"/>
                <w:spacing w:val="-2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080" w:type="dxa"/>
          </w:tcPr>
          <w:p w14:paraId="7AF7F5E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แคนาดา</w:t>
            </w:r>
          </w:p>
        </w:tc>
        <w:tc>
          <w:tcPr>
            <w:tcW w:w="180" w:type="dxa"/>
          </w:tcPr>
          <w:p w14:paraId="15A1B94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84D6CCC" w14:textId="3A3E24F8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4" w:type="dxa"/>
          </w:tcPr>
          <w:p w14:paraId="4D53BB0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03BE620" w14:textId="5E743148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4" w:type="dxa"/>
          </w:tcPr>
          <w:p w14:paraId="34F80B87" w14:textId="77777777" w:rsidR="009531B1" w:rsidRPr="00DD7CDF" w:rsidRDefault="009531B1" w:rsidP="009531B1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ADF12D6" w14:textId="30843893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</w:tcPr>
          <w:p w14:paraId="4AE2589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86D38D9" w14:textId="3975CA2B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4" w:type="dxa"/>
          </w:tcPr>
          <w:p w14:paraId="412ACC2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1E7B10B" w14:textId="6DCC1305" w:rsidR="009531B1" w:rsidRPr="00DD7CDF" w:rsidRDefault="006061C2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07FAC8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D0B1727" w14:textId="05CE3C91" w:rsidR="009531B1" w:rsidRPr="00DD7CDF" w:rsidRDefault="006061C2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3D84180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F9A6464" w14:textId="1596F0B9" w:rsidR="009531B1" w:rsidRPr="00DD7CDF" w:rsidRDefault="00CF750C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310A0B5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9631A72" w14:textId="291BD097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9FA669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363DE31B" w14:textId="6FEE4D18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F3E442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2C92845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4A1A970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9212868" w14:textId="73F537C1" w:rsidR="009531B1" w:rsidRPr="00DD7CDF" w:rsidRDefault="00CF750C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9531B1" w:rsidRPr="009531B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08180C7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DA27C8F" w14:textId="387F1801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7D91392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474BCBF7" w14:textId="03EE282C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DCA15D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827566F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31B1" w:rsidRPr="00DD7CDF" w14:paraId="2EDE927D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3138676E" w14:textId="77777777" w:rsidR="009531B1" w:rsidRPr="00DD7CDF" w:rsidRDefault="009531B1" w:rsidP="009531B1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 w:rsidRPr="00DD7CDF">
              <w:rPr>
                <w:rFonts w:ascii="Angsana New" w:hAnsi="Angsana New" w:cs="Angsana New"/>
                <w:sz w:val="30"/>
                <w:szCs w:val="30"/>
              </w:rPr>
              <w:t>ECI  Metro</w:t>
            </w:r>
            <w:proofErr w:type="gramEnd"/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Investment  Co., Ltd.</w:t>
            </w:r>
          </w:p>
        </w:tc>
        <w:tc>
          <w:tcPr>
            <w:tcW w:w="1080" w:type="dxa"/>
          </w:tcPr>
          <w:p w14:paraId="5BE4B78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115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7060DA2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E9EFC63" w14:textId="18A0F0E0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44454E8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31E2BF2D" w14:textId="152FAC5D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F750C"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62CD0048" w14:textId="77777777" w:rsidR="009531B1" w:rsidRPr="00DD7CDF" w:rsidRDefault="009531B1" w:rsidP="009531B1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D90A950" w14:textId="0DFEDCA2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80" w:type="dxa"/>
          </w:tcPr>
          <w:p w14:paraId="61BC562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140F167" w14:textId="3D8CDD4D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84" w:type="dxa"/>
          </w:tcPr>
          <w:p w14:paraId="0379C5D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71A7EFF8" w14:textId="73472BF8" w:rsidR="009531B1" w:rsidRPr="00DD7CDF" w:rsidRDefault="00CF750C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80" w:type="dxa"/>
          </w:tcPr>
          <w:p w14:paraId="52ADEAA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50F5EA1" w14:textId="0DEB9FDD" w:rsidR="009531B1" w:rsidRPr="00DD7CDF" w:rsidRDefault="00CF750C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84" w:type="dxa"/>
          </w:tcPr>
          <w:p w14:paraId="69AE4A8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E6D5F86" w14:textId="46E42017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E603F" w:rsidRPr="002E60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80" w:type="dxa"/>
          </w:tcPr>
          <w:p w14:paraId="24F6930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272B32F" w14:textId="0F44E59D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184" w:type="dxa"/>
          </w:tcPr>
          <w:p w14:paraId="2550C46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68C65D6" w14:textId="24107946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32B8D38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8D58C4F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6374B35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F1158D1" w14:textId="4E3080EA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E603F" w:rsidRPr="002E60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80" w:type="dxa"/>
          </w:tcPr>
          <w:p w14:paraId="27890A9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F681354" w14:textId="1B5F2602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184" w:type="dxa"/>
          </w:tcPr>
          <w:p w14:paraId="66BA5A8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162ECA4D" w14:textId="6287C825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C13B1B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A9630E5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9531B1" w:rsidRPr="00DD7CDF" w14:paraId="0CBDFBCD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2BA6A253" w14:textId="77777777" w:rsidR="009531B1" w:rsidRPr="00DD7CDF" w:rsidRDefault="009531B1" w:rsidP="009531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605"/>
              </w:tabs>
              <w:spacing w:line="320" w:lineRule="exact"/>
              <w:ind w:hanging="80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DD7CDF">
              <w:rPr>
                <w:rFonts w:ascii="Angsana New" w:hAnsi="Angsana New" w:cs="Angsana New"/>
                <w:sz w:val="30"/>
                <w:szCs w:val="30"/>
              </w:rPr>
              <w:t>SuperDrob</w:t>
            </w:r>
            <w:proofErr w:type="spellEnd"/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S.A.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080" w:type="dxa"/>
          </w:tcPr>
          <w:p w14:paraId="32AE069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โปแลนด์</w:t>
            </w:r>
          </w:p>
        </w:tc>
        <w:tc>
          <w:tcPr>
            <w:tcW w:w="180" w:type="dxa"/>
          </w:tcPr>
          <w:p w14:paraId="5940CBA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5D1302A" w14:textId="4D12192C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184" w:type="dxa"/>
          </w:tcPr>
          <w:p w14:paraId="6531901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39711A6B" w14:textId="5C312CDD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184" w:type="dxa"/>
          </w:tcPr>
          <w:p w14:paraId="430F5BD4" w14:textId="77777777" w:rsidR="009531B1" w:rsidRPr="00DD7CDF" w:rsidRDefault="009531B1" w:rsidP="009531B1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3F42AF81" w14:textId="4DC2D786" w:rsidR="009531B1" w:rsidRPr="00DD7CDF" w:rsidRDefault="006061C2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0" w:type="dxa"/>
          </w:tcPr>
          <w:p w14:paraId="7C53B96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2FBD66B" w14:textId="2C8DBD8C" w:rsidR="009531B1" w:rsidRPr="00DD7CDF" w:rsidRDefault="006061C2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4" w:type="dxa"/>
          </w:tcPr>
          <w:p w14:paraId="025D9D6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5C6CBD7A" w14:textId="54780118" w:rsidR="009531B1" w:rsidRPr="00DD7CDF" w:rsidRDefault="00CF750C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52ADE69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473DD3C" w14:textId="0C5F02B8" w:rsidR="009531B1" w:rsidRPr="00DD7CDF" w:rsidRDefault="00CF750C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184" w:type="dxa"/>
          </w:tcPr>
          <w:p w14:paraId="1BFB315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EA0E233" w14:textId="26F67D2F" w:rsidR="009531B1" w:rsidRPr="00DD7CDF" w:rsidRDefault="00CF750C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2E603F" w:rsidRPr="002E60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80" w:type="dxa"/>
          </w:tcPr>
          <w:p w14:paraId="4D12813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9F3E7C8" w14:textId="1D102A0D" w:rsidR="009531B1" w:rsidRPr="00DD7CDF" w:rsidRDefault="00CF750C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7D0FC47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60F0D6C8" w14:textId="2709271B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26C9080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9F029CE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3D80C39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FDC4615" w14:textId="34A39A46" w:rsidR="009531B1" w:rsidRPr="00DD7CDF" w:rsidRDefault="00CF750C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2E603F" w:rsidRPr="002E60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80" w:type="dxa"/>
          </w:tcPr>
          <w:p w14:paraId="10795F6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B4CFE95" w14:textId="225974A0" w:rsidR="009531B1" w:rsidRPr="00DD7CDF" w:rsidRDefault="00CF750C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Pr="00CF750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73CF54A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3EF38D2" w14:textId="0E161B12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B63CC4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EA14AC2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9531B1" w:rsidRPr="00DD7CDF" w14:paraId="303BDA57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6F719CBE" w14:textId="77777777" w:rsidR="009531B1" w:rsidRPr="00DD7CDF" w:rsidRDefault="009531B1" w:rsidP="009531B1">
            <w:pPr>
              <w:tabs>
                <w:tab w:val="left" w:pos="342"/>
              </w:tabs>
              <w:spacing w:line="320" w:lineRule="exact"/>
              <w:ind w:left="11" w:hanging="91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DD7CDF">
              <w:rPr>
                <w:rFonts w:ascii="Angsana New" w:hAnsi="Angsana New" w:cs="Angsana New"/>
                <w:sz w:val="30"/>
                <w:szCs w:val="30"/>
              </w:rPr>
              <w:t>Westbridge</w:t>
            </w:r>
            <w:proofErr w:type="spellEnd"/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Foods Holding B.V.</w:t>
            </w:r>
            <w:r w:rsidRPr="00DD7CDF">
              <w:rPr>
                <w:rFonts w:ascii="Angsana New" w:hAnsi="Angsana New" w:cs="Angsana New"/>
                <w:spacing w:val="-2"/>
                <w:sz w:val="30"/>
                <w:szCs w:val="30"/>
                <w:vertAlign w:val="superscript"/>
              </w:rPr>
              <w:t xml:space="preserve"> **</w:t>
            </w:r>
          </w:p>
        </w:tc>
        <w:tc>
          <w:tcPr>
            <w:tcW w:w="1080" w:type="dxa"/>
          </w:tcPr>
          <w:p w14:paraId="74972AD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เนเธอร์แลนด์</w:t>
            </w:r>
          </w:p>
        </w:tc>
        <w:tc>
          <w:tcPr>
            <w:tcW w:w="180" w:type="dxa"/>
          </w:tcPr>
          <w:p w14:paraId="66538A3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DE95F08" w14:textId="7A9CD4BD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84" w:type="dxa"/>
          </w:tcPr>
          <w:p w14:paraId="6CEF789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39F22C05" w14:textId="56030272" w:rsidR="009531B1" w:rsidRPr="00DD7CDF" w:rsidRDefault="006061C2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9531B1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84" w:type="dxa"/>
          </w:tcPr>
          <w:p w14:paraId="1A8F9CB4" w14:textId="77777777" w:rsidR="009531B1" w:rsidRPr="00DD7CDF" w:rsidRDefault="009531B1" w:rsidP="009531B1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27B538D" w14:textId="1AE80F32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2040F78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763DAF0" w14:textId="18637296" w:rsidR="009531B1" w:rsidRPr="00DD7CDF" w:rsidRDefault="00CF750C" w:rsidP="009531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4" w:type="dxa"/>
          </w:tcPr>
          <w:p w14:paraId="4CD3298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BED72D1" w14:textId="76AF8E9B" w:rsidR="009531B1" w:rsidRPr="00DD7CDF" w:rsidRDefault="006061C2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5A940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EE34DA" w14:textId="1649FB10" w:rsidR="009531B1" w:rsidRPr="00DD7CDF" w:rsidRDefault="006061C2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D6E544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CA413C4" w14:textId="27BF57D6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D97163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83C889D" w14:textId="7211B4EF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6551A4D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82D6942" w14:textId="252E04E3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12BAF57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F27673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57B6C516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9B3B662" w14:textId="03183E7B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E689BD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E2EDFC5" w14:textId="26301B06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574B548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FF73960" w14:textId="01193D09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6112C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197220" w14:textId="2670366B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31B1" w:rsidRPr="00DD7CDF" w14:paraId="4402904A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03341599" w14:textId="77777777" w:rsidR="009531B1" w:rsidRPr="00DD7CDF" w:rsidRDefault="009531B1" w:rsidP="009531B1">
            <w:pPr>
              <w:tabs>
                <w:tab w:val="clear" w:pos="227"/>
                <w:tab w:val="left" w:pos="8"/>
                <w:tab w:val="left" w:pos="188"/>
              </w:tabs>
              <w:spacing w:line="240" w:lineRule="auto"/>
              <w:ind w:hanging="8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02D47D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29612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2816E3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A6E9F2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60DD881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2DB9E4A5" w14:textId="77777777" w:rsidR="009531B1" w:rsidRPr="00DD7CDF" w:rsidRDefault="009531B1" w:rsidP="009531B1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F855A1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DD2CF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513FEE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2B272D6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19058C75" w14:textId="6C84EF07" w:rsidR="009531B1" w:rsidRPr="00DD7CDF" w:rsidRDefault="00CF750C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531B1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80" w:type="dxa"/>
          </w:tcPr>
          <w:p w14:paraId="04EA154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33F4E83" w14:textId="2F3A6FFF" w:rsidR="009531B1" w:rsidRPr="00DD7CDF" w:rsidRDefault="00CF750C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531B1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4EB3CBE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62A18433" w14:textId="4AE68A55" w:rsidR="009531B1" w:rsidRPr="00DD7CDF" w:rsidRDefault="006061C2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2E603F" w:rsidRPr="002E60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69599654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2CE913BF" w14:textId="3A9345E2" w:rsidR="009531B1" w:rsidRPr="00DD7CDF" w:rsidRDefault="00CF750C" w:rsidP="009531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9531B1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04A74A3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20D648C4" w14:textId="717E364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7B2508F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6EC9511E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3C39DD91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12F5CC49" w14:textId="1DFC6AAE" w:rsidR="009531B1" w:rsidRPr="00DD7CDF" w:rsidRDefault="006061C2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2E603F" w:rsidRPr="002E60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7AAAC05E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03A2CAAA" w14:textId="3856D3FA" w:rsidR="009531B1" w:rsidRPr="00DD7CDF" w:rsidRDefault="00CF750C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9531B1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1745A09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14:paraId="652FA477" w14:textId="40473E4A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FC5459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E0C96CF" w14:textId="45E07CC2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9531B1" w:rsidRPr="00DD7CDF" w14:paraId="13A87BCB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316641EC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FBC8CF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53916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8FD0A75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4E870AA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</w:tcPr>
          <w:p w14:paraId="2DAFEAC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0CEACC8" w14:textId="77777777" w:rsidR="009531B1" w:rsidRPr="00DD7CDF" w:rsidRDefault="009531B1" w:rsidP="009531B1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23C7625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14ED8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4E98E9D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4F1101D0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5A7F6E2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5B226C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86CB9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143CCF73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7BEF2AC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499A8B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FBA967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42A65FC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799754D4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D9E3284" w14:textId="77777777" w:rsidR="009531B1" w:rsidRPr="00DD7CDF" w:rsidRDefault="009531B1" w:rsidP="009531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904C233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469B0CF9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54D7C68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AA745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E3E80FA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EE6E052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0A387A0A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3AE99B7" w14:textId="77777777" w:rsidR="009531B1" w:rsidRPr="00DD7CDF" w:rsidRDefault="009531B1" w:rsidP="009531B1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4BD147" w14:textId="77777777" w:rsidR="009531B1" w:rsidRPr="00DD7CDF" w:rsidRDefault="009531B1" w:rsidP="0095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</w:tbl>
    <w:p w14:paraId="41A1DCE8" w14:textId="77777777" w:rsidR="00A711F5" w:rsidRPr="00DD7CDF" w:rsidRDefault="00A711F5" w:rsidP="000429A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vertAlign w:val="superscript"/>
        </w:rPr>
      </w:pPr>
    </w:p>
    <w:p w14:paraId="79A49907" w14:textId="77777777" w:rsidR="00F775F9" w:rsidRPr="00DD7CDF" w:rsidRDefault="00F775F9" w:rsidP="000429A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vertAlign w:val="superscript"/>
        </w:rPr>
      </w:pPr>
    </w:p>
    <w:p w14:paraId="3A8F9F33" w14:textId="77777777" w:rsidR="00F775F9" w:rsidRPr="00DD7CDF" w:rsidRDefault="00F775F9" w:rsidP="000429A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vertAlign w:val="superscript"/>
        </w:rPr>
      </w:pPr>
    </w:p>
    <w:p w14:paraId="32DB3288" w14:textId="77777777" w:rsidR="00F775F9" w:rsidRPr="00DD7CDF" w:rsidRDefault="00F775F9" w:rsidP="000429A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vertAlign w:val="superscript"/>
          <w:cs/>
        </w:rPr>
      </w:pPr>
    </w:p>
    <w:p w14:paraId="1E2E5E6E" w14:textId="301AC2B0" w:rsidR="00DD5805" w:rsidRPr="00DD7CDF" w:rsidRDefault="00DD5805" w:rsidP="000429AC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</w:rPr>
      </w:pPr>
      <w:r w:rsidRPr="00DD7CDF">
        <w:rPr>
          <w:rFonts w:ascii="Angsana New" w:hAnsi="Angsana New" w:cs="Angsana New"/>
          <w:sz w:val="28"/>
          <w:vertAlign w:val="superscript"/>
        </w:rPr>
        <w:lastRenderedPageBreak/>
        <w:t>*</w:t>
      </w:r>
      <w:r w:rsidRPr="00DD7CDF">
        <w:rPr>
          <w:rFonts w:ascii="Angsana New" w:hAnsi="Angsana New" w:cs="Angsana New"/>
          <w:i/>
          <w:iCs/>
          <w:cs/>
        </w:rPr>
        <w:t xml:space="preserve"> </w:t>
      </w:r>
      <w:r w:rsidRPr="00DD7CDF">
        <w:rPr>
          <w:rFonts w:ascii="Angsana New" w:hAnsi="Angsana New" w:cs="Angsana New"/>
          <w:spacing w:val="-4"/>
        </w:rPr>
        <w:t xml:space="preserve">CP-Meiji </w:t>
      </w:r>
      <w:r w:rsidRPr="00DD7CDF">
        <w:rPr>
          <w:rFonts w:ascii="Angsana New" w:hAnsi="Angsana New" w:cs="Angsana New"/>
          <w:spacing w:val="-4"/>
          <w:cs/>
        </w:rPr>
        <w:t>เป็นการร่วมค้า เนื่องจากตามข้อบังคับของ</w:t>
      </w:r>
      <w:r w:rsidRPr="00DD7CDF">
        <w:rPr>
          <w:rFonts w:ascii="Angsana New" w:hAnsi="Angsana New" w:cs="Angsana New"/>
          <w:spacing w:val="-4"/>
        </w:rPr>
        <w:t xml:space="preserve"> CP-Meiji </w:t>
      </w:r>
      <w:r w:rsidRPr="00DD7CDF">
        <w:rPr>
          <w:rFonts w:ascii="Angsana New" w:hAnsi="Angsana New" w:cs="Angsana New"/>
          <w:spacing w:val="-4"/>
          <w:cs/>
        </w:rPr>
        <w:t>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</w:t>
      </w:r>
      <w:r w:rsidRPr="00DD7CDF">
        <w:rPr>
          <w:rFonts w:ascii="Angsana New" w:hAnsi="Angsana New" w:cs="Angsana New"/>
          <w:spacing w:val="-4"/>
        </w:rPr>
        <w:t xml:space="preserve"> CP-Meiji</w:t>
      </w:r>
      <w:r w:rsidRPr="00DD7CDF">
        <w:rPr>
          <w:rFonts w:ascii="Angsana New" w:hAnsi="Angsana New" w:cs="Angsana New"/>
          <w:cs/>
        </w:rPr>
        <w:t xml:space="preserve"> กลุ่มบริษัทได้บันทึกบัญชีเงินลงทุนในการร่วมค้าตามวิธีส่วนได้เสียในงบการเงิน</w:t>
      </w:r>
      <w:r w:rsidR="00EC56F0" w:rsidRPr="00DD7CDF">
        <w:rPr>
          <w:rFonts w:ascii="Angsana New" w:hAnsi="Angsana New" w:cs="Angsana New"/>
          <w:cs/>
        </w:rPr>
        <w:t>รวม</w:t>
      </w:r>
      <w:r w:rsidRPr="00DD7CDF">
        <w:rPr>
          <w:rFonts w:ascii="Angsana New" w:hAnsi="Angsana New" w:cs="Angsana New"/>
          <w:cs/>
        </w:rPr>
        <w:t>ระหว่างกาล</w:t>
      </w:r>
    </w:p>
    <w:p w14:paraId="73E95F53" w14:textId="77777777" w:rsidR="00A711F5" w:rsidRPr="00DD7CDF" w:rsidRDefault="00A711F5" w:rsidP="000429AC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cs/>
        </w:rPr>
      </w:pPr>
    </w:p>
    <w:p w14:paraId="5AFAEA49" w14:textId="0DABB355" w:rsidR="00A711F5" w:rsidRPr="00DD7CDF" w:rsidRDefault="006720AE" w:rsidP="000429AC">
      <w:pPr>
        <w:pStyle w:val="a"/>
        <w:tabs>
          <w:tab w:val="clear" w:pos="1080"/>
          <w:tab w:val="left" w:pos="540"/>
        </w:tabs>
        <w:ind w:left="180" w:hanging="180"/>
        <w:jc w:val="both"/>
        <w:rPr>
          <w:rFonts w:ascii="Angsana New" w:hAnsi="Angsana New" w:cs="Angsana New"/>
          <w:cs/>
        </w:rPr>
      </w:pPr>
      <w:r w:rsidRPr="00DD7CDF">
        <w:rPr>
          <w:rFonts w:ascii="Angsana New" w:hAnsi="Angsana New" w:cs="Angsana New"/>
          <w:spacing w:val="-6"/>
          <w:sz w:val="28"/>
          <w:szCs w:val="28"/>
          <w:vertAlign w:val="superscript"/>
          <w:cs/>
        </w:rPr>
        <w:t>**</w:t>
      </w:r>
      <w:r w:rsidRPr="00DD7CDF">
        <w:rPr>
          <w:rFonts w:ascii="Angsana New" w:hAnsi="Angsana New" w:cs="Angsana New"/>
          <w:spacing w:val="-6"/>
          <w:cs/>
        </w:rPr>
        <w:t xml:space="preserve"> </w:t>
      </w:r>
      <w:r w:rsidRPr="00DD7CDF">
        <w:rPr>
          <w:rFonts w:ascii="Angsana New" w:hAnsi="Angsana New" w:cs="Angsana New"/>
          <w:spacing w:val="-6"/>
          <w:lang w:val="en-US"/>
        </w:rPr>
        <w:t xml:space="preserve">Andhra Pradesh </w:t>
      </w:r>
      <w:proofErr w:type="spellStart"/>
      <w:r w:rsidRPr="00DD7CDF">
        <w:rPr>
          <w:rFonts w:ascii="Angsana New" w:hAnsi="Angsana New" w:cs="Angsana New"/>
          <w:spacing w:val="-6"/>
          <w:lang w:val="en-US"/>
        </w:rPr>
        <w:t>Broodstock</w:t>
      </w:r>
      <w:proofErr w:type="spellEnd"/>
      <w:r w:rsidRPr="00DD7CDF">
        <w:rPr>
          <w:rFonts w:ascii="Angsana New" w:hAnsi="Angsana New" w:cs="Angsana New" w:hint="cs"/>
          <w:spacing w:val="-6"/>
          <w:cs/>
        </w:rPr>
        <w:t xml:space="preserve"> </w:t>
      </w:r>
      <w:proofErr w:type="spellStart"/>
      <w:r w:rsidRPr="00DD7CDF">
        <w:rPr>
          <w:rFonts w:ascii="Angsana New" w:hAnsi="Angsana New" w:cs="Angsana New"/>
          <w:spacing w:val="-6"/>
          <w:lang w:val="en-US"/>
        </w:rPr>
        <w:t>Multiplicationcentre</w:t>
      </w:r>
      <w:proofErr w:type="spellEnd"/>
      <w:r w:rsidRPr="00DD7CDF">
        <w:rPr>
          <w:rFonts w:ascii="Angsana New" w:hAnsi="Angsana New" w:cs="Angsana New"/>
          <w:spacing w:val="-6"/>
          <w:lang w:val="en-US"/>
        </w:rPr>
        <w:t xml:space="preserve"> Private Limited</w:t>
      </w:r>
      <w:r w:rsidR="00D328B8">
        <w:rPr>
          <w:rFonts w:ascii="Angsana New" w:hAnsi="Angsana New" w:cs="Angsana New"/>
          <w:spacing w:val="-6"/>
          <w:lang w:val="en-US"/>
        </w:rPr>
        <w:t xml:space="preserve">, </w:t>
      </w:r>
      <w:proofErr w:type="spellStart"/>
      <w:r w:rsidR="00D328B8">
        <w:rPr>
          <w:rFonts w:ascii="Angsana New" w:hAnsi="Angsana New" w:cs="Angsana New"/>
          <w:spacing w:val="-6"/>
          <w:lang w:val="en-US"/>
        </w:rPr>
        <w:t>Hy</w:t>
      </w:r>
      <w:r w:rsidR="00C46325">
        <w:rPr>
          <w:rFonts w:ascii="Angsana New" w:hAnsi="Angsana New" w:cs="Angsana New"/>
          <w:spacing w:val="-6"/>
          <w:lang w:val="en-US"/>
        </w:rPr>
        <w:t>L</w:t>
      </w:r>
      <w:r w:rsidR="00D328B8">
        <w:rPr>
          <w:rFonts w:ascii="Angsana New" w:hAnsi="Angsana New" w:cs="Angsana New"/>
          <w:spacing w:val="-6"/>
          <w:lang w:val="en-US"/>
        </w:rPr>
        <w:t>ife</w:t>
      </w:r>
      <w:proofErr w:type="spellEnd"/>
      <w:r w:rsidR="00D328B8">
        <w:rPr>
          <w:rFonts w:ascii="Angsana New" w:hAnsi="Angsana New" w:cs="Angsana New"/>
          <w:spacing w:val="-6"/>
          <w:lang w:val="en-US"/>
        </w:rPr>
        <w:t xml:space="preserve"> Group Holding</w:t>
      </w:r>
      <w:r w:rsidR="00C46325">
        <w:rPr>
          <w:rFonts w:ascii="Angsana New" w:hAnsi="Angsana New" w:cs="Angsana New"/>
          <w:spacing w:val="-6"/>
          <w:lang w:val="en-US"/>
        </w:rPr>
        <w:t>s</w:t>
      </w:r>
      <w:r w:rsidR="00D328B8">
        <w:rPr>
          <w:rFonts w:ascii="Angsana New" w:hAnsi="Angsana New" w:cs="Angsana New"/>
          <w:spacing w:val="-6"/>
          <w:lang w:val="en-US"/>
        </w:rPr>
        <w:t xml:space="preserve"> Ltd.</w:t>
      </w:r>
      <w:r w:rsidRPr="00DD7CDF">
        <w:rPr>
          <w:rFonts w:ascii="Angsana New" w:hAnsi="Angsana New" w:cs="Angsana New"/>
          <w:spacing w:val="-6"/>
          <w:lang w:val="en-US"/>
        </w:rPr>
        <w:t xml:space="preserve"> </w:t>
      </w:r>
      <w:r w:rsidRPr="00DD7CDF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Pr="00DD7CDF">
        <w:rPr>
          <w:rFonts w:ascii="Angsana New" w:hAnsi="Angsana New" w:cs="Angsana New" w:hint="cs"/>
          <w:spacing w:val="-6"/>
          <w:cs/>
        </w:rPr>
        <w:t xml:space="preserve">Westbridge Foods Holding B.V. </w:t>
      </w:r>
      <w:r w:rsidRPr="00DD7CDF">
        <w:rPr>
          <w:rFonts w:ascii="Angsana New" w:hAnsi="Angsana New" w:cs="Angsana New"/>
          <w:spacing w:val="-6"/>
          <w:cs/>
        </w:rPr>
        <w:t>เป็น</w:t>
      </w:r>
      <w:r w:rsidRPr="00DD7CDF">
        <w:rPr>
          <w:rFonts w:ascii="Angsana New" w:hAnsi="Angsana New" w:cs="Angsana New" w:hint="cs"/>
          <w:spacing w:val="-6"/>
          <w:cs/>
        </w:rPr>
        <w:t>การร่วมค้าเนื่องจาก</w:t>
      </w:r>
      <w:r w:rsidRPr="00DD7CDF">
        <w:rPr>
          <w:rFonts w:ascii="Angsana New" w:hAnsi="Angsana New" w:cs="Angsana New"/>
          <w:spacing w:val="-6"/>
          <w:cs/>
        </w:rPr>
        <w:t>ผู้ลงทุนมีอำนาจควบคุมร่วมกั</w:t>
      </w:r>
      <w:r w:rsidR="007F0B09" w:rsidRPr="00DD7CDF">
        <w:rPr>
          <w:rFonts w:ascii="Angsana New" w:hAnsi="Angsana New" w:cs="Angsana New"/>
          <w:spacing w:val="-6"/>
          <w:cs/>
        </w:rPr>
        <w:t>นในการตัดสินใจที่สำคัญทางการเงิ</w:t>
      </w:r>
      <w:r w:rsidR="007F0B09" w:rsidRPr="00DD7CDF">
        <w:rPr>
          <w:rFonts w:ascii="Angsana New" w:hAnsi="Angsana New" w:cs="Angsana New" w:hint="cs"/>
          <w:spacing w:val="-6"/>
          <w:cs/>
        </w:rPr>
        <w:t>น</w:t>
      </w:r>
      <w:r w:rsidRPr="00DD7CDF">
        <w:rPr>
          <w:rFonts w:ascii="Angsana New" w:hAnsi="Angsana New" w:cs="Angsana New"/>
          <w:spacing w:val="-6"/>
          <w:cs/>
        </w:rPr>
        <w:t>และ</w:t>
      </w:r>
      <w:r w:rsidRPr="00DD7CDF">
        <w:rPr>
          <w:rFonts w:ascii="Angsana New" w:hAnsi="Angsana New" w:cs="Angsana New"/>
          <w:spacing w:val="-4"/>
          <w:cs/>
        </w:rPr>
        <w:t xml:space="preserve">การดำเนินงาน และมีสิทธิในสินทรัพย์สุทธิของ </w:t>
      </w:r>
      <w:r w:rsidRPr="00DD7CDF">
        <w:rPr>
          <w:rFonts w:ascii="Angsana New" w:hAnsi="Angsana New" w:cs="Angsana New"/>
          <w:spacing w:val="-4"/>
          <w:lang w:val="en-US"/>
        </w:rPr>
        <w:t xml:space="preserve">Andhra Pradesh </w:t>
      </w:r>
      <w:proofErr w:type="spellStart"/>
      <w:r w:rsidRPr="00DD7CDF">
        <w:rPr>
          <w:rFonts w:ascii="Angsana New" w:hAnsi="Angsana New" w:cs="Angsana New"/>
          <w:spacing w:val="-4"/>
          <w:lang w:val="en-US"/>
        </w:rPr>
        <w:t>Broodstock</w:t>
      </w:r>
      <w:proofErr w:type="spellEnd"/>
      <w:r w:rsidRPr="00DD7CDF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Pr="00DD7CDF">
        <w:rPr>
          <w:rFonts w:ascii="Angsana New" w:hAnsi="Angsana New" w:cs="Angsana New"/>
          <w:spacing w:val="-4"/>
          <w:lang w:val="en-US"/>
        </w:rPr>
        <w:t>Multiplicationcentre</w:t>
      </w:r>
      <w:proofErr w:type="spellEnd"/>
      <w:r w:rsidRPr="00DD7CDF">
        <w:rPr>
          <w:rFonts w:ascii="Angsana New" w:hAnsi="Angsana New" w:cs="Angsana New"/>
          <w:spacing w:val="-4"/>
          <w:lang w:val="en-US"/>
        </w:rPr>
        <w:t xml:space="preserve"> Private Limited</w:t>
      </w:r>
      <w:r w:rsidR="00C46325">
        <w:rPr>
          <w:rFonts w:ascii="Angsana New" w:hAnsi="Angsana New" w:cs="Angsana New" w:hint="cs"/>
          <w:cs/>
        </w:rPr>
        <w:t xml:space="preserve">, </w:t>
      </w:r>
      <w:proofErr w:type="spellStart"/>
      <w:r w:rsidR="00C46325">
        <w:rPr>
          <w:rFonts w:ascii="Angsana New" w:hAnsi="Angsana New" w:cs="Angsana New"/>
          <w:spacing w:val="-6"/>
          <w:lang w:val="en-US"/>
        </w:rPr>
        <w:t>HyLife</w:t>
      </w:r>
      <w:proofErr w:type="spellEnd"/>
      <w:r w:rsidR="00C46325">
        <w:rPr>
          <w:rFonts w:ascii="Angsana New" w:hAnsi="Angsana New" w:cs="Angsana New"/>
          <w:spacing w:val="-6"/>
          <w:lang w:val="en-US"/>
        </w:rPr>
        <w:t xml:space="preserve"> Group Holdings Ltd.</w:t>
      </w:r>
      <w:r w:rsidR="00C46325" w:rsidRPr="00DD7CDF">
        <w:rPr>
          <w:rFonts w:ascii="Angsana New" w:hAnsi="Angsana New" w:cs="Angsana New"/>
          <w:spacing w:val="-6"/>
          <w:lang w:val="en-US"/>
        </w:rPr>
        <w:t xml:space="preserve"> </w:t>
      </w:r>
      <w:r w:rsidRPr="00DD7CDF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Pr="00DD7CDF">
        <w:rPr>
          <w:rFonts w:ascii="Angsana New" w:hAnsi="Angsana New" w:cs="Angsana New" w:hint="cs"/>
          <w:spacing w:val="-4"/>
          <w:cs/>
        </w:rPr>
        <w:t>Westbridge Foods Holding B.V. กลุ่มบริษัท</w:t>
      </w:r>
      <w:r w:rsidRPr="00DD7CDF">
        <w:rPr>
          <w:rFonts w:ascii="Angsana New" w:hAnsi="Angsana New" w:cs="Angsana New"/>
          <w:cs/>
        </w:rPr>
        <w:t>ได้บันทึกบัญชีเงินลงทุนในการร่วมค้าตามวิธีส่วนได้เสียในงบการเงินรวม</w:t>
      </w:r>
      <w:r w:rsidR="009B1943" w:rsidRPr="00DD7CDF">
        <w:rPr>
          <w:rFonts w:ascii="Angsana New" w:hAnsi="Angsana New" w:cs="Angsana New" w:hint="cs"/>
          <w:cs/>
        </w:rPr>
        <w:t>ระหว่างกาล</w:t>
      </w:r>
    </w:p>
    <w:p w14:paraId="66FAEB87" w14:textId="77777777" w:rsidR="00555629" w:rsidRPr="00DD7CDF" w:rsidRDefault="00A711F5" w:rsidP="000429AC">
      <w:pPr>
        <w:pStyle w:val="a"/>
        <w:tabs>
          <w:tab w:val="clear" w:pos="1080"/>
          <w:tab w:val="left" w:pos="540"/>
        </w:tabs>
        <w:ind w:left="180" w:hanging="180"/>
        <w:jc w:val="both"/>
        <w:rPr>
          <w:rFonts w:ascii="Angsana New" w:hAnsi="Angsana New" w:cs="Angsana New"/>
          <w:b/>
          <w:bCs/>
          <w:i/>
          <w:iCs/>
          <w:cs/>
        </w:rPr>
      </w:pPr>
      <w:r w:rsidRPr="00DD7CDF">
        <w:rPr>
          <w:rFonts w:ascii="Angsana New" w:hAnsi="Angsana New" w:cs="Angsana New"/>
          <w:cs/>
        </w:rPr>
        <w:br w:type="page"/>
      </w:r>
      <w:r w:rsidR="00555629" w:rsidRPr="00DD7CDF">
        <w:rPr>
          <w:rFonts w:ascii="Angsana New" w:hAnsi="Angsana New" w:cs="Angsana New"/>
          <w:b/>
          <w:bCs/>
          <w:i/>
          <w:iCs/>
          <w:cs/>
        </w:rPr>
        <w:lastRenderedPageBreak/>
        <w:t>รายละเอียดเงินลงทุนในการร่วมค้าและรับเงินปันผลรับ (ต่อ)</w:t>
      </w:r>
    </w:p>
    <w:p w14:paraId="432A814B" w14:textId="77777777" w:rsidR="00555629" w:rsidRPr="00DD7CDF" w:rsidRDefault="0055562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1540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6"/>
        <w:gridCol w:w="1157"/>
        <w:gridCol w:w="206"/>
        <w:gridCol w:w="653"/>
        <w:gridCol w:w="195"/>
        <w:gridCol w:w="657"/>
        <w:gridCol w:w="194"/>
        <w:gridCol w:w="652"/>
        <w:gridCol w:w="194"/>
        <w:gridCol w:w="657"/>
        <w:gridCol w:w="194"/>
        <w:gridCol w:w="652"/>
        <w:gridCol w:w="194"/>
        <w:gridCol w:w="665"/>
        <w:gridCol w:w="199"/>
        <w:gridCol w:w="657"/>
        <w:gridCol w:w="194"/>
        <w:gridCol w:w="653"/>
        <w:gridCol w:w="195"/>
        <w:gridCol w:w="664"/>
        <w:gridCol w:w="194"/>
        <w:gridCol w:w="655"/>
        <w:gridCol w:w="9"/>
        <w:gridCol w:w="185"/>
        <w:gridCol w:w="14"/>
        <w:gridCol w:w="619"/>
        <w:gridCol w:w="194"/>
        <w:gridCol w:w="13"/>
        <w:gridCol w:w="630"/>
      </w:tblGrid>
      <w:tr w:rsidR="00F74785" w:rsidRPr="00DD7CDF" w14:paraId="7DDFFD7B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50AEFFA0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64916DBF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dxa"/>
          </w:tcPr>
          <w:p w14:paraId="3A2C234F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2" w:type="dxa"/>
            <w:gridSpan w:val="26"/>
            <w:shd w:val="clear" w:color="auto" w:fill="auto"/>
            <w:vAlign w:val="center"/>
          </w:tcPr>
          <w:p w14:paraId="4A536F41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74785" w:rsidRPr="00DD7CDF" w14:paraId="2E0B035F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150C54F7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5" w:type="dxa"/>
            <w:gridSpan w:val="28"/>
            <w:tcBorders>
              <w:bottom w:val="single" w:sz="4" w:space="0" w:color="auto"/>
            </w:tcBorders>
          </w:tcPr>
          <w:p w14:paraId="1524562F" w14:textId="77777777" w:rsidR="00F74785" w:rsidRPr="00DD7CDF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74785" w:rsidRPr="00DD7CDF" w14:paraId="715FF5D3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778D131F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A2394A1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6" w:type="dxa"/>
            <w:tcBorders>
              <w:top w:val="single" w:sz="4" w:space="0" w:color="auto"/>
            </w:tcBorders>
          </w:tcPr>
          <w:p w14:paraId="4209D4CE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35C778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94" w:type="dxa"/>
            <w:tcBorders>
              <w:top w:val="single" w:sz="4" w:space="0" w:color="auto"/>
            </w:tcBorders>
            <w:shd w:val="clear" w:color="auto" w:fill="auto"/>
          </w:tcPr>
          <w:p w14:paraId="4031F7E6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0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FFF9F6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5302E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61813" w14:textId="77777777" w:rsidR="00F74785" w:rsidRPr="00DD7CDF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64FB1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C1B62" w14:textId="77777777" w:rsidR="00F74785" w:rsidRPr="00DD7CDF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34F86" w14:textId="77777777" w:rsidR="00F74785" w:rsidRPr="00DD7CDF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A81C" w14:textId="77777777" w:rsidR="00F74785" w:rsidRPr="00DD7CDF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4319B" w14:textId="77777777" w:rsidR="00F74785" w:rsidRPr="00DD7CDF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</w:t>
            </w:r>
          </w:p>
        </w:tc>
      </w:tr>
      <w:tr w:rsidR="00F74785" w:rsidRPr="00DD7CDF" w14:paraId="4036A7D8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09669CC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40998BAF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206" w:type="dxa"/>
          </w:tcPr>
          <w:p w14:paraId="5D90890C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05" w:type="dxa"/>
            <w:gridSpan w:val="3"/>
            <w:shd w:val="clear" w:color="auto" w:fill="auto"/>
          </w:tcPr>
          <w:p w14:paraId="0CE66E5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4" w:type="dxa"/>
            <w:shd w:val="clear" w:color="auto" w:fill="auto"/>
          </w:tcPr>
          <w:p w14:paraId="7F240FC4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03" w:type="dxa"/>
            <w:gridSpan w:val="3"/>
            <w:shd w:val="clear" w:color="auto" w:fill="auto"/>
          </w:tcPr>
          <w:p w14:paraId="257DBE54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63FB542F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1" w:type="dxa"/>
            <w:gridSpan w:val="3"/>
            <w:shd w:val="clear" w:color="auto" w:fill="auto"/>
            <w:vAlign w:val="bottom"/>
          </w:tcPr>
          <w:p w14:paraId="3BD98DB4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shd w:val="clear" w:color="auto" w:fill="auto"/>
            <w:vAlign w:val="bottom"/>
          </w:tcPr>
          <w:p w14:paraId="241E0B2F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bottom"/>
          </w:tcPr>
          <w:p w14:paraId="2F9FC6E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F9EEBBB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14:paraId="2EC62DEA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3DC40B4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gridSpan w:val="4"/>
            <w:shd w:val="clear" w:color="auto" w:fill="auto"/>
            <w:vAlign w:val="bottom"/>
          </w:tcPr>
          <w:p w14:paraId="33AAF2F0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งวดสามเดือน</w:t>
            </w:r>
          </w:p>
        </w:tc>
      </w:tr>
      <w:tr w:rsidR="00F74785" w:rsidRPr="00DD7CDF" w14:paraId="12B360C6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0BD1EE53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B0AC5D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206" w:type="dxa"/>
          </w:tcPr>
          <w:p w14:paraId="07D126D5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CB71F2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4" w:type="dxa"/>
            <w:shd w:val="clear" w:color="auto" w:fill="auto"/>
          </w:tcPr>
          <w:p w14:paraId="00DF5671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03D48B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14FD8169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A5EDD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9" w:type="dxa"/>
            <w:shd w:val="clear" w:color="auto" w:fill="auto"/>
            <w:vAlign w:val="bottom"/>
          </w:tcPr>
          <w:p w14:paraId="11F631F2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D10E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DEECC25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A7AE9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BEA23D2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0DB3" w14:textId="77777777" w:rsidR="00F74785" w:rsidRPr="00DD7CDF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B92B79" w:rsidRPr="00DD7CDF" w14:paraId="3D9C8C54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0694501E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2D24D9E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6" w:type="dxa"/>
          </w:tcPr>
          <w:p w14:paraId="58F85B26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4ACD95DA" w14:textId="505E4C2B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5" w:type="dxa"/>
            <w:shd w:val="clear" w:color="auto" w:fill="auto"/>
          </w:tcPr>
          <w:p w14:paraId="4BFA9CE5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shd w:val="clear" w:color="auto" w:fill="auto"/>
          </w:tcPr>
          <w:p w14:paraId="6861C8B8" w14:textId="3A8AE9FD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4" w:type="dxa"/>
            <w:shd w:val="clear" w:color="auto" w:fill="auto"/>
          </w:tcPr>
          <w:p w14:paraId="0A5E1848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2" w:type="dxa"/>
            <w:shd w:val="clear" w:color="auto" w:fill="auto"/>
          </w:tcPr>
          <w:p w14:paraId="56D6490A" w14:textId="5FE7B356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4" w:type="dxa"/>
            <w:shd w:val="clear" w:color="auto" w:fill="auto"/>
          </w:tcPr>
          <w:p w14:paraId="75BCD806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shd w:val="clear" w:color="auto" w:fill="auto"/>
          </w:tcPr>
          <w:p w14:paraId="68B864C0" w14:textId="31980820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4" w:type="dxa"/>
            <w:shd w:val="clear" w:color="auto" w:fill="auto"/>
          </w:tcPr>
          <w:p w14:paraId="04FDFC49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2" w:type="dxa"/>
            <w:shd w:val="clear" w:color="auto" w:fill="auto"/>
          </w:tcPr>
          <w:p w14:paraId="1EC42A87" w14:textId="33F8AF2A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4" w:type="dxa"/>
            <w:shd w:val="clear" w:color="auto" w:fill="auto"/>
          </w:tcPr>
          <w:p w14:paraId="66A044BF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dxa"/>
            <w:shd w:val="clear" w:color="auto" w:fill="auto"/>
          </w:tcPr>
          <w:p w14:paraId="2D7A4D12" w14:textId="3F08FF00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9" w:type="dxa"/>
            <w:shd w:val="clear" w:color="auto" w:fill="auto"/>
          </w:tcPr>
          <w:p w14:paraId="47EB84C7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shd w:val="clear" w:color="auto" w:fill="auto"/>
          </w:tcPr>
          <w:p w14:paraId="3151ACF2" w14:textId="374D7937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4" w:type="dxa"/>
            <w:shd w:val="clear" w:color="auto" w:fill="auto"/>
          </w:tcPr>
          <w:p w14:paraId="256493E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1E8B1CE0" w14:textId="7515CC3D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59DF7EF0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6E15948D" w14:textId="73FACFC1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4" w:type="dxa"/>
            <w:tcBorders>
              <w:top w:val="single" w:sz="4" w:space="0" w:color="auto"/>
            </w:tcBorders>
            <w:shd w:val="clear" w:color="auto" w:fill="auto"/>
          </w:tcPr>
          <w:p w14:paraId="4CF0DD7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auto"/>
          </w:tcPr>
          <w:p w14:paraId="4F6DA60D" w14:textId="5E071900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3C882FEB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dxa"/>
            <w:gridSpan w:val="2"/>
            <w:shd w:val="clear" w:color="auto" w:fill="auto"/>
          </w:tcPr>
          <w:p w14:paraId="4FA31320" w14:textId="1359CEA3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3E219AC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2A3B8A34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931B26D" w14:textId="2BF3EADA" w:rsidR="00F74785" w:rsidRPr="00DD7CDF" w:rsidRDefault="00CF750C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74785"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1296C8A8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92B79" w:rsidRPr="00DD7CDF" w14:paraId="2009E0ED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39C04E4E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2188CD5F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6" w:type="dxa"/>
          </w:tcPr>
          <w:p w14:paraId="183B707C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14:paraId="3B56F6A6" w14:textId="12611D08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12412196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67B244D1" w14:textId="419EC3AA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94" w:type="dxa"/>
            <w:shd w:val="clear" w:color="auto" w:fill="auto"/>
          </w:tcPr>
          <w:p w14:paraId="3D06F126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4E5E15DF" w14:textId="5FAFB062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94" w:type="dxa"/>
            <w:shd w:val="clear" w:color="auto" w:fill="auto"/>
          </w:tcPr>
          <w:p w14:paraId="0A79E86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01D56979" w14:textId="338907DE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94" w:type="dxa"/>
            <w:shd w:val="clear" w:color="auto" w:fill="auto"/>
          </w:tcPr>
          <w:p w14:paraId="733C0751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60F1AFC1" w14:textId="2DE4E8C6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94" w:type="dxa"/>
            <w:shd w:val="clear" w:color="auto" w:fill="auto"/>
          </w:tcPr>
          <w:p w14:paraId="32F05D4D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4A3812D0" w14:textId="6512C1A4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99" w:type="dxa"/>
            <w:shd w:val="clear" w:color="auto" w:fill="auto"/>
          </w:tcPr>
          <w:p w14:paraId="6436861C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1AC3C421" w14:textId="393C7AFE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94" w:type="dxa"/>
            <w:shd w:val="clear" w:color="auto" w:fill="auto"/>
          </w:tcPr>
          <w:p w14:paraId="6347E54D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14:paraId="5834A778" w14:textId="261F4A20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14:paraId="77098107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42A7F2F6" w14:textId="4A86D0F1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94" w:type="dxa"/>
            <w:shd w:val="clear" w:color="auto" w:fill="auto"/>
          </w:tcPr>
          <w:p w14:paraId="4020A64D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14:paraId="3F98B722" w14:textId="7AA5A842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60B6610D" w14:textId="77777777" w:rsidR="00F74785" w:rsidRPr="00DD7CDF" w:rsidRDefault="00F74785" w:rsidP="00F74785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B6176C" w14:textId="476708B4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17AD7310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423E4B5" w14:textId="78A44F83" w:rsidR="00F74785" w:rsidRPr="00DD7CDF" w:rsidRDefault="006061C2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6061C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F74785" w:rsidRPr="00DD7CDF" w14:paraId="74743DC5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3606B09A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5" w:type="dxa"/>
            <w:gridSpan w:val="28"/>
          </w:tcPr>
          <w:p w14:paraId="39B1C8E1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B92B79" w:rsidRPr="00DD7CDF" w14:paraId="40190A41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2A72AD32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</w:t>
            </w:r>
          </w:p>
        </w:tc>
        <w:tc>
          <w:tcPr>
            <w:tcW w:w="1157" w:type="dxa"/>
          </w:tcPr>
          <w:p w14:paraId="0C6B301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6" w:type="dxa"/>
          </w:tcPr>
          <w:p w14:paraId="0721469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229DCCF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1ACD3630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4DA49F16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shd w:val="clear" w:color="auto" w:fill="auto"/>
          </w:tcPr>
          <w:p w14:paraId="3F77EC0E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76A79F7D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179E666A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2CBA87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shd w:val="clear" w:color="auto" w:fill="auto"/>
          </w:tcPr>
          <w:p w14:paraId="4A0B4475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2" w:type="dxa"/>
            <w:shd w:val="clear" w:color="auto" w:fill="auto"/>
          </w:tcPr>
          <w:p w14:paraId="2D4E2B2D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2ADB1BB1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5" w:type="dxa"/>
            <w:shd w:val="clear" w:color="auto" w:fill="auto"/>
          </w:tcPr>
          <w:p w14:paraId="32C20D93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598F83B0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71BBD51F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DEBEC7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6EDB61C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7142F33F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64" w:type="dxa"/>
            <w:shd w:val="clear" w:color="auto" w:fill="auto"/>
          </w:tcPr>
          <w:p w14:paraId="307A9DB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shd w:val="clear" w:color="auto" w:fill="auto"/>
          </w:tcPr>
          <w:p w14:paraId="6B01499F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5" w:type="dxa"/>
            <w:shd w:val="clear" w:color="auto" w:fill="auto"/>
          </w:tcPr>
          <w:p w14:paraId="2B72584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gridSpan w:val="2"/>
            <w:shd w:val="clear" w:color="auto" w:fill="auto"/>
          </w:tcPr>
          <w:p w14:paraId="5CB1EEB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dxa"/>
            <w:gridSpan w:val="2"/>
            <w:shd w:val="clear" w:color="auto" w:fill="auto"/>
          </w:tcPr>
          <w:p w14:paraId="311FC88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shd w:val="clear" w:color="auto" w:fill="auto"/>
          </w:tcPr>
          <w:p w14:paraId="2B5CF262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shd w:val="clear" w:color="auto" w:fill="auto"/>
          </w:tcPr>
          <w:p w14:paraId="27CB5F70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B92B79" w:rsidRPr="00DD7CDF" w14:paraId="492DA1BE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1BAB2CC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57" w:type="dxa"/>
          </w:tcPr>
          <w:p w14:paraId="10E21EAC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6" w:type="dxa"/>
          </w:tcPr>
          <w:p w14:paraId="4DBF656E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42A3089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038DB50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E672A34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shd w:val="clear" w:color="auto" w:fill="auto"/>
          </w:tcPr>
          <w:p w14:paraId="06CB0A7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365D87E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3D34128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11B845FA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65613560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2" w:type="dxa"/>
            <w:shd w:val="clear" w:color="auto" w:fill="auto"/>
          </w:tcPr>
          <w:p w14:paraId="5D498E7F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69EC8A2E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5" w:type="dxa"/>
            <w:shd w:val="clear" w:color="auto" w:fill="auto"/>
          </w:tcPr>
          <w:p w14:paraId="327E0411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276ED59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620504C1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75944676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546021B7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06FA4545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64" w:type="dxa"/>
            <w:shd w:val="clear" w:color="auto" w:fill="auto"/>
          </w:tcPr>
          <w:p w14:paraId="4A402F19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1B5BB36B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5" w:type="dxa"/>
            <w:shd w:val="clear" w:color="auto" w:fill="auto"/>
          </w:tcPr>
          <w:p w14:paraId="27FEC17A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gridSpan w:val="2"/>
            <w:shd w:val="clear" w:color="auto" w:fill="auto"/>
          </w:tcPr>
          <w:p w14:paraId="7351223C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dxa"/>
            <w:gridSpan w:val="2"/>
            <w:shd w:val="clear" w:color="auto" w:fill="auto"/>
          </w:tcPr>
          <w:p w14:paraId="0A9B4B7D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02ABBF46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shd w:val="clear" w:color="auto" w:fill="auto"/>
          </w:tcPr>
          <w:p w14:paraId="11D59123" w14:textId="77777777" w:rsidR="00F74785" w:rsidRPr="00DD7CDF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B92B79" w:rsidRPr="00DD7CDF" w14:paraId="4859346D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76A2BF13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DD7CDF">
              <w:rPr>
                <w:rFonts w:ascii="Angsana New" w:hAnsi="Angsana New"/>
                <w:sz w:val="28"/>
                <w:szCs w:val="28"/>
              </w:rPr>
              <w:t>Camanor</w:t>
            </w:r>
            <w:proofErr w:type="spellEnd"/>
            <w:r w:rsidRPr="00DD7CDF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DD7CDF">
              <w:rPr>
                <w:rFonts w:ascii="Angsana New" w:hAnsi="Angsana New"/>
                <w:sz w:val="28"/>
                <w:szCs w:val="28"/>
              </w:rPr>
              <w:t>Produtos</w:t>
            </w:r>
            <w:proofErr w:type="spellEnd"/>
            <w:r w:rsidRPr="00DD7CDF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DD7CDF">
              <w:rPr>
                <w:rFonts w:ascii="Angsana New" w:hAnsi="Angsana New"/>
                <w:sz w:val="28"/>
                <w:szCs w:val="28"/>
              </w:rPr>
              <w:t>Marinhos</w:t>
            </w:r>
            <w:proofErr w:type="spellEnd"/>
            <w:r w:rsidRPr="00DD7CDF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1157" w:type="dxa"/>
          </w:tcPr>
          <w:p w14:paraId="5C893FED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บราซิล</w:t>
            </w:r>
          </w:p>
        </w:tc>
        <w:tc>
          <w:tcPr>
            <w:tcW w:w="206" w:type="dxa"/>
          </w:tcPr>
          <w:p w14:paraId="1866430A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2626853D" w14:textId="024C09D3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95" w:type="dxa"/>
            <w:shd w:val="clear" w:color="auto" w:fill="auto"/>
          </w:tcPr>
          <w:p w14:paraId="2ED24E40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shd w:val="clear" w:color="auto" w:fill="auto"/>
          </w:tcPr>
          <w:p w14:paraId="5510C5F7" w14:textId="339336FA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94" w:type="dxa"/>
            <w:shd w:val="clear" w:color="auto" w:fill="auto"/>
          </w:tcPr>
          <w:p w14:paraId="7F8770F7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0A05A493" w14:textId="4FF0E2A4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4" w:type="dxa"/>
            <w:shd w:val="clear" w:color="auto" w:fill="auto"/>
          </w:tcPr>
          <w:p w14:paraId="15876429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061A3AAF" w14:textId="4193A660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4" w:type="dxa"/>
            <w:shd w:val="clear" w:color="auto" w:fill="auto"/>
          </w:tcPr>
          <w:p w14:paraId="374A117C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2" w:type="dxa"/>
            <w:shd w:val="clear" w:color="auto" w:fill="auto"/>
          </w:tcPr>
          <w:p w14:paraId="2F8D8795" w14:textId="74B6508F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194" w:type="dxa"/>
            <w:shd w:val="clear" w:color="auto" w:fill="auto"/>
          </w:tcPr>
          <w:p w14:paraId="6397282F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dxa"/>
            <w:shd w:val="clear" w:color="auto" w:fill="auto"/>
          </w:tcPr>
          <w:p w14:paraId="38ED70BC" w14:textId="34373696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199" w:type="dxa"/>
            <w:shd w:val="clear" w:color="auto" w:fill="auto"/>
          </w:tcPr>
          <w:p w14:paraId="080AB816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1E44EB07" w14:textId="7772BF4E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54F92683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7547478D" w14:textId="63C2A586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A90F5DE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64" w:type="dxa"/>
            <w:shd w:val="clear" w:color="auto" w:fill="auto"/>
          </w:tcPr>
          <w:p w14:paraId="3635130D" w14:textId="6427F51A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194" w:type="dxa"/>
            <w:shd w:val="clear" w:color="auto" w:fill="auto"/>
          </w:tcPr>
          <w:p w14:paraId="2D28A58D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</w:tcPr>
          <w:p w14:paraId="0B63E52C" w14:textId="21C2062C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125B7F63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dxa"/>
            <w:gridSpan w:val="2"/>
            <w:shd w:val="clear" w:color="auto" w:fill="auto"/>
          </w:tcPr>
          <w:p w14:paraId="5B32A77E" w14:textId="24FDF306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41508542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shd w:val="clear" w:color="auto" w:fill="auto"/>
          </w:tcPr>
          <w:p w14:paraId="491511D0" w14:textId="06FC36DD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92B79" w:rsidRPr="00DD7CDF" w14:paraId="4D1A69F9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213D079A" w14:textId="77777777" w:rsidR="00B92B79" w:rsidRPr="00DD7CDF" w:rsidRDefault="00B92B79" w:rsidP="00B92B79">
            <w:pPr>
              <w:tabs>
                <w:tab w:val="left" w:pos="284"/>
              </w:tabs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D7CDF">
              <w:rPr>
                <w:rFonts w:ascii="Angsana New" w:hAnsi="Angsana New"/>
                <w:sz w:val="28"/>
                <w:szCs w:val="28"/>
              </w:rPr>
              <w:t>SuperDrob</w:t>
            </w:r>
            <w:proofErr w:type="spellEnd"/>
            <w:r w:rsidRPr="00DD7CDF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1157" w:type="dxa"/>
          </w:tcPr>
          <w:p w14:paraId="3D5955CB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hint="cs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06" w:type="dxa"/>
          </w:tcPr>
          <w:p w14:paraId="273D2517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6FC49CBF" w14:textId="35B331EA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95" w:type="dxa"/>
            <w:shd w:val="clear" w:color="auto" w:fill="auto"/>
          </w:tcPr>
          <w:p w14:paraId="64BE50D5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shd w:val="clear" w:color="auto" w:fill="auto"/>
          </w:tcPr>
          <w:p w14:paraId="742FE88C" w14:textId="1B1BDDEC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94" w:type="dxa"/>
            <w:shd w:val="clear" w:color="auto" w:fill="auto"/>
          </w:tcPr>
          <w:p w14:paraId="6CF935A6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2F8C05A3" w14:textId="1A46E10B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94" w:type="dxa"/>
            <w:shd w:val="clear" w:color="auto" w:fill="auto"/>
          </w:tcPr>
          <w:p w14:paraId="29C0FA16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shd w:val="clear" w:color="auto" w:fill="auto"/>
          </w:tcPr>
          <w:p w14:paraId="6B46D67C" w14:textId="68F52799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94" w:type="dxa"/>
            <w:shd w:val="clear" w:color="auto" w:fill="auto"/>
          </w:tcPr>
          <w:p w14:paraId="179F519B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</w:tcPr>
          <w:p w14:paraId="560A52D7" w14:textId="5DD5475F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94" w:type="dxa"/>
            <w:shd w:val="clear" w:color="auto" w:fill="auto"/>
          </w:tcPr>
          <w:p w14:paraId="6518F066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dxa"/>
            <w:shd w:val="clear" w:color="auto" w:fill="auto"/>
          </w:tcPr>
          <w:p w14:paraId="08CB6149" w14:textId="16A46DE2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99" w:type="dxa"/>
            <w:shd w:val="clear" w:color="auto" w:fill="auto"/>
          </w:tcPr>
          <w:p w14:paraId="7D5FD407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dxa"/>
            <w:shd w:val="clear" w:color="auto" w:fill="auto"/>
          </w:tcPr>
          <w:p w14:paraId="60561EAE" w14:textId="082201A2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62E3E914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5C71855F" w14:textId="3D54FE17" w:rsidR="00B92B79" w:rsidRPr="00B92B79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0A1676F0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4" w:type="dxa"/>
            <w:shd w:val="clear" w:color="auto" w:fill="auto"/>
          </w:tcPr>
          <w:p w14:paraId="1ADD9E78" w14:textId="66006096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94" w:type="dxa"/>
            <w:shd w:val="clear" w:color="auto" w:fill="auto"/>
          </w:tcPr>
          <w:p w14:paraId="43152DCC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</w:tcPr>
          <w:p w14:paraId="1E8ABA89" w14:textId="369D43FF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CF750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061C2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4B22E1ED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dxa"/>
            <w:gridSpan w:val="2"/>
            <w:shd w:val="clear" w:color="auto" w:fill="auto"/>
          </w:tcPr>
          <w:p w14:paraId="144217DE" w14:textId="4ACDA53A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10" w:right="-168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469A6029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shd w:val="clear" w:color="auto" w:fill="auto"/>
          </w:tcPr>
          <w:p w14:paraId="2B67EDCC" w14:textId="14D1766F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92B79" w:rsidRPr="00DD7CDF" w14:paraId="3DFCCB9A" w14:textId="77777777" w:rsidTr="00B92B79">
        <w:trPr>
          <w:cantSplit/>
          <w:trHeight w:val="16"/>
        </w:trPr>
        <w:tc>
          <w:tcPr>
            <w:tcW w:w="4056" w:type="dxa"/>
            <w:shd w:val="clear" w:color="auto" w:fill="auto"/>
          </w:tcPr>
          <w:p w14:paraId="09605E83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</w:tcPr>
          <w:p w14:paraId="51166E07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6" w:type="dxa"/>
          </w:tcPr>
          <w:p w14:paraId="6487E359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4C29C13F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5" w:type="dxa"/>
            <w:shd w:val="clear" w:color="auto" w:fill="auto"/>
          </w:tcPr>
          <w:p w14:paraId="78E767A6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60803C5F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4" w:type="dxa"/>
            <w:shd w:val="clear" w:color="auto" w:fill="auto"/>
          </w:tcPr>
          <w:p w14:paraId="3298E619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2EC021E7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1BE16613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115A17F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25E160A0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4ABA5" w14:textId="0949670F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4" w:type="dxa"/>
            <w:shd w:val="clear" w:color="auto" w:fill="auto"/>
          </w:tcPr>
          <w:p w14:paraId="2F79CAC2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44AF1" w14:textId="7BF7E19D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9" w:type="dxa"/>
            <w:shd w:val="clear" w:color="auto" w:fill="auto"/>
          </w:tcPr>
          <w:p w14:paraId="189BF0EC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3A78" w14:textId="1BA565B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1FADD1EE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641C" w14:textId="00A48E3A" w:rsidR="00B92B79" w:rsidRPr="00B92B79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F1C7F68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08E94" w14:textId="156754D9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4" w:type="dxa"/>
            <w:shd w:val="clear" w:color="auto" w:fill="auto"/>
          </w:tcPr>
          <w:p w14:paraId="147A766C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DB89E" w14:textId="73097F3B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444065C2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C8D94" w14:textId="4CC696D3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2C205942" w14:textId="77777777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D016E" w14:textId="42B948FF" w:rsidR="00B92B79" w:rsidRPr="00DD7CDF" w:rsidRDefault="00B92B79" w:rsidP="00B9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61BA97D" w14:textId="77777777" w:rsidR="00555629" w:rsidRPr="00DD7CDF" w:rsidRDefault="00555629" w:rsidP="000429A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</w:pPr>
    </w:p>
    <w:p w14:paraId="0E41F263" w14:textId="77777777" w:rsidR="00555629" w:rsidRPr="00DD7CDF" w:rsidRDefault="00555629" w:rsidP="000429AC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cs/>
        </w:rPr>
      </w:pPr>
    </w:p>
    <w:p w14:paraId="12FC6881" w14:textId="77777777" w:rsidR="00FD6DD0" w:rsidRPr="00DD7CDF" w:rsidRDefault="00FD6DD0" w:rsidP="000429AC">
      <w:pPr>
        <w:pStyle w:val="a"/>
        <w:tabs>
          <w:tab w:val="clear" w:pos="1080"/>
        </w:tabs>
        <w:ind w:left="540" w:hanging="90"/>
        <w:jc w:val="thaiDistribute"/>
        <w:rPr>
          <w:rFonts w:ascii="Angsana New" w:hAnsi="Angsana New" w:cs="Angsana New"/>
          <w:cs/>
        </w:rPr>
      </w:pPr>
    </w:p>
    <w:p w14:paraId="7841DA9A" w14:textId="77777777" w:rsidR="00DD5805" w:rsidRPr="00DD7CDF" w:rsidRDefault="00DD5805" w:rsidP="000429A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cs/>
          <w:lang w:val="en-US"/>
        </w:rPr>
        <w:sectPr w:rsidR="00DD5805" w:rsidRPr="00DD7CDF" w:rsidSect="00A711F5">
          <w:pgSz w:w="16834" w:h="11909" w:orient="landscape" w:code="9"/>
          <w:pgMar w:top="1152" w:right="691" w:bottom="1152" w:left="900" w:header="720" w:footer="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116C3990" w14:textId="060E7243" w:rsidR="00C142F6" w:rsidRPr="00DD7CDF" w:rsidRDefault="006061C2" w:rsidP="000429AC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6061C2">
        <w:rPr>
          <w:rFonts w:ascii="Angsana New" w:hAnsi="Angsana New" w:cs="Angsana New"/>
          <w:sz w:val="30"/>
          <w:szCs w:val="30"/>
          <w:lang w:val="en-US"/>
        </w:rPr>
        <w:lastRenderedPageBreak/>
        <w:t>9</w:t>
      </w:r>
      <w:r w:rsidR="002D33FB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42F6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7FE90746" w14:textId="77777777" w:rsidR="00C659A5" w:rsidRPr="00DD7CDF" w:rsidRDefault="00C659A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29C910F3" w14:textId="01212051" w:rsidR="00E90E65" w:rsidRPr="00DD7CDF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DD7CDF">
        <w:rPr>
          <w:rFonts w:ascii="Angsana New" w:hAnsi="Angsana New" w:cs="Angsana New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สาม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0972FF" w:rsidRPr="00DD7CDF">
        <w:rPr>
          <w:rFonts w:ascii="Angsana New" w:hAnsi="Angsana New" w:cs="Angsana New"/>
          <w:sz w:val="30"/>
          <w:szCs w:val="30"/>
        </w:rPr>
        <w:t xml:space="preserve"> </w:t>
      </w:r>
      <w:r w:rsidR="00B60FDD" w:rsidRPr="00DD7C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19C1252" w14:textId="77777777" w:rsidR="00B60FDD" w:rsidRPr="00DD7CDF" w:rsidRDefault="00B60FDD" w:rsidP="00B6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1"/>
        <w:gridCol w:w="1259"/>
        <w:gridCol w:w="272"/>
        <w:gridCol w:w="1259"/>
        <w:gridCol w:w="272"/>
        <w:gridCol w:w="1259"/>
        <w:gridCol w:w="272"/>
        <w:gridCol w:w="1256"/>
      </w:tblGrid>
      <w:tr w:rsidR="00B60FDD" w:rsidRPr="00DD7CDF" w14:paraId="1B838B66" w14:textId="77777777" w:rsidTr="00A43802">
        <w:trPr>
          <w:tblHeader/>
        </w:trPr>
        <w:tc>
          <w:tcPr>
            <w:tcW w:w="1814" w:type="pct"/>
          </w:tcPr>
          <w:p w14:paraId="7B7797AC" w14:textId="77777777" w:rsidR="00B60FDD" w:rsidRPr="00DD7CDF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6" w:type="pct"/>
            <w:gridSpan w:val="7"/>
            <w:vAlign w:val="center"/>
          </w:tcPr>
          <w:p w14:paraId="3602910E" w14:textId="77777777" w:rsidR="00B60FDD" w:rsidRPr="00DD7CDF" w:rsidRDefault="00B60FDD" w:rsidP="00A67923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60FDD" w:rsidRPr="00DD7CDF" w14:paraId="1959ABAC" w14:textId="77777777" w:rsidTr="00A67923">
        <w:trPr>
          <w:tblHeader/>
        </w:trPr>
        <w:tc>
          <w:tcPr>
            <w:tcW w:w="1814" w:type="pct"/>
          </w:tcPr>
          <w:p w14:paraId="20877C35" w14:textId="77777777" w:rsidR="00B60FDD" w:rsidRPr="00DD7CDF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6" w:type="pct"/>
            <w:gridSpan w:val="7"/>
            <w:tcBorders>
              <w:bottom w:val="single" w:sz="4" w:space="0" w:color="auto"/>
            </w:tcBorders>
          </w:tcPr>
          <w:p w14:paraId="08B4C0EB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0FDD" w:rsidRPr="00DD7CDF" w14:paraId="03B95BE0" w14:textId="77777777" w:rsidTr="00A67923">
        <w:trPr>
          <w:tblHeader/>
        </w:trPr>
        <w:tc>
          <w:tcPr>
            <w:tcW w:w="1814" w:type="pct"/>
          </w:tcPr>
          <w:p w14:paraId="201BB715" w14:textId="77777777" w:rsidR="00B60FDD" w:rsidRPr="00DD7CDF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4B730C" w14:textId="46475030" w:rsidR="00B60FDD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03898C13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CF59EB" w14:textId="6C54C3E3" w:rsidR="00B60FDD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B60FDD" w:rsidRPr="00DD7CDF" w14:paraId="573DF886" w14:textId="77777777" w:rsidTr="00A67923">
        <w:trPr>
          <w:trHeight w:val="1109"/>
          <w:tblHeader/>
        </w:trPr>
        <w:tc>
          <w:tcPr>
            <w:tcW w:w="1814" w:type="pct"/>
          </w:tcPr>
          <w:p w14:paraId="79064922" w14:textId="77777777" w:rsidR="00B60FDD" w:rsidRPr="00DD7CDF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130965D" w14:textId="77777777" w:rsidR="00B60FDD" w:rsidRPr="00DD7CDF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0052EC0" w14:textId="77777777" w:rsidR="00B60FDD" w:rsidRPr="00DD7CDF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F41BD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0CE9A144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  <w:p w14:paraId="79DC6A9E" w14:textId="493C0DEE" w:rsidR="00B60FDD" w:rsidRPr="00DD7CDF" w:rsidRDefault="00B60FDD" w:rsidP="007A6963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  <w:p w14:paraId="17F32317" w14:textId="77777777" w:rsidR="00B60FDD" w:rsidRPr="00DD7CDF" w:rsidRDefault="00B60FDD" w:rsidP="007A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  <w:p w14:paraId="6595EE36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3E08B0C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84327C0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6358A2CD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26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  <w:p w14:paraId="5A6A7933" w14:textId="77777777" w:rsidR="00B60FDD" w:rsidRPr="00DD7CDF" w:rsidRDefault="00B60FDD" w:rsidP="00A1323B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  <w:p w14:paraId="41B8747E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8" w:type="pct"/>
          </w:tcPr>
          <w:p w14:paraId="5C59CCE1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C15BC09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68DB9F7A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  <w:p w14:paraId="4C81EF0D" w14:textId="77777777" w:rsidR="00B60FDD" w:rsidRPr="00DD7CDF" w:rsidRDefault="00B60FDD" w:rsidP="007A6963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  <w:p w14:paraId="2FBC967F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  <w:p w14:paraId="70E658A1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8" w:type="pct"/>
          </w:tcPr>
          <w:p w14:paraId="4FE3182A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622F0E0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157FB79D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26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  <w:p w14:paraId="5FB3CDA3" w14:textId="77777777" w:rsidR="00B60FDD" w:rsidRPr="00DD7CDF" w:rsidRDefault="00B60FDD" w:rsidP="00A1323B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  <w:p w14:paraId="0FE4CA9F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B60FDD" w:rsidRPr="00DD7CDF" w14:paraId="22B15B3C" w14:textId="77777777" w:rsidTr="00A67923">
        <w:trPr>
          <w:tblHeader/>
        </w:trPr>
        <w:tc>
          <w:tcPr>
            <w:tcW w:w="1814" w:type="pct"/>
          </w:tcPr>
          <w:p w14:paraId="7F740072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6" w:type="pct"/>
            <w:gridSpan w:val="7"/>
          </w:tcPr>
          <w:p w14:paraId="20421877" w14:textId="77777777" w:rsidR="00B60FDD" w:rsidRPr="00DD7CDF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B60FDD" w:rsidRPr="00DD7CDF" w14:paraId="0F8E255A" w14:textId="77777777" w:rsidTr="00A67923">
        <w:trPr>
          <w:tblHeader/>
        </w:trPr>
        <w:tc>
          <w:tcPr>
            <w:tcW w:w="1814" w:type="pct"/>
          </w:tcPr>
          <w:p w14:paraId="0905C3A6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86" w:type="pct"/>
          </w:tcPr>
          <w:p w14:paraId="3D2F6948" w14:textId="499CEA04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48" w:type="pct"/>
          </w:tcPr>
          <w:p w14:paraId="5EE6CEEA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9CC617" w14:textId="7BE90CBC" w:rsidR="00B60FDD" w:rsidRPr="00DD7CDF" w:rsidRDefault="002E603F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684D74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070209A" w14:textId="15DE1ADE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89F7609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87FF2AF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0FDD" w:rsidRPr="00DD7CDF" w14:paraId="27286E7B" w14:textId="77777777" w:rsidTr="00A67923">
        <w:trPr>
          <w:tblHeader/>
        </w:trPr>
        <w:tc>
          <w:tcPr>
            <w:tcW w:w="1814" w:type="pct"/>
          </w:tcPr>
          <w:p w14:paraId="5B3BB83F" w14:textId="77777777" w:rsidR="00B60FDD" w:rsidRPr="00DD7CDF" w:rsidRDefault="00B60FDD" w:rsidP="00B60FDD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86" w:type="pct"/>
          </w:tcPr>
          <w:p w14:paraId="1D183ED4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2EFABF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3563FEA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DEB545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0DCF9EC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6CB543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D72C626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0FDD" w:rsidRPr="00DD7CDF" w14:paraId="29078F47" w14:textId="77777777" w:rsidTr="00A67923">
        <w:trPr>
          <w:tblHeader/>
        </w:trPr>
        <w:tc>
          <w:tcPr>
            <w:tcW w:w="1814" w:type="pct"/>
          </w:tcPr>
          <w:p w14:paraId="552333E2" w14:textId="77777777" w:rsidR="00B60FDD" w:rsidRPr="00DD7CDF" w:rsidRDefault="00B60FDD" w:rsidP="00B60FDD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686" w:type="pct"/>
          </w:tcPr>
          <w:p w14:paraId="428A3EB7" w14:textId="59E6AB40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540FF" w:rsidRPr="000540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C94D59C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4D3A76E" w14:textId="27A99F70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540FF" w:rsidRPr="000540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  <w:tc>
          <w:tcPr>
            <w:tcW w:w="148" w:type="pct"/>
          </w:tcPr>
          <w:p w14:paraId="46CACDB3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D422258" w14:textId="4049DDA7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60FDD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1D2C6D67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6DBD64" w14:textId="7E9D4297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B60FDD" w:rsidRPr="00DD7CDF" w14:paraId="7DD36A16" w14:textId="77777777" w:rsidTr="00A67923">
        <w:trPr>
          <w:tblHeader/>
        </w:trPr>
        <w:tc>
          <w:tcPr>
            <w:tcW w:w="1814" w:type="pct"/>
          </w:tcPr>
          <w:p w14:paraId="22106A7D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6AD21320" w14:textId="59CF85BB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540FF" w:rsidRPr="000540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869</w:t>
            </w:r>
          </w:p>
        </w:tc>
        <w:tc>
          <w:tcPr>
            <w:tcW w:w="148" w:type="pct"/>
          </w:tcPr>
          <w:p w14:paraId="1834AB0A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7924E37" w14:textId="785EFFE9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02CF5493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EC2E8B" w14:textId="758EC448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60FDD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  <w:tc>
          <w:tcPr>
            <w:tcW w:w="148" w:type="pct"/>
          </w:tcPr>
          <w:p w14:paraId="0DC26B9C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6A6F35F" w14:textId="6B757682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60FDD" w:rsidRPr="00DD7CDF" w14:paraId="4FC9FEEC" w14:textId="77777777" w:rsidTr="00A67923">
        <w:trPr>
          <w:tblHeader/>
        </w:trPr>
        <w:tc>
          <w:tcPr>
            <w:tcW w:w="1814" w:type="pct"/>
          </w:tcPr>
          <w:p w14:paraId="3299C175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86" w:type="pct"/>
          </w:tcPr>
          <w:p w14:paraId="4F9F7BE5" w14:textId="37537536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460EA97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5147A00" w14:textId="5305E740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48" w:type="pct"/>
          </w:tcPr>
          <w:p w14:paraId="7D990EFD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3E0FA91" w14:textId="2C896040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48" w:type="pct"/>
          </w:tcPr>
          <w:p w14:paraId="18F973DB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4DE50AE" w14:textId="4A0D38C9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60FDD" w:rsidRPr="00DD7CDF" w14:paraId="577140B4" w14:textId="77777777" w:rsidTr="00A67923">
        <w:trPr>
          <w:tblHeader/>
        </w:trPr>
        <w:tc>
          <w:tcPr>
            <w:tcW w:w="1814" w:type="pct"/>
          </w:tcPr>
          <w:p w14:paraId="13458A2A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DD22C58" w14:textId="00443CEA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540FF" w:rsidRPr="000540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148" w:type="pct"/>
          </w:tcPr>
          <w:p w14:paraId="32FC29ED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EE1299D" w14:textId="3BF89229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E603F" w:rsidRPr="002E60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148" w:type="pct"/>
          </w:tcPr>
          <w:p w14:paraId="6F062E92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B357C44" w14:textId="01F842AB" w:rsidR="00B60FDD" w:rsidRPr="00DD7CDF" w:rsidRDefault="00CF750C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60FDD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2DED25D4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DD109C8" w14:textId="3CE4E2CA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60FDD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</w:tr>
      <w:tr w:rsidR="00B60FDD" w:rsidRPr="00DD7CDF" w14:paraId="119568F7" w14:textId="77777777" w:rsidTr="00A67923">
        <w:trPr>
          <w:tblHeader/>
        </w:trPr>
        <w:tc>
          <w:tcPr>
            <w:tcW w:w="1814" w:type="pct"/>
          </w:tcPr>
          <w:p w14:paraId="2ECC2DC1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6A042252" w14:textId="4781C18B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540FF" w:rsidRPr="000540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3BA5A27E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C579B88" w14:textId="641A7EB0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540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7F68F7E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8EB9B82" w14:textId="67EBB85E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B60FDD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148" w:type="pct"/>
          </w:tcPr>
          <w:p w14:paraId="41B98FAF" w14:textId="77777777" w:rsidR="00B60FDD" w:rsidRPr="00DD7CDF" w:rsidRDefault="00B60FDD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6CA1507" w14:textId="5AFF1F78" w:rsidR="00B60FDD" w:rsidRPr="00DD7CDF" w:rsidRDefault="006061C2" w:rsidP="00B6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60FDD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</w:p>
        </w:tc>
      </w:tr>
    </w:tbl>
    <w:p w14:paraId="08A426CB" w14:textId="464595C8" w:rsidR="00F13F34" w:rsidRDefault="004A792F" w:rsidP="00F13F34">
      <w:pPr>
        <w:rPr>
          <w:rFonts w:cstheme="minorBidi"/>
        </w:rPr>
      </w:pPr>
      <w:r w:rsidRPr="00DD7CDF">
        <w:br w:type="page"/>
      </w:r>
    </w:p>
    <w:p w14:paraId="768FFD9C" w14:textId="38805E32" w:rsidR="00544817" w:rsidRDefault="00544817" w:rsidP="0054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lastRenderedPageBreak/>
        <w:t>การซื้อ การจำหน่าย และการโอนที่ดิน อาคารและอุปกรณ์ในระหว่างงวด</w:t>
      </w:r>
      <w:r w:rsidRPr="00DD7CDF">
        <w:rPr>
          <w:rFonts w:ascii="Angsana New" w:hAnsi="Angsana New" w:cs="Angsana New" w:hint="cs"/>
          <w:sz w:val="30"/>
          <w:szCs w:val="30"/>
          <w:cs/>
        </w:rPr>
        <w:t>สาม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ต่อ)</w:t>
      </w:r>
    </w:p>
    <w:p w14:paraId="5C56D55D" w14:textId="77777777" w:rsidR="00544817" w:rsidRPr="00544817" w:rsidRDefault="00544817" w:rsidP="0054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cstheme="minorBidi"/>
          <w:cs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1260"/>
        <w:gridCol w:w="270"/>
        <w:gridCol w:w="1260"/>
        <w:gridCol w:w="270"/>
        <w:gridCol w:w="1260"/>
        <w:gridCol w:w="270"/>
        <w:gridCol w:w="1260"/>
      </w:tblGrid>
      <w:tr w:rsidR="00F13F34" w:rsidRPr="00DD7CDF" w14:paraId="649FE13B" w14:textId="77777777" w:rsidTr="00A43802">
        <w:tc>
          <w:tcPr>
            <w:tcW w:w="3348" w:type="dxa"/>
          </w:tcPr>
          <w:p w14:paraId="1C71020E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vAlign w:val="center"/>
          </w:tcPr>
          <w:p w14:paraId="3668916D" w14:textId="77777777" w:rsidR="00F13F34" w:rsidRPr="00DD7CDF" w:rsidRDefault="00F13F34" w:rsidP="00A67923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13F34" w:rsidRPr="00DD7CDF" w14:paraId="74E816C3" w14:textId="77777777" w:rsidTr="00A67923">
        <w:tc>
          <w:tcPr>
            <w:tcW w:w="3348" w:type="dxa"/>
          </w:tcPr>
          <w:p w14:paraId="64907E15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641C9D1" w14:textId="77777777" w:rsidR="00F13F34" w:rsidRPr="00DD7CDF" w:rsidRDefault="00F13F34" w:rsidP="00A67923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F34" w:rsidRPr="00DD7CDF" w14:paraId="6608AA33" w14:textId="77777777" w:rsidTr="00A67923">
        <w:tc>
          <w:tcPr>
            <w:tcW w:w="3348" w:type="dxa"/>
          </w:tcPr>
          <w:p w14:paraId="06BE2DC1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E02C7" w14:textId="28EA43A7" w:rsidR="00F13F34" w:rsidRPr="00DD7CDF" w:rsidRDefault="006061C2" w:rsidP="00A67923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ED78F0" w14:textId="77777777" w:rsidR="00F13F34" w:rsidRPr="00DD7CDF" w:rsidRDefault="00F13F34" w:rsidP="00A67923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457790" w14:textId="24DF068D" w:rsidR="00F13F34" w:rsidRPr="00DD7CDF" w:rsidRDefault="006061C2" w:rsidP="00A67923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13F34" w:rsidRPr="00DD7CDF" w14:paraId="66CF0387" w14:textId="77777777" w:rsidTr="00A67923">
        <w:tc>
          <w:tcPr>
            <w:tcW w:w="3348" w:type="dxa"/>
          </w:tcPr>
          <w:p w14:paraId="75764D07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75F1F7" w14:textId="77777777" w:rsidR="00F13F34" w:rsidRPr="00DD7CDF" w:rsidRDefault="00F13F34" w:rsidP="00A67923">
            <w:pPr>
              <w:pStyle w:val="BodyText"/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D06448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A3BF93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2F944B0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D0F6B" w14:textId="77777777" w:rsidR="00F13F34" w:rsidRPr="00DD7CDF" w:rsidRDefault="00F13F34" w:rsidP="00A67923">
            <w:pPr>
              <w:pStyle w:val="BodyText"/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8D562E5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FE208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F13F34" w:rsidRPr="00DD7CDF" w14:paraId="4B31407F" w14:textId="77777777" w:rsidTr="00A67923">
        <w:tc>
          <w:tcPr>
            <w:tcW w:w="3348" w:type="dxa"/>
          </w:tcPr>
          <w:p w14:paraId="2EC73BD8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F933B" w14:textId="77777777" w:rsidR="00F13F34" w:rsidRPr="00DD7CDF" w:rsidRDefault="00F13F34" w:rsidP="00A67923">
            <w:pPr>
              <w:pStyle w:val="BodyText"/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3CFF609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1E6234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14:paraId="14AA41CE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B384D" w14:textId="77777777" w:rsidR="00F13F34" w:rsidRPr="00DD7CDF" w:rsidRDefault="00F13F34" w:rsidP="00A67923">
            <w:pPr>
              <w:pStyle w:val="BodyText"/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5D9BD237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C6591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และการ</w:t>
            </w:r>
          </w:p>
        </w:tc>
      </w:tr>
      <w:tr w:rsidR="00F13F34" w:rsidRPr="00DD7CDF" w14:paraId="392BDC85" w14:textId="77777777" w:rsidTr="00A67923">
        <w:tc>
          <w:tcPr>
            <w:tcW w:w="3348" w:type="dxa"/>
          </w:tcPr>
          <w:p w14:paraId="3B84134A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4DED7" w14:textId="77777777" w:rsidR="00F13F34" w:rsidRPr="00DD7CDF" w:rsidRDefault="00F13F34" w:rsidP="00A1323B">
            <w:pPr>
              <w:pStyle w:val="BodyText"/>
              <w:numPr>
                <w:ilvl w:val="0"/>
                <w:numId w:val="6"/>
              </w:numPr>
              <w:spacing w:after="0"/>
              <w:ind w:hanging="9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6B45B997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DCDBD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79FABD79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43C7DD" w14:textId="77777777" w:rsidR="00F13F34" w:rsidRPr="00DD7CDF" w:rsidRDefault="00F13F34" w:rsidP="00A1323B">
            <w:pPr>
              <w:pStyle w:val="BodyText"/>
              <w:numPr>
                <w:ilvl w:val="0"/>
                <w:numId w:val="6"/>
              </w:numPr>
              <w:spacing w:after="0"/>
              <w:ind w:hanging="1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7A573B54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C01BE" w14:textId="77777777" w:rsidR="00F13F34" w:rsidRPr="00DD7CDF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</w:tr>
      <w:tr w:rsidR="00F13F34" w:rsidRPr="00DD7CDF" w14:paraId="4566EC28" w14:textId="77777777" w:rsidTr="00A67923">
        <w:tc>
          <w:tcPr>
            <w:tcW w:w="3348" w:type="dxa"/>
          </w:tcPr>
          <w:p w14:paraId="62B7B5F4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CC311A" w14:textId="77777777" w:rsidR="00F13F34" w:rsidRPr="00DD7CDF" w:rsidRDefault="00F13F34" w:rsidP="00A67923">
            <w:pPr>
              <w:pStyle w:val="BodyText"/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008475A9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2853F" w14:textId="5E1D9002" w:rsidR="00F13F34" w:rsidRPr="00DD7CDF" w:rsidRDefault="005D4424" w:rsidP="005D4424">
            <w:pPr>
              <w:pStyle w:val="BodyText"/>
              <w:numPr>
                <w:ilvl w:val="0"/>
                <w:numId w:val="6"/>
              </w:numPr>
              <w:spacing w:after="0"/>
              <w:ind w:hanging="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3F34"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9DEAC37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16F68" w14:textId="77777777" w:rsidR="00F13F34" w:rsidRPr="00DD7CDF" w:rsidRDefault="00F13F34" w:rsidP="00A67923">
            <w:pPr>
              <w:pStyle w:val="BodyText"/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69BAFD1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49FE4" w14:textId="70EE7184" w:rsidR="00F13F34" w:rsidRPr="00DD7CDF" w:rsidRDefault="005D4424" w:rsidP="005D4424">
            <w:pPr>
              <w:pStyle w:val="BodyText"/>
              <w:numPr>
                <w:ilvl w:val="0"/>
                <w:numId w:val="6"/>
              </w:numPr>
              <w:spacing w:after="0"/>
              <w:ind w:hanging="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3F34" w:rsidRPr="00DD7CD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F13F34" w:rsidRPr="00DD7CDF" w14:paraId="69095E67" w14:textId="77777777" w:rsidTr="00A67923">
        <w:tc>
          <w:tcPr>
            <w:tcW w:w="3348" w:type="dxa"/>
          </w:tcPr>
          <w:p w14:paraId="187E9DF7" w14:textId="77777777" w:rsidR="00F13F34" w:rsidRPr="00DD7CDF" w:rsidRDefault="00F13F34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7EC1A1" w14:textId="77777777" w:rsidR="00F13F34" w:rsidRPr="00DD7CDF" w:rsidRDefault="00F13F34" w:rsidP="00A67923">
            <w:pPr>
              <w:ind w:firstLine="156"/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5D72078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05736A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0129587E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3488FB" w14:textId="77777777" w:rsidR="00F13F34" w:rsidRPr="00DD7CDF" w:rsidRDefault="00F13F34" w:rsidP="00A67923">
            <w:pPr>
              <w:tabs>
                <w:tab w:val="clear" w:pos="227"/>
                <w:tab w:val="left" w:pos="343"/>
              </w:tabs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C77C94C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722BDB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F13F34" w:rsidRPr="00DD7CDF" w14:paraId="302505BB" w14:textId="77777777" w:rsidTr="00F810C4">
        <w:trPr>
          <w:cantSplit/>
          <w:trHeight w:val="136"/>
        </w:trPr>
        <w:tc>
          <w:tcPr>
            <w:tcW w:w="3348" w:type="dxa"/>
          </w:tcPr>
          <w:p w14:paraId="27777A33" w14:textId="77777777" w:rsidR="00F13F34" w:rsidRPr="00DD7CDF" w:rsidRDefault="00F13F34" w:rsidP="00A67923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2D97B5C5" w14:textId="77777777" w:rsidR="00F13F34" w:rsidRPr="00DD7CDF" w:rsidRDefault="00F13F34" w:rsidP="00A67923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13F34" w:rsidRPr="00DD7CDF" w14:paraId="2692F81A" w14:textId="77777777" w:rsidTr="00A67923">
        <w:tc>
          <w:tcPr>
            <w:tcW w:w="3348" w:type="dxa"/>
          </w:tcPr>
          <w:p w14:paraId="1759B57F" w14:textId="77777777" w:rsidR="00F13F34" w:rsidRPr="00DD7CDF" w:rsidRDefault="00F13F34" w:rsidP="00A67923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67948574" w14:textId="77777777" w:rsidR="00F13F34" w:rsidRPr="00DD7CDF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09572" w14:textId="77777777" w:rsidR="00F13F34" w:rsidRPr="00DD7CDF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21C3E" w14:textId="77777777" w:rsidR="00F13F34" w:rsidRPr="00DD7CDF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24A97" w14:textId="77777777" w:rsidR="00F13F34" w:rsidRPr="00DD7CDF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47B6B" w14:textId="77777777" w:rsidR="00F13F34" w:rsidRPr="00DD7CDF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F7563" w14:textId="77777777" w:rsidR="00F13F34" w:rsidRPr="00DD7CDF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735AE" w14:textId="77777777" w:rsidR="00F13F34" w:rsidRPr="00DD7CDF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F34" w:rsidRPr="00DD7CDF" w14:paraId="718832E1" w14:textId="77777777" w:rsidTr="00A67923">
        <w:tc>
          <w:tcPr>
            <w:tcW w:w="3348" w:type="dxa"/>
          </w:tcPr>
          <w:p w14:paraId="6F44D782" w14:textId="77777777" w:rsidR="00F13F34" w:rsidRPr="00DD7CDF" w:rsidRDefault="00F13F34" w:rsidP="00F13F34">
            <w:pPr>
              <w:tabs>
                <w:tab w:val="clear" w:pos="680"/>
                <w:tab w:val="left" w:pos="70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60" w:type="dxa"/>
          </w:tcPr>
          <w:p w14:paraId="3F0C7CCE" w14:textId="1305A116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5D1CB7F0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94882" w14:textId="783BFEDD" w:rsidR="00F13F34" w:rsidRPr="00DD7CDF" w:rsidRDefault="002E603F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F604C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DF883" w14:textId="6FFC9824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5437634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AA712" w14:textId="084CDF89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13F34" w:rsidRPr="00DD7CDF" w14:paraId="3009645D" w14:textId="77777777" w:rsidTr="00A67923">
        <w:tc>
          <w:tcPr>
            <w:tcW w:w="3348" w:type="dxa"/>
          </w:tcPr>
          <w:p w14:paraId="1114DDAC" w14:textId="77777777" w:rsidR="00F13F34" w:rsidRPr="00DD7CDF" w:rsidRDefault="00F13F34" w:rsidP="00F13F34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6888D3BE" w14:textId="6DEC25A6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4300C11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BE588" w14:textId="39E729BD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B167D3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E8E631" w14:textId="08ACC24C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65D3A5CA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C14DF" w14:textId="2132527B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F13F34" w:rsidRPr="00DD7CDF" w14:paraId="272ECAA5" w14:textId="77777777" w:rsidTr="00A67923">
        <w:tc>
          <w:tcPr>
            <w:tcW w:w="3348" w:type="dxa"/>
          </w:tcPr>
          <w:p w14:paraId="735C03D9" w14:textId="77777777" w:rsidR="00F13F34" w:rsidRPr="00DD7CDF" w:rsidRDefault="00F13F34" w:rsidP="00F13F34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2C0C8149" w14:textId="5036E199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C8A542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8C9B8" w14:textId="04B5FB07" w:rsidR="00F13F34" w:rsidRPr="00DD7CDF" w:rsidRDefault="002E603F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F4B52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95A76" w14:textId="26DF5DA1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F03A42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C433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3F34" w:rsidRPr="00DD7CDF" w14:paraId="4A8C069B" w14:textId="77777777" w:rsidTr="00A67923">
        <w:tc>
          <w:tcPr>
            <w:tcW w:w="3348" w:type="dxa"/>
          </w:tcPr>
          <w:p w14:paraId="4920E7EB" w14:textId="77777777" w:rsidR="00F13F34" w:rsidRPr="00DD7CDF" w:rsidRDefault="00F13F34" w:rsidP="00F13F34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0" w:type="dxa"/>
          </w:tcPr>
          <w:p w14:paraId="0E6E0342" w14:textId="769706B1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2D7FA922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852FF" w14:textId="63F8E4A5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9E4CBB7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80578" w14:textId="6A8405BC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A6AC34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29180A" w14:textId="69FD463B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F13F34" w:rsidRPr="00DD7CDF" w14:paraId="48989290" w14:textId="77777777" w:rsidTr="00A67923">
        <w:tc>
          <w:tcPr>
            <w:tcW w:w="3348" w:type="dxa"/>
          </w:tcPr>
          <w:p w14:paraId="78E65361" w14:textId="77777777" w:rsidR="00F13F34" w:rsidRPr="00DD7CDF" w:rsidRDefault="00F13F34" w:rsidP="00F13F34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199FBC" w14:textId="42AD9635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11AD8F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C44FA" w14:textId="6A5FE98B" w:rsidR="00F13F34" w:rsidRPr="00DD7CDF" w:rsidRDefault="006061C2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2F18BD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D4F669" w14:textId="24627A8D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26FDD544" w14:textId="77777777" w:rsidR="00F13F34" w:rsidRPr="00DD7CDF" w:rsidRDefault="00F13F34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EB513D" w14:textId="7EA7D6F2" w:rsidR="00F13F34" w:rsidRPr="00DD7CDF" w:rsidRDefault="00CF750C" w:rsidP="00F1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</w:p>
        </w:tc>
      </w:tr>
    </w:tbl>
    <w:p w14:paraId="203B6C77" w14:textId="204472CE" w:rsidR="00F13F34" w:rsidRPr="00F810C4" w:rsidRDefault="00F13F34" w:rsidP="00F13F34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14:paraId="49904D84" w14:textId="6C33D018" w:rsidR="00BD3E74" w:rsidRPr="001A3A84" w:rsidRDefault="00AF225B" w:rsidP="001A3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7"/>
        <w:jc w:val="thaiDistribute"/>
        <w:outlineLvl w:val="0"/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</w:pPr>
      <w:r w:rsidRPr="00282B7B">
        <w:rPr>
          <w:rFonts w:ascii="Angsana New" w:hAnsi="Angsana New" w:cs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2B7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A0349C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ได้มีการประเมินราคาที่ดินใหม่โดย</w:t>
      </w:r>
      <w:r w:rsidR="006775D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ผู้ประเมินราคาอิสระ โดยพิจารณาตามเกณฑ์มูลค่ายุติธรรมด้วยวิธีเปรียบเทียบข้อมูลตลาด ทำให้กลุ่มบริษัท</w:t>
      </w:r>
      <w:r w:rsidR="00920B23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รับรู้มูลค่าที่ดินเพิ่มขึ้นในงบการเงินรวมและงบการเงินเฉพาะกิจการจำนวน </w:t>
      </w:r>
      <w:r w:rsidR="00CF750C" w:rsidRPr="00CF750C"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74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8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1A3A84">
        <w:rPr>
          <w:rFonts w:ascii="Angsana New" w:hAnsi="Angsana New" w:cs="Angsana New"/>
          <w:sz w:val="30"/>
          <w:szCs w:val="30"/>
        </w:rPr>
        <w:t xml:space="preserve"> </w:t>
      </w:r>
      <w:r w:rsidR="001A3A8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1A3A84">
        <w:rPr>
          <w:rFonts w:ascii="Angsana New" w:hAnsi="Angsana New" w:cs="Angsana New"/>
          <w:sz w:val="30"/>
          <w:szCs w:val="30"/>
        </w:rPr>
        <w:t xml:space="preserve"> </w:t>
      </w:r>
      <w:r w:rsidR="001A3A8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1A3A84">
        <w:rPr>
          <w:rFonts w:ascii="Angsana New" w:hAnsi="Angsana New" w:cs="Angsana New"/>
          <w:sz w:val="30"/>
          <w:szCs w:val="30"/>
        </w:rPr>
        <w:t xml:space="preserve"> </w:t>
      </w:r>
      <w:r w:rsidR="00A62EF5" w:rsidRPr="00A62EF5">
        <w:rPr>
          <w:rFonts w:ascii="Angsana New" w:eastAsia="Angsana New" w:hAnsi="Angsana New" w:cs="Angsana New" w:hint="cs"/>
          <w:sz w:val="30"/>
          <w:szCs w:val="30"/>
          <w:cs/>
        </w:rPr>
        <w:t>มูลค่า</w:t>
      </w:r>
      <w:r w:rsidR="00BD3E74" w:rsidRPr="00A62EF5">
        <w:rPr>
          <w:rFonts w:ascii="Angsana New" w:eastAsia="Angsana New" w:hAnsi="Angsana New" w:cs="Angsana New" w:hint="cs"/>
          <w:sz w:val="30"/>
          <w:szCs w:val="30"/>
          <w:cs/>
        </w:rPr>
        <w:t>ที่ดินของกลุ่มบริษัทและบริษัท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มีจำนวนเงินรวม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6061C2" w:rsidRPr="006061C2">
        <w:rPr>
          <w:rFonts w:ascii="Angsana New" w:eastAsia="Angsana New" w:hAnsi="Angsana New" w:cs="Angsana New" w:hint="cs"/>
          <w:spacing w:val="-6"/>
          <w:sz w:val="30"/>
          <w:szCs w:val="30"/>
        </w:rPr>
        <w:t>45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>,</w:t>
      </w:r>
      <w:r w:rsidR="006061C2" w:rsidRPr="006061C2">
        <w:rPr>
          <w:rFonts w:ascii="Angsana New" w:eastAsia="Angsana New" w:hAnsi="Angsana New" w:cs="Angsana New" w:hint="cs"/>
          <w:spacing w:val="-6"/>
          <w:sz w:val="30"/>
          <w:szCs w:val="30"/>
        </w:rPr>
        <w:t>667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ล้านบาท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และ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6061C2" w:rsidRPr="006061C2">
        <w:rPr>
          <w:rFonts w:ascii="Angsana New" w:eastAsia="Angsana New" w:hAnsi="Angsana New" w:cs="Angsana New" w:hint="cs"/>
          <w:spacing w:val="-6"/>
          <w:sz w:val="30"/>
          <w:szCs w:val="30"/>
        </w:rPr>
        <w:t>9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>,</w:t>
      </w:r>
      <w:r w:rsidR="006061C2" w:rsidRPr="006061C2">
        <w:rPr>
          <w:rFonts w:ascii="Angsana New" w:eastAsia="Angsana New" w:hAnsi="Angsana New" w:cs="Angsana New" w:hint="cs"/>
          <w:spacing w:val="-6"/>
          <w:sz w:val="30"/>
          <w:szCs w:val="30"/>
        </w:rPr>
        <w:t>22</w:t>
      </w:r>
      <w:r w:rsidR="00CF750C" w:rsidRPr="00CF750C">
        <w:rPr>
          <w:rFonts w:ascii="Angsana New" w:eastAsia="Angsana New" w:hAnsi="Angsana New" w:cs="Angsana New" w:hint="cs"/>
          <w:spacing w:val="-6"/>
          <w:sz w:val="30"/>
          <w:szCs w:val="30"/>
        </w:rPr>
        <w:t>1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ล้านบาท</w:t>
      </w:r>
      <w:r w:rsidR="008578CE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ตามลำดับ</w:t>
      </w:r>
      <w:r w:rsidR="008578CE" w:rsidRPr="00A62EF5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(</w:t>
      </w:r>
      <w:r w:rsidR="00CF750C" w:rsidRPr="00CF750C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31</w:t>
      </w:r>
      <w:r w:rsidR="001A3A8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1A3A8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 xml:space="preserve">ธันวาคม </w:t>
      </w:r>
      <w:r w:rsidR="006061C2" w:rsidRPr="006061C2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2562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: </w:t>
      </w:r>
      <w:r w:rsidR="00CF750C" w:rsidRPr="00CF750C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33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,</w:t>
      </w:r>
      <w:r w:rsidR="006061C2" w:rsidRPr="006061C2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489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และ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6061C2" w:rsidRPr="006061C2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6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,</w:t>
      </w:r>
      <w:r w:rsidR="00CF750C" w:rsidRPr="00CF750C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</w:t>
      </w:r>
      <w:r w:rsidR="006061C2" w:rsidRPr="006061C2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8</w:t>
      </w:r>
      <w:r w:rsidR="00CF750C" w:rsidRPr="00CF750C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ตามลำดับ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)</w:t>
      </w:r>
    </w:p>
    <w:p w14:paraId="3FFAA0C9" w14:textId="71A31F97" w:rsidR="00BD3E74" w:rsidRDefault="00BD3E74" w:rsidP="00BD3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387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</w:p>
    <w:p w14:paraId="19FFC929" w14:textId="04D4F38E" w:rsidR="001A3A84" w:rsidRDefault="001A3A84" w:rsidP="00BD3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387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BF7919">
        <w:rPr>
          <w:b/>
          <w:bCs/>
          <w:sz w:val="30"/>
          <w:szCs w:val="30"/>
          <w:cs/>
        </w:rPr>
        <w:t>การวัดมูลค่ายุติธรรม</w:t>
      </w:r>
    </w:p>
    <w:p w14:paraId="22B41555" w14:textId="77777777" w:rsidR="001A3A84" w:rsidRPr="00BF7919" w:rsidRDefault="001A3A84" w:rsidP="00BD3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387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</w:p>
    <w:p w14:paraId="0CF72513" w14:textId="6C9C7546" w:rsidR="00BD3E74" w:rsidRDefault="00BD3E74" w:rsidP="001A0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การวัดมูลค่ายุติธรรมของที่ดินดังกล่าว</w:t>
      </w:r>
      <w:r w:rsidRPr="00BF7919">
        <w:rPr>
          <w:rFonts w:ascii="Angsana New" w:hAnsi="Angsana New"/>
          <w:sz w:val="30"/>
          <w:szCs w:val="30"/>
          <w:cs/>
        </w:rPr>
        <w:t>ถูกจัดลำดับชั้นการวัดมูลค่ายุติธรรมอยู่ในระดับที่</w:t>
      </w:r>
      <w:r w:rsidR="00D56009">
        <w:rPr>
          <w:rFonts w:ascii="Angsana New" w:hAnsi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/>
          <w:sz w:val="30"/>
          <w:szCs w:val="30"/>
        </w:rPr>
        <w:t>3</w:t>
      </w:r>
      <w:r w:rsidR="00D5600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60C85" w14:textId="77777777" w:rsidR="00BD3E74" w:rsidRPr="00006317" w:rsidRDefault="00BD3E74" w:rsidP="001A0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3"/>
        <w:jc w:val="thaiDistribute"/>
        <w:rPr>
          <w:rFonts w:ascii="Angsana New" w:hAnsi="Angsana New"/>
          <w:sz w:val="20"/>
          <w:szCs w:val="20"/>
        </w:rPr>
      </w:pPr>
    </w:p>
    <w:p w14:paraId="002AE9CA" w14:textId="7F3FB7E3" w:rsidR="00BD3E74" w:rsidRDefault="00BD3E74" w:rsidP="001A0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</w:t>
      </w:r>
      <w:r w:rsidR="00D56009">
        <w:rPr>
          <w:rFonts w:ascii="Angsana New" w:eastAsia="Angsana New" w:hAnsi="Angsana New" w:cstheme="minorBidi" w:hint="cs"/>
          <w:spacing w:val="-4"/>
          <w:sz w:val="30"/>
          <w:szCs w:val="30"/>
          <w:cs/>
        </w:rPr>
        <w:t>ง</w:t>
      </w: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ในตาราง</w:t>
      </w:r>
      <w:r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BF7919">
        <w:rPr>
          <w:rFonts w:ascii="Angsana New" w:eastAsia="Angsana New" w:hAnsi="Angsana New" w:hint="cs"/>
          <w:sz w:val="30"/>
          <w:szCs w:val="30"/>
          <w:cs/>
        </w:rPr>
        <w:t>ดังต่อไปนี้</w:t>
      </w:r>
    </w:p>
    <w:p w14:paraId="0957A8F4" w14:textId="1A318720" w:rsidR="00BD3E74" w:rsidRDefault="00BD3E74" w:rsidP="00BD3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eastAsia="Angsana New" w:hAnsi="Angsana New"/>
          <w:spacing w:val="-4"/>
          <w:sz w:val="20"/>
          <w:szCs w:val="20"/>
        </w:rPr>
      </w:pPr>
    </w:p>
    <w:p w14:paraId="79198AD9" w14:textId="77777777" w:rsidR="001A3A84" w:rsidRPr="00006317" w:rsidRDefault="001A3A84" w:rsidP="00BD3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eastAsia="Angsana New" w:hAnsi="Angsana New"/>
          <w:spacing w:val="-4"/>
          <w:sz w:val="20"/>
          <w:szCs w:val="20"/>
        </w:rPr>
      </w:pPr>
    </w:p>
    <w:tbl>
      <w:tblPr>
        <w:tblW w:w="9947" w:type="dxa"/>
        <w:tblLook w:val="04A0" w:firstRow="1" w:lastRow="0" w:firstColumn="1" w:lastColumn="0" w:noHBand="0" w:noVBand="1"/>
      </w:tblPr>
      <w:tblGrid>
        <w:gridCol w:w="3168"/>
        <w:gridCol w:w="270"/>
        <w:gridCol w:w="3042"/>
        <w:gridCol w:w="236"/>
        <w:gridCol w:w="3231"/>
      </w:tblGrid>
      <w:tr w:rsidR="00BD3E74" w:rsidRPr="00BF7919" w14:paraId="38B1A41A" w14:textId="77777777" w:rsidTr="00B82161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94DD5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312B90DE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1724A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086A7B82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D468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D3E74" w:rsidRPr="00BF7919" w14:paraId="39381669" w14:textId="77777777" w:rsidTr="00B82161">
        <w:trPr>
          <w:trHeight w:val="164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11F138EA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2116B6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06713CAE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319CBA" w14:textId="7777777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auto"/>
          </w:tcPr>
          <w:p w14:paraId="27566A48" w14:textId="7777777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BD3E74" w:rsidRPr="00BF7919" w14:paraId="51CCCE05" w14:textId="77777777" w:rsidTr="00B82161">
        <w:tc>
          <w:tcPr>
            <w:tcW w:w="3168" w:type="dxa"/>
            <w:shd w:val="clear" w:color="auto" w:fill="auto"/>
          </w:tcPr>
          <w:p w14:paraId="37C09436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72029BD4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69210767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3325F022" w14:textId="7777777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31" w:type="dxa"/>
            <w:shd w:val="clear" w:color="auto" w:fill="auto"/>
          </w:tcPr>
          <w:p w14:paraId="517A098A" w14:textId="5A330E2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="00B821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B82161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BF7919">
              <w:rPr>
                <w:sz w:val="32"/>
                <w:szCs w:val="32"/>
                <w:cs/>
              </w:rPr>
              <w:t>ราคาต่อ</w:t>
            </w:r>
            <w:r w:rsidRPr="00BF7919">
              <w:rPr>
                <w:rFonts w:hint="cs"/>
                <w:sz w:val="32"/>
                <w:szCs w:val="32"/>
                <w:cs/>
              </w:rPr>
              <w:t>พื้นที่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สูงขึ้น</w:t>
            </w:r>
            <w:r w:rsidR="00256D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2161">
              <w:rPr>
                <w:rFonts w:ascii="Angsana New" w:hAnsi="Angsana New"/>
                <w:sz w:val="30"/>
                <w:szCs w:val="30"/>
              </w:rPr>
              <w:t>(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B8216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DE4ABA0" w14:textId="77777777" w:rsidR="00BD3E74" w:rsidRPr="00AF225B" w:rsidRDefault="00BD3E74" w:rsidP="00AF2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22BCD604" w14:textId="028707FF" w:rsidR="00602688" w:rsidRPr="00DD7CDF" w:rsidRDefault="00CF750C" w:rsidP="00602688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061C2" w:rsidRPr="006061C2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602688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3638EE"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สัญญาเช่า</w:t>
      </w:r>
    </w:p>
    <w:p w14:paraId="416B278D" w14:textId="77777777" w:rsidR="007648E9" w:rsidRPr="00DD7CDF" w:rsidRDefault="005D12F1" w:rsidP="005D12F1">
      <w:pPr>
        <w:pStyle w:val="acctmergecolhdg"/>
        <w:spacing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/>
          <w:sz w:val="30"/>
          <w:szCs w:val="30"/>
          <w:lang w:val="en-US" w:bidi="th-TH"/>
        </w:rPr>
        <w:tab/>
      </w:r>
    </w:p>
    <w:p w14:paraId="46D92CBB" w14:textId="77777777" w:rsidR="005D12F1" w:rsidRPr="00DD7CDF" w:rsidRDefault="007648E9" w:rsidP="007648E9">
      <w:pPr>
        <w:pStyle w:val="acctmergecolhdg"/>
        <w:spacing w:line="240" w:lineRule="auto"/>
        <w:ind w:firstLine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รายการเคลื่อนไหวของสินทรัพย์สิทธิการใช้</w:t>
      </w:r>
      <w:r w:rsidR="003D37F0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มีดังนี้</w:t>
      </w:r>
    </w:p>
    <w:p w14:paraId="1495D9FA" w14:textId="77777777" w:rsidR="003D37F0" w:rsidRPr="00DD7CDF" w:rsidRDefault="003D37F0" w:rsidP="007648E9">
      <w:pPr>
        <w:pStyle w:val="acctmergecolhdg"/>
        <w:spacing w:line="240" w:lineRule="auto"/>
        <w:ind w:firstLine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7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68"/>
        <w:gridCol w:w="1002"/>
        <w:gridCol w:w="180"/>
        <w:gridCol w:w="1440"/>
        <w:gridCol w:w="180"/>
        <w:gridCol w:w="1080"/>
        <w:gridCol w:w="180"/>
        <w:gridCol w:w="1080"/>
        <w:gridCol w:w="180"/>
        <w:gridCol w:w="1080"/>
      </w:tblGrid>
      <w:tr w:rsidR="00F810C4" w:rsidRPr="00DD7CDF" w14:paraId="2458F5B4" w14:textId="77777777" w:rsidTr="001F395E">
        <w:trPr>
          <w:trHeight w:val="20"/>
          <w:tblHeader/>
        </w:trPr>
        <w:tc>
          <w:tcPr>
            <w:tcW w:w="2868" w:type="dxa"/>
            <w:vAlign w:val="bottom"/>
          </w:tcPr>
          <w:p w14:paraId="7A35B6C2" w14:textId="77777777" w:rsidR="00F810C4" w:rsidRPr="00DD7CDF" w:rsidRDefault="00F810C4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</w:tcPr>
          <w:p w14:paraId="79B129A2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C97211E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CDE39B6" w14:textId="16C949C5" w:rsidR="00F810C4" w:rsidRPr="00DD7CDF" w:rsidRDefault="00F810C4" w:rsidP="00F810C4">
            <w:pPr>
              <w:pStyle w:val="Pa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810C4" w:rsidRPr="00DD7CDF" w14:paraId="567B8DA1" w14:textId="77777777" w:rsidTr="001F395E">
        <w:trPr>
          <w:trHeight w:val="20"/>
          <w:tblHeader/>
        </w:trPr>
        <w:tc>
          <w:tcPr>
            <w:tcW w:w="2868" w:type="dxa"/>
            <w:vAlign w:val="bottom"/>
            <w:hideMark/>
          </w:tcPr>
          <w:p w14:paraId="53D80FB4" w14:textId="77777777" w:rsidR="00F810C4" w:rsidRPr="00DD7CDF" w:rsidRDefault="00F810C4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</w:tcPr>
          <w:p w14:paraId="22DF5BF6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D7B199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06C5347F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DD7CD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F810C4" w:rsidRPr="00DD7CDF" w14:paraId="66BE400D" w14:textId="77777777" w:rsidTr="001F395E">
        <w:trPr>
          <w:trHeight w:val="20"/>
          <w:tblHeader/>
        </w:trPr>
        <w:tc>
          <w:tcPr>
            <w:tcW w:w="2868" w:type="dxa"/>
            <w:vAlign w:val="bottom"/>
            <w:hideMark/>
          </w:tcPr>
          <w:p w14:paraId="5CF53ABE" w14:textId="7F8A1FBC" w:rsidR="00F810C4" w:rsidRPr="00DD7CDF" w:rsidRDefault="00F810C4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</w:tcPr>
          <w:p w14:paraId="46DB8262" w14:textId="537EB9F9" w:rsidR="00F810C4" w:rsidRPr="00DD7CDF" w:rsidRDefault="00F955BF" w:rsidP="001F395E">
            <w:pPr>
              <w:pStyle w:val="Pa4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</w:tcPr>
          <w:p w14:paraId="6E25D100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CFE051" w14:textId="49DDB4F0" w:rsidR="00F810C4" w:rsidRPr="00DF3DC6" w:rsidRDefault="00582E88" w:rsidP="001F395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</w:t>
            </w:r>
            <w:r w:rsidR="001F395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ะ</w:t>
            </w:r>
            <w:r w:rsidR="00F810C4"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0DD4BE2" w14:textId="77777777" w:rsidR="00F810C4" w:rsidRPr="00DF3DC6" w:rsidRDefault="00F810C4" w:rsidP="001F395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B4E961" w14:textId="32CAB6F8" w:rsidR="00F810C4" w:rsidRPr="00DF3DC6" w:rsidRDefault="00F810C4" w:rsidP="001F395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6A04A2" w14:textId="77777777" w:rsidR="00F810C4" w:rsidRPr="00DF3DC6" w:rsidRDefault="00F810C4" w:rsidP="001F395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407EE3" w14:textId="59D2517A" w:rsidR="00F810C4" w:rsidRPr="00DF3DC6" w:rsidRDefault="00F810C4" w:rsidP="001F395E">
            <w:pPr>
              <w:pStyle w:val="Pa47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50A19B" w14:textId="77777777" w:rsidR="00F810C4" w:rsidRPr="00DF3DC6" w:rsidRDefault="00F810C4" w:rsidP="001F395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549AAA" w14:textId="77777777" w:rsidR="00F810C4" w:rsidRPr="00DF3DC6" w:rsidRDefault="00F810C4" w:rsidP="001F395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955BF" w:rsidRPr="00DD7CDF" w14:paraId="62CF53A9" w14:textId="77777777" w:rsidTr="001F395E">
        <w:trPr>
          <w:trHeight w:val="20"/>
        </w:trPr>
        <w:tc>
          <w:tcPr>
            <w:tcW w:w="2868" w:type="dxa"/>
          </w:tcPr>
          <w:p w14:paraId="532F05E3" w14:textId="116234A4" w:rsidR="00F955BF" w:rsidRPr="00DD7CDF" w:rsidRDefault="00F955BF" w:rsidP="00F81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02" w:type="dxa"/>
          </w:tcPr>
          <w:p w14:paraId="4E01C1E3" w14:textId="77777777" w:rsidR="00F955BF" w:rsidRPr="00DD7CDF" w:rsidRDefault="00F955BF" w:rsidP="00F810C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77F4F0" w14:textId="77777777" w:rsidR="00F955BF" w:rsidRPr="00DD7CDF" w:rsidRDefault="00F955BF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C5BFF" w14:textId="77777777" w:rsidR="00F955BF" w:rsidRPr="00DD7CDF" w:rsidRDefault="00F955BF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624A6A" w14:textId="77777777" w:rsidR="00F955BF" w:rsidRPr="00DD7CDF" w:rsidRDefault="00F955BF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D72E3" w14:textId="77777777" w:rsidR="00F955BF" w:rsidRPr="00DD7CDF" w:rsidRDefault="00F955BF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BD5903" w14:textId="77777777" w:rsidR="00F955BF" w:rsidRPr="00DD7CDF" w:rsidRDefault="00F955BF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CAD2C" w14:textId="77777777" w:rsidR="00F955BF" w:rsidRPr="00DD7CDF" w:rsidRDefault="00F955BF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5C25BC" w14:textId="77777777" w:rsidR="00F955BF" w:rsidRPr="00DD7CDF" w:rsidRDefault="00F955BF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207257" w14:textId="77777777" w:rsidR="00F955BF" w:rsidRPr="00DD7CDF" w:rsidRDefault="00F955BF" w:rsidP="00F810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10C4" w:rsidRPr="00DD7CDF" w14:paraId="0E5DE17A" w14:textId="77777777" w:rsidTr="001F395E">
        <w:trPr>
          <w:trHeight w:val="20"/>
        </w:trPr>
        <w:tc>
          <w:tcPr>
            <w:tcW w:w="2868" w:type="dxa"/>
          </w:tcPr>
          <w:p w14:paraId="6D36104C" w14:textId="0526B718" w:rsidR="00F810C4" w:rsidRPr="00DD7CDF" w:rsidRDefault="00F810C4" w:rsidP="00F81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D7C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4E1C366F" w14:textId="58B6EC2F" w:rsidR="00F810C4" w:rsidRPr="00DD7CDF" w:rsidRDefault="00CF750C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B611FDC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10051A" w14:textId="2673583B" w:rsidR="00F810C4" w:rsidRPr="00DD7CDF" w:rsidRDefault="00CF750C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582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29A0898B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95DD6" w14:textId="29C9BF7C" w:rsidR="00F810C4" w:rsidRPr="00DD7CDF" w:rsidRDefault="006061C2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810C4" w:rsidRPr="00564A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447</w:t>
            </w:r>
          </w:p>
        </w:tc>
        <w:tc>
          <w:tcPr>
            <w:tcW w:w="180" w:type="dxa"/>
          </w:tcPr>
          <w:p w14:paraId="5E218107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FE2C7" w14:textId="02E5B091" w:rsidR="00F810C4" w:rsidRPr="00DD7CDF" w:rsidRDefault="00CF750C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10C4" w:rsidRPr="00564A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678BC215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19F01" w14:textId="5F21A81F" w:rsidR="00F810C4" w:rsidRPr="00DD7CDF" w:rsidRDefault="00CF750C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82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</w:tr>
      <w:tr w:rsidR="00F810C4" w:rsidRPr="00DD7CDF" w14:paraId="1BBC9608" w14:textId="77777777" w:rsidTr="001F395E">
        <w:trPr>
          <w:trHeight w:val="20"/>
        </w:trPr>
        <w:tc>
          <w:tcPr>
            <w:tcW w:w="2868" w:type="dxa"/>
            <w:hideMark/>
          </w:tcPr>
          <w:p w14:paraId="429FBF64" w14:textId="77777777" w:rsidR="00F810C4" w:rsidRPr="00DD7CDF" w:rsidRDefault="00F810C4" w:rsidP="00F810C4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02" w:type="dxa"/>
          </w:tcPr>
          <w:p w14:paraId="057E3068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513A76C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0AC96D" w14:textId="422ABFC3" w:rsidR="00F810C4" w:rsidRPr="00DD7CDF" w:rsidRDefault="00CF750C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10C4" w:rsidRPr="00564A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EDE49B8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D9B5" w14:textId="3D26F4F1" w:rsidR="00F810C4" w:rsidRPr="00DD7CDF" w:rsidRDefault="006061C2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4B2C1A1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B2543" w14:textId="6786F594" w:rsidR="00F810C4" w:rsidRPr="00DD7CDF" w:rsidRDefault="00CF750C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80" w:type="dxa"/>
          </w:tcPr>
          <w:p w14:paraId="6E916B21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7D17D" w14:textId="11D0626F" w:rsidR="00F810C4" w:rsidRPr="00DD7CDF" w:rsidRDefault="00CF750C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10C4" w:rsidRPr="00564A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F810C4" w:rsidRPr="00DD7CDF" w14:paraId="28BAC3E4" w14:textId="77777777" w:rsidTr="001F395E">
        <w:trPr>
          <w:trHeight w:val="20"/>
        </w:trPr>
        <w:tc>
          <w:tcPr>
            <w:tcW w:w="2868" w:type="dxa"/>
          </w:tcPr>
          <w:p w14:paraId="2DE324A7" w14:textId="30A69776" w:rsidR="00F810C4" w:rsidRPr="00DD7CDF" w:rsidRDefault="00F810C4" w:rsidP="00F810C4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002" w:type="dxa"/>
          </w:tcPr>
          <w:p w14:paraId="7E01DF73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E6353E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9545BF" w14:textId="66595372" w:rsidR="00F810C4" w:rsidRPr="00564ADB" w:rsidRDefault="00F810C4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3A16908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73E08" w14:textId="233BE6FA" w:rsidR="00F810C4" w:rsidRPr="00DD7CDF" w:rsidRDefault="00F810C4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23A8DA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1750F" w14:textId="7785E6B8" w:rsidR="00F810C4" w:rsidRPr="00DD7CDF" w:rsidRDefault="00F810C4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64A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C48D53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E90EE" w14:textId="4A596AD3" w:rsidR="00F810C4" w:rsidRPr="00DD7CDF" w:rsidRDefault="00F810C4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810C4" w:rsidRPr="00DD7CDF" w14:paraId="12DF19BB" w14:textId="77777777" w:rsidTr="001F395E">
        <w:trPr>
          <w:trHeight w:val="20"/>
        </w:trPr>
        <w:tc>
          <w:tcPr>
            <w:tcW w:w="2868" w:type="dxa"/>
            <w:hideMark/>
          </w:tcPr>
          <w:p w14:paraId="2CD480C8" w14:textId="77777777" w:rsidR="00F810C4" w:rsidRPr="00DD7CDF" w:rsidRDefault="00F810C4" w:rsidP="00F810C4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02" w:type="dxa"/>
          </w:tcPr>
          <w:p w14:paraId="6F5D4442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8107C61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807E5C" w14:textId="0F9B8DC8" w:rsidR="00F810C4" w:rsidRPr="00DD7CDF" w:rsidRDefault="00275D87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F810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960</w:t>
            </w:r>
            <w:r w:rsidR="00F810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7C898D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5E946" w14:textId="6DC5A5AC" w:rsidR="00F810C4" w:rsidRPr="00DD7CDF" w:rsidRDefault="00F810C4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4C2F06F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58E892D" w14:textId="45483C09" w:rsidR="00F810C4" w:rsidRPr="00DD7CDF" w:rsidRDefault="00F810C4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8313554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D790E9" w14:textId="1C3AE52B" w:rsidR="00F810C4" w:rsidRPr="00DD7CDF" w:rsidRDefault="00F810C4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64A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810C4" w:rsidRPr="00DD7CDF" w14:paraId="724B75E4" w14:textId="77777777" w:rsidTr="001F395E">
        <w:trPr>
          <w:trHeight w:val="20"/>
        </w:trPr>
        <w:tc>
          <w:tcPr>
            <w:tcW w:w="2868" w:type="dxa"/>
          </w:tcPr>
          <w:p w14:paraId="34F4D654" w14:textId="5ABAF8C7" w:rsidR="00F810C4" w:rsidRPr="00DD7CDF" w:rsidRDefault="00F810C4" w:rsidP="00F810C4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</w:tcPr>
          <w:p w14:paraId="2FCF1900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6FEEF97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D3A3E7B" w14:textId="7C8D4624" w:rsidR="00F810C4" w:rsidRPr="00DD7CDF" w:rsidRDefault="00CF750C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82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6E7BF196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EFFFE7" w14:textId="68D338FD" w:rsidR="00F810C4" w:rsidRPr="00DD7CDF" w:rsidRDefault="006061C2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80" w:type="dxa"/>
          </w:tcPr>
          <w:p w14:paraId="493916DC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E2EDCE0" w14:textId="4D9D3788" w:rsidR="00F810C4" w:rsidRPr="00DD7CDF" w:rsidRDefault="006061C2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6DC46E1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9806D8" w14:textId="6EACA4D6" w:rsidR="00F810C4" w:rsidRPr="00DD7CDF" w:rsidRDefault="00CF750C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82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F810C4" w:rsidRPr="00DD7CDF" w14:paraId="61C3F97B" w14:textId="77777777" w:rsidTr="001F395E">
        <w:trPr>
          <w:trHeight w:val="20"/>
        </w:trPr>
        <w:tc>
          <w:tcPr>
            <w:tcW w:w="2868" w:type="dxa"/>
            <w:vAlign w:val="bottom"/>
            <w:hideMark/>
          </w:tcPr>
          <w:p w14:paraId="13EAE1AB" w14:textId="6EF154A5" w:rsidR="00F810C4" w:rsidRPr="00DD7CDF" w:rsidRDefault="00F810C4" w:rsidP="00F810C4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02" w:type="dxa"/>
          </w:tcPr>
          <w:p w14:paraId="34E02295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9B7038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CCFC4" w14:textId="0E08ABEA" w:rsidR="00F810C4" w:rsidRPr="00DD7CDF" w:rsidRDefault="00CF750C" w:rsidP="006D53C8">
            <w:pPr>
              <w:tabs>
                <w:tab w:val="clear" w:pos="907"/>
                <w:tab w:val="left" w:pos="729"/>
                <w:tab w:val="decimal" w:pos="1181"/>
              </w:tabs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582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D2B4740" w14:textId="77777777" w:rsidR="00F810C4" w:rsidRPr="00DD7CDF" w:rsidRDefault="00F810C4" w:rsidP="00F810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9532A" w14:textId="3EEC4C93" w:rsidR="00F810C4" w:rsidRPr="00DD7CDF" w:rsidRDefault="006061C2" w:rsidP="00222DD3">
            <w:pPr>
              <w:tabs>
                <w:tab w:val="clear" w:pos="907"/>
                <w:tab w:val="left" w:pos="825"/>
                <w:tab w:val="decimal" w:pos="1181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810C4" w:rsidRPr="00564A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DD86832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21C42" w14:textId="684C2AD0" w:rsidR="00F810C4" w:rsidRPr="00DD7CDF" w:rsidRDefault="00CF750C" w:rsidP="00222DD3">
            <w:pPr>
              <w:tabs>
                <w:tab w:val="decimal" w:pos="1181"/>
              </w:tabs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810C4" w:rsidRPr="00564A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80" w:type="dxa"/>
          </w:tcPr>
          <w:p w14:paraId="01A2DE81" w14:textId="77777777" w:rsidR="00F810C4" w:rsidRPr="00DD7CDF" w:rsidRDefault="00F810C4" w:rsidP="00F810C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3EBC20" w14:textId="70A538AB" w:rsidR="00F810C4" w:rsidRPr="00BB6EA1" w:rsidRDefault="00CF750C" w:rsidP="00E0193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582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17A9455C" w14:textId="77777777" w:rsidR="00DE5560" w:rsidRPr="00DD7CDF" w:rsidRDefault="00DE5560" w:rsidP="00892E34">
      <w:pPr>
        <w:pStyle w:val="acctmergecolhdg"/>
        <w:spacing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59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91"/>
        <w:gridCol w:w="990"/>
        <w:gridCol w:w="180"/>
        <w:gridCol w:w="1440"/>
        <w:gridCol w:w="180"/>
        <w:gridCol w:w="1080"/>
        <w:gridCol w:w="180"/>
        <w:gridCol w:w="1080"/>
        <w:gridCol w:w="180"/>
        <w:gridCol w:w="1058"/>
      </w:tblGrid>
      <w:tr w:rsidR="00F810C4" w:rsidRPr="00DD7CDF" w14:paraId="50B72443" w14:textId="77777777" w:rsidTr="001F395E">
        <w:trPr>
          <w:trHeight w:val="20"/>
          <w:tblHeader/>
        </w:trPr>
        <w:tc>
          <w:tcPr>
            <w:tcW w:w="2891" w:type="dxa"/>
            <w:shd w:val="clear" w:color="auto" w:fill="auto"/>
            <w:vAlign w:val="bottom"/>
          </w:tcPr>
          <w:p w14:paraId="4A133DEF" w14:textId="77777777" w:rsidR="00F810C4" w:rsidRPr="00DD7CDF" w:rsidRDefault="00F810C4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3BE7BE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8364FC6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198" w:type="dxa"/>
            <w:gridSpan w:val="7"/>
            <w:shd w:val="clear" w:color="auto" w:fill="auto"/>
            <w:vAlign w:val="bottom"/>
          </w:tcPr>
          <w:p w14:paraId="769F1A0C" w14:textId="0E65C605" w:rsidR="00F810C4" w:rsidRPr="00DD7CDF" w:rsidRDefault="00F810C4" w:rsidP="00F810C4">
            <w:pPr>
              <w:pStyle w:val="Pa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810C4" w:rsidRPr="00DD7CDF" w14:paraId="46EAB1B8" w14:textId="77777777" w:rsidTr="001F395E">
        <w:trPr>
          <w:trHeight w:val="20"/>
          <w:tblHeader/>
        </w:trPr>
        <w:tc>
          <w:tcPr>
            <w:tcW w:w="2891" w:type="dxa"/>
            <w:shd w:val="clear" w:color="auto" w:fill="auto"/>
            <w:vAlign w:val="bottom"/>
            <w:hideMark/>
          </w:tcPr>
          <w:p w14:paraId="53D6929E" w14:textId="77777777" w:rsidR="00F810C4" w:rsidRPr="00DD7CDF" w:rsidRDefault="00F810C4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C39A14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FFAD393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1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936DDE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810C4" w:rsidRPr="00DD7CDF" w14:paraId="3EE2C6EA" w14:textId="77777777" w:rsidTr="001F395E">
        <w:trPr>
          <w:trHeight w:val="20"/>
          <w:tblHeader/>
        </w:trPr>
        <w:tc>
          <w:tcPr>
            <w:tcW w:w="2891" w:type="dxa"/>
            <w:shd w:val="clear" w:color="auto" w:fill="auto"/>
            <w:vAlign w:val="bottom"/>
            <w:hideMark/>
          </w:tcPr>
          <w:p w14:paraId="34B0B20B" w14:textId="5A322CDE" w:rsidR="00F810C4" w:rsidRPr="00DD7CDF" w:rsidRDefault="00F810C4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9AB0D6F" w14:textId="4D6F7FF7" w:rsidR="00F810C4" w:rsidRPr="00DD7CDF" w:rsidRDefault="00F955BF" w:rsidP="00F810C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322F596E" w14:textId="77777777" w:rsidR="00F810C4" w:rsidRPr="00DD7CDF" w:rsidRDefault="00F810C4" w:rsidP="00F810C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69F69" w14:textId="01A0E062" w:rsidR="00F810C4" w:rsidRPr="00DF3DC6" w:rsidRDefault="001F395E" w:rsidP="008F39F0">
            <w:pPr>
              <w:pStyle w:val="Pa47"/>
              <w:ind w:left="-148" w:firstLine="14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ที่ดินและ</w:t>
            </w:r>
            <w:r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09E5FCE" w14:textId="77777777" w:rsidR="00F810C4" w:rsidRPr="00DF3DC6" w:rsidRDefault="00F810C4" w:rsidP="00F810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2174" w14:textId="77777777" w:rsidR="00F810C4" w:rsidRPr="00DF3DC6" w:rsidRDefault="00F810C4" w:rsidP="00F810C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เครื่องจักร</w:t>
            </w:r>
            <w:r w:rsidRPr="00DF3D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CE61AC8" w14:textId="77777777" w:rsidR="00F810C4" w:rsidRPr="00DF3DC6" w:rsidRDefault="00F810C4" w:rsidP="00F810C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9E5AFA" w14:textId="77777777" w:rsidR="00F810C4" w:rsidRPr="00DF3DC6" w:rsidRDefault="00F810C4" w:rsidP="00F810C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14E704" w14:textId="77777777" w:rsidR="00F810C4" w:rsidRPr="00DF3DC6" w:rsidRDefault="00F810C4" w:rsidP="00F810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EF2ECA" w14:textId="77777777" w:rsidR="00F810C4" w:rsidRPr="00DF3DC6" w:rsidRDefault="00F810C4" w:rsidP="00F810C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3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955BF" w:rsidRPr="00DD7CDF" w14:paraId="72B1BC07" w14:textId="77777777" w:rsidTr="001F395E">
        <w:trPr>
          <w:trHeight w:val="20"/>
        </w:trPr>
        <w:tc>
          <w:tcPr>
            <w:tcW w:w="2891" w:type="dxa"/>
            <w:shd w:val="clear" w:color="auto" w:fill="auto"/>
          </w:tcPr>
          <w:p w14:paraId="7EFAFEBC" w14:textId="51F01D55" w:rsidR="00F955BF" w:rsidRPr="00DD7CDF" w:rsidRDefault="00F955BF" w:rsidP="00F81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7E0B6E4D" w14:textId="77777777" w:rsidR="00F955BF" w:rsidRPr="00DD7CDF" w:rsidRDefault="00F955BF" w:rsidP="00F810C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937D08" w14:textId="77777777" w:rsidR="00F955BF" w:rsidRPr="00DD7CDF" w:rsidRDefault="00F955BF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305588" w14:textId="77777777" w:rsidR="00F955BF" w:rsidRPr="00DD7CDF" w:rsidRDefault="00F955BF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4DE9AC" w14:textId="77777777" w:rsidR="00F955BF" w:rsidRPr="00DD7CDF" w:rsidRDefault="00F955BF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0A25DB" w14:textId="77777777" w:rsidR="00F955BF" w:rsidRPr="00DD7CDF" w:rsidRDefault="00F955BF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5B0923" w14:textId="77777777" w:rsidR="00F955BF" w:rsidRPr="00DD7CDF" w:rsidRDefault="00F955BF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A87F7" w14:textId="77777777" w:rsidR="00F955BF" w:rsidRPr="00DD7CDF" w:rsidRDefault="00F955BF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BED922" w14:textId="77777777" w:rsidR="00F955BF" w:rsidRPr="00DD7CDF" w:rsidRDefault="00F955BF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39CD55A" w14:textId="77777777" w:rsidR="00F955BF" w:rsidRPr="00DD7CDF" w:rsidRDefault="00F955BF" w:rsidP="00F810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10C4" w:rsidRPr="00DD7CDF" w14:paraId="116459E4" w14:textId="77777777" w:rsidTr="001F395E">
        <w:trPr>
          <w:trHeight w:val="20"/>
        </w:trPr>
        <w:tc>
          <w:tcPr>
            <w:tcW w:w="2891" w:type="dxa"/>
            <w:shd w:val="clear" w:color="auto" w:fill="auto"/>
          </w:tcPr>
          <w:p w14:paraId="07FE799E" w14:textId="0355099B" w:rsidR="00F810C4" w:rsidRPr="00DD7CDF" w:rsidRDefault="00F810C4" w:rsidP="00F81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D7C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88C55CD" w14:textId="2A09816D" w:rsidR="00F810C4" w:rsidRPr="00DD7CDF" w:rsidRDefault="00CF750C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AC4642D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43EFDB" w14:textId="362CB2D5" w:rsidR="00F810C4" w:rsidRPr="00DD7CDF" w:rsidRDefault="006061C2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285598C6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D2B347" w14:textId="64B39F59" w:rsidR="00F810C4" w:rsidRPr="00DD7CDF" w:rsidRDefault="00CF750C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C349259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DF1501" w14:textId="0BA31973" w:rsidR="00F810C4" w:rsidRPr="00DD7CDF" w:rsidRDefault="00CF750C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435BBCE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C728BA7" w14:textId="5FD13C97" w:rsidR="00F810C4" w:rsidRPr="00DD7CDF" w:rsidRDefault="006061C2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810C4" w:rsidRPr="00DD7CDF" w14:paraId="2F95947F" w14:textId="77777777" w:rsidTr="001F395E">
        <w:trPr>
          <w:trHeight w:val="20"/>
        </w:trPr>
        <w:tc>
          <w:tcPr>
            <w:tcW w:w="2891" w:type="dxa"/>
            <w:shd w:val="clear" w:color="auto" w:fill="auto"/>
            <w:hideMark/>
          </w:tcPr>
          <w:p w14:paraId="51D93999" w14:textId="77777777" w:rsidR="00F810C4" w:rsidRPr="00DD7CDF" w:rsidRDefault="00F810C4" w:rsidP="00F810C4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15837E26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8B29EE" w14:textId="77777777" w:rsidR="00F810C4" w:rsidRPr="00DD7CDF" w:rsidRDefault="00F810C4" w:rsidP="00F810C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D47D28" w14:textId="6698D42B" w:rsidR="00F810C4" w:rsidRPr="00DD7CDF" w:rsidRDefault="006061C2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63D23E5F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FB05C" w14:textId="37DE9BA0" w:rsidR="00F810C4" w:rsidRPr="00DD7CDF" w:rsidRDefault="00F810C4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0D77D6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B3258" w14:textId="611501E0" w:rsidR="00F810C4" w:rsidRPr="00DD7CDF" w:rsidRDefault="006061C2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71873F7E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C9BC9B2" w14:textId="27693668" w:rsidR="00F810C4" w:rsidRPr="00AE6AC0" w:rsidRDefault="006061C2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810C4" w:rsidRPr="00DD7CDF" w14:paraId="357BF739" w14:textId="77777777" w:rsidTr="001F395E">
        <w:trPr>
          <w:trHeight w:val="20"/>
        </w:trPr>
        <w:tc>
          <w:tcPr>
            <w:tcW w:w="2891" w:type="dxa"/>
            <w:shd w:val="clear" w:color="auto" w:fill="auto"/>
            <w:hideMark/>
          </w:tcPr>
          <w:p w14:paraId="186E9618" w14:textId="77777777" w:rsidR="00F810C4" w:rsidRPr="00DD7CDF" w:rsidRDefault="00F810C4" w:rsidP="00F810C4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6580D4E8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74BF58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D5E80" w14:textId="70ED74CC" w:rsidR="00F810C4" w:rsidRPr="00DD7CDF" w:rsidRDefault="00F810C4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7F0B92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EBCD4A" w14:textId="47E2CE6F" w:rsidR="00F810C4" w:rsidRPr="00DD7CDF" w:rsidRDefault="00F810C4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B2F3CE9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0BD37" w14:textId="1A727D99" w:rsidR="00F810C4" w:rsidRPr="00DD7CDF" w:rsidRDefault="00F810C4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4A7C982" w14:textId="77777777" w:rsidR="00F810C4" w:rsidRPr="00DD7CDF" w:rsidRDefault="00F810C4" w:rsidP="00F810C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A7AF5" w14:textId="71BA4EE8" w:rsidR="00F810C4" w:rsidRPr="00DD7CDF" w:rsidRDefault="00F810C4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810C4" w:rsidRPr="00DD7CDF" w14:paraId="07121D97" w14:textId="77777777" w:rsidTr="001F395E">
        <w:trPr>
          <w:trHeight w:val="20"/>
        </w:trPr>
        <w:tc>
          <w:tcPr>
            <w:tcW w:w="2891" w:type="dxa"/>
            <w:shd w:val="clear" w:color="auto" w:fill="auto"/>
            <w:vAlign w:val="bottom"/>
            <w:hideMark/>
          </w:tcPr>
          <w:p w14:paraId="6FC826F6" w14:textId="5D4D46C4" w:rsidR="00F810C4" w:rsidRPr="00DD7CDF" w:rsidRDefault="00F810C4" w:rsidP="00F810C4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6C8BA2BA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EEA10C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A51D5B" w14:textId="7AAAA8D9" w:rsidR="00F810C4" w:rsidRPr="001F395E" w:rsidRDefault="006061C2" w:rsidP="001F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80" w:type="dxa"/>
            <w:shd w:val="clear" w:color="auto" w:fill="auto"/>
          </w:tcPr>
          <w:p w14:paraId="3D63F749" w14:textId="77777777" w:rsidR="00F810C4" w:rsidRPr="00DD7CDF" w:rsidRDefault="00F810C4" w:rsidP="00F810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29372" w14:textId="48688952" w:rsidR="00F810C4" w:rsidRPr="00DD7CDF" w:rsidRDefault="00CF750C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6AF53C8" w14:textId="77777777" w:rsidR="00F810C4" w:rsidRPr="00DD7CDF" w:rsidRDefault="00F810C4" w:rsidP="00F810C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2DF18D" w14:textId="7ACEC7BF" w:rsidR="00F810C4" w:rsidRPr="00DD7CDF" w:rsidRDefault="00CF750C" w:rsidP="001F395E">
            <w:pPr>
              <w:tabs>
                <w:tab w:val="decimal" w:pos="1181"/>
              </w:tabs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30989C85" w14:textId="77777777" w:rsidR="00F810C4" w:rsidRPr="00DD7CDF" w:rsidRDefault="00F810C4" w:rsidP="00F810C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B95C2D" w14:textId="6C553E4C" w:rsidR="00F810C4" w:rsidRPr="00DD7CDF" w:rsidRDefault="006061C2" w:rsidP="006D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5D05EB44" w14:textId="7CC2E2DA" w:rsidR="00F810C4" w:rsidRDefault="00F810C4" w:rsidP="007648E9">
      <w:pPr>
        <w:pStyle w:val="acctmergecolhdg"/>
        <w:spacing w:line="240" w:lineRule="auto"/>
        <w:ind w:firstLine="540"/>
        <w:jc w:val="both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4488F082" w14:textId="1AA58640" w:rsidR="009750A5" w:rsidRPr="00DD7CDF" w:rsidRDefault="00CF750C" w:rsidP="009750A5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cs/>
        </w:rPr>
      </w:pPr>
      <w:r w:rsidRPr="00CF750C">
        <w:rPr>
          <w:rFonts w:ascii="Angsana New" w:hAnsi="Angsana New" w:cs="Angsana New"/>
          <w:sz w:val="30"/>
          <w:szCs w:val="30"/>
          <w:lang w:val="en-US" w:bidi="th-TH"/>
        </w:rPr>
        <w:lastRenderedPageBreak/>
        <w:t>1</w:t>
      </w:r>
      <w:r w:rsidR="006061C2" w:rsidRPr="006061C2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9750A5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9750A5"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สัญญาเช่า</w:t>
      </w:r>
      <w:r w:rsidR="009750A5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  <w:r w:rsidR="009750A5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(ต่อ)</w:t>
      </w:r>
    </w:p>
    <w:p w14:paraId="5B85B7C2" w14:textId="69DCAF53" w:rsidR="00F810C4" w:rsidRPr="009750A5" w:rsidRDefault="00F81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0"/>
          <w:szCs w:val="20"/>
          <w:cs/>
        </w:rPr>
      </w:pPr>
    </w:p>
    <w:tbl>
      <w:tblPr>
        <w:tblW w:w="92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924"/>
        <w:gridCol w:w="240"/>
        <w:gridCol w:w="236"/>
        <w:gridCol w:w="1800"/>
        <w:gridCol w:w="270"/>
        <w:gridCol w:w="1800"/>
      </w:tblGrid>
      <w:tr w:rsidR="00F810C4" w:rsidRPr="00DD7CDF" w14:paraId="6966E54B" w14:textId="77777777" w:rsidTr="00E646DF">
        <w:trPr>
          <w:trHeight w:val="162"/>
          <w:tblHeader/>
        </w:trPr>
        <w:tc>
          <w:tcPr>
            <w:tcW w:w="4924" w:type="dxa"/>
            <w:shd w:val="clear" w:color="auto" w:fill="auto"/>
            <w:vAlign w:val="bottom"/>
          </w:tcPr>
          <w:p w14:paraId="471F7F7F" w14:textId="77777777" w:rsidR="00F810C4" w:rsidRPr="00DD7CDF" w:rsidRDefault="00F810C4" w:rsidP="00601CC7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40" w:type="dxa"/>
          </w:tcPr>
          <w:p w14:paraId="1E6B0547" w14:textId="77777777" w:rsidR="00F810C4" w:rsidRPr="00DD7CDF" w:rsidRDefault="00F810C4" w:rsidP="00601CC7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106" w:type="dxa"/>
            <w:gridSpan w:val="4"/>
            <w:vAlign w:val="center"/>
          </w:tcPr>
          <w:p w14:paraId="0C27AEBB" w14:textId="77777777" w:rsidR="00F810C4" w:rsidRPr="00DD7CDF" w:rsidRDefault="00F810C4" w:rsidP="00F810C4">
            <w:pPr>
              <w:tabs>
                <w:tab w:val="clear" w:pos="5387"/>
                <w:tab w:val="clear" w:pos="5613"/>
                <w:tab w:val="left" w:pos="5180"/>
                <w:tab w:val="left" w:pos="5360"/>
              </w:tabs>
              <w:ind w:left="-108" w:right="3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D12F1" w:rsidRPr="00DD7CDF" w14:paraId="2B4BBEC1" w14:textId="77777777" w:rsidTr="00E646DF">
        <w:trPr>
          <w:trHeight w:val="650"/>
          <w:tblHeader/>
        </w:trPr>
        <w:tc>
          <w:tcPr>
            <w:tcW w:w="4924" w:type="dxa"/>
            <w:shd w:val="clear" w:color="auto" w:fill="auto"/>
            <w:vAlign w:val="bottom"/>
          </w:tcPr>
          <w:p w14:paraId="2B775247" w14:textId="77777777" w:rsidR="005D12F1" w:rsidRPr="00DD7CDF" w:rsidRDefault="005D12F1" w:rsidP="005D12F1">
            <w:pPr>
              <w:pStyle w:val="Heading1"/>
              <w:keepLines/>
              <w:numPr>
                <w:ilvl w:val="0"/>
                <w:numId w:val="0"/>
              </w:numPr>
              <w:spacing w:line="240" w:lineRule="auto"/>
              <w:ind w:left="283" w:hanging="28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u w:val="none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u w:val="none"/>
                <w:cs/>
              </w:rPr>
              <w:t>สำหรับงวดสามเดือนสิ้นสุดวันที่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u w:val="none"/>
                <w:cs/>
              </w:rPr>
              <w:t xml:space="preserve"> </w:t>
            </w:r>
          </w:p>
          <w:p w14:paraId="1B9C3414" w14:textId="4E264812" w:rsidR="005D12F1" w:rsidRPr="00DD7CDF" w:rsidRDefault="005D12F1" w:rsidP="005D12F1">
            <w:pPr>
              <w:pStyle w:val="Heading1"/>
              <w:keepLines/>
              <w:numPr>
                <w:ilvl w:val="0"/>
                <w:numId w:val="0"/>
              </w:numPr>
              <w:spacing w:line="240" w:lineRule="auto"/>
              <w:ind w:left="283" w:hanging="283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u w:val="none"/>
              </w:rPr>
              <w:t xml:space="preserve">   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  <w:u w:val="none"/>
              </w:rPr>
              <w:t>31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u w:val="none"/>
              </w:rPr>
              <w:t xml:space="preserve"> </w:t>
            </w: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u w:val="none"/>
                <w:cs/>
              </w:rPr>
              <w:t>มีนาคม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u w:val="none"/>
                <w:cs/>
              </w:rPr>
              <w:t xml:space="preserve"> </w:t>
            </w:r>
            <w:r w:rsidR="006061C2" w:rsidRPr="006061C2">
              <w:rPr>
                <w:rFonts w:ascii="Angsana New" w:hAnsi="Angsana New" w:cs="Angsana New"/>
                <w:color w:val="000000"/>
                <w:sz w:val="30"/>
                <w:szCs w:val="30"/>
                <w:u w:val="none"/>
              </w:rPr>
              <w:t>256</w:t>
            </w:r>
            <w:r w:rsidR="00CF750C" w:rsidRPr="00CF750C">
              <w:rPr>
                <w:rFonts w:ascii="Angsana New" w:hAnsi="Angsana New" w:cs="Angsana New"/>
                <w:color w:val="000000"/>
                <w:sz w:val="30"/>
                <w:szCs w:val="30"/>
                <w:u w:val="none"/>
              </w:rPr>
              <w:t>3</w:t>
            </w:r>
          </w:p>
        </w:tc>
        <w:tc>
          <w:tcPr>
            <w:tcW w:w="240" w:type="dxa"/>
          </w:tcPr>
          <w:p w14:paraId="5286A547" w14:textId="77777777" w:rsidR="005D12F1" w:rsidRPr="00DD7CDF" w:rsidRDefault="005D12F1" w:rsidP="00601CC7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7F6F9C" w14:textId="77777777" w:rsidR="005D12F1" w:rsidRPr="00DD7CDF" w:rsidRDefault="005D12F1" w:rsidP="00601CC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96CD8" w14:textId="77777777" w:rsidR="005D12F1" w:rsidRPr="00DD7CDF" w:rsidRDefault="005D12F1" w:rsidP="00601CC7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F0164A6" w14:textId="77777777" w:rsidR="005D12F1" w:rsidRPr="00DD7CDF" w:rsidRDefault="005D12F1" w:rsidP="00601CC7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7F0767" w14:textId="77777777" w:rsidR="005D12F1" w:rsidRPr="00DD7CDF" w:rsidRDefault="005D12F1" w:rsidP="00601CC7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DD7CD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2F1" w:rsidRPr="00DD7CDF" w14:paraId="445406B2" w14:textId="77777777" w:rsidTr="00E646DF">
        <w:trPr>
          <w:gridAfter w:val="4"/>
          <w:wAfter w:w="4106" w:type="dxa"/>
          <w:trHeight w:hRule="exact" w:val="192"/>
          <w:tblHeader/>
        </w:trPr>
        <w:tc>
          <w:tcPr>
            <w:tcW w:w="4924" w:type="dxa"/>
            <w:shd w:val="clear" w:color="auto" w:fill="auto"/>
          </w:tcPr>
          <w:p w14:paraId="13E1BEC5" w14:textId="77777777" w:rsidR="005D12F1" w:rsidRPr="00DD7CDF" w:rsidRDefault="005D12F1" w:rsidP="00601CC7">
            <w:pPr>
              <w:pStyle w:val="NoSpacing"/>
            </w:pPr>
          </w:p>
        </w:tc>
        <w:tc>
          <w:tcPr>
            <w:tcW w:w="240" w:type="dxa"/>
          </w:tcPr>
          <w:p w14:paraId="56603813" w14:textId="77777777" w:rsidR="005D12F1" w:rsidRPr="00DD7CDF" w:rsidRDefault="005D12F1" w:rsidP="00601CC7">
            <w:pPr>
              <w:pStyle w:val="NoSpacing"/>
              <w:rPr>
                <w:b/>
                <w:bCs/>
                <w:i/>
                <w:iCs/>
                <w:cs/>
              </w:rPr>
            </w:pPr>
          </w:p>
        </w:tc>
      </w:tr>
      <w:tr w:rsidR="00B3446A" w:rsidRPr="00DD7CDF" w14:paraId="626FD78C" w14:textId="77777777" w:rsidTr="00E646DF">
        <w:trPr>
          <w:trHeight w:val="415"/>
        </w:trPr>
        <w:tc>
          <w:tcPr>
            <w:tcW w:w="4924" w:type="dxa"/>
            <w:shd w:val="clear" w:color="auto" w:fill="auto"/>
          </w:tcPr>
          <w:p w14:paraId="6691B3AD" w14:textId="77777777" w:rsidR="00B3446A" w:rsidRPr="00DD7CDF" w:rsidRDefault="00B3446A" w:rsidP="00B3446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40" w:type="dxa"/>
          </w:tcPr>
          <w:p w14:paraId="7EA6EBF4" w14:textId="77777777" w:rsidR="00B3446A" w:rsidRPr="00DD7CDF" w:rsidRDefault="00B3446A" w:rsidP="00B3446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4B6F65C" w14:textId="77777777" w:rsidR="00B3446A" w:rsidRPr="00DD7CDF" w:rsidRDefault="00B3446A" w:rsidP="00B3446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A16180A" w14:textId="77777777" w:rsidR="00B3446A" w:rsidRPr="00DD7CDF" w:rsidRDefault="00B3446A" w:rsidP="00B3446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A511B3" w14:textId="77777777" w:rsidR="00B3446A" w:rsidRPr="00DD7CDF" w:rsidRDefault="00B3446A" w:rsidP="00B344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A4C03F" w14:textId="77777777" w:rsidR="00B3446A" w:rsidRPr="00DD7CDF" w:rsidRDefault="00B3446A" w:rsidP="00B3446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6A" w:rsidRPr="00DD7CDF" w14:paraId="71DFC8EB" w14:textId="77777777" w:rsidTr="00E646DF">
        <w:trPr>
          <w:trHeight w:val="415"/>
        </w:trPr>
        <w:tc>
          <w:tcPr>
            <w:tcW w:w="4924" w:type="dxa"/>
            <w:shd w:val="clear" w:color="auto" w:fill="auto"/>
          </w:tcPr>
          <w:p w14:paraId="77AD0B92" w14:textId="77777777" w:rsidR="00B3446A" w:rsidRPr="00DD7CDF" w:rsidRDefault="00B3446A" w:rsidP="00B3446A">
            <w:pPr>
              <w:rPr>
                <w:rFonts w:ascii="Angsana New" w:hAnsi="Angsana New" w:cs="Angsana New"/>
                <w:color w:val="211E1F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DD7CD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</w:tcPr>
          <w:p w14:paraId="44A1C797" w14:textId="77777777" w:rsidR="00B3446A" w:rsidRPr="00DD7CDF" w:rsidRDefault="00B3446A" w:rsidP="00B3446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72C6E6" w14:textId="77777777" w:rsidR="00B3446A" w:rsidRPr="00DD7CDF" w:rsidRDefault="00B3446A" w:rsidP="00B344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7450D45" w14:textId="10B7F4A0" w:rsidR="00B3446A" w:rsidRPr="009750A5" w:rsidRDefault="006061C2" w:rsidP="00B3446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7F1ACDE1" w14:textId="77777777" w:rsidR="00B3446A" w:rsidRPr="00DD7CDF" w:rsidRDefault="00B3446A" w:rsidP="00B344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592B52" w14:textId="09B24E7D" w:rsidR="00B3446A" w:rsidRPr="00DD7CDF" w:rsidRDefault="00CF750C" w:rsidP="00B3446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75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3446A" w:rsidRPr="00DD7CDF" w14:paraId="7EAB2142" w14:textId="77777777" w:rsidTr="00E646DF">
        <w:trPr>
          <w:trHeight w:val="415"/>
        </w:trPr>
        <w:tc>
          <w:tcPr>
            <w:tcW w:w="4924" w:type="dxa"/>
            <w:shd w:val="clear" w:color="auto" w:fill="auto"/>
          </w:tcPr>
          <w:p w14:paraId="312BE14C" w14:textId="77777777" w:rsidR="00B3446A" w:rsidRPr="00DD7CDF" w:rsidRDefault="00B3446A" w:rsidP="00B344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DD7CD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</w:tcPr>
          <w:p w14:paraId="7B6EF93F" w14:textId="77777777" w:rsidR="00B3446A" w:rsidRPr="00DD7CDF" w:rsidRDefault="00B3446A" w:rsidP="00B3446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CE184" w14:textId="77777777" w:rsidR="00B3446A" w:rsidRPr="00DD7CDF" w:rsidRDefault="00B3446A" w:rsidP="00B344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447A10" w14:textId="232D291C" w:rsidR="00B3446A" w:rsidRPr="00DD7CDF" w:rsidRDefault="00CF750C" w:rsidP="00B3446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50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061C2" w:rsidRPr="006061C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F750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0BB46C" w14:textId="77777777" w:rsidR="00B3446A" w:rsidRPr="00DD7CDF" w:rsidRDefault="00B3446A" w:rsidP="00B344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154955" w14:textId="0350E252" w:rsidR="00B3446A" w:rsidRPr="00DD7CDF" w:rsidRDefault="006061C2" w:rsidP="00B3446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F750C" w:rsidRPr="00CF75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3446A" w:rsidRPr="00DD7CDF" w14:paraId="120F37D0" w14:textId="77777777" w:rsidTr="00E646DF">
        <w:trPr>
          <w:trHeight w:val="415"/>
        </w:trPr>
        <w:tc>
          <w:tcPr>
            <w:tcW w:w="4924" w:type="dxa"/>
            <w:shd w:val="clear" w:color="auto" w:fill="auto"/>
          </w:tcPr>
          <w:p w14:paraId="0627E9F3" w14:textId="77777777" w:rsidR="00B3446A" w:rsidRPr="00DD7CDF" w:rsidRDefault="00B3446A" w:rsidP="00B3446A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40" w:type="dxa"/>
          </w:tcPr>
          <w:p w14:paraId="4446C440" w14:textId="77777777" w:rsidR="00B3446A" w:rsidRPr="00DD7CDF" w:rsidRDefault="00B3446A" w:rsidP="00B3446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E3B532" w14:textId="77777777" w:rsidR="00B3446A" w:rsidRPr="00DD7CDF" w:rsidRDefault="00B3446A" w:rsidP="00B344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FAB3938" w14:textId="33FF21BD" w:rsidR="00B3446A" w:rsidRPr="00DD7CDF" w:rsidRDefault="006061C2" w:rsidP="00B3446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6BF156D" w14:textId="77777777" w:rsidR="00B3446A" w:rsidRPr="00DD7CDF" w:rsidRDefault="00B3446A" w:rsidP="00B344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A5C8A5" w14:textId="1E52AF4D" w:rsidR="00C273B1" w:rsidRPr="00DD7CDF" w:rsidRDefault="00C273B1" w:rsidP="00B3446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6A" w:rsidRPr="00DD7CDF" w14:paraId="6DB05017" w14:textId="77777777" w:rsidTr="00E646DF">
        <w:trPr>
          <w:trHeight w:val="426"/>
        </w:trPr>
        <w:tc>
          <w:tcPr>
            <w:tcW w:w="4924" w:type="dxa"/>
            <w:shd w:val="clear" w:color="auto" w:fill="auto"/>
          </w:tcPr>
          <w:p w14:paraId="6CDCE02E" w14:textId="77777777" w:rsidR="00B3446A" w:rsidRPr="00DD7CDF" w:rsidRDefault="00B3446A" w:rsidP="00B3446A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240" w:type="dxa"/>
          </w:tcPr>
          <w:p w14:paraId="709138B3" w14:textId="77777777" w:rsidR="00B3446A" w:rsidRPr="00DD7CDF" w:rsidRDefault="00B3446A" w:rsidP="00B3446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390BC3" w14:textId="77777777" w:rsidR="00B3446A" w:rsidRPr="00DD7CDF" w:rsidRDefault="00B3446A" w:rsidP="00B3446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84FE7F" w14:textId="64B472BF" w:rsidR="00B3446A" w:rsidRPr="00DD7CDF" w:rsidRDefault="006061C2" w:rsidP="00B3446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61C2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322432FE" w14:textId="77777777" w:rsidR="00B3446A" w:rsidRPr="00DD7CDF" w:rsidRDefault="00B3446A" w:rsidP="00B344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1C5007C" w14:textId="57FA93F4" w:rsidR="00B3446A" w:rsidRPr="009750A5" w:rsidRDefault="006061C2" w:rsidP="00B3446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6061C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14:paraId="1FFD614B" w14:textId="77777777" w:rsidR="00602688" w:rsidRPr="009750A5" w:rsidRDefault="00602688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20"/>
          <w:lang w:val="en-US" w:bidi="th-TH"/>
        </w:rPr>
      </w:pPr>
    </w:p>
    <w:p w14:paraId="568A331E" w14:textId="1D96A5F3" w:rsidR="005D12F1" w:rsidRPr="00DD7CDF" w:rsidRDefault="00B3446A" w:rsidP="00C649AB">
      <w:pPr>
        <w:pStyle w:val="acctmergecolhdg"/>
        <w:tabs>
          <w:tab w:val="left" w:pos="720"/>
          <w:tab w:val="left" w:pos="900"/>
        </w:tabs>
        <w:spacing w:line="240" w:lineRule="auto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F63FA6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เดือนสิ้นสุดวันที่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31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</w:t>
      </w:r>
      <w:r w:rsidR="00F63FA6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ี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นา</w:t>
      </w:r>
      <w:r w:rsidR="00F63FA6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คม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มีจำนวน</w:t>
      </w:r>
      <w:r w:rsidR="00384AB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</w:t>
      </w:r>
      <w:r w:rsidR="00C627B4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,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95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384AB2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9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</w:t>
      </w:r>
      <w:r w:rsidR="00384AB2" w:rsidRPr="00384AB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ตามลำดับ</w:t>
      </w:r>
    </w:p>
    <w:p w14:paraId="70447F88" w14:textId="3D24C79B" w:rsidR="00D013DA" w:rsidRPr="009750A5" w:rsidRDefault="00D013DA" w:rsidP="008205FB">
      <w:pPr>
        <w:pStyle w:val="acctmergecolhdg"/>
        <w:tabs>
          <w:tab w:val="left" w:pos="720"/>
          <w:tab w:val="left" w:pos="900"/>
        </w:tabs>
        <w:spacing w:line="240" w:lineRule="auto"/>
        <w:ind w:left="720"/>
        <w:jc w:val="both"/>
        <w:rPr>
          <w:rFonts w:ascii="Angsana New" w:hAnsi="Angsana New" w:cs="Angsana New"/>
          <w:sz w:val="20"/>
          <w:cs/>
          <w:lang w:val="en-US" w:bidi="th-TH"/>
        </w:rPr>
      </w:pPr>
    </w:p>
    <w:p w14:paraId="6A373A4A" w14:textId="7F0A474F" w:rsidR="00673F46" w:rsidRPr="00DD7CDF" w:rsidRDefault="00CF750C" w:rsidP="00673F46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CF750C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CF750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73F46" w:rsidRPr="00DD7CDF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="00673F46"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>หุ้นทุนซื้อคืน</w:t>
      </w:r>
    </w:p>
    <w:p w14:paraId="63C41DB2" w14:textId="77777777" w:rsidR="00673F46" w:rsidRPr="009750A5" w:rsidRDefault="00673F46" w:rsidP="00673F46">
      <w:pPr>
        <w:rPr>
          <w:rFonts w:ascii="Angsana New" w:hAnsi="Angsana New"/>
          <w:b/>
          <w:bCs/>
          <w:szCs w:val="24"/>
        </w:rPr>
      </w:pPr>
    </w:p>
    <w:p w14:paraId="78ED9A48" w14:textId="6A050FCE" w:rsidR="00673F46" w:rsidRPr="00003A4B" w:rsidRDefault="00673F46" w:rsidP="00003A4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CF750C" w:rsidRPr="00CF750C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6061C2" w:rsidRPr="006061C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F750C" w:rsidRPr="00CF750C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="006061C2" w:rsidRPr="006061C2">
        <w:rPr>
          <w:rFonts w:asciiTheme="majorBidi" w:hAnsiTheme="majorBidi" w:cstheme="majorBidi"/>
          <w:spacing w:val="-2"/>
          <w:sz w:val="30"/>
          <w:szCs w:val="30"/>
        </w:rPr>
        <w:t>66</w:t>
      </w:r>
      <w:r w:rsidR="00AB1C70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CF750C" w:rsidRPr="00CF750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AB1C70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6061C2" w:rsidRPr="006061C2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AB1C70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แห่งพระราชบัญญัติบริษัทมหาชนจำกัด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ในวงเงินไม่เกิน </w:t>
      </w:r>
      <w:r w:rsidR="00CF750C" w:rsidRPr="00CF750C">
        <w:rPr>
          <w:rFonts w:asciiTheme="majorBidi" w:hAnsiTheme="majorBidi" w:cstheme="majorBidi" w:hint="cs"/>
          <w:sz w:val="30"/>
          <w:szCs w:val="30"/>
        </w:rPr>
        <w:t>1</w:t>
      </w:r>
      <w:r w:rsidR="006061C2" w:rsidRPr="006061C2">
        <w:rPr>
          <w:rFonts w:asciiTheme="majorBidi" w:hAnsiTheme="majorBidi" w:cstheme="majorBidi" w:hint="cs"/>
          <w:sz w:val="30"/>
          <w:szCs w:val="30"/>
        </w:rPr>
        <w:t>0</w:t>
      </w:r>
      <w:r w:rsidRPr="00DD7CDF">
        <w:rPr>
          <w:rFonts w:asciiTheme="majorBidi" w:hAnsiTheme="majorBidi" w:cstheme="majorBidi" w:hint="cs"/>
          <w:sz w:val="30"/>
          <w:szCs w:val="30"/>
        </w:rPr>
        <w:t>,</w:t>
      </w:r>
      <w:r w:rsidR="006061C2" w:rsidRPr="006061C2">
        <w:rPr>
          <w:rFonts w:asciiTheme="majorBidi" w:hAnsiTheme="majorBidi" w:cstheme="majorBidi" w:hint="cs"/>
          <w:sz w:val="30"/>
          <w:szCs w:val="30"/>
        </w:rPr>
        <w:t>000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="006061C2" w:rsidRPr="006061C2">
        <w:rPr>
          <w:rFonts w:asciiTheme="majorBidi" w:hAnsiTheme="majorBidi" w:cstheme="majorBidi" w:hint="cs"/>
          <w:sz w:val="30"/>
          <w:szCs w:val="30"/>
        </w:rPr>
        <w:t>400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ล้านหุ้น (มูลค่าที่ตราไว้หุ้นละ </w:t>
      </w:r>
      <w:r w:rsidR="00CF750C" w:rsidRPr="00CF750C">
        <w:rPr>
          <w:rFonts w:asciiTheme="majorBidi" w:hAnsiTheme="majorBidi" w:cstheme="majorBidi" w:hint="cs"/>
          <w:sz w:val="30"/>
          <w:szCs w:val="30"/>
        </w:rPr>
        <w:t>1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บาท) ซึ่งคิดเป็นร้อยละ </w:t>
      </w:r>
      <w:r w:rsidR="006061C2" w:rsidRPr="006061C2">
        <w:rPr>
          <w:rFonts w:asciiTheme="majorBidi" w:hAnsiTheme="majorBidi" w:cstheme="majorBidi" w:hint="cs"/>
          <w:sz w:val="30"/>
          <w:szCs w:val="30"/>
        </w:rPr>
        <w:t>4</w:t>
      </w:r>
      <w:r w:rsidRPr="00DD7CDF">
        <w:rPr>
          <w:rFonts w:asciiTheme="majorBidi" w:hAnsiTheme="majorBidi" w:cstheme="majorBidi" w:hint="cs"/>
          <w:sz w:val="30"/>
          <w:szCs w:val="30"/>
        </w:rPr>
        <w:t>.</w:t>
      </w:r>
      <w:r w:rsidR="006061C2" w:rsidRPr="006061C2">
        <w:rPr>
          <w:rFonts w:asciiTheme="majorBidi" w:hAnsiTheme="majorBidi" w:cstheme="majorBidi" w:hint="cs"/>
          <w:sz w:val="30"/>
          <w:szCs w:val="30"/>
        </w:rPr>
        <w:t>65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DD7CD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บริษัทจะดำเนินการซื้อหุ้นคืนโดยวิธีการซื้อในตลาดหลักทรัพย์แห่งประเทศไทย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โดยมีกำหนดระยะเวลาการซื้อหุ้นคืนตั้งแต่วันที่ </w:t>
      </w:r>
      <w:r w:rsidR="00CF750C" w:rsidRPr="00CF750C">
        <w:rPr>
          <w:rFonts w:asciiTheme="majorBidi" w:hAnsiTheme="majorBidi" w:cstheme="majorBidi" w:hint="cs"/>
          <w:sz w:val="30"/>
          <w:szCs w:val="30"/>
        </w:rPr>
        <w:t>1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6061C2" w:rsidRPr="006061C2">
        <w:rPr>
          <w:rFonts w:asciiTheme="majorBidi" w:hAnsiTheme="majorBidi" w:cstheme="majorBidi"/>
          <w:sz w:val="30"/>
          <w:szCs w:val="30"/>
        </w:rPr>
        <w:t>256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ถึงวันที่ 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="006061C2" w:rsidRPr="006061C2">
        <w:rPr>
          <w:rFonts w:asciiTheme="majorBidi" w:hAnsiTheme="majorBidi" w:cstheme="majorBidi"/>
          <w:sz w:val="30"/>
          <w:szCs w:val="30"/>
        </w:rPr>
        <w:t>0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6061C2" w:rsidRPr="006061C2">
        <w:rPr>
          <w:rFonts w:asciiTheme="majorBidi" w:hAnsiTheme="majorBidi" w:cstheme="majorBidi"/>
          <w:sz w:val="30"/>
          <w:szCs w:val="30"/>
        </w:rPr>
        <w:t>256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ทั้งนี้คณะกรรมการของบริษัทจะพิจารณาวิธีการจำหน่ายหุ้นที่ซื้อคืนดังกล่าวอีกครั้งภายหลัง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6061C2" w:rsidRPr="006061C2">
        <w:rPr>
          <w:rFonts w:asciiTheme="majorBidi" w:hAnsiTheme="majorBidi" w:cstheme="majorBidi" w:hint="cs"/>
          <w:sz w:val="30"/>
          <w:szCs w:val="30"/>
        </w:rPr>
        <w:t>6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เดือน นับแต่วันที่ซื้อหุ้นคืนเสร็จสิ้น อย่างไรก็ตามวันสุดท้ายของการจำหน่ายหุ้นที่ซื้อคืนจะต้องไม่เกินกว่าวันที่ </w:t>
      </w:r>
      <w:r w:rsidR="00CF750C" w:rsidRPr="00CF750C">
        <w:rPr>
          <w:rFonts w:asciiTheme="majorBidi" w:hAnsiTheme="majorBidi" w:cstheme="majorBidi"/>
          <w:sz w:val="30"/>
          <w:szCs w:val="30"/>
        </w:rPr>
        <w:t>3</w:t>
      </w:r>
      <w:r w:rsidR="006061C2" w:rsidRPr="006061C2">
        <w:rPr>
          <w:rFonts w:asciiTheme="majorBidi" w:hAnsiTheme="majorBidi" w:cstheme="majorBidi"/>
          <w:sz w:val="30"/>
          <w:szCs w:val="30"/>
        </w:rPr>
        <w:t>0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6061C2" w:rsidRPr="006061C2">
        <w:rPr>
          <w:rFonts w:asciiTheme="majorBidi" w:hAnsiTheme="majorBidi" w:cstheme="majorBidi" w:hint="cs"/>
          <w:sz w:val="30"/>
          <w:szCs w:val="30"/>
        </w:rPr>
        <w:t>2566</w:t>
      </w:r>
      <w:r w:rsidR="00003A4B">
        <w:rPr>
          <w:rFonts w:asciiTheme="majorBidi" w:hAnsiTheme="majorBidi" w:cstheme="majorBidi"/>
          <w:sz w:val="30"/>
          <w:szCs w:val="30"/>
        </w:rPr>
        <w:t xml:space="preserve"> </w:t>
      </w:r>
    </w:p>
    <w:p w14:paraId="53A66FBB" w14:textId="6DAED853" w:rsidR="00F810C4" w:rsidRPr="009750A5" w:rsidRDefault="00F81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2"/>
          <w:szCs w:val="22"/>
          <w:lang w:val="en-GB" w:bidi="ar-SA"/>
        </w:rPr>
      </w:pPr>
    </w:p>
    <w:p w14:paraId="60E5010F" w14:textId="722AC068" w:rsidR="00D013DA" w:rsidRPr="00DD7CDF" w:rsidRDefault="00CF750C" w:rsidP="0066005E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  <w:lang w:val="en-US"/>
        </w:rPr>
        <w:t>1</w:t>
      </w:r>
      <w:r w:rsidR="006061C2" w:rsidRPr="006061C2">
        <w:rPr>
          <w:rFonts w:ascii="Angsana New" w:hAnsi="Angsana New" w:cs="Angsana New"/>
          <w:sz w:val="30"/>
          <w:szCs w:val="30"/>
          <w:lang w:val="en-US"/>
        </w:rPr>
        <w:t>2</w:t>
      </w:r>
      <w:r w:rsidR="00D013DA" w:rsidRPr="00DD7CDF">
        <w:rPr>
          <w:rFonts w:ascii="Angsana New" w:hAnsi="Angsana New" w:cs="Angsana New"/>
          <w:sz w:val="30"/>
          <w:szCs w:val="30"/>
        </w:rPr>
        <w:t xml:space="preserve">    </w:t>
      </w:r>
      <w:r w:rsidR="00D013DA" w:rsidRPr="00DD7CDF">
        <w:rPr>
          <w:rFonts w:ascii="Angsana New" w:hAnsi="Angsana New" w:cs="Angsana New"/>
          <w:b w:val="0"/>
          <w:bCs/>
          <w:sz w:val="30"/>
          <w:szCs w:val="30"/>
        </w:rPr>
        <w:t xml:space="preserve">  </w:t>
      </w:r>
      <w:r w:rsidR="00D013DA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หุ้นกู้ด้อยสิทธิที่มีลักษณะคล้ายทุน</w:t>
      </w:r>
    </w:p>
    <w:p w14:paraId="0839F71F" w14:textId="32CA2340" w:rsidR="00D013DA" w:rsidRPr="009750A5" w:rsidRDefault="00D013DA" w:rsidP="00B3446A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bCs/>
          <w:szCs w:val="22"/>
          <w:lang w:bidi="th-TH"/>
        </w:rPr>
      </w:pPr>
    </w:p>
    <w:p w14:paraId="59E6337D" w14:textId="32D66B66" w:rsidR="00016042" w:rsidRPr="00DD7CDF" w:rsidRDefault="003471BB" w:rsidP="00871824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31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มาตรฐานการบัญชีฉบับที่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การแสดงรายการเครื่องมือทางการเงิน</w:t>
      </w:r>
      <w:r w:rsidR="00920B2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ได้อธิบายเกี่ยวกับการจัดประเภทรายการของหุ้นกู้ที่มีลักษณะคล้ายทุนเป็นหนี้สินทางการเงิน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อย่างไรก็ตาม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สภาวิชาชีพบัญชีได้ออกประกาศสภาวิชาชีพบัญชี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</w:t>
      </w:r>
      <w:r w:rsidRPr="00DD7C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ารปฏิบัติในช่วงการเปลี่ยนแปลงเพิ่มเติมสำหรับการจัดประเภทรายการของหุ้นกู้ที่มีลักษณะคล้ายทุน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ลงวันที่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สำหรับใช้เป็นแนวปฎิบัติในช่วงเปลี่ยนแปลงเพิ่มเติม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E976E3F" w14:textId="77777777" w:rsidR="00936EE8" w:rsidRPr="00DD7CDF" w:rsidRDefault="00936EE8" w:rsidP="004E7666">
      <w:pPr>
        <w:pStyle w:val="acctmergecolhdg"/>
        <w:spacing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73F5AE" w14:textId="7491745F" w:rsidR="00551E5C" w:rsidRPr="00551E5C" w:rsidRDefault="00244CB5" w:rsidP="001A7ED8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ณ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471BB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</w:t>
      </w:r>
      <w:r w:rsidR="003471BB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เลือกถือปฏิบัติตามประกาศดังกล่าว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</w:t>
      </w:r>
      <w:r w:rsidR="003471BB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เลือก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</w:t>
      </w:r>
      <w:r w:rsidR="001A7E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หาก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31</w:t>
      </w:r>
      <w:r w:rsidR="00551E5C" w:rsidRPr="00551E5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="00551E5C" w:rsidRPr="00551E5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จัดประเภทรายการหุ้นกู้ด้อยสิทธิที่มีลักษณะคล้ายทุนดังกล่าวเป็นหนี้สินทางการเงินจะทำให้หนี้สินรวมของกลุ่มบริษัทและของบริษัทเพิ่มขึ้น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5</w:t>
      </w:r>
      <w:r w:rsidR="00551E5C" w:rsidRPr="001A7ED8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,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000</w:t>
      </w:r>
      <w:r w:rsidR="00551E5C" w:rsidRPr="00551E5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และส่วนของผู้ถือหุ้นรวมลดลง</w:t>
      </w:r>
      <w:r w:rsidR="00551E5C" w:rsidRPr="00551E5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5</w:t>
      </w:r>
      <w:r w:rsidR="00551E5C" w:rsidRPr="001A7ED8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,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000</w:t>
      </w:r>
      <w:r w:rsidR="00551E5C" w:rsidRPr="00551E5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51E5C" w:rsidRPr="00551E5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44ACCD69" w14:textId="77777777" w:rsidR="00244CB5" w:rsidRPr="00DD7CDF" w:rsidRDefault="00244CB5" w:rsidP="00B065E3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E8D042" w14:textId="654951F4" w:rsidR="00D63C40" w:rsidRPr="00DD7CDF" w:rsidRDefault="00CF750C" w:rsidP="0066005E">
      <w:pPr>
        <w:pStyle w:val="acctmergecolhdg"/>
        <w:spacing w:line="240" w:lineRule="auto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  <w:lang w:val="en-US"/>
        </w:rPr>
        <w:t>13</w:t>
      </w:r>
      <w:r w:rsidR="00D013DA" w:rsidRPr="00DD7CDF">
        <w:rPr>
          <w:rFonts w:ascii="Angsana New" w:hAnsi="Angsana New" w:cs="Angsana New"/>
          <w:b w:val="0"/>
          <w:bCs/>
          <w:sz w:val="30"/>
          <w:szCs w:val="30"/>
        </w:rPr>
        <w:t xml:space="preserve">      </w:t>
      </w:r>
      <w:r w:rsidR="009A35C2" w:rsidRPr="00DD7CDF">
        <w:rPr>
          <w:rFonts w:ascii="Angsana New" w:hAnsi="Angsana New" w:cs="Angsana New"/>
          <w:b w:val="0"/>
          <w:bCs/>
          <w:sz w:val="30"/>
          <w:szCs w:val="30"/>
          <w:cs/>
        </w:rPr>
        <w:t>ส่วนงานดำเนินงาน</w:t>
      </w:r>
      <w:r w:rsidR="00F81A55" w:rsidRPr="00DD7CDF">
        <w:rPr>
          <w:rFonts w:ascii="Angsana New" w:hAnsi="Angsana New" w:cs="Angsana New" w:hint="cs"/>
          <w:b w:val="0"/>
          <w:bCs/>
          <w:sz w:val="30"/>
          <w:szCs w:val="30"/>
          <w:cs/>
        </w:rPr>
        <w:t>และการจำแนกรายได้</w:t>
      </w:r>
      <w:r w:rsidR="0069527D" w:rsidRPr="00DD7CDF">
        <w:rPr>
          <w:rFonts w:ascii="Angsana New" w:hAnsi="Angsana New" w:cs="Angsana New"/>
          <w:b w:val="0"/>
          <w:bCs/>
          <w:sz w:val="30"/>
          <w:szCs w:val="30"/>
        </w:rPr>
        <w:t xml:space="preserve"> </w:t>
      </w:r>
    </w:p>
    <w:p w14:paraId="438A36D0" w14:textId="77777777" w:rsidR="00D63C40" w:rsidRPr="00DD7CDF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6"/>
          <w:szCs w:val="26"/>
          <w:lang w:bidi="ar-SA"/>
        </w:rPr>
      </w:pPr>
    </w:p>
    <w:p w14:paraId="2865A44D" w14:textId="77777777" w:rsidR="004158A6" w:rsidRPr="00DD7CDF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eastAsia="Courier New" w:hAnsi="Angsana New" w:cs="Angsana New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DD7CDF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2F6ADA6F" w14:textId="77777777" w:rsidR="004158A6" w:rsidRPr="00DD7CDF" w:rsidRDefault="004158A6" w:rsidP="000429AC">
      <w:pPr>
        <w:spacing w:line="240" w:lineRule="auto"/>
        <w:ind w:left="540"/>
        <w:jc w:val="both"/>
        <w:rPr>
          <w:rFonts w:ascii="Angsana New" w:eastAsia="Courier New" w:hAnsi="Angsana New" w:cs="Angsana New"/>
          <w:sz w:val="30"/>
          <w:szCs w:val="30"/>
        </w:rPr>
      </w:pPr>
      <w:r w:rsidRPr="00DD7CDF">
        <w:rPr>
          <w:rFonts w:ascii="Angsana New" w:eastAsia="Courier New" w:hAnsi="Angsana New" w:cs="Angsana New"/>
          <w:sz w:val="30"/>
          <w:szCs w:val="30"/>
          <w:cs/>
        </w:rPr>
        <w:t>กลุ่ม</w:t>
      </w:r>
      <w:r w:rsidR="001E4012" w:rsidRPr="00DD7CDF">
        <w:rPr>
          <w:rFonts w:ascii="Angsana New" w:eastAsia="Courier New" w:hAnsi="Angsana New" w:cs="Angsana New"/>
          <w:sz w:val="30"/>
          <w:szCs w:val="30"/>
          <w:cs/>
        </w:rPr>
        <w:t>บริษัทเสนอ</w:t>
      </w:r>
      <w:r w:rsidR="0043498D" w:rsidRPr="00DD7CDF">
        <w:rPr>
          <w:rFonts w:ascii="Angsana New" w:eastAsia="Courier New" w:hAnsi="Angsana New" w:cs="Angsana New"/>
          <w:sz w:val="30"/>
          <w:szCs w:val="30"/>
          <w:cs/>
        </w:rPr>
        <w:t>ข้อมูล</w:t>
      </w:r>
      <w:r w:rsidR="00A85E2A" w:rsidRPr="00DD7CDF">
        <w:rPr>
          <w:rFonts w:ascii="Angsana New" w:eastAsia="Courier New" w:hAnsi="Angsana New" w:cs="Angsana New"/>
          <w:sz w:val="30"/>
          <w:szCs w:val="30"/>
          <w:cs/>
        </w:rPr>
        <w:t>ส่วนงานดำเนินงาน</w:t>
      </w:r>
      <w:r w:rsidR="001E4012" w:rsidRPr="00DD7CDF">
        <w:rPr>
          <w:rFonts w:ascii="Angsana New" w:eastAsia="Courier New" w:hAnsi="Angsana New" w:cs="Angsana New"/>
          <w:sz w:val="30"/>
          <w:szCs w:val="30"/>
          <w:cs/>
        </w:rPr>
        <w:t>ที่สำคัญ</w:t>
      </w:r>
      <w:r w:rsidRPr="00DD7CDF">
        <w:rPr>
          <w:rFonts w:ascii="Angsana New" w:eastAsia="Courier New" w:hAnsi="Angsana New" w:cs="Angsana New"/>
          <w:sz w:val="30"/>
          <w:szCs w:val="30"/>
          <w:cs/>
        </w:rPr>
        <w:t>ดังนี้</w:t>
      </w:r>
    </w:p>
    <w:p w14:paraId="314AA70C" w14:textId="77777777" w:rsidR="004158A6" w:rsidRPr="00DD7CDF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36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250"/>
      </w:tblGrid>
      <w:tr w:rsidR="004158A6" w:rsidRPr="00DD7CDF" w14:paraId="3EEF78EF" w14:textId="77777777" w:rsidTr="00BD3534">
        <w:tc>
          <w:tcPr>
            <w:tcW w:w="1098" w:type="dxa"/>
          </w:tcPr>
          <w:p w14:paraId="17F73F38" w14:textId="77777777" w:rsidR="004158A6" w:rsidRPr="00DD7CDF" w:rsidRDefault="004158A6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14:paraId="0341023E" w14:textId="69E42791" w:rsidR="004158A6" w:rsidRPr="00DD7CDF" w:rsidRDefault="00CF750C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DD7CDF" w:rsidRDefault="004158A6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DD7CDF" w14:paraId="00E6F493" w14:textId="77777777" w:rsidTr="00BD3534">
        <w:tc>
          <w:tcPr>
            <w:tcW w:w="1098" w:type="dxa"/>
          </w:tcPr>
          <w:p w14:paraId="03FF4CDC" w14:textId="77777777" w:rsidR="004158A6" w:rsidRPr="00DD7CDF" w:rsidRDefault="004158A6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14:paraId="743433D7" w14:textId="72519CDB" w:rsidR="004158A6" w:rsidRPr="00DD7CDF" w:rsidRDefault="006061C2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DD7CDF" w:rsidRDefault="004158A6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DD7CDF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Cs/>
          <w:sz w:val="2"/>
          <w:szCs w:val="2"/>
        </w:rPr>
      </w:pPr>
    </w:p>
    <w:p w14:paraId="63C7798E" w14:textId="77777777" w:rsidR="00E90E65" w:rsidRPr="00DD7CDF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Cs/>
          <w:sz w:val="2"/>
          <w:szCs w:val="2"/>
          <w:cs/>
        </w:rPr>
      </w:pPr>
    </w:p>
    <w:p w14:paraId="2E2B7C06" w14:textId="67ADDD0A" w:rsidR="00F60850" w:rsidRPr="00DD7CDF" w:rsidRDefault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B1F9C79" w14:textId="49C37807" w:rsidR="008F560D" w:rsidRPr="00DD7CDF" w:rsidRDefault="008F560D" w:rsidP="008F560D">
      <w:pPr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รายได้และผลการดำเนินงานจำแนกตามส่วนงานที่รายงานของกลุ่มบริษัทสำหรับแต่ละงวดสามเดือนสิ้นสุดวันที่ </w:t>
      </w:r>
      <w:r w:rsidR="00CF750C" w:rsidRPr="00CF750C">
        <w:rPr>
          <w:rFonts w:ascii="Angsana New" w:hAnsi="Angsana New" w:cs="Angsana New" w:hint="cs"/>
          <w:sz w:val="30"/>
          <w:szCs w:val="30"/>
        </w:rPr>
        <w:t>31</w:t>
      </w:r>
      <w:r w:rsidR="00E67543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6C2C22C" w14:textId="77777777" w:rsidR="008F560D" w:rsidRPr="00DD7CDF" w:rsidRDefault="008F560D" w:rsidP="008F560D">
      <w:pPr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20"/>
          <w:szCs w:val="20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588"/>
        <w:gridCol w:w="1170"/>
        <w:gridCol w:w="270"/>
        <w:gridCol w:w="1080"/>
      </w:tblGrid>
      <w:tr w:rsidR="008F560D" w:rsidRPr="00DD7CDF" w14:paraId="4F6A93D9" w14:textId="77777777" w:rsidTr="00A67923">
        <w:trPr>
          <w:trHeight w:hRule="exact" w:val="403"/>
        </w:trPr>
        <w:tc>
          <w:tcPr>
            <w:tcW w:w="6588" w:type="dxa"/>
          </w:tcPr>
          <w:p w14:paraId="689FE155" w14:textId="77777777" w:rsidR="008F560D" w:rsidRPr="00DD7CDF" w:rsidRDefault="008F560D" w:rsidP="00A6792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5894616E" w14:textId="77777777" w:rsidR="008F560D" w:rsidRPr="00DD7CDF" w:rsidRDefault="008F560D" w:rsidP="00A67923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60D" w:rsidRPr="00DD7CDF" w14:paraId="6F15A471" w14:textId="77777777" w:rsidTr="00A67923">
        <w:trPr>
          <w:trHeight w:hRule="exact" w:val="403"/>
        </w:trPr>
        <w:tc>
          <w:tcPr>
            <w:tcW w:w="6588" w:type="dxa"/>
          </w:tcPr>
          <w:p w14:paraId="46B6D255" w14:textId="77777777" w:rsidR="008F560D" w:rsidRPr="00DD7CDF" w:rsidRDefault="008F560D" w:rsidP="00A6792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EAFF34C" w14:textId="77777777" w:rsidR="008F560D" w:rsidRPr="00DD7CDF" w:rsidRDefault="008F560D" w:rsidP="00A6792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560D" w:rsidRPr="00DD7CDF" w14:paraId="0DDB5F35" w14:textId="77777777" w:rsidTr="00A67923">
        <w:trPr>
          <w:trHeight w:hRule="exact" w:val="403"/>
        </w:trPr>
        <w:tc>
          <w:tcPr>
            <w:tcW w:w="6588" w:type="dxa"/>
          </w:tcPr>
          <w:p w14:paraId="2C526A61" w14:textId="77777777" w:rsidR="008F560D" w:rsidRPr="00DD7CDF" w:rsidRDefault="008F560D" w:rsidP="00A6792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C7D14B" w14:textId="6FF04AB6" w:rsidR="008F560D" w:rsidRPr="00DD7CDF" w:rsidRDefault="006061C2" w:rsidP="00A679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B52414" w14:textId="77777777" w:rsidR="008F560D" w:rsidRPr="00DD7CDF" w:rsidRDefault="008F560D" w:rsidP="00A679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35FA98" w14:textId="741FBB76" w:rsidR="008F560D" w:rsidRPr="00DD7CDF" w:rsidRDefault="006061C2" w:rsidP="00A679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F560D" w:rsidRPr="00DD7CDF" w14:paraId="6B5B3BAF" w14:textId="77777777" w:rsidTr="00A67923">
        <w:trPr>
          <w:trHeight w:hRule="exact" w:val="403"/>
        </w:trPr>
        <w:tc>
          <w:tcPr>
            <w:tcW w:w="6588" w:type="dxa"/>
          </w:tcPr>
          <w:p w14:paraId="33E01A65" w14:textId="77777777" w:rsidR="008F560D" w:rsidRPr="00DD7CDF" w:rsidRDefault="008F560D" w:rsidP="00A67923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376159A0" w14:textId="77777777" w:rsidR="008F560D" w:rsidRPr="00DD7CDF" w:rsidRDefault="008F560D" w:rsidP="00A6792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82D29" w14:textId="77777777" w:rsidR="008F560D" w:rsidRPr="00DD7CDF" w:rsidRDefault="008F560D" w:rsidP="00A6792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95629" w14:textId="77777777" w:rsidR="008F560D" w:rsidRPr="00DD7CDF" w:rsidRDefault="008F560D" w:rsidP="00A6792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560D" w:rsidRPr="00DD7CDF" w14:paraId="4FA3561A" w14:textId="77777777" w:rsidTr="00A67923">
        <w:trPr>
          <w:trHeight w:hRule="exact" w:val="403"/>
        </w:trPr>
        <w:tc>
          <w:tcPr>
            <w:tcW w:w="6588" w:type="dxa"/>
          </w:tcPr>
          <w:p w14:paraId="260D8BC8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70B83E03" w14:textId="28C52111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E44C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672FE86E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4C12B" w14:textId="1F9B6F3F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205FB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F560D" w:rsidRPr="00DD7CDF" w14:paraId="44B04A2B" w14:textId="77777777" w:rsidTr="00A67923">
        <w:trPr>
          <w:trHeight w:hRule="exact" w:val="403"/>
        </w:trPr>
        <w:tc>
          <w:tcPr>
            <w:tcW w:w="6588" w:type="dxa"/>
          </w:tcPr>
          <w:p w14:paraId="482B0839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5E75850" w14:textId="55B264E9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44C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</w:tcPr>
          <w:p w14:paraId="0733B43B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5F3A1" w14:textId="1E5B5DE2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205FB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F560D" w:rsidRPr="00DD7CDF" w14:paraId="7EBCF6BA" w14:textId="77777777" w:rsidTr="00A67923">
        <w:trPr>
          <w:trHeight w:hRule="exact" w:val="403"/>
        </w:trPr>
        <w:tc>
          <w:tcPr>
            <w:tcW w:w="6588" w:type="dxa"/>
          </w:tcPr>
          <w:p w14:paraId="3A1A35ED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93AAEE" w14:textId="6472F7D9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44C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111A2B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25B5D1" w14:textId="43844FFC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8205FB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</w:p>
        </w:tc>
      </w:tr>
      <w:tr w:rsidR="008F560D" w:rsidRPr="00DD7CDF" w14:paraId="41C8294B" w14:textId="77777777" w:rsidTr="00A67923">
        <w:trPr>
          <w:trHeight w:hRule="exact" w:val="403"/>
        </w:trPr>
        <w:tc>
          <w:tcPr>
            <w:tcW w:w="6588" w:type="dxa"/>
          </w:tcPr>
          <w:p w14:paraId="32523BAD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C82A4D" w14:textId="77777777" w:rsidR="008F560D" w:rsidRPr="00DD7CDF" w:rsidRDefault="008F560D" w:rsidP="008F560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8644" w14:textId="77777777" w:rsidR="008F560D" w:rsidRPr="00DD7CDF" w:rsidRDefault="008F560D" w:rsidP="008F560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AC4AE" w14:textId="77777777" w:rsidR="008F560D" w:rsidRPr="00DD7CDF" w:rsidRDefault="008F560D" w:rsidP="008F560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560D" w:rsidRPr="00DD7CDF" w14:paraId="1BAED9C0" w14:textId="77777777" w:rsidTr="00A67923">
        <w:trPr>
          <w:trHeight w:hRule="exact" w:val="403"/>
        </w:trPr>
        <w:tc>
          <w:tcPr>
            <w:tcW w:w="6588" w:type="dxa"/>
          </w:tcPr>
          <w:p w14:paraId="36E4F32B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0851990F" w14:textId="77777777" w:rsidR="008F560D" w:rsidRPr="00DD7CDF" w:rsidRDefault="008F560D" w:rsidP="008F560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97F29" w14:textId="77777777" w:rsidR="008F560D" w:rsidRPr="00DD7CDF" w:rsidRDefault="008F560D" w:rsidP="008F560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00FE7" w14:textId="77777777" w:rsidR="008F560D" w:rsidRPr="00DD7CDF" w:rsidRDefault="008F560D" w:rsidP="008F560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560D" w:rsidRPr="00DD7CDF" w14:paraId="11E06ED9" w14:textId="77777777" w:rsidTr="00A67923">
        <w:trPr>
          <w:trHeight w:hRule="exact" w:val="403"/>
        </w:trPr>
        <w:tc>
          <w:tcPr>
            <w:tcW w:w="6588" w:type="dxa"/>
            <w:shd w:val="clear" w:color="auto" w:fill="auto"/>
          </w:tcPr>
          <w:p w14:paraId="1DE46382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5DCA3403" w14:textId="5E9267EB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B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313A435D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370C52" w14:textId="5F363D07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205FB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</w:tr>
      <w:tr w:rsidR="008F560D" w:rsidRPr="00DD7CDF" w14:paraId="0EDFCE17" w14:textId="77777777" w:rsidTr="00A67923">
        <w:trPr>
          <w:trHeight w:hRule="exact" w:val="403"/>
        </w:trPr>
        <w:tc>
          <w:tcPr>
            <w:tcW w:w="6588" w:type="dxa"/>
            <w:shd w:val="clear" w:color="auto" w:fill="auto"/>
          </w:tcPr>
          <w:p w14:paraId="6A093220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7DD4F7C6" w14:textId="52A98044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B6D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6E325453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D9D57D" w14:textId="537CDFA3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tr w:rsidR="008F560D" w:rsidRPr="00DD7CDF" w14:paraId="24EDD868" w14:textId="77777777" w:rsidTr="00A67923">
        <w:trPr>
          <w:trHeight w:hRule="exact" w:val="403"/>
        </w:trPr>
        <w:tc>
          <w:tcPr>
            <w:tcW w:w="6588" w:type="dxa"/>
          </w:tcPr>
          <w:p w14:paraId="3AF20C3E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CC6FBA" w14:textId="68414BC9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B6D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70" w:type="dxa"/>
          </w:tcPr>
          <w:p w14:paraId="27E71E2B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7D2B2A" w14:textId="7BBD2554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8205FB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</w:t>
            </w:r>
          </w:p>
        </w:tc>
      </w:tr>
      <w:tr w:rsidR="008F560D" w:rsidRPr="00DD7CDF" w14:paraId="6FBBAFCB" w14:textId="77777777" w:rsidTr="00A67923">
        <w:trPr>
          <w:trHeight w:hRule="exact" w:val="403"/>
        </w:trPr>
        <w:tc>
          <w:tcPr>
            <w:tcW w:w="6588" w:type="dxa"/>
          </w:tcPr>
          <w:p w14:paraId="5393C1B5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</w:tcPr>
          <w:p w14:paraId="667B11DF" w14:textId="64F6C2A3" w:rsidR="008F560D" w:rsidRPr="00DD7CDF" w:rsidRDefault="00BB6D0A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950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697F0A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B731B" w14:textId="3246FA4F" w:rsidR="008F560D" w:rsidRPr="00DD7CDF" w:rsidRDefault="008205FB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F560D" w:rsidRPr="00DD7CDF" w14:paraId="007FACC2" w14:textId="77777777" w:rsidTr="00C95023">
        <w:trPr>
          <w:trHeight w:hRule="exact" w:val="403"/>
        </w:trPr>
        <w:tc>
          <w:tcPr>
            <w:tcW w:w="6588" w:type="dxa"/>
          </w:tcPr>
          <w:p w14:paraId="0E53E88C" w14:textId="77777777" w:rsidR="008F560D" w:rsidRPr="00DD7CDF" w:rsidRDefault="008F560D" w:rsidP="008F560D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D089E" w14:textId="027785F7" w:rsidR="008F560D" w:rsidRPr="00C95023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948D6" w:rsidRPr="00C950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310735C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2661B8" w14:textId="10D5EEED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8205FB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557042E3" w14:textId="77777777" w:rsidR="00727004" w:rsidRDefault="00727004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p w14:paraId="58909073" w14:textId="35F00EB0" w:rsidR="004158A6" w:rsidRPr="00DD7CDF" w:rsidRDefault="00EA479B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DD7CDF">
        <w:rPr>
          <w:rFonts w:ascii="Angsana New" w:hAnsi="Angsana New" w:cs="Angsana New"/>
          <w:b/>
          <w:bCs/>
          <w:iCs/>
          <w:sz w:val="30"/>
          <w:szCs w:val="30"/>
          <w:cs/>
        </w:rPr>
        <w:t>ภูมิศาสตร์</w:t>
      </w:r>
    </w:p>
    <w:p w14:paraId="2712F5ED" w14:textId="77777777" w:rsidR="00727004" w:rsidRDefault="00727004" w:rsidP="000429AC">
      <w:pPr>
        <w:ind w:left="540" w:right="63"/>
        <w:jc w:val="thaiDistribute"/>
        <w:outlineLvl w:val="0"/>
        <w:rPr>
          <w:rFonts w:ascii="Angsana New" w:eastAsia="Courier New" w:hAnsi="Angsana New" w:cs="Angsana New"/>
          <w:sz w:val="30"/>
          <w:szCs w:val="30"/>
        </w:rPr>
      </w:pPr>
    </w:p>
    <w:p w14:paraId="23E98311" w14:textId="4EC2ED35" w:rsidR="00AB1408" w:rsidRPr="00DD7CDF" w:rsidRDefault="00BD57E1" w:rsidP="000429AC">
      <w:pPr>
        <w:ind w:left="540" w:right="63"/>
        <w:jc w:val="thaiDistribute"/>
        <w:outlineLvl w:val="0"/>
        <w:rPr>
          <w:rFonts w:ascii="Angsana New" w:eastAsia="Courier New" w:hAnsi="Angsana New" w:cs="Angsana New"/>
          <w:sz w:val="30"/>
          <w:szCs w:val="30"/>
        </w:rPr>
      </w:pPr>
      <w:r w:rsidRPr="00DD7CDF">
        <w:rPr>
          <w:rFonts w:ascii="Angsana New" w:eastAsia="Courier New" w:hAnsi="Angsana New" w:cs="Angsana New"/>
          <w:sz w:val="30"/>
          <w:szCs w:val="30"/>
          <w:cs/>
        </w:rPr>
        <w:t>ในการนำเสนอข้อมูลทางการเงินจำแนกตาม</w:t>
      </w:r>
      <w:r w:rsidR="00EA479B" w:rsidRPr="00DD7CDF">
        <w:rPr>
          <w:rFonts w:ascii="Angsana New" w:eastAsia="Courier New" w:hAnsi="Angsana New" w:cs="Angsana New"/>
          <w:sz w:val="30"/>
          <w:szCs w:val="30"/>
          <w:cs/>
        </w:rPr>
        <w:t>เขต</w:t>
      </w:r>
      <w:r w:rsidRPr="00DD7CDF">
        <w:rPr>
          <w:rFonts w:ascii="Angsana New" w:eastAsia="Courier New" w:hAnsi="Angsana New" w:cs="Angsana New"/>
          <w:sz w:val="30"/>
          <w:szCs w:val="30"/>
          <w:cs/>
        </w:rPr>
        <w:t>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5055EDE1" w14:textId="77777777" w:rsidR="00E90E65" w:rsidRPr="00DD7CDF" w:rsidRDefault="00E90E65" w:rsidP="000429AC">
      <w:pPr>
        <w:tabs>
          <w:tab w:val="left" w:pos="540"/>
        </w:tabs>
        <w:spacing w:line="240" w:lineRule="auto"/>
        <w:ind w:left="540"/>
        <w:jc w:val="both"/>
        <w:outlineLvl w:val="0"/>
        <w:rPr>
          <w:rFonts w:ascii="Angsana New" w:eastAsia="Courier New" w:hAnsi="Angsana New" w:cs="Angsana New"/>
          <w:sz w:val="30"/>
          <w:szCs w:val="30"/>
        </w:rPr>
      </w:pPr>
    </w:p>
    <w:p w14:paraId="0B93AE41" w14:textId="77777777" w:rsidR="004158A6" w:rsidRPr="00DD7CDF" w:rsidRDefault="004158A6" w:rsidP="000429AC">
      <w:pPr>
        <w:tabs>
          <w:tab w:val="left" w:pos="540"/>
        </w:tabs>
        <w:spacing w:line="240" w:lineRule="auto"/>
        <w:ind w:left="540"/>
        <w:jc w:val="both"/>
        <w:outlineLvl w:val="0"/>
        <w:rPr>
          <w:rFonts w:ascii="Angsana New" w:eastAsia="Courier New" w:hAnsi="Angsana New" w:cs="Angsana New"/>
          <w:sz w:val="30"/>
          <w:szCs w:val="30"/>
        </w:rPr>
      </w:pPr>
      <w:r w:rsidRPr="00DD7CDF">
        <w:rPr>
          <w:rFonts w:ascii="Angsana New" w:eastAsia="Courier New" w:hAnsi="Angsana New" w:cs="Angsana New"/>
          <w:sz w:val="30"/>
          <w:szCs w:val="30"/>
          <w:cs/>
        </w:rPr>
        <w:t>กลุ่มบริษัทเ</w:t>
      </w:r>
      <w:r w:rsidR="00860413" w:rsidRPr="00DD7CDF">
        <w:rPr>
          <w:rFonts w:ascii="Angsana New" w:eastAsia="Courier New" w:hAnsi="Angsana New" w:cs="Angsana New"/>
          <w:sz w:val="30"/>
          <w:szCs w:val="30"/>
          <w:cs/>
        </w:rPr>
        <w:t>สนอ</w:t>
      </w:r>
      <w:r w:rsidR="00EA479B" w:rsidRPr="00DD7CDF">
        <w:rPr>
          <w:rFonts w:ascii="Angsana New" w:eastAsia="Courier New" w:hAnsi="Angsana New" w:cs="Angsana New"/>
          <w:sz w:val="30"/>
          <w:szCs w:val="30"/>
          <w:cs/>
        </w:rPr>
        <w:t>ข้อมูลเกี่ยวกับเขต</w:t>
      </w:r>
      <w:r w:rsidR="00860413" w:rsidRPr="00DD7CDF">
        <w:rPr>
          <w:rFonts w:ascii="Angsana New" w:eastAsia="Courier New" w:hAnsi="Angsana New" w:cs="Angsana New"/>
          <w:sz w:val="30"/>
          <w:szCs w:val="30"/>
          <w:cs/>
        </w:rPr>
        <w:t>ภูมิศาสตร์ที่สำคัญ</w:t>
      </w:r>
      <w:r w:rsidRPr="00DD7CDF">
        <w:rPr>
          <w:rFonts w:ascii="Angsana New" w:eastAsia="Courier New" w:hAnsi="Angsana New" w:cs="Angsana New"/>
          <w:sz w:val="30"/>
          <w:szCs w:val="30"/>
          <w:cs/>
        </w:rPr>
        <w:t>ดังนี้</w:t>
      </w:r>
    </w:p>
    <w:p w14:paraId="3B909B1A" w14:textId="77777777" w:rsidR="00503EC4" w:rsidRPr="00DD7CDF" w:rsidRDefault="00503EC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32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860413" w:rsidRPr="00DD7CDF" w14:paraId="66805E6F" w14:textId="77777777" w:rsidTr="004158A6">
        <w:tc>
          <w:tcPr>
            <w:tcW w:w="1098" w:type="dxa"/>
          </w:tcPr>
          <w:p w14:paraId="359B03B8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6EA8A6E" w14:textId="2D7B5DC6" w:rsidR="00860413" w:rsidRPr="00DD7CDF" w:rsidRDefault="00CF750C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3ECD569B" w14:textId="77777777" w:rsidR="00860413" w:rsidRPr="00DD7CDF" w:rsidRDefault="00860413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</w:tr>
      <w:tr w:rsidR="00860413" w:rsidRPr="00DD7CDF" w14:paraId="16EEA23D" w14:textId="77777777" w:rsidTr="004158A6">
        <w:tc>
          <w:tcPr>
            <w:tcW w:w="1098" w:type="dxa"/>
          </w:tcPr>
          <w:p w14:paraId="65B3B844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3AB0F0C7" w14:textId="3207DAE4" w:rsidR="00860413" w:rsidRPr="00DD7CDF" w:rsidRDefault="006061C2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3111E799" w14:textId="77777777" w:rsidR="00860413" w:rsidRPr="00DD7CDF" w:rsidRDefault="000149B9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</w:tr>
      <w:tr w:rsidR="00860413" w:rsidRPr="00DD7CDF" w14:paraId="6EC7B52A" w14:textId="77777777" w:rsidTr="004158A6">
        <w:tc>
          <w:tcPr>
            <w:tcW w:w="1098" w:type="dxa"/>
          </w:tcPr>
          <w:p w14:paraId="5BD2C6D7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023074A" w14:textId="29EB5DD5" w:rsidR="00860413" w:rsidRPr="00DD7CDF" w:rsidRDefault="00CF750C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1ADB6BEA" w14:textId="77777777" w:rsidR="00860413" w:rsidRPr="00DD7CDF" w:rsidRDefault="000149B9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</w:tr>
      <w:tr w:rsidR="00860413" w:rsidRPr="00DD7CDF" w14:paraId="2A6DE9AB" w14:textId="77777777" w:rsidTr="004158A6">
        <w:tc>
          <w:tcPr>
            <w:tcW w:w="1098" w:type="dxa"/>
          </w:tcPr>
          <w:p w14:paraId="7E7DFF32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2B41394" w14:textId="679FE595" w:rsidR="00860413" w:rsidRPr="00DD7CDF" w:rsidRDefault="006061C2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115FFCB2" w14:textId="77777777" w:rsidR="00860413" w:rsidRPr="00DD7CDF" w:rsidRDefault="00860413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</w:tr>
      <w:tr w:rsidR="00860413" w:rsidRPr="00DD7CDF" w14:paraId="19D8D0FD" w14:textId="77777777" w:rsidTr="004158A6">
        <w:tc>
          <w:tcPr>
            <w:tcW w:w="1098" w:type="dxa"/>
          </w:tcPr>
          <w:p w14:paraId="55AA1704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7941E2BF" w14:textId="3D38E4B6" w:rsidR="00860413" w:rsidRPr="00DD7CDF" w:rsidRDefault="006061C2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FA4A19C" w14:textId="77777777" w:rsidR="00860413" w:rsidRPr="00DD7CDF" w:rsidRDefault="00860413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2DD6425E" w14:textId="77777777" w:rsidR="005E1F95" w:rsidRPr="00003A4B" w:rsidRDefault="005E1F95" w:rsidP="000429AC">
      <w:pPr>
        <w:rPr>
          <w:rFonts w:ascii="Angsana New" w:hAnsi="Angsana New" w:cs="Angsana New"/>
          <w:sz w:val="30"/>
          <w:szCs w:val="30"/>
        </w:rPr>
      </w:pPr>
    </w:p>
    <w:p w14:paraId="0FBCDC6E" w14:textId="40796986" w:rsidR="008F560D" w:rsidRPr="00DD7CDF" w:rsidRDefault="008F560D" w:rsidP="008F560D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รายละเอียดข้อมูลทางการเงินเกี่ยวกับเขตภูมิศาสตร์ของกลุ่มบริษัท ณ 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E67543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="00E67543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3E123B"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sz w:val="30"/>
          <w:szCs w:val="30"/>
        </w:rPr>
        <w:t>25</w:t>
      </w:r>
      <w:r w:rsidR="006061C2" w:rsidRPr="006061C2">
        <w:rPr>
          <w:rFonts w:ascii="Angsana New" w:hAnsi="Angsana New" w:cs="Angsana New" w:hint="cs"/>
          <w:sz w:val="30"/>
          <w:szCs w:val="30"/>
        </w:rPr>
        <w:t>6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และสำหรับแต่ละงวดสามเดือนสิ้นสุดวันที่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CF750C" w:rsidRPr="00CF750C">
        <w:rPr>
          <w:rFonts w:ascii="Angsana New" w:hAnsi="Angsana New" w:cs="Angsana New" w:hint="cs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5B6117FD" w14:textId="77777777" w:rsidR="008F560D" w:rsidRPr="00DD7CDF" w:rsidRDefault="008F560D" w:rsidP="008F560D">
      <w:pPr>
        <w:ind w:left="540" w:right="-29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7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651"/>
        <w:gridCol w:w="1170"/>
        <w:gridCol w:w="270"/>
        <w:gridCol w:w="1080"/>
      </w:tblGrid>
      <w:tr w:rsidR="008F560D" w:rsidRPr="00DD7CDF" w14:paraId="421BDB76" w14:textId="77777777" w:rsidTr="00A43802">
        <w:trPr>
          <w:trHeight w:hRule="exact" w:val="403"/>
        </w:trPr>
        <w:tc>
          <w:tcPr>
            <w:tcW w:w="6651" w:type="dxa"/>
          </w:tcPr>
          <w:p w14:paraId="36E22F4F" w14:textId="77777777" w:rsidR="008F560D" w:rsidRPr="00DD7CDF" w:rsidRDefault="008F560D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E3DC0D8" w14:textId="77777777" w:rsidR="008F560D" w:rsidRPr="00DD7CDF" w:rsidRDefault="008F560D" w:rsidP="00A67923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60D" w:rsidRPr="00DD7CDF" w14:paraId="620F2F14" w14:textId="77777777" w:rsidTr="00A67923">
        <w:trPr>
          <w:trHeight w:hRule="exact" w:val="403"/>
        </w:trPr>
        <w:tc>
          <w:tcPr>
            <w:tcW w:w="6651" w:type="dxa"/>
          </w:tcPr>
          <w:p w14:paraId="41BF1229" w14:textId="77777777" w:rsidR="008F560D" w:rsidRPr="00DD7CDF" w:rsidRDefault="008F560D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A2895FF" w14:textId="77777777" w:rsidR="008F560D" w:rsidRPr="00DD7CDF" w:rsidRDefault="008F560D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560D" w:rsidRPr="00DD7CDF" w14:paraId="4A2C67D6" w14:textId="77777777" w:rsidTr="00A67923">
        <w:trPr>
          <w:trHeight w:hRule="exact" w:val="403"/>
        </w:trPr>
        <w:tc>
          <w:tcPr>
            <w:tcW w:w="6651" w:type="dxa"/>
          </w:tcPr>
          <w:p w14:paraId="7B8DEB21" w14:textId="77777777" w:rsidR="008F560D" w:rsidRPr="00DD7CDF" w:rsidRDefault="008F560D" w:rsidP="00A6792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823B2A" w14:textId="71FEAA17" w:rsidR="008F560D" w:rsidRPr="00DD7CDF" w:rsidRDefault="006061C2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47C92" w14:textId="77777777" w:rsidR="008F560D" w:rsidRPr="00DD7CDF" w:rsidRDefault="008F560D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CBBD5C" w14:textId="38FF0068" w:rsidR="008F560D" w:rsidRPr="00DD7CDF" w:rsidRDefault="006061C2" w:rsidP="00A679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F560D" w:rsidRPr="00DD7CDF" w14:paraId="7BE9FC1A" w14:textId="77777777" w:rsidTr="00A67923">
        <w:trPr>
          <w:trHeight w:hRule="exact" w:val="403"/>
        </w:trPr>
        <w:tc>
          <w:tcPr>
            <w:tcW w:w="6651" w:type="dxa"/>
          </w:tcPr>
          <w:p w14:paraId="2498486C" w14:textId="77777777" w:rsidR="008F560D" w:rsidRPr="00DD7CDF" w:rsidRDefault="008F560D" w:rsidP="00A67923">
            <w:pPr>
              <w:tabs>
                <w:tab w:val="clear" w:pos="680"/>
                <w:tab w:val="left" w:pos="70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011F1C3F" w14:textId="77777777" w:rsidR="008F560D" w:rsidRPr="00DD7CDF" w:rsidRDefault="008F560D" w:rsidP="00A67923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B5B87" w14:textId="77777777" w:rsidR="008F560D" w:rsidRPr="00DD7CDF" w:rsidRDefault="008F560D" w:rsidP="00A67923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31E2F" w14:textId="77777777" w:rsidR="008F560D" w:rsidRPr="00DD7CDF" w:rsidRDefault="008F560D" w:rsidP="00A67923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560D" w:rsidRPr="00DD7CDF" w14:paraId="4BB7F79A" w14:textId="77777777" w:rsidTr="0012476B">
        <w:trPr>
          <w:trHeight w:hRule="exact" w:val="403"/>
        </w:trPr>
        <w:tc>
          <w:tcPr>
            <w:tcW w:w="6651" w:type="dxa"/>
          </w:tcPr>
          <w:p w14:paraId="5A795FD0" w14:textId="77777777" w:rsidR="008F560D" w:rsidRPr="00DD7CDF" w:rsidRDefault="008F560D" w:rsidP="008F560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7D5D9DD4" w14:textId="608CBA68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738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7CC41B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7BFD79" w14:textId="4B2E1650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205FB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</w:tr>
      <w:tr w:rsidR="008F560D" w:rsidRPr="00DD7CDF" w14:paraId="4D8C2F61" w14:textId="77777777" w:rsidTr="0012476B">
        <w:trPr>
          <w:trHeight w:hRule="exact" w:val="403"/>
        </w:trPr>
        <w:tc>
          <w:tcPr>
            <w:tcW w:w="6651" w:type="dxa"/>
          </w:tcPr>
          <w:p w14:paraId="6BA2B751" w14:textId="77777777" w:rsidR="008F560D" w:rsidRPr="00DD7CDF" w:rsidRDefault="008F560D" w:rsidP="008F560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5C5F9F9A" w14:textId="009D0DDC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C738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5B7AB67A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756DE" w14:textId="60C72834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8205FB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</w:tr>
      <w:tr w:rsidR="008F560D" w:rsidRPr="00DD7CDF" w14:paraId="15BBCACB" w14:textId="77777777" w:rsidTr="0012476B">
        <w:trPr>
          <w:trHeight w:hRule="exact" w:val="403"/>
        </w:trPr>
        <w:tc>
          <w:tcPr>
            <w:tcW w:w="6651" w:type="dxa"/>
          </w:tcPr>
          <w:p w14:paraId="160286F0" w14:textId="77777777" w:rsidR="008F560D" w:rsidRPr="00DD7CDF" w:rsidRDefault="008F560D" w:rsidP="008F560D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79FF71D6" w14:textId="00CCEE31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738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57BF17FA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07A7C3" w14:textId="1080A760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8205FB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074</w:t>
            </w:r>
          </w:p>
        </w:tc>
      </w:tr>
      <w:tr w:rsidR="008F560D" w:rsidRPr="00DD7CDF" w14:paraId="73A213B7" w14:textId="77777777" w:rsidTr="0012476B">
        <w:trPr>
          <w:trHeight w:hRule="exact" w:val="403"/>
        </w:trPr>
        <w:tc>
          <w:tcPr>
            <w:tcW w:w="6651" w:type="dxa"/>
          </w:tcPr>
          <w:p w14:paraId="605F9740" w14:textId="77777777" w:rsidR="008F560D" w:rsidRPr="00DD7CDF" w:rsidRDefault="008F560D" w:rsidP="008F560D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4E3A535B" w14:textId="18F16F8B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738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2E9CB37C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9E6554" w14:textId="211FF0AD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205FB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8F560D" w:rsidRPr="00DD7CDF" w14:paraId="491A1947" w14:textId="77777777" w:rsidTr="0012476B">
        <w:trPr>
          <w:trHeight w:hRule="exact" w:val="403"/>
        </w:trPr>
        <w:tc>
          <w:tcPr>
            <w:tcW w:w="6651" w:type="dxa"/>
          </w:tcPr>
          <w:p w14:paraId="2BDB4945" w14:textId="77777777" w:rsidR="008F560D" w:rsidRPr="00DD7CDF" w:rsidRDefault="008F560D" w:rsidP="008F560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96A43A" w14:textId="0F293B5A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26F57A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A409D5" w14:textId="617D65C2" w:rsidR="008F560D" w:rsidRPr="00DD7CDF" w:rsidRDefault="006061C2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</w:tr>
      <w:tr w:rsidR="008F560D" w:rsidRPr="00DD7CDF" w14:paraId="2C53130B" w14:textId="77777777" w:rsidTr="0012476B">
        <w:trPr>
          <w:trHeight w:hRule="exact" w:val="403"/>
        </w:trPr>
        <w:tc>
          <w:tcPr>
            <w:tcW w:w="6651" w:type="dxa"/>
          </w:tcPr>
          <w:p w14:paraId="09489E06" w14:textId="77777777" w:rsidR="008F560D" w:rsidRPr="00DD7CDF" w:rsidRDefault="008F560D" w:rsidP="008F560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E30EDE" w14:textId="17CA7EAA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738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BE2773" w14:textId="77777777" w:rsidR="008F560D" w:rsidRPr="00DD7CDF" w:rsidRDefault="008F560D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C4796" w14:textId="528B17A0" w:rsidR="008F560D" w:rsidRPr="00DD7CDF" w:rsidRDefault="00CF750C" w:rsidP="008F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8205FB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</w:p>
        </w:tc>
      </w:tr>
    </w:tbl>
    <w:p w14:paraId="0A0E66C4" w14:textId="3947B5D5" w:rsidR="0096305E" w:rsidRDefault="0096305E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0F178EC3" w14:textId="15CC9546" w:rsidR="00003A4B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64876E60" w14:textId="3AA251CF" w:rsidR="00003A4B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0029527C" w14:textId="4C4E222F" w:rsidR="00003A4B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6C823552" w14:textId="5A44879E" w:rsidR="00003A4B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1213A9EB" w14:textId="176A56F8" w:rsidR="00003A4B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65971D37" w14:textId="7148BEDD" w:rsidR="00003A4B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0ECF161B" w14:textId="2A0C61FD" w:rsidR="00003A4B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3817EEC4" w14:textId="092FB677" w:rsidR="00727004" w:rsidRDefault="00727004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p w14:paraId="7B20C16C" w14:textId="0BCB2507" w:rsidR="00544817" w:rsidRPr="00DD7CDF" w:rsidRDefault="00544817" w:rsidP="00544817">
      <w:pPr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7CDF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รายละเอียดข้อมูลทางการเงินเกี่ยวกับเขตภูมิศาสตร์ของกลุ่มบริษัท ณ 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sz w:val="30"/>
          <w:szCs w:val="30"/>
        </w:rPr>
        <w:t>25</w:t>
      </w:r>
      <w:r w:rsidR="006061C2" w:rsidRPr="006061C2">
        <w:rPr>
          <w:rFonts w:ascii="Angsana New" w:hAnsi="Angsana New" w:cs="Angsana New" w:hint="cs"/>
          <w:sz w:val="30"/>
          <w:szCs w:val="30"/>
        </w:rPr>
        <w:t>6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และสำหรับแต่ละงวดสามเดือนสิ้นสุดวันที่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CF750C" w:rsidRPr="00CF750C">
        <w:rPr>
          <w:rFonts w:ascii="Angsana New" w:hAnsi="Angsana New" w:cs="Angsana New" w:hint="cs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ต่อ)</w:t>
      </w:r>
    </w:p>
    <w:p w14:paraId="59DEF0E1" w14:textId="77777777" w:rsidR="00003A4B" w:rsidRPr="00DD7CDF" w:rsidRDefault="00003A4B" w:rsidP="000429AC">
      <w:pPr>
        <w:ind w:right="-29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17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651"/>
        <w:gridCol w:w="27"/>
        <w:gridCol w:w="1143"/>
        <w:gridCol w:w="236"/>
        <w:gridCol w:w="1114"/>
      </w:tblGrid>
      <w:tr w:rsidR="007A7EA5" w:rsidRPr="00DD7CDF" w14:paraId="04CDD9E9" w14:textId="77777777" w:rsidTr="00A43802">
        <w:trPr>
          <w:trHeight w:hRule="exact" w:val="403"/>
        </w:trPr>
        <w:tc>
          <w:tcPr>
            <w:tcW w:w="6651" w:type="dxa"/>
          </w:tcPr>
          <w:p w14:paraId="33440E37" w14:textId="77777777" w:rsidR="007A7EA5" w:rsidRPr="00DD7CDF" w:rsidRDefault="0096305E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 w:rsidRPr="00DD7CDF"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2520" w:type="dxa"/>
            <w:gridSpan w:val="4"/>
            <w:vAlign w:val="center"/>
          </w:tcPr>
          <w:p w14:paraId="54E23310" w14:textId="77777777" w:rsidR="007A7EA5" w:rsidRPr="00DD7CDF" w:rsidRDefault="007A7EA5" w:rsidP="000429AC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7EA5" w:rsidRPr="00DD7CDF" w14:paraId="10A618FA" w14:textId="77777777" w:rsidTr="00E13948">
        <w:trPr>
          <w:trHeight w:hRule="exact" w:val="403"/>
        </w:trPr>
        <w:tc>
          <w:tcPr>
            <w:tcW w:w="6651" w:type="dxa"/>
          </w:tcPr>
          <w:p w14:paraId="682D851A" w14:textId="77777777" w:rsidR="007A7EA5" w:rsidRPr="00DD7CDF" w:rsidRDefault="007A7EA5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14:paraId="35581EE5" w14:textId="77777777" w:rsidR="007A7EA5" w:rsidRPr="00DD7CDF" w:rsidRDefault="007A7EA5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7EA5" w:rsidRPr="00DD7CDF" w14:paraId="51634D7E" w14:textId="77777777" w:rsidTr="00E13948">
        <w:trPr>
          <w:trHeight w:hRule="exact" w:val="403"/>
        </w:trPr>
        <w:tc>
          <w:tcPr>
            <w:tcW w:w="6678" w:type="dxa"/>
            <w:gridSpan w:val="2"/>
          </w:tcPr>
          <w:p w14:paraId="4F18E3DE" w14:textId="77777777" w:rsidR="007A7EA5" w:rsidRPr="00DD7CDF" w:rsidRDefault="007A7EA5" w:rsidP="000429AC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</w:tcPr>
          <w:p w14:paraId="08EAAC92" w14:textId="0DDB02E2" w:rsidR="007A7EA5" w:rsidRPr="00DD7CDF" w:rsidRDefault="00CF750C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F560D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F560D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DEB0640" w14:textId="77777777" w:rsidR="007A7EA5" w:rsidRPr="00DD7CDF" w:rsidRDefault="007A7EA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5B9B58" w14:textId="768061B9" w:rsidR="007A7EA5" w:rsidRPr="00DD7CDF" w:rsidRDefault="00CF750C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A7EA5"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7EA5" w:rsidRPr="00DD7CDF" w14:paraId="62EDB9C4" w14:textId="77777777" w:rsidTr="00E13948">
        <w:trPr>
          <w:trHeight w:hRule="exact" w:val="403"/>
        </w:trPr>
        <w:tc>
          <w:tcPr>
            <w:tcW w:w="6678" w:type="dxa"/>
            <w:gridSpan w:val="2"/>
          </w:tcPr>
          <w:p w14:paraId="69A0C266" w14:textId="77777777" w:rsidR="007A7EA5" w:rsidRPr="00DD7CDF" w:rsidRDefault="007A7EA5" w:rsidP="000429AC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74EA4E9" w14:textId="51AAFAFF" w:rsidR="007A7EA5" w:rsidRPr="00DD7CDF" w:rsidRDefault="006061C2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F196106" w14:textId="77777777" w:rsidR="007A7EA5" w:rsidRPr="00DD7CDF" w:rsidRDefault="007A7EA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AC0FFB" w14:textId="715D8E2B" w:rsidR="007A7EA5" w:rsidRPr="00DD7CDF" w:rsidRDefault="006061C2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6F1A78" w:rsidRPr="00DD7CDF" w14:paraId="204DB4D1" w14:textId="77777777" w:rsidTr="005E5DA6">
        <w:trPr>
          <w:trHeight w:hRule="exact" w:val="403"/>
        </w:trPr>
        <w:tc>
          <w:tcPr>
            <w:tcW w:w="6678" w:type="dxa"/>
            <w:gridSpan w:val="2"/>
          </w:tcPr>
          <w:p w14:paraId="54FC8D23" w14:textId="331CA22D" w:rsidR="006F1A78" w:rsidRPr="00DD7CDF" w:rsidRDefault="006F1A78" w:rsidP="006F1A78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ที่ดิน อาคารและอุปกรณ์ </w:t>
            </w:r>
            <w:r w:rsidR="003C66BC"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3C66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สิทธิการใช้ 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7BF57FF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FBB24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DAFDF7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A78" w:rsidRPr="00DD7CDF" w14:paraId="346B37EA" w14:textId="77777777" w:rsidTr="005E5DA6">
        <w:trPr>
          <w:trHeight w:hRule="exact" w:val="403"/>
        </w:trPr>
        <w:tc>
          <w:tcPr>
            <w:tcW w:w="6678" w:type="dxa"/>
            <w:gridSpan w:val="2"/>
          </w:tcPr>
          <w:p w14:paraId="087EFA86" w14:textId="06B44B95" w:rsidR="006F1A78" w:rsidRPr="00DD7CDF" w:rsidRDefault="005E5DA6" w:rsidP="006F1A78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3C66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</w:t>
            </w:r>
            <w:r w:rsidR="003C66BC"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  <w:r w:rsidR="003C66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F1A78"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(ไม่รวมค่าความนิยม)</w:t>
            </w:r>
            <w:r w:rsidR="006F1A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</w:tcPr>
          <w:p w14:paraId="0A5D9DAE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6DC20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E78F25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A78" w:rsidRPr="00DD7CDF" w14:paraId="58A257B3" w14:textId="77777777" w:rsidTr="001D7098">
        <w:trPr>
          <w:trHeight w:hRule="exact" w:val="403"/>
        </w:trPr>
        <w:tc>
          <w:tcPr>
            <w:tcW w:w="6678" w:type="dxa"/>
            <w:gridSpan w:val="2"/>
          </w:tcPr>
          <w:p w14:paraId="601E765D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43" w:type="dxa"/>
            <w:shd w:val="clear" w:color="auto" w:fill="auto"/>
          </w:tcPr>
          <w:p w14:paraId="0BAFAFB8" w14:textId="3AE2AF2E" w:rsidR="006F1A78" w:rsidRPr="00DD7CDF" w:rsidRDefault="00CF750C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6F1A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DF4E8D4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94F5B0" w14:textId="15C9FA47" w:rsidR="006F1A78" w:rsidRPr="00DD7CDF" w:rsidRDefault="006061C2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6F1A78" w:rsidRPr="00DD7CDF" w14:paraId="3329651F" w14:textId="77777777" w:rsidTr="001D7098">
        <w:trPr>
          <w:trHeight w:hRule="exact" w:val="403"/>
        </w:trPr>
        <w:tc>
          <w:tcPr>
            <w:tcW w:w="6678" w:type="dxa"/>
            <w:gridSpan w:val="2"/>
          </w:tcPr>
          <w:p w14:paraId="670B440B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43" w:type="dxa"/>
            <w:shd w:val="clear" w:color="auto" w:fill="auto"/>
          </w:tcPr>
          <w:p w14:paraId="363E47EB" w14:textId="05579AED" w:rsidR="006F1A78" w:rsidRPr="00DD7CDF" w:rsidRDefault="00CF750C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="006F1A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E59C7C2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511899" w14:textId="2F8577B5" w:rsidR="006F1A78" w:rsidRPr="00DD7CDF" w:rsidRDefault="00CF750C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6F1A78" w:rsidRPr="00DD7CDF" w14:paraId="778C7FD3" w14:textId="77777777" w:rsidTr="001D7098">
        <w:trPr>
          <w:trHeight w:hRule="exact" w:val="403"/>
        </w:trPr>
        <w:tc>
          <w:tcPr>
            <w:tcW w:w="6678" w:type="dxa"/>
            <w:gridSpan w:val="2"/>
          </w:tcPr>
          <w:p w14:paraId="5619314C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43" w:type="dxa"/>
            <w:shd w:val="clear" w:color="auto" w:fill="auto"/>
          </w:tcPr>
          <w:p w14:paraId="1F85250D" w14:textId="2D2A350C" w:rsidR="006F1A78" w:rsidRPr="00DD7CDF" w:rsidRDefault="00CF750C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F1A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236" w:type="dxa"/>
          </w:tcPr>
          <w:p w14:paraId="51EB218A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27F5A" w14:textId="290A6072" w:rsidR="006F1A78" w:rsidRPr="00DD7CDF" w:rsidRDefault="00CF750C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F1A78" w:rsidRPr="00DD7CDF" w14:paraId="5FF3691F" w14:textId="77777777" w:rsidTr="001D7098">
        <w:trPr>
          <w:trHeight w:hRule="exact" w:val="403"/>
        </w:trPr>
        <w:tc>
          <w:tcPr>
            <w:tcW w:w="6678" w:type="dxa"/>
            <w:gridSpan w:val="2"/>
          </w:tcPr>
          <w:p w14:paraId="6410C393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43" w:type="dxa"/>
            <w:shd w:val="clear" w:color="auto" w:fill="auto"/>
          </w:tcPr>
          <w:p w14:paraId="722BDD67" w14:textId="662B5CAA" w:rsidR="006F1A78" w:rsidRPr="00DD7CDF" w:rsidRDefault="00CF750C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F1A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  <w:tc>
          <w:tcPr>
            <w:tcW w:w="236" w:type="dxa"/>
          </w:tcPr>
          <w:p w14:paraId="17D9B40D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DD257A" w14:textId="26F26089" w:rsidR="006F1A78" w:rsidRPr="00DD7CDF" w:rsidRDefault="00CF750C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F1A78" w:rsidRPr="00DD7CDF" w14:paraId="58B58F65" w14:textId="77777777" w:rsidTr="001D7098">
        <w:trPr>
          <w:trHeight w:hRule="exact" w:val="403"/>
        </w:trPr>
        <w:tc>
          <w:tcPr>
            <w:tcW w:w="6678" w:type="dxa"/>
            <w:gridSpan w:val="2"/>
          </w:tcPr>
          <w:p w14:paraId="1814C61F" w14:textId="77777777" w:rsidR="006F1A78" w:rsidRPr="00DD7CDF" w:rsidRDefault="006F1A78" w:rsidP="006F1A78">
            <w:pPr>
              <w:tabs>
                <w:tab w:val="left" w:pos="12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15067" w14:textId="0C892682" w:rsidR="006F1A78" w:rsidRPr="00DD7CDF" w:rsidRDefault="006061C2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</w:t>
            </w:r>
            <w:r w:rsidR="006F1A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236" w:type="dxa"/>
          </w:tcPr>
          <w:p w14:paraId="7D7661A5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18CFC3D" w14:textId="66B07BB0" w:rsidR="006F1A78" w:rsidRPr="00DD7CDF" w:rsidRDefault="006061C2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</w:t>
            </w:r>
            <w:r w:rsidR="008A7B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</w:tr>
    </w:tbl>
    <w:p w14:paraId="484AEA5C" w14:textId="77777777" w:rsidR="007226F2" w:rsidRPr="00003A4B" w:rsidRDefault="007226F2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  <w:lang w:val="en-AU"/>
        </w:rPr>
      </w:pPr>
    </w:p>
    <w:p w14:paraId="7D0DAF00" w14:textId="23CF72FB" w:rsidR="00CC45CC" w:rsidRPr="00DD7CDF" w:rsidRDefault="00CC45C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AU"/>
        </w:rPr>
      </w:pPr>
      <w:r w:rsidRPr="00DD7CDF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>การจำแนกรายได้</w:t>
      </w:r>
    </w:p>
    <w:p w14:paraId="10FF7C34" w14:textId="77777777" w:rsidR="001F19CE" w:rsidRPr="00DD7CDF" w:rsidRDefault="001F19C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344C8B44" w14:textId="4ADA0F8E" w:rsidR="0054520E" w:rsidRPr="00DD7CDF" w:rsidRDefault="000637AA" w:rsidP="000429AC">
      <w:pPr>
        <w:spacing w:line="240" w:lineRule="auto"/>
        <w:ind w:left="540"/>
        <w:jc w:val="thaiDistribute"/>
        <w:rPr>
          <w:rFonts w:ascii="Angsana New" w:hAnsi="Angsana New" w:cs="Angsana New"/>
          <w:spacing w:val="-1"/>
          <w:sz w:val="30"/>
          <w:szCs w:val="30"/>
          <w:cs/>
        </w:rPr>
      </w:pPr>
      <w:r w:rsidRPr="00DD7CDF">
        <w:rPr>
          <w:rFonts w:ascii="Angsana New" w:hAnsi="Angsana New" w:cs="Angsana New" w:hint="cs"/>
          <w:spacing w:val="-1"/>
          <w:sz w:val="30"/>
          <w:szCs w:val="30"/>
          <w:cs/>
        </w:rPr>
        <w:t>รายละเอียด</w:t>
      </w:r>
      <w:r w:rsidR="001F19CE" w:rsidRPr="00DD7CDF">
        <w:rPr>
          <w:rFonts w:ascii="Angsana New" w:hAnsi="Angsana New" w:cs="Angsana New"/>
          <w:spacing w:val="-1"/>
          <w:sz w:val="30"/>
          <w:szCs w:val="30"/>
          <w:cs/>
        </w:rPr>
        <w:t>ข้อมูลรายได้</w:t>
      </w:r>
      <w:r w:rsidR="001F19CE" w:rsidRPr="00DD7CDF">
        <w:rPr>
          <w:rFonts w:ascii="Angsana New" w:hAnsi="Angsana New" w:cs="Angsana New" w:hint="cs"/>
          <w:spacing w:val="-1"/>
          <w:sz w:val="30"/>
          <w:szCs w:val="30"/>
          <w:cs/>
        </w:rPr>
        <w:t>ที่</w:t>
      </w:r>
      <w:r w:rsidR="001F19CE" w:rsidRPr="00DD7CDF">
        <w:rPr>
          <w:rFonts w:ascii="Angsana New" w:hAnsi="Angsana New" w:cs="Angsana New"/>
          <w:spacing w:val="-1"/>
          <w:sz w:val="30"/>
          <w:szCs w:val="30"/>
          <w:cs/>
        </w:rPr>
        <w:t>จำแนกตาม</w:t>
      </w:r>
      <w:r w:rsidR="001F19CE" w:rsidRPr="00DD7CDF">
        <w:rPr>
          <w:rFonts w:ascii="Angsana New" w:hAnsi="Angsana New" w:cs="Angsana New" w:hint="cs"/>
          <w:spacing w:val="-1"/>
          <w:sz w:val="30"/>
          <w:szCs w:val="30"/>
          <w:cs/>
        </w:rPr>
        <w:t>ประเภทของผลิตภัณฑ์หลัก</w:t>
      </w:r>
      <w:r w:rsidRPr="00DD7CDF">
        <w:rPr>
          <w:rFonts w:ascii="Angsana New" w:hAnsi="Angsana New" w:cs="Angsana New" w:hint="cs"/>
          <w:spacing w:val="-1"/>
          <w:sz w:val="30"/>
          <w:szCs w:val="30"/>
          <w:cs/>
        </w:rPr>
        <w:t>สำหรับงวด</w:t>
      </w:r>
      <w:r w:rsidR="0038448B" w:rsidRPr="00DD7CDF">
        <w:rPr>
          <w:rFonts w:ascii="Angsana New" w:hAnsi="Angsana New" w:cs="Angsana New" w:hint="cs"/>
          <w:spacing w:val="-1"/>
          <w:sz w:val="30"/>
          <w:szCs w:val="30"/>
          <w:cs/>
        </w:rPr>
        <w:t>สาม</w:t>
      </w:r>
      <w:r w:rsidRPr="00DD7CDF">
        <w:rPr>
          <w:rFonts w:ascii="Angsana New" w:hAnsi="Angsana New" w:cs="Angsana New" w:hint="cs"/>
          <w:spacing w:val="-1"/>
          <w:sz w:val="30"/>
          <w:szCs w:val="30"/>
          <w:cs/>
        </w:rPr>
        <w:t xml:space="preserve">เดือนสิ้นสุดวันที่ </w:t>
      </w:r>
      <w:r w:rsidR="00CF750C" w:rsidRPr="00CF750C">
        <w:rPr>
          <w:rFonts w:ascii="Angsana New" w:hAnsi="Angsana New" w:cs="Angsana New"/>
          <w:spacing w:val="-1"/>
          <w:sz w:val="30"/>
          <w:szCs w:val="30"/>
        </w:rPr>
        <w:t>31</w:t>
      </w:r>
      <w:r w:rsidR="00063837" w:rsidRPr="00DD7CDF">
        <w:rPr>
          <w:rFonts w:ascii="Angsana New" w:hAnsi="Angsana New" w:cs="Angsana New" w:hint="cs"/>
          <w:spacing w:val="-1"/>
          <w:sz w:val="30"/>
          <w:szCs w:val="30"/>
          <w:cs/>
        </w:rPr>
        <w:t xml:space="preserve"> </w:t>
      </w:r>
      <w:r w:rsidR="008F560D" w:rsidRPr="00DD7CDF">
        <w:rPr>
          <w:rFonts w:ascii="Angsana New" w:hAnsi="Angsana New" w:cs="Angsana New" w:hint="cs"/>
          <w:spacing w:val="-1"/>
          <w:sz w:val="30"/>
          <w:szCs w:val="30"/>
          <w:cs/>
        </w:rPr>
        <w:t xml:space="preserve">มีนาคม </w:t>
      </w:r>
      <w:r w:rsidR="001B414B" w:rsidRPr="00DD7CDF">
        <w:rPr>
          <w:rFonts w:ascii="Angsana New" w:hAnsi="Angsana New" w:cs="Angsana New" w:hint="cs"/>
          <w:spacing w:val="-1"/>
          <w:sz w:val="30"/>
          <w:szCs w:val="30"/>
          <w:cs/>
        </w:rPr>
        <w:t>มีดังนี้</w:t>
      </w:r>
    </w:p>
    <w:p w14:paraId="77878844" w14:textId="77777777" w:rsidR="00A67923" w:rsidRPr="00DD7CDF" w:rsidRDefault="00A67923" w:rsidP="00A6792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A67923" w:rsidRPr="00DD7CDF" w14:paraId="38CA0FBD" w14:textId="77777777" w:rsidTr="00A43802">
        <w:trPr>
          <w:trHeight w:val="87"/>
          <w:tblHeader/>
        </w:trPr>
        <w:tc>
          <w:tcPr>
            <w:tcW w:w="3348" w:type="dxa"/>
            <w:vAlign w:val="bottom"/>
          </w:tcPr>
          <w:p w14:paraId="25838D5E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vAlign w:val="center"/>
          </w:tcPr>
          <w:p w14:paraId="42D321F2" w14:textId="77777777" w:rsidR="00A67923" w:rsidRPr="00DD7CDF" w:rsidRDefault="00A67923" w:rsidP="00A67923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67923" w:rsidRPr="00DD7CDF" w14:paraId="0B477B91" w14:textId="77777777" w:rsidTr="00A67923">
        <w:trPr>
          <w:trHeight w:val="87"/>
          <w:tblHeader/>
        </w:trPr>
        <w:tc>
          <w:tcPr>
            <w:tcW w:w="3348" w:type="dxa"/>
            <w:vAlign w:val="bottom"/>
          </w:tcPr>
          <w:p w14:paraId="3ACAA2CC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0AD43D7C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A67923" w:rsidRPr="00DD7CDF" w14:paraId="72A71E63" w14:textId="77777777" w:rsidTr="00A67923">
        <w:trPr>
          <w:trHeight w:val="87"/>
          <w:tblHeader/>
        </w:trPr>
        <w:tc>
          <w:tcPr>
            <w:tcW w:w="3348" w:type="dxa"/>
            <w:vAlign w:val="bottom"/>
          </w:tcPr>
          <w:p w14:paraId="505C2205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</w:tcBorders>
            <w:vAlign w:val="bottom"/>
          </w:tcPr>
          <w:p w14:paraId="79920A6E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A67923" w:rsidRPr="00DD7CDF" w14:paraId="42B366D6" w14:textId="77777777" w:rsidTr="00A67923">
        <w:trPr>
          <w:trHeight w:val="345"/>
          <w:tblHeader/>
        </w:trPr>
        <w:tc>
          <w:tcPr>
            <w:tcW w:w="3348" w:type="dxa"/>
            <w:vAlign w:val="bottom"/>
          </w:tcPr>
          <w:p w14:paraId="1045A2B2" w14:textId="77777777" w:rsidR="00A67923" w:rsidRPr="00DD7CDF" w:rsidRDefault="00A67923" w:rsidP="00A6792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A7F3B56" w14:textId="77777777" w:rsidR="00A67923" w:rsidRPr="00DD7CDF" w:rsidRDefault="00A67923" w:rsidP="00A67923">
            <w:pPr>
              <w:pStyle w:val="BodyText"/>
              <w:spacing w:after="0" w:line="240" w:lineRule="auto"/>
              <w:ind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</w:tcPr>
          <w:p w14:paraId="5E1446AE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4AE86564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</w:tcPr>
          <w:p w14:paraId="5086818C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324B7FE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A67923" w:rsidRPr="00DD7CDF" w14:paraId="35D229B2" w14:textId="77777777" w:rsidTr="00A67923">
        <w:trPr>
          <w:trHeight w:val="87"/>
          <w:tblHeader/>
        </w:trPr>
        <w:tc>
          <w:tcPr>
            <w:tcW w:w="3348" w:type="dxa"/>
            <w:vAlign w:val="bottom"/>
            <w:hideMark/>
          </w:tcPr>
          <w:p w14:paraId="777CF83B" w14:textId="77777777" w:rsidR="00A67923" w:rsidRPr="00DD7CDF" w:rsidRDefault="00A67923" w:rsidP="00A67923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04BDD22" w14:textId="00CECBF4" w:rsidR="00A67923" w:rsidRPr="00DD7CDF" w:rsidRDefault="006061C2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6F11D4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50BDFDC" w14:textId="0E3A53DC" w:rsidR="00A67923" w:rsidRPr="00DD7CDF" w:rsidRDefault="006061C2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7397DFB3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6DBBA2" w14:textId="6CFD3412" w:rsidR="00A67923" w:rsidRPr="00DD7CDF" w:rsidRDefault="006061C2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20C3F505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9B7904" w14:textId="0ED772AD" w:rsidR="00A67923" w:rsidRPr="00DD7CDF" w:rsidRDefault="006061C2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1F7E4AC6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0749DF" w14:textId="780E8581" w:rsidR="00A67923" w:rsidRPr="00DD7CDF" w:rsidRDefault="006061C2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4" w:type="dxa"/>
          </w:tcPr>
          <w:p w14:paraId="71A9D5D6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B7D6D2D" w14:textId="757D1487" w:rsidR="00A67923" w:rsidRPr="00DD7CDF" w:rsidRDefault="006061C2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2562</w:t>
            </w:r>
          </w:p>
        </w:tc>
      </w:tr>
      <w:tr w:rsidR="00A67923" w:rsidRPr="00DD7CDF" w14:paraId="1A765D43" w14:textId="77777777" w:rsidTr="00A67923">
        <w:trPr>
          <w:trHeight w:hRule="exact" w:val="144"/>
          <w:tblHeader/>
        </w:trPr>
        <w:tc>
          <w:tcPr>
            <w:tcW w:w="3348" w:type="dxa"/>
            <w:vAlign w:val="bottom"/>
          </w:tcPr>
          <w:p w14:paraId="5A965D0A" w14:textId="77777777" w:rsidR="00A67923" w:rsidRPr="00DD7CDF" w:rsidRDefault="00A67923" w:rsidP="00A6792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557C3E7E" w14:textId="77777777" w:rsidR="00A67923" w:rsidRPr="00DD7CDF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67923" w:rsidRPr="00DD7CDF" w14:paraId="4469D93F" w14:textId="77777777" w:rsidTr="00A67923">
        <w:trPr>
          <w:trHeight w:val="92"/>
        </w:trPr>
        <w:tc>
          <w:tcPr>
            <w:tcW w:w="3348" w:type="dxa"/>
            <w:hideMark/>
          </w:tcPr>
          <w:p w14:paraId="49E4A5FC" w14:textId="77777777" w:rsidR="00A67923" w:rsidRPr="00DD7CDF" w:rsidRDefault="00A67923" w:rsidP="00A67923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ผลิตภัณฑ์หลัก</w:t>
            </w:r>
          </w:p>
        </w:tc>
        <w:tc>
          <w:tcPr>
            <w:tcW w:w="900" w:type="dxa"/>
          </w:tcPr>
          <w:p w14:paraId="63C09BCC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25C67C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73C7A09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6226FD5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228F992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FB42E9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A42BBA3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D2531A1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6EDF064" w14:textId="77777777" w:rsidR="00A67923" w:rsidRPr="00DD7CDF" w:rsidRDefault="00A67923" w:rsidP="00A67923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412BEC64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4D189DC8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A67923" w:rsidRPr="00DD7CDF" w14:paraId="4FF9F39E" w14:textId="77777777" w:rsidTr="00A67923">
        <w:tc>
          <w:tcPr>
            <w:tcW w:w="3348" w:type="dxa"/>
            <w:hideMark/>
          </w:tcPr>
          <w:p w14:paraId="2BC02CB1" w14:textId="77777777" w:rsidR="00A67923" w:rsidRPr="00DD7CDF" w:rsidRDefault="00A67923" w:rsidP="00A67923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67F3DDF" w14:textId="317A3F45" w:rsidR="00A67923" w:rsidRPr="00DD7CDF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  <w:r w:rsid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5A7556FF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2975D4F" w14:textId="72A2BE45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26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63E39662" w14:textId="77777777" w:rsidR="00A67923" w:rsidRPr="0006648E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D0D2304" w14:textId="49D0D37D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06648E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57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6C051C21" w14:textId="77777777" w:rsidR="00A67923" w:rsidRPr="0006648E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B15095D" w14:textId="79C2706C" w:rsidR="00A67923" w:rsidRPr="0006648E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1114F381" w14:textId="77777777" w:rsidR="00A67923" w:rsidRPr="0006648E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BCE509C" w14:textId="6D240BF5" w:rsidR="00A67923" w:rsidRPr="005842B6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50</w:t>
            </w:r>
            <w:r w:rsidR="0006648E" w:rsidRPr="005842B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44" w:type="dxa"/>
          </w:tcPr>
          <w:p w14:paraId="64F76C14" w14:textId="77777777" w:rsidR="00A67923" w:rsidRPr="005842B6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02FA1B67" w14:textId="12B3F5DE" w:rsidR="00A67923" w:rsidRPr="005842B6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47</w:t>
            </w:r>
            <w:r w:rsidR="00A67923" w:rsidRPr="005842B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507</w:t>
            </w:r>
          </w:p>
        </w:tc>
      </w:tr>
      <w:tr w:rsidR="00A67923" w:rsidRPr="00DD7CDF" w14:paraId="2E053C21" w14:textId="77777777" w:rsidTr="00A67923">
        <w:tc>
          <w:tcPr>
            <w:tcW w:w="3348" w:type="dxa"/>
            <w:hideMark/>
          </w:tcPr>
          <w:p w14:paraId="4303CCE4" w14:textId="77777777" w:rsidR="00A67923" w:rsidRPr="00DD7CDF" w:rsidRDefault="00A67923" w:rsidP="00A67923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ฟาร์ม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900" w:type="dxa"/>
          </w:tcPr>
          <w:p w14:paraId="03D8252B" w14:textId="049C384C" w:rsidR="00A67923" w:rsidRPr="00DD7CDF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 w:rsid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</w:tcPr>
          <w:p w14:paraId="16168A09" w14:textId="77777777" w:rsidR="00A67923" w:rsidRPr="00DD7CDF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9BA4392" w14:textId="438AD396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776</w:t>
            </w:r>
          </w:p>
        </w:tc>
        <w:tc>
          <w:tcPr>
            <w:tcW w:w="270" w:type="dxa"/>
          </w:tcPr>
          <w:p w14:paraId="79BF431A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97E4172" w14:textId="7E902E80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59</w:t>
            </w:r>
            <w:r w:rsidR="0006648E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40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3BA175C6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3C301215" w14:textId="61D92810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49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864</w:t>
            </w:r>
          </w:p>
        </w:tc>
        <w:tc>
          <w:tcPr>
            <w:tcW w:w="270" w:type="dxa"/>
          </w:tcPr>
          <w:p w14:paraId="1B3291B6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E0CC409" w14:textId="26731178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64</w:t>
            </w:r>
            <w:r w:rsidR="0006648E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74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4" w:type="dxa"/>
          </w:tcPr>
          <w:p w14:paraId="4AC99411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32422153" w14:textId="53467278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54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640</w:t>
            </w:r>
          </w:p>
        </w:tc>
      </w:tr>
      <w:tr w:rsidR="00A67923" w:rsidRPr="00DD7CDF" w14:paraId="6A4185E3" w14:textId="77777777" w:rsidTr="00A67923">
        <w:trPr>
          <w:trHeight w:val="119"/>
        </w:trPr>
        <w:tc>
          <w:tcPr>
            <w:tcW w:w="3348" w:type="dxa"/>
            <w:hideMark/>
          </w:tcPr>
          <w:p w14:paraId="19E082B3" w14:textId="77777777" w:rsidR="00A67923" w:rsidRPr="00DD7CDF" w:rsidRDefault="00A67923" w:rsidP="00A67923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และสำเร็จรูป</w:t>
            </w:r>
          </w:p>
        </w:tc>
        <w:tc>
          <w:tcPr>
            <w:tcW w:w="900" w:type="dxa"/>
          </w:tcPr>
          <w:p w14:paraId="5502D628" w14:textId="75A0CB52" w:rsidR="00A67923" w:rsidRPr="00DD7CDF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580</w:t>
            </w:r>
          </w:p>
        </w:tc>
        <w:tc>
          <w:tcPr>
            <w:tcW w:w="270" w:type="dxa"/>
          </w:tcPr>
          <w:p w14:paraId="68DEA128" w14:textId="77777777" w:rsidR="00A67923" w:rsidRPr="00DD7CDF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FD97990" w14:textId="31CA1B10" w:rsidR="00A67923" w:rsidRPr="0006648E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549</w:t>
            </w:r>
          </w:p>
        </w:tc>
        <w:tc>
          <w:tcPr>
            <w:tcW w:w="270" w:type="dxa"/>
          </w:tcPr>
          <w:p w14:paraId="151950B9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73A80A8" w14:textId="3013E3A8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06648E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404</w:t>
            </w:r>
          </w:p>
        </w:tc>
        <w:tc>
          <w:tcPr>
            <w:tcW w:w="270" w:type="dxa"/>
          </w:tcPr>
          <w:p w14:paraId="6A667064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6F2917A" w14:textId="264EA6D7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590</w:t>
            </w:r>
          </w:p>
        </w:tc>
        <w:tc>
          <w:tcPr>
            <w:tcW w:w="270" w:type="dxa"/>
          </w:tcPr>
          <w:p w14:paraId="52C3FDC4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3EB1933" w14:textId="280028A0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22</w:t>
            </w:r>
            <w:r w:rsidR="0006648E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984</w:t>
            </w:r>
          </w:p>
        </w:tc>
        <w:tc>
          <w:tcPr>
            <w:tcW w:w="244" w:type="dxa"/>
          </w:tcPr>
          <w:p w14:paraId="2D32A0EE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A54976A" w14:textId="4892522F" w:rsidR="00A67923" w:rsidRPr="0006648E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A67923" w:rsidRP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13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</w:p>
        </w:tc>
      </w:tr>
      <w:tr w:rsidR="00A67923" w:rsidRPr="00DD7CDF" w14:paraId="08316EDD" w14:textId="77777777" w:rsidTr="00A67923">
        <w:tc>
          <w:tcPr>
            <w:tcW w:w="3348" w:type="dxa"/>
            <w:hideMark/>
          </w:tcPr>
          <w:p w14:paraId="6EBA4122" w14:textId="77777777" w:rsidR="00A67923" w:rsidRPr="00DD7CDF" w:rsidRDefault="00A67923" w:rsidP="00A67923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1B63A" w14:textId="14C517A6" w:rsidR="00A67923" w:rsidRPr="00DD7CDF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="0006648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759</w:t>
            </w:r>
          </w:p>
        </w:tc>
        <w:tc>
          <w:tcPr>
            <w:tcW w:w="270" w:type="dxa"/>
          </w:tcPr>
          <w:p w14:paraId="1198B919" w14:textId="77777777" w:rsidR="00A67923" w:rsidRPr="00DD7CDF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01A875" w14:textId="7C2EAE12" w:rsidR="00A67923" w:rsidRPr="0006648E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</w:t>
            </w:r>
            <w:r w:rsidR="00A67923" w:rsidRPr="0006648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65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79A86911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3A5D7" w14:textId="4B3FCF1B" w:rsidR="00A67923" w:rsidRPr="0006648E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</w:t>
            </w:r>
            <w:r w:rsidR="0006648E" w:rsidRPr="0006648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76</w:t>
            </w:r>
          </w:p>
        </w:tc>
        <w:tc>
          <w:tcPr>
            <w:tcW w:w="270" w:type="dxa"/>
          </w:tcPr>
          <w:p w14:paraId="6E8DFBE6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59BBE" w14:textId="56B50F17" w:rsidR="00A67923" w:rsidRPr="0006648E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  <w:r w:rsidR="00A67923" w:rsidRPr="0006648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6A34A528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0E745" w14:textId="1E924922" w:rsidR="00A67923" w:rsidRPr="0006648E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</w:t>
            </w:r>
            <w:r w:rsidR="0006648E" w:rsidRPr="0006648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13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4" w:type="dxa"/>
          </w:tcPr>
          <w:p w14:paraId="1DA4FF96" w14:textId="77777777" w:rsidR="00A67923" w:rsidRPr="0006648E" w:rsidRDefault="00A67923" w:rsidP="00A6792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DD5D7" w14:textId="11794DA8" w:rsidR="00A67923" w:rsidRPr="0006648E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25</w:t>
            </w:r>
            <w:r w:rsidR="00A67923" w:rsidRPr="0006648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286</w:t>
            </w:r>
          </w:p>
        </w:tc>
      </w:tr>
    </w:tbl>
    <w:p w14:paraId="5827A671" w14:textId="1FEA2D1B" w:rsidR="00FF0EFF" w:rsidRDefault="00FF0EFF" w:rsidP="00A67923">
      <w:pPr>
        <w:rPr>
          <w:rFonts w:cstheme="minorBidi"/>
          <w:sz w:val="30"/>
          <w:szCs w:val="30"/>
        </w:rPr>
      </w:pPr>
    </w:p>
    <w:p w14:paraId="75D1320F" w14:textId="0FA355ED" w:rsidR="00003A4B" w:rsidRDefault="0000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</w:rPr>
      </w:pPr>
      <w:r>
        <w:rPr>
          <w:rFonts w:cstheme="minorBidi"/>
          <w:sz w:val="30"/>
          <w:szCs w:val="30"/>
        </w:rPr>
        <w:br w:type="page"/>
      </w:r>
    </w:p>
    <w:p w14:paraId="36A8C48E" w14:textId="7D7F9CA8" w:rsidR="00003A4B" w:rsidRPr="00DD7CDF" w:rsidRDefault="00003A4B" w:rsidP="00003A4B">
      <w:pPr>
        <w:spacing w:line="240" w:lineRule="auto"/>
        <w:ind w:left="540"/>
        <w:jc w:val="thaiDistribute"/>
        <w:rPr>
          <w:rFonts w:ascii="Angsana New" w:hAnsi="Angsana New" w:cs="Angsana New"/>
          <w:spacing w:val="-1"/>
          <w:sz w:val="30"/>
          <w:szCs w:val="30"/>
          <w:cs/>
        </w:rPr>
      </w:pPr>
      <w:r w:rsidRPr="00DD7CDF">
        <w:rPr>
          <w:rFonts w:ascii="Angsana New" w:hAnsi="Angsana New" w:cs="Angsana New" w:hint="cs"/>
          <w:spacing w:val="-1"/>
          <w:sz w:val="30"/>
          <w:szCs w:val="30"/>
          <w:cs/>
        </w:rPr>
        <w:lastRenderedPageBreak/>
        <w:t>รายละเอียด</w:t>
      </w:r>
      <w:r w:rsidRPr="00DD7CDF">
        <w:rPr>
          <w:rFonts w:ascii="Angsana New" w:hAnsi="Angsana New" w:cs="Angsana New"/>
          <w:spacing w:val="-1"/>
          <w:sz w:val="30"/>
          <w:szCs w:val="30"/>
          <w:cs/>
        </w:rPr>
        <w:t>ข้อมูลรายได้</w:t>
      </w:r>
      <w:r w:rsidRPr="00DD7CDF">
        <w:rPr>
          <w:rFonts w:ascii="Angsana New" w:hAnsi="Angsana New" w:cs="Angsana New" w:hint="cs"/>
          <w:spacing w:val="-1"/>
          <w:sz w:val="30"/>
          <w:szCs w:val="30"/>
          <w:cs/>
        </w:rPr>
        <w:t>ที่</w:t>
      </w:r>
      <w:r w:rsidRPr="00DD7CDF">
        <w:rPr>
          <w:rFonts w:ascii="Angsana New" w:hAnsi="Angsana New" w:cs="Angsana New"/>
          <w:spacing w:val="-1"/>
          <w:sz w:val="30"/>
          <w:szCs w:val="30"/>
          <w:cs/>
        </w:rPr>
        <w:t>จำแนกตาม</w:t>
      </w:r>
      <w:r w:rsidRPr="00DD7CDF">
        <w:rPr>
          <w:rFonts w:ascii="Angsana New" w:hAnsi="Angsana New" w:cs="Angsana New" w:hint="cs"/>
          <w:spacing w:val="-1"/>
          <w:sz w:val="30"/>
          <w:szCs w:val="30"/>
          <w:cs/>
        </w:rPr>
        <w:t xml:space="preserve">ประเภทของผลิตภัณฑ์หลักสำหรับงวดสามเดือนสิ้นสุดวันที่ </w:t>
      </w:r>
      <w:r w:rsidR="00CF750C" w:rsidRPr="00CF750C">
        <w:rPr>
          <w:rFonts w:ascii="Angsana New" w:hAnsi="Angsana New" w:cs="Angsana New"/>
          <w:spacing w:val="-1"/>
          <w:sz w:val="30"/>
          <w:szCs w:val="30"/>
        </w:rPr>
        <w:t>31</w:t>
      </w:r>
      <w:r w:rsidRPr="00DD7CDF">
        <w:rPr>
          <w:rFonts w:ascii="Angsana New" w:hAnsi="Angsana New" w:cs="Angsana New" w:hint="cs"/>
          <w:spacing w:val="-1"/>
          <w:sz w:val="30"/>
          <w:szCs w:val="30"/>
          <w:cs/>
        </w:rPr>
        <w:t xml:space="preserve"> มีนาคม มีดังนี้</w:t>
      </w:r>
      <w:r>
        <w:rPr>
          <w:rFonts w:ascii="Angsana New" w:hAnsi="Angsana New" w:cs="Angsana New"/>
          <w:spacing w:val="-1"/>
          <w:sz w:val="30"/>
          <w:szCs w:val="30"/>
        </w:rPr>
        <w:t xml:space="preserve"> (</w:t>
      </w:r>
      <w:r>
        <w:rPr>
          <w:rFonts w:ascii="Angsana New" w:hAnsi="Angsana New" w:cs="Angsana New" w:hint="cs"/>
          <w:spacing w:val="-1"/>
          <w:sz w:val="30"/>
          <w:szCs w:val="30"/>
          <w:cs/>
        </w:rPr>
        <w:t>ต่อ</w:t>
      </w:r>
      <w:r>
        <w:rPr>
          <w:rFonts w:ascii="Angsana New" w:hAnsi="Angsana New" w:cs="Angsana New"/>
          <w:spacing w:val="-1"/>
          <w:sz w:val="30"/>
          <w:szCs w:val="30"/>
        </w:rPr>
        <w:t>)</w:t>
      </w:r>
    </w:p>
    <w:p w14:paraId="082410DC" w14:textId="77777777" w:rsidR="00003A4B" w:rsidRPr="00003A4B" w:rsidRDefault="00003A4B" w:rsidP="00A67923">
      <w:pPr>
        <w:rPr>
          <w:rFonts w:cstheme="minorBidi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36"/>
        <w:gridCol w:w="1204"/>
        <w:gridCol w:w="450"/>
        <w:gridCol w:w="1440"/>
      </w:tblGrid>
      <w:tr w:rsidR="00A67923" w:rsidRPr="00DD7CDF" w14:paraId="2B46466C" w14:textId="77777777" w:rsidTr="00A43802">
        <w:trPr>
          <w:trHeight w:val="87"/>
          <w:tblHeader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0CCC3066" w14:textId="77777777" w:rsidR="00A67923" w:rsidRPr="00DD7CDF" w:rsidRDefault="00A67923" w:rsidP="00A6792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D7CDF">
              <w:br w:type="page"/>
            </w:r>
            <w:r w:rsidRPr="00DD7CDF">
              <w:br w:type="page"/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696C02" w14:textId="77777777" w:rsidR="00A67923" w:rsidRPr="00DD7CDF" w:rsidRDefault="00A67923" w:rsidP="00A67923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94" w:type="dxa"/>
            <w:gridSpan w:val="3"/>
            <w:tcBorders>
              <w:top w:val="nil"/>
              <w:bottom w:val="nil"/>
            </w:tcBorders>
            <w:vAlign w:val="center"/>
          </w:tcPr>
          <w:p w14:paraId="37614FFC" w14:textId="77777777" w:rsidR="00A67923" w:rsidRPr="00DD7CDF" w:rsidRDefault="00A67923" w:rsidP="00A67923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67923" w:rsidRPr="00DD7CDF" w14:paraId="4C4D7A91" w14:textId="77777777" w:rsidTr="00A67923">
        <w:trPr>
          <w:trHeight w:val="87"/>
          <w:tblHeader/>
        </w:trPr>
        <w:tc>
          <w:tcPr>
            <w:tcW w:w="6408" w:type="dxa"/>
            <w:tcBorders>
              <w:top w:val="nil"/>
            </w:tcBorders>
            <w:vAlign w:val="bottom"/>
          </w:tcPr>
          <w:p w14:paraId="420868D6" w14:textId="77777777" w:rsidR="00A67923" w:rsidRPr="00DD7CDF" w:rsidRDefault="00A67923" w:rsidP="00A6792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57AABE25" w14:textId="77777777" w:rsidR="00A67923" w:rsidRPr="00DD7CDF" w:rsidRDefault="00A67923" w:rsidP="00A6792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67923" w:rsidRPr="00DD7CDF" w14:paraId="3CA87D5F" w14:textId="77777777" w:rsidTr="00A67923">
        <w:trPr>
          <w:trHeight w:val="87"/>
          <w:tblHeader/>
        </w:trPr>
        <w:tc>
          <w:tcPr>
            <w:tcW w:w="6408" w:type="dxa"/>
            <w:vAlign w:val="bottom"/>
          </w:tcPr>
          <w:p w14:paraId="5363E072" w14:textId="77777777" w:rsidR="00A67923" w:rsidRPr="00DD7CDF" w:rsidRDefault="00A67923" w:rsidP="00A6792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39A6521A" w14:textId="77777777" w:rsidR="00A67923" w:rsidRPr="00DD7CDF" w:rsidRDefault="00A67923" w:rsidP="00A67923">
            <w:pPr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A67923" w:rsidRPr="00DD7CDF" w14:paraId="377E21C9" w14:textId="77777777" w:rsidTr="00A67923">
        <w:trPr>
          <w:trHeight w:val="87"/>
          <w:tblHeader/>
        </w:trPr>
        <w:tc>
          <w:tcPr>
            <w:tcW w:w="6408" w:type="dxa"/>
            <w:vAlign w:val="bottom"/>
          </w:tcPr>
          <w:p w14:paraId="26DE7BC2" w14:textId="77777777" w:rsidR="00A67923" w:rsidRPr="00DD7CDF" w:rsidRDefault="00A67923" w:rsidP="00A67923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</w:tcPr>
          <w:p w14:paraId="403E7793" w14:textId="77777777" w:rsidR="00A67923" w:rsidRPr="00DD7CDF" w:rsidRDefault="00A67923" w:rsidP="00A6792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A67923" w:rsidRPr="00DD7CDF" w14:paraId="25D3635F" w14:textId="77777777" w:rsidTr="00A67923">
        <w:trPr>
          <w:trHeight w:val="87"/>
          <w:tblHeader/>
        </w:trPr>
        <w:tc>
          <w:tcPr>
            <w:tcW w:w="6408" w:type="dxa"/>
            <w:vAlign w:val="bottom"/>
          </w:tcPr>
          <w:p w14:paraId="7CE2FE9F" w14:textId="77777777" w:rsidR="00A67923" w:rsidRPr="00DD7CDF" w:rsidRDefault="00A67923" w:rsidP="00A67923">
            <w:pPr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F1B77" w14:textId="0770B2DD" w:rsidR="00A67923" w:rsidRPr="00DD7CDF" w:rsidRDefault="006061C2" w:rsidP="00A67923">
            <w:pPr>
              <w:pStyle w:val="BodyText"/>
              <w:spacing w:after="0"/>
              <w:ind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14DD67E5" w14:textId="77777777" w:rsidR="00A67923" w:rsidRPr="00DD7CDF" w:rsidRDefault="00A67923" w:rsidP="00A6792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7707F" w14:textId="1E989216" w:rsidR="00A67923" w:rsidRPr="00DD7CDF" w:rsidRDefault="006061C2" w:rsidP="00A67923">
            <w:pPr>
              <w:pStyle w:val="BodyText"/>
              <w:spacing w:after="0"/>
              <w:ind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2562</w:t>
            </w:r>
          </w:p>
        </w:tc>
      </w:tr>
      <w:tr w:rsidR="00A67923" w:rsidRPr="00DD7CDF" w14:paraId="62FD875C" w14:textId="77777777" w:rsidTr="00A67923">
        <w:trPr>
          <w:trHeight w:hRule="exact" w:val="144"/>
          <w:tblHeader/>
        </w:trPr>
        <w:tc>
          <w:tcPr>
            <w:tcW w:w="6408" w:type="dxa"/>
            <w:vAlign w:val="bottom"/>
          </w:tcPr>
          <w:p w14:paraId="399805EF" w14:textId="77777777" w:rsidR="00A67923" w:rsidRPr="00DD7CDF" w:rsidRDefault="00A67923" w:rsidP="00A6792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1828742C" w14:textId="77777777" w:rsidR="00A67923" w:rsidRPr="00DD7CDF" w:rsidRDefault="00A67923" w:rsidP="00A67923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67923" w:rsidRPr="00DD7CDF" w14:paraId="0F782C68" w14:textId="77777777" w:rsidTr="00A67923">
        <w:trPr>
          <w:trHeight w:val="92"/>
        </w:trPr>
        <w:tc>
          <w:tcPr>
            <w:tcW w:w="6408" w:type="dxa"/>
            <w:hideMark/>
          </w:tcPr>
          <w:p w14:paraId="333ECA49" w14:textId="77777777" w:rsidR="00A67923" w:rsidRPr="00DD7CDF" w:rsidRDefault="00A67923" w:rsidP="00A67923">
            <w:pPr>
              <w:ind w:left="72" w:right="-115" w:firstLine="46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หลัก</w:t>
            </w:r>
          </w:p>
        </w:tc>
        <w:tc>
          <w:tcPr>
            <w:tcW w:w="1440" w:type="dxa"/>
            <w:gridSpan w:val="2"/>
          </w:tcPr>
          <w:p w14:paraId="0AE321A6" w14:textId="77777777" w:rsidR="00A67923" w:rsidRPr="00DD7CDF" w:rsidRDefault="00A67923" w:rsidP="00A67923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0" w:type="dxa"/>
          </w:tcPr>
          <w:p w14:paraId="468E8996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54126BE" w14:textId="77777777" w:rsidR="00A67923" w:rsidRPr="00DD7CDF" w:rsidRDefault="00A67923" w:rsidP="00A6792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A67923" w:rsidRPr="00DD7CDF" w14:paraId="686EED44" w14:textId="77777777" w:rsidTr="00A67923">
        <w:tc>
          <w:tcPr>
            <w:tcW w:w="6408" w:type="dxa"/>
            <w:hideMark/>
          </w:tcPr>
          <w:p w14:paraId="104C3C0B" w14:textId="77777777" w:rsidR="00A67923" w:rsidRPr="00DD7CDF" w:rsidRDefault="00A67923" w:rsidP="00A67923">
            <w:pPr>
              <w:ind w:left="72" w:right="-115" w:firstLine="46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57A8368E" w14:textId="4E53F8B2" w:rsidR="00A67923" w:rsidRPr="00DD7CDF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450" w:type="dxa"/>
            <w:tcBorders>
              <w:bottom w:val="nil"/>
            </w:tcBorders>
          </w:tcPr>
          <w:p w14:paraId="6B41C724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5819CF3" w14:textId="061AF7CC" w:rsidR="00A67923" w:rsidRPr="00DD7CDF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D64FC6" w:rsidRPr="00DD7CD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094</w:t>
            </w:r>
          </w:p>
        </w:tc>
      </w:tr>
      <w:tr w:rsidR="00A67923" w:rsidRPr="00DD7CDF" w14:paraId="1B0ED2A2" w14:textId="77777777" w:rsidTr="00A67923">
        <w:tc>
          <w:tcPr>
            <w:tcW w:w="6408" w:type="dxa"/>
            <w:hideMark/>
          </w:tcPr>
          <w:p w14:paraId="0291457D" w14:textId="77777777" w:rsidR="00A67923" w:rsidRPr="00DD7CDF" w:rsidRDefault="00A67923" w:rsidP="00A67923">
            <w:pPr>
              <w:tabs>
                <w:tab w:val="clear" w:pos="680"/>
                <w:tab w:val="left" w:pos="540"/>
              </w:tabs>
              <w:ind w:right="-115" w:firstLine="54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ฟาร์ม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1A238296" w14:textId="40EFE035" w:rsidR="00A67923" w:rsidRPr="00DD7CDF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06648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F55747B" w14:textId="77777777" w:rsidR="00A67923" w:rsidRPr="00DD7CDF" w:rsidRDefault="00A67923" w:rsidP="00A6792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C62882B" w14:textId="5CB1CAF4" w:rsidR="00A67923" w:rsidRPr="00DD7CDF" w:rsidRDefault="00CF750C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D64FC6" w:rsidRPr="00DD7CD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882</w:t>
            </w:r>
          </w:p>
        </w:tc>
      </w:tr>
      <w:tr w:rsidR="00A67923" w:rsidRPr="00DD7CDF" w14:paraId="52C451B2" w14:textId="77777777" w:rsidTr="00A67923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22B351D1" w14:textId="77777777" w:rsidR="00A67923" w:rsidRPr="00DD7CDF" w:rsidRDefault="00A67923" w:rsidP="00A67923">
            <w:pPr>
              <w:pStyle w:val="BodyText"/>
              <w:tabs>
                <w:tab w:val="clear" w:pos="680"/>
                <w:tab w:val="left" w:pos="540"/>
              </w:tabs>
              <w:spacing w:after="0"/>
              <w:ind w:right="-89" w:firstLine="54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และสำเร็จรูป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545684E8" w14:textId="13E40133" w:rsidR="00A67923" w:rsidRPr="00DD7CDF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508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635AB26" w14:textId="77777777" w:rsidR="00A67923" w:rsidRPr="00DD7CDF" w:rsidRDefault="00A67923" w:rsidP="00A6792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3F395BE" w14:textId="292D35FE" w:rsidR="00A67923" w:rsidRPr="00DD7CDF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Pr="006061C2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</w:p>
        </w:tc>
      </w:tr>
      <w:tr w:rsidR="00A67923" w:rsidRPr="00DD7CDF" w14:paraId="29605744" w14:textId="77777777" w:rsidTr="00A67923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507EF1EE" w14:textId="77777777" w:rsidR="00A67923" w:rsidRPr="00DD7CDF" w:rsidRDefault="00A67923" w:rsidP="00A67923">
            <w:pPr>
              <w:tabs>
                <w:tab w:val="clear" w:pos="680"/>
                <w:tab w:val="left" w:pos="540"/>
              </w:tabs>
              <w:ind w:right="-115" w:firstLine="54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1141041" w14:textId="2ABB1C96" w:rsidR="00A67923" w:rsidRPr="00DD7CDF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="0006648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9C04A74" w14:textId="77777777" w:rsidR="00A67923" w:rsidRPr="00DD7CDF" w:rsidRDefault="00A67923" w:rsidP="00A6792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530DD" w14:textId="4647793A" w:rsidR="00A67923" w:rsidRPr="00DD7CDF" w:rsidRDefault="006061C2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="00D64FC6" w:rsidRPr="00DD7CD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486</w:t>
            </w:r>
          </w:p>
        </w:tc>
      </w:tr>
    </w:tbl>
    <w:p w14:paraId="7000A264" w14:textId="77777777" w:rsidR="000F4B0D" w:rsidRPr="00DD7CDF" w:rsidRDefault="000F4B0D" w:rsidP="000429AC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362DC99" w14:textId="0163525D" w:rsidR="00B8635A" w:rsidRPr="00DD7CDF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lang w:val="en-AU"/>
        </w:rPr>
      </w:pPr>
      <w:r w:rsidRPr="00DD7CDF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ยอดคงเหลือของสัญญา </w:t>
      </w:r>
    </w:p>
    <w:p w14:paraId="62B5C69A" w14:textId="77777777" w:rsidR="00B8635A" w:rsidRPr="00DD7CDF" w:rsidRDefault="00B8635A" w:rsidP="000429AC">
      <w:pPr>
        <w:spacing w:line="240" w:lineRule="auto"/>
        <w:ind w:left="540"/>
        <w:rPr>
          <w:rFonts w:ascii="Angsana New" w:hAnsi="Angsana New" w:cs="Angsana New"/>
          <w:sz w:val="30"/>
          <w:szCs w:val="30"/>
          <w:lang w:val="en-AU"/>
        </w:rPr>
      </w:pPr>
    </w:p>
    <w:p w14:paraId="7290E6CC" w14:textId="620AD2E3" w:rsidR="00C40A47" w:rsidRPr="00DD7CDF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ณ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มีนาคม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กลุ่มบริษัท</w:t>
      </w:r>
      <w:r w:rsidR="0089568A" w:rsidRPr="00606085">
        <w:rPr>
          <w:rFonts w:ascii="Angsana New" w:hAnsi="Angsana New" w:cs="Angsana New" w:hint="cs"/>
          <w:sz w:val="30"/>
          <w:szCs w:val="30"/>
          <w:cs/>
          <w:lang w:val="en-AU"/>
        </w:rPr>
        <w:t>และบริษัท</w:t>
      </w:r>
      <w:r w:rsidRPr="00606085">
        <w:rPr>
          <w:rFonts w:ascii="Angsana New" w:hAnsi="Angsana New" w:cs="Angsana New" w:hint="cs"/>
          <w:sz w:val="30"/>
          <w:szCs w:val="30"/>
          <w:cs/>
          <w:lang w:val="en-AU"/>
        </w:rPr>
        <w:t>มีหนี้สินที่เกิดจากสัญญาจำนวน</w:t>
      </w:r>
      <w:r w:rsidRPr="00606085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D05270" w:rsidRPr="00606085">
        <w:rPr>
          <w:rFonts w:ascii="Angsana New" w:hAnsi="Angsana New" w:cs="Angsana New"/>
          <w:sz w:val="30"/>
          <w:szCs w:val="30"/>
          <w:lang w:val="en-AU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500</w:t>
      </w:r>
      <w:r w:rsidR="004A1794" w:rsidRPr="00606085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Pr="00606085">
        <w:rPr>
          <w:rFonts w:ascii="Angsana New" w:hAnsi="Angsana New" w:cs="Angsana New" w:hint="cs"/>
          <w:sz w:val="30"/>
          <w:szCs w:val="30"/>
          <w:cs/>
          <w:lang w:val="en-AU"/>
        </w:rPr>
        <w:t>ล้านบาท</w:t>
      </w:r>
      <w:r w:rsidR="0089568A" w:rsidRPr="00606085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และ</w:t>
      </w:r>
      <w:r w:rsidRPr="00606085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49</w:t>
      </w:r>
      <w:r w:rsidR="0089568A" w:rsidRPr="00606085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89568A" w:rsidRPr="00606085">
        <w:rPr>
          <w:rFonts w:ascii="Angsana New" w:hAnsi="Angsana New" w:cs="Angsana New" w:hint="cs"/>
          <w:sz w:val="30"/>
          <w:szCs w:val="30"/>
          <w:cs/>
          <w:lang w:val="en-AU"/>
        </w:rPr>
        <w:t xml:space="preserve">ล้านบาท ตามลำดับ </w:t>
      </w:r>
      <w:r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>(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Pr="00606085">
        <w:rPr>
          <w:rFonts w:ascii="Angsana New" w:hAnsi="Angsana New" w:cs="Angsana New"/>
          <w:i/>
          <w:iCs/>
          <w:sz w:val="30"/>
          <w:szCs w:val="30"/>
          <w:lang w:val="en-AU"/>
        </w:rPr>
        <w:t xml:space="preserve"> </w:t>
      </w:r>
      <w:r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ธันวาคม</w:t>
      </w:r>
      <w:r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Pr="00606085">
        <w:rPr>
          <w:rFonts w:ascii="Angsana New" w:hAnsi="Angsana New" w:cs="Angsana New"/>
          <w:i/>
          <w:iCs/>
          <w:sz w:val="30"/>
          <w:szCs w:val="30"/>
          <w:lang w:val="en-AU"/>
        </w:rPr>
        <w:t>:</w:t>
      </w:r>
      <w:r w:rsidR="007D1B48" w:rsidRPr="0060608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</w:t>
      </w:r>
      <w:r w:rsidR="00D64FC6" w:rsidRPr="00606085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825</w:t>
      </w:r>
      <w:r w:rsidR="004A1794" w:rsidRPr="00606085">
        <w:rPr>
          <w:rFonts w:ascii="Angsana New" w:hAnsi="Angsana New" w:cs="Angsana New"/>
          <w:sz w:val="30"/>
          <w:szCs w:val="30"/>
        </w:rPr>
        <w:t xml:space="preserve"> </w:t>
      </w:r>
      <w:r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ล้านบาท</w:t>
      </w:r>
      <w:r w:rsidR="0089568A"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 xml:space="preserve"> และ</w:t>
      </w:r>
      <w:r w:rsidR="0089568A"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1</w:t>
      </w:r>
      <w:r w:rsidR="0089568A" w:rsidRPr="00606085">
        <w:rPr>
          <w:rFonts w:ascii="Angsana New" w:hAnsi="Angsana New" w:cs="Angsana New"/>
          <w:i/>
          <w:iCs/>
          <w:sz w:val="30"/>
          <w:szCs w:val="30"/>
          <w:lang w:val="en-AU"/>
        </w:rPr>
        <w:t xml:space="preserve"> </w:t>
      </w:r>
      <w:r w:rsidR="0089568A"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ล้านบาท</w:t>
      </w:r>
      <w:r w:rsidR="0089568A"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 </w:t>
      </w:r>
      <w:r w:rsidR="0089568A"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ตามลำดับ</w:t>
      </w:r>
      <w:r w:rsidRPr="00DD7CDF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>)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ซึ่งเป็นภาระผูกพันในการโอนสินค้าให้กับลูกค้าที่กลุ่มบริษัท</w:t>
      </w:r>
      <w:r w:rsidR="003B3724">
        <w:rPr>
          <w:rFonts w:ascii="Angsana New" w:hAnsi="Angsana New" w:cs="Angsana New" w:hint="cs"/>
          <w:sz w:val="30"/>
          <w:szCs w:val="30"/>
          <w:cs/>
          <w:lang w:val="en-AU"/>
        </w:rPr>
        <w:t>และบริษัท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DD7CDF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3A50B1" w14:textId="01BD884F" w:rsidR="00454F39" w:rsidRPr="00DD7CDF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 w:rsidRPr="00DD7CDF">
        <w:rPr>
          <w:rFonts w:ascii="Angsana New" w:hAnsi="Angsana New" w:cs="Angsana New"/>
          <w:sz w:val="30"/>
          <w:szCs w:val="30"/>
          <w:cs/>
          <w:lang w:val="en-AU"/>
        </w:rPr>
        <w:t>หนี้สินที่เกิดจากสัญญา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โดยส่วนใหญ่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เกิดจากสิ่งตอบแทนที่ได้รับล่วงหน้าจากลูกค้าสำหรับ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การขายสินค้า</w:t>
      </w:r>
      <w:r w:rsidR="00C40A47" w:rsidRPr="00DD7CDF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โดย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>กลุ่มบริษัท</w:t>
      </w:r>
      <w:r w:rsidR="000578C4">
        <w:rPr>
          <w:rFonts w:ascii="Angsana New" w:hAnsi="Angsana New" w:cs="Angsana New" w:hint="cs"/>
          <w:sz w:val="30"/>
          <w:szCs w:val="30"/>
          <w:cs/>
          <w:lang w:val="en-AU"/>
        </w:rPr>
        <w:t>และบริษัท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ยอดคงเหลือของหนี้สินที่เกิดจากสัญญาแสดงรวมในบัญชี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“</w:t>
      </w:r>
      <w:r w:rsidR="00A62A63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หนี้สินหมุนเวียนอื่น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” 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ในงบแสดงฐานะการเงินรวม</w:t>
      </w:r>
      <w:r w:rsidR="000578C4">
        <w:rPr>
          <w:rFonts w:ascii="Angsana New" w:hAnsi="Angsana New" w:cs="Angsana New" w:hint="cs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ณ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วันที่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6530C0" w:rsidRPr="00DD7CDF">
        <w:rPr>
          <w:rFonts w:ascii="Angsana New" w:hAnsi="Angsana New" w:cs="Angsana New"/>
          <w:sz w:val="30"/>
          <w:szCs w:val="30"/>
          <w:cs/>
          <w:lang w:val="en-AU"/>
        </w:rPr>
        <w:t>มีนาคม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</w:p>
    <w:p w14:paraId="052B0505" w14:textId="7A98E202" w:rsidR="00302439" w:rsidRDefault="00302439" w:rsidP="00302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347B1ED" w14:textId="4E6A2E0D" w:rsidR="001E191E" w:rsidRPr="00DD7CDF" w:rsidRDefault="00CF750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4</w:t>
      </w:r>
      <w:r w:rsidR="00D013DA" w:rsidRPr="00DD7CDF">
        <w:rPr>
          <w:rFonts w:ascii="Angsana New" w:hAnsi="Angsana New" w:cs="Angsana New"/>
          <w:sz w:val="30"/>
          <w:szCs w:val="30"/>
        </w:rPr>
        <w:t xml:space="preserve">      </w:t>
      </w:r>
      <w:r w:rsidR="001E191E" w:rsidRPr="00DD7CDF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C4632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(ขาดทุน) </w:t>
      </w:r>
      <w:r w:rsidR="001E191E" w:rsidRPr="00DD7CDF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 w:rsidR="00853EBA" w:rsidRPr="00DD7CDF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14:paraId="5081C589" w14:textId="77777777" w:rsidR="001E191E" w:rsidRPr="00DD7CDF" w:rsidRDefault="001E191E" w:rsidP="000429AC">
      <w:pPr>
        <w:pStyle w:val="a"/>
        <w:tabs>
          <w:tab w:val="clear" w:pos="1080"/>
        </w:tabs>
        <w:rPr>
          <w:rFonts w:ascii="Angsana New" w:hAnsi="Angsana New" w:cs="Angsana New"/>
          <w:b/>
          <w:bCs/>
          <w:lang w:val="en-US"/>
        </w:rPr>
      </w:pPr>
    </w:p>
    <w:p w14:paraId="1D83FCF3" w14:textId="4CD551D4" w:rsidR="0013103E" w:rsidRDefault="0013103E" w:rsidP="00F60850">
      <w:pPr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กำไร</w:t>
      </w:r>
      <w:r w:rsidR="002D77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D772D" w:rsidRPr="002D772D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2D772D" w:rsidRPr="002D772D">
        <w:rPr>
          <w:rFonts w:ascii="Angsana New" w:hAnsi="Angsana New" w:cs="Angsana New" w:hint="cs"/>
          <w:spacing w:val="-4"/>
          <w:sz w:val="30"/>
          <w:szCs w:val="30"/>
          <w:cs/>
        </w:rPr>
        <w:t>ขาดทุน</w:t>
      </w:r>
      <w:r w:rsidR="002D772D" w:rsidRPr="002D772D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ต่อหุ้นขั้นพื้นฐานสำหรับแต่ละงวดสามเดือนสิ้นสุดวันที่ </w:t>
      </w:r>
      <w:r w:rsidR="00CF750C" w:rsidRPr="00CF750C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="006530C0" w:rsidRPr="00DD7CD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คำนวณจาก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กำไร</w:t>
      </w:r>
      <w:r w:rsidR="00C46325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DD7CDF">
        <w:rPr>
          <w:rFonts w:ascii="Angsana New" w:hAnsi="Angsana New" w:cs="Angsana New" w:hint="cs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สิ้นสุดวันเดียวกันตามวิธีถัวเฉลี่ยถ่วงน้ำหนัก โดยแสดงการคำนวณได้ดังนี้</w:t>
      </w:r>
    </w:p>
    <w:p w14:paraId="7E2FF94D" w14:textId="77777777" w:rsidR="00B72156" w:rsidRPr="00DD7CDF" w:rsidRDefault="00B72156" w:rsidP="00F60850">
      <w:pPr>
        <w:ind w:left="547" w:hanging="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5827EF6" w14:textId="6B690599" w:rsidR="00B72156" w:rsidRPr="00DD7CDF" w:rsidRDefault="00CF750C" w:rsidP="00B72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4</w:t>
      </w:r>
      <w:r w:rsidR="00B72156" w:rsidRPr="00DD7CDF">
        <w:rPr>
          <w:rFonts w:ascii="Angsana New" w:hAnsi="Angsana New" w:cs="Angsana New"/>
          <w:sz w:val="30"/>
          <w:szCs w:val="30"/>
        </w:rPr>
        <w:t xml:space="preserve">      </w:t>
      </w:r>
      <w:r w:rsidR="00B72156" w:rsidRPr="00DD7CDF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B7215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(ขาดทุน) </w:t>
      </w:r>
      <w:r w:rsidR="00B72156" w:rsidRPr="00DD7CDF">
        <w:rPr>
          <w:rFonts w:ascii="Angsana New" w:hAnsi="Angsana New" w:cs="Angsana New"/>
          <w:b/>
          <w:bCs/>
          <w:sz w:val="30"/>
          <w:szCs w:val="30"/>
          <w:cs/>
        </w:rPr>
        <w:t>ต่อหุ้นขั้นพื้นฐาน</w:t>
      </w:r>
      <w:r w:rsidR="00B72156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B72156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p w14:paraId="6B8BCA7F" w14:textId="07C37BE1" w:rsidR="0013103E" w:rsidRDefault="0013103E" w:rsidP="000429AC">
      <w:pPr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43"/>
        <w:gridCol w:w="270"/>
        <w:gridCol w:w="1197"/>
        <w:gridCol w:w="270"/>
        <w:gridCol w:w="1107"/>
        <w:gridCol w:w="9"/>
        <w:gridCol w:w="261"/>
        <w:gridCol w:w="9"/>
        <w:gridCol w:w="1224"/>
      </w:tblGrid>
      <w:tr w:rsidR="00A67923" w:rsidRPr="00DD7CDF" w14:paraId="605689A0" w14:textId="77777777" w:rsidTr="00A43802">
        <w:tc>
          <w:tcPr>
            <w:tcW w:w="3960" w:type="dxa"/>
          </w:tcPr>
          <w:p w14:paraId="0010F2EA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543A784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7E48C0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  <w:vAlign w:val="center"/>
          </w:tcPr>
          <w:p w14:paraId="1AB9AE0B" w14:textId="77777777" w:rsidR="00A67923" w:rsidRPr="00DD7CDF" w:rsidRDefault="00A67923" w:rsidP="0018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A67923" w:rsidRPr="00DD7CDF" w14:paraId="3B37AB37" w14:textId="77777777" w:rsidTr="00180DA4">
        <w:tc>
          <w:tcPr>
            <w:tcW w:w="3960" w:type="dxa"/>
          </w:tcPr>
          <w:p w14:paraId="72EAB0B7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08A4468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6F2139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14:paraId="195A6093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923" w:rsidRPr="00DD7CDF" w14:paraId="1572838D" w14:textId="77777777" w:rsidTr="00180DA4">
        <w:tc>
          <w:tcPr>
            <w:tcW w:w="3960" w:type="dxa"/>
          </w:tcPr>
          <w:p w14:paraId="61B01F37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AA70B3" w14:textId="59AEC5A9" w:rsidR="00A67923" w:rsidRPr="00DD7CDF" w:rsidRDefault="006061C2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B25632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A1ADD4" w14:textId="10C46488" w:rsidR="00A67923" w:rsidRPr="00DD7CDF" w:rsidRDefault="006061C2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2968CFD" w14:textId="77777777" w:rsidR="00A67923" w:rsidRPr="00DD7CDF" w:rsidRDefault="00A67923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34AB79C3" w14:textId="22B5DD56" w:rsidR="00A67923" w:rsidRPr="00DD7CDF" w:rsidRDefault="006061C2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316AFBFE" w14:textId="77777777" w:rsidR="00A67923" w:rsidRPr="00DD7CDF" w:rsidRDefault="00A67923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052040E" w14:textId="2B295F4C" w:rsidR="00A67923" w:rsidRPr="00DD7CDF" w:rsidRDefault="006061C2" w:rsidP="00A6792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A67923" w:rsidRPr="00DD7CDF" w14:paraId="6D4F7D93" w14:textId="77777777" w:rsidTr="00180DA4">
        <w:tc>
          <w:tcPr>
            <w:tcW w:w="3960" w:type="dxa"/>
          </w:tcPr>
          <w:p w14:paraId="652D7271" w14:textId="77777777" w:rsidR="00A67923" w:rsidRPr="00DD7CDF" w:rsidRDefault="00A67923" w:rsidP="00A6792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B8C3810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923" w:rsidRPr="00DD7CDF" w14:paraId="2F392AC0" w14:textId="77777777" w:rsidTr="00180DA4">
        <w:tc>
          <w:tcPr>
            <w:tcW w:w="3960" w:type="dxa"/>
          </w:tcPr>
          <w:p w14:paraId="1D916059" w14:textId="3AAD2E1D" w:rsidR="00A67923" w:rsidRPr="00DD7CDF" w:rsidRDefault="00A67923" w:rsidP="00A6792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="00003A4B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003A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DD7CDF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143" w:type="dxa"/>
          </w:tcPr>
          <w:p w14:paraId="6D29F83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36309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9B5E8F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76B65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B2FB43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20A5F9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2F8C2A22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67923" w:rsidRPr="00DD7CDF" w14:paraId="59B644B3" w14:textId="77777777" w:rsidTr="00180DA4">
        <w:tc>
          <w:tcPr>
            <w:tcW w:w="3960" w:type="dxa"/>
          </w:tcPr>
          <w:p w14:paraId="3F29DDC5" w14:textId="77777777" w:rsidR="00A67923" w:rsidRPr="00DD7CDF" w:rsidRDefault="00A67923" w:rsidP="00A67923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ผู้ถือหุ้นสามัญ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43" w:type="dxa"/>
          </w:tcPr>
          <w:p w14:paraId="442D961F" w14:textId="592EC941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616B2"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23E50F03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57DA136" w14:textId="18E923FD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67923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</w:tcPr>
          <w:p w14:paraId="5F9E5428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80F5D91" w14:textId="40F8F092" w:rsidR="00A67923" w:rsidRPr="00DD7CDF" w:rsidRDefault="000616B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085781D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B5DD4B6" w14:textId="4D0610BD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946</w:t>
            </w:r>
          </w:p>
        </w:tc>
      </w:tr>
      <w:tr w:rsidR="00A67923" w:rsidRPr="00DD7CDF" w14:paraId="67E546ED" w14:textId="77777777" w:rsidTr="003B37AF">
        <w:tc>
          <w:tcPr>
            <w:tcW w:w="3960" w:type="dxa"/>
          </w:tcPr>
          <w:p w14:paraId="40766729" w14:textId="77777777" w:rsidR="00A67923" w:rsidRPr="00DD7CDF" w:rsidRDefault="00A67923" w:rsidP="00A67923">
            <w:pPr>
              <w:tabs>
                <w:tab w:val="left" w:pos="540"/>
              </w:tabs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ดอกเบี้ยจ่ายสะสม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จากภาษีเงินได้</w:t>
            </w:r>
          </w:p>
        </w:tc>
        <w:tc>
          <w:tcPr>
            <w:tcW w:w="1143" w:type="dxa"/>
          </w:tcPr>
          <w:p w14:paraId="19606B7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73FFF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82EE0F7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960EF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0889EAB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3BEAE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9AF5F3B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67923" w:rsidRPr="00DD7CDF" w14:paraId="62FA3C54" w14:textId="77777777" w:rsidTr="00180DA4">
        <w:tc>
          <w:tcPr>
            <w:tcW w:w="3960" w:type="dxa"/>
          </w:tcPr>
          <w:p w14:paraId="61DEF2E6" w14:textId="77777777" w:rsidR="00A67923" w:rsidRPr="00DD7CDF" w:rsidRDefault="00A67923" w:rsidP="00A67923">
            <w:pPr>
              <w:tabs>
                <w:tab w:val="left" w:pos="540"/>
              </w:tabs>
              <w:ind w:right="-107" w:firstLine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สำหรับงวดของหุ้นกู้ด้อยสิทธิ</w:t>
            </w:r>
          </w:p>
        </w:tc>
        <w:tc>
          <w:tcPr>
            <w:tcW w:w="1143" w:type="dxa"/>
          </w:tcPr>
          <w:p w14:paraId="4119449C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9F37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8ADA0BA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BD584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33AF502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D60F3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6A128160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67923" w:rsidRPr="00DD7CDF" w14:paraId="6C16147B" w14:textId="77777777" w:rsidTr="00180DA4">
        <w:tc>
          <w:tcPr>
            <w:tcW w:w="3960" w:type="dxa"/>
          </w:tcPr>
          <w:p w14:paraId="34E95768" w14:textId="77777777" w:rsidR="00A67923" w:rsidRPr="00DD7CDF" w:rsidRDefault="00A67923" w:rsidP="00A67923">
            <w:pPr>
              <w:tabs>
                <w:tab w:val="left" w:pos="540"/>
              </w:tabs>
              <w:ind w:right="-107" w:firstLine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CAF20A" w14:textId="388B5EAF" w:rsidR="00A67923" w:rsidRPr="00DD7CDF" w:rsidRDefault="000616B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16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616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B471DA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F809ABA" w14:textId="7B7406C0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BCA5F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3736D642" w14:textId="2ED421A0" w:rsidR="00A67923" w:rsidRPr="00DD7CDF" w:rsidRDefault="000616B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616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616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DC6754C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8EBDD9" w14:textId="3DD4E15F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67923" w:rsidRPr="00DD7CDF" w14:paraId="6824724F" w14:textId="77777777" w:rsidTr="00180DA4">
        <w:tc>
          <w:tcPr>
            <w:tcW w:w="3960" w:type="dxa"/>
          </w:tcPr>
          <w:p w14:paraId="261CAD0B" w14:textId="1FF29E24" w:rsidR="00A67923" w:rsidRPr="00DD7CDF" w:rsidRDefault="00A67923" w:rsidP="00A67923">
            <w:pPr>
              <w:tabs>
                <w:tab w:val="clear" w:pos="227"/>
                <w:tab w:val="left" w:pos="162"/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003A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5274A4D" w14:textId="772463B5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0616B2"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5A348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29D0C1D" w14:textId="340DF48E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67923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5DE6607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0EB9D3" w14:textId="0BA575D5" w:rsidR="00A67923" w:rsidRPr="00DD7CDF" w:rsidRDefault="000616B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1FBBE4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1BF6F7A" w14:textId="30612546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798</w:t>
            </w:r>
          </w:p>
        </w:tc>
      </w:tr>
      <w:tr w:rsidR="00180DA4" w:rsidRPr="00DD7CDF" w14:paraId="03257AE0" w14:textId="77777777" w:rsidTr="003B37AF">
        <w:tc>
          <w:tcPr>
            <w:tcW w:w="3960" w:type="dxa"/>
          </w:tcPr>
          <w:p w14:paraId="7CA33692" w14:textId="77777777" w:rsidR="00180DA4" w:rsidRPr="00DD7CDF" w:rsidRDefault="00180DA4" w:rsidP="00180DA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C717C3F" w14:textId="77777777" w:rsidR="00180DA4" w:rsidRPr="00DD7CDF" w:rsidRDefault="00180DA4" w:rsidP="00180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84471" w14:textId="77777777" w:rsidR="00180DA4" w:rsidRPr="00DD7CDF" w:rsidRDefault="00180DA4" w:rsidP="00180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0268ECC" w14:textId="77777777" w:rsidR="00180DA4" w:rsidRPr="00DD7CDF" w:rsidRDefault="00180DA4" w:rsidP="00180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10997" w14:textId="77777777" w:rsidR="00180DA4" w:rsidRPr="00DD7CDF" w:rsidRDefault="00180DA4" w:rsidP="00180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419CBC2" w14:textId="77777777" w:rsidR="00180DA4" w:rsidRPr="00DD7CDF" w:rsidRDefault="00180DA4" w:rsidP="00180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AAAC83" w14:textId="77777777" w:rsidR="00180DA4" w:rsidRPr="00DD7CDF" w:rsidRDefault="00180DA4" w:rsidP="00180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3AA91207" w14:textId="77777777" w:rsidR="00180DA4" w:rsidRPr="00DD7CDF" w:rsidRDefault="00180DA4" w:rsidP="00180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923" w:rsidRPr="00DD7CDF" w14:paraId="20D1C4CA" w14:textId="77777777" w:rsidTr="00180DA4">
        <w:tc>
          <w:tcPr>
            <w:tcW w:w="3960" w:type="dxa"/>
          </w:tcPr>
          <w:p w14:paraId="3C860D6C" w14:textId="77777777" w:rsidR="00A67923" w:rsidRPr="00DD7CDF" w:rsidRDefault="00A67923" w:rsidP="00A6792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7DBDAB38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E6C04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62CC3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13012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DDE178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38782C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6D66EE53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923" w:rsidRPr="00DD7CDF" w14:paraId="1A41F36D" w14:textId="77777777" w:rsidTr="00180DA4">
        <w:tc>
          <w:tcPr>
            <w:tcW w:w="3960" w:type="dxa"/>
          </w:tcPr>
          <w:p w14:paraId="2A773CBF" w14:textId="77777777" w:rsidR="00A67923" w:rsidRPr="00DD7CDF" w:rsidRDefault="00A67923" w:rsidP="00A6792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3B622A2D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8E26E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A1366E2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ECC88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0D974D9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644A7A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6F89F32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68A" w:rsidRPr="00DD7CDF" w14:paraId="7E04D21B" w14:textId="77777777" w:rsidTr="00180DA4">
        <w:tc>
          <w:tcPr>
            <w:tcW w:w="3960" w:type="dxa"/>
          </w:tcPr>
          <w:p w14:paraId="6F246D25" w14:textId="2B773B68" w:rsidR="0089568A" w:rsidRPr="00DD7CDF" w:rsidRDefault="0089568A" w:rsidP="008956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3" w:type="dxa"/>
          </w:tcPr>
          <w:p w14:paraId="637C0865" w14:textId="4E5C1DCF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85AF085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C9F263" w14:textId="2769BE17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564922A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E4812B2" w14:textId="205D7C4C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gridSpan w:val="2"/>
          </w:tcPr>
          <w:p w14:paraId="5E0234C4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15AF3805" w14:textId="7857F2B9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89568A" w:rsidRPr="00DD7CDF" w14:paraId="00D47C7D" w14:textId="77777777" w:rsidTr="00180DA4">
        <w:tc>
          <w:tcPr>
            <w:tcW w:w="3960" w:type="dxa"/>
          </w:tcPr>
          <w:p w14:paraId="19FD6227" w14:textId="77777777" w:rsidR="0089568A" w:rsidRPr="00DD7CDF" w:rsidRDefault="0089568A" w:rsidP="008956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8AB2DE3" w14:textId="47D5D1F1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426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0C2E63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05C6C66" w14:textId="70AF6E2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426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B75622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6FF800" w14:textId="1710F095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A89BA77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</w:tcPr>
          <w:p w14:paraId="20C3565A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568A" w:rsidRPr="00DD7CDF" w14:paraId="2BA2469F" w14:textId="77777777" w:rsidTr="00180DA4">
        <w:tc>
          <w:tcPr>
            <w:tcW w:w="3960" w:type="dxa"/>
          </w:tcPr>
          <w:p w14:paraId="72B866F4" w14:textId="77777777" w:rsidR="0089568A" w:rsidRPr="00DD7CDF" w:rsidRDefault="0089568A" w:rsidP="008956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</w:tcPr>
          <w:p w14:paraId="27528A8A" w14:textId="3270841F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2499A4BB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51502F" w14:textId="3537304A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0B7DE209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7552744" w14:textId="54682B99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gridSpan w:val="2"/>
          </w:tcPr>
          <w:p w14:paraId="18D05E28" w14:textId="77777777" w:rsidR="0089568A" w:rsidRPr="00DD7CDF" w:rsidRDefault="0089568A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0CB8E127" w14:textId="0A2363EB" w:rsidR="0089568A" w:rsidRPr="00DD7CDF" w:rsidRDefault="006061C2" w:rsidP="0089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89568A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</w:p>
        </w:tc>
      </w:tr>
      <w:tr w:rsidR="00A67923" w:rsidRPr="00DD7CDF" w14:paraId="67263467" w14:textId="77777777" w:rsidTr="00180DA4">
        <w:tc>
          <w:tcPr>
            <w:tcW w:w="3960" w:type="dxa"/>
          </w:tcPr>
          <w:p w14:paraId="0B7C171C" w14:textId="77777777" w:rsidR="00A67923" w:rsidRPr="00DD7CDF" w:rsidRDefault="00A67923" w:rsidP="00A6792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28F3C6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C0C1959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3735497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24F534A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83AEC31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783D104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</w:tcBorders>
          </w:tcPr>
          <w:p w14:paraId="76F66FA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A67923" w:rsidRPr="00DD7CDF" w14:paraId="4B1B26A8" w14:textId="77777777" w:rsidTr="00180DA4">
        <w:tc>
          <w:tcPr>
            <w:tcW w:w="3960" w:type="dxa"/>
          </w:tcPr>
          <w:p w14:paraId="3FB5526C" w14:textId="0EE65CC1" w:rsidR="00A67923" w:rsidRPr="00DD7CDF" w:rsidRDefault="00A67923" w:rsidP="00A67923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C46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A27CE81" w14:textId="64723E3F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0616B2"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429F976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9541276" w14:textId="74E55794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67923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955169A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050F4B4" w14:textId="66FDB71F" w:rsidR="00A67923" w:rsidRPr="00DD7CDF" w:rsidRDefault="000616B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CF750C"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61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CC8604E" w14:textId="77777777" w:rsidR="00A67923" w:rsidRPr="00DD7CDF" w:rsidRDefault="00A67923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1E234BAE" w14:textId="3652906D" w:rsidR="00A67923" w:rsidRPr="00DD7CDF" w:rsidRDefault="006061C2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67923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</w:tr>
    </w:tbl>
    <w:p w14:paraId="32BED9A9" w14:textId="35477DD6" w:rsidR="00A31AF9" w:rsidRDefault="00A31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894F3F3" w14:textId="307DF4A7" w:rsidR="00921C45" w:rsidRPr="00DD7CDF" w:rsidRDefault="00CF750C" w:rsidP="0092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30"/>
          <w:szCs w:val="30"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5</w:t>
      </w:r>
      <w:r w:rsidR="00D013DA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21C45" w:rsidRPr="00DD7CDF">
        <w:rPr>
          <w:rFonts w:ascii="Angsana New" w:hAnsi="Angsana New" w:cs="Angsana New"/>
          <w:b/>
          <w:bCs/>
          <w:sz w:val="30"/>
          <w:szCs w:val="30"/>
        </w:rPr>
        <w:t xml:space="preserve">   </w:t>
      </w:r>
      <w:r w:rsidR="00921C45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A95E9B" w:rsidRPr="00DD7CD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55FB155" w14:textId="77777777" w:rsidR="00921C45" w:rsidRPr="00DD7CDF" w:rsidRDefault="00921C4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14:paraId="4322CDB0" w14:textId="77777777" w:rsidR="00DA1740" w:rsidRPr="00DD7CDF" w:rsidRDefault="00DA1740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 w:val="0"/>
          <w:bCs/>
          <w:i/>
          <w:iCs/>
          <w:sz w:val="30"/>
          <w:szCs w:val="30"/>
        </w:rPr>
        <w:tab/>
      </w:r>
      <w:r w:rsidRPr="00DD7CDF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DD7CDF" w:rsidRDefault="00921C4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14:paraId="27C2947D" w14:textId="1D715F9D" w:rsidR="00DA1740" w:rsidRPr="00DD7CDF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D7C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DD7CD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DD7CDF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06F7C0" w14:textId="77777777" w:rsidR="003125C7" w:rsidRPr="00DD7CDF" w:rsidRDefault="003125C7" w:rsidP="0089568A">
      <w:pPr>
        <w:pStyle w:val="acctmergecolhdg"/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  <w:sectPr w:rsidR="003125C7" w:rsidRPr="00DD7CDF" w:rsidSect="00B55EE6">
          <w:footerReference w:type="default" r:id="rId16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tbl>
      <w:tblPr>
        <w:tblW w:w="1548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244"/>
        <w:gridCol w:w="26"/>
        <w:gridCol w:w="1384"/>
        <w:gridCol w:w="270"/>
        <w:gridCol w:w="1890"/>
        <w:gridCol w:w="270"/>
        <w:gridCol w:w="1620"/>
        <w:gridCol w:w="270"/>
        <w:gridCol w:w="1710"/>
        <w:gridCol w:w="270"/>
        <w:gridCol w:w="1710"/>
        <w:gridCol w:w="270"/>
        <w:gridCol w:w="1800"/>
      </w:tblGrid>
      <w:tr w:rsidR="00C627B4" w:rsidRPr="004A010C" w14:paraId="168D7A0D" w14:textId="77777777" w:rsidTr="00C627B4">
        <w:trPr>
          <w:trHeight w:val="257"/>
        </w:trPr>
        <w:tc>
          <w:tcPr>
            <w:tcW w:w="3510" w:type="dxa"/>
            <w:vAlign w:val="bottom"/>
          </w:tcPr>
          <w:p w14:paraId="643B5527" w14:textId="77777777" w:rsidR="00C627B4" w:rsidRPr="004A010C" w:rsidRDefault="00C627B4" w:rsidP="00182D1B">
            <w:pPr>
              <w:ind w:left="73" w:right="-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33E98B3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374FB92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1464" w:type="dxa"/>
            <w:gridSpan w:val="11"/>
            <w:vAlign w:val="bottom"/>
            <w:hideMark/>
          </w:tcPr>
          <w:p w14:paraId="59E3E322" w14:textId="77777777" w:rsidR="00C627B4" w:rsidRPr="00C627B4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4A010C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(หน่วย</w:t>
            </w:r>
            <w:r w:rsidRPr="004A010C">
              <w:rPr>
                <w:rFonts w:ascii="Angsana New" w:hAnsi="Angsana New" w:cs="Angsana New"/>
                <w:i/>
                <w:iCs/>
                <w:sz w:val="27"/>
                <w:szCs w:val="27"/>
              </w:rPr>
              <w:t xml:space="preserve">: </w:t>
            </w:r>
            <w:r w:rsidRPr="004A010C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C627B4" w:rsidRPr="004A010C" w14:paraId="29B52152" w14:textId="77777777" w:rsidTr="00C627B4">
        <w:trPr>
          <w:trHeight w:val="257"/>
        </w:trPr>
        <w:tc>
          <w:tcPr>
            <w:tcW w:w="3510" w:type="dxa"/>
            <w:vAlign w:val="bottom"/>
          </w:tcPr>
          <w:p w14:paraId="4C901160" w14:textId="77777777" w:rsidR="00C627B4" w:rsidRPr="004A010C" w:rsidRDefault="00C627B4" w:rsidP="00182D1B">
            <w:pPr>
              <w:ind w:left="73" w:right="-9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DF762BF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6940F2E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1464" w:type="dxa"/>
            <w:gridSpan w:val="11"/>
            <w:vAlign w:val="bottom"/>
            <w:hideMark/>
          </w:tcPr>
          <w:p w14:paraId="191730BA" w14:textId="0489550A" w:rsidR="00C627B4" w:rsidRPr="00C627B4" w:rsidRDefault="00C627B4" w:rsidP="00C627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C627B4" w:rsidRPr="004A010C" w14:paraId="27B1239C" w14:textId="77777777" w:rsidTr="00182D1B">
        <w:trPr>
          <w:trHeight w:val="257"/>
        </w:trPr>
        <w:tc>
          <w:tcPr>
            <w:tcW w:w="3510" w:type="dxa"/>
            <w:vAlign w:val="bottom"/>
            <w:hideMark/>
          </w:tcPr>
          <w:p w14:paraId="24CC00C9" w14:textId="1CFC1E35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ยอดคงเหลือ </w:t>
            </w: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1</w:t>
            </w: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มีนาคม </w:t>
            </w:r>
            <w:r w:rsidR="006061C2" w:rsidRPr="006061C2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F750C" w:rsidRPr="00CF75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6E920" w14:textId="77777777" w:rsidR="00C627B4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</w:t>
            </w:r>
            <w:r w:rsidRPr="004A010C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  <w:p w14:paraId="586A3CC0" w14:textId="77777777" w:rsidR="00C627B4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ใช้การบัญชีป้องกัน</w:t>
            </w:r>
          </w:p>
          <w:p w14:paraId="7EA98091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62D51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F552F8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7CC612" w14:textId="77777777" w:rsidR="00C627B4" w:rsidRPr="004A010C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5C74914" w14:textId="77777777" w:rsidR="00C627B4" w:rsidRPr="004A010C" w:rsidRDefault="00C627B4" w:rsidP="00182D1B">
            <w:pPr>
              <w:ind w:right="-86"/>
              <w:rPr>
                <w:rFonts w:ascii="Angsana New" w:hAnsi="Angsana New" w:cs="Angsana New"/>
                <w:sz w:val="27"/>
                <w:szCs w:val="27"/>
              </w:rPr>
            </w:pPr>
          </w:p>
          <w:p w14:paraId="394B4202" w14:textId="77777777" w:rsidR="00C627B4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ราคาทุนตัด</w:t>
            </w:r>
          </w:p>
          <w:p w14:paraId="173013FB" w14:textId="77777777" w:rsidR="00C627B4" w:rsidRPr="004A010C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จำหน่ายสุทธิ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7B4213" w14:textId="77777777" w:rsidR="00C627B4" w:rsidRPr="004A010C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A2AE17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FD845E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CBE617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AEF7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B2EC75" w14:textId="77777777" w:rsidR="00C627B4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ข้อมูลระดับชั้นที่</w:t>
            </w:r>
          </w:p>
          <w:p w14:paraId="5A261D38" w14:textId="77777777" w:rsidR="00C627B4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ใช้ในการวัด</w:t>
            </w:r>
          </w:p>
          <w:p w14:paraId="033BC996" w14:textId="77777777" w:rsidR="00C627B4" w:rsidRPr="004A010C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C627B4" w:rsidRPr="004A010C" w14:paraId="5F67DCC0" w14:textId="77777777" w:rsidTr="00182D1B">
        <w:trPr>
          <w:trHeight w:val="257"/>
        </w:trPr>
        <w:tc>
          <w:tcPr>
            <w:tcW w:w="3510" w:type="dxa"/>
            <w:hideMark/>
          </w:tcPr>
          <w:p w14:paraId="51AFE047" w14:textId="77777777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90" w:type="dxa"/>
            <w:gridSpan w:val="4"/>
          </w:tcPr>
          <w:p w14:paraId="633BF502" w14:textId="77777777" w:rsidR="00C627B4" w:rsidRPr="004A010C" w:rsidRDefault="00C627B4" w:rsidP="00182D1B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E33392D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5E2538F4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506DF07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3A6E916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548A6CB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F337D42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55919B4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63BE83B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48F11B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0567234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27B4" w:rsidRPr="004A010C" w14:paraId="03B02209" w14:textId="77777777" w:rsidTr="00182D1B">
        <w:trPr>
          <w:trHeight w:val="257"/>
        </w:trPr>
        <w:tc>
          <w:tcPr>
            <w:tcW w:w="3510" w:type="dxa"/>
          </w:tcPr>
          <w:p w14:paraId="2E8CA3DE" w14:textId="77777777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  <w:gridSpan w:val="4"/>
          </w:tcPr>
          <w:p w14:paraId="647747A0" w14:textId="77777777" w:rsidR="00C627B4" w:rsidRPr="004A010C" w:rsidRDefault="00C627B4" w:rsidP="00182D1B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F03A602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5A046F3F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72C9987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50AC17D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8AD8C30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04E7D4A0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CD4A0AB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14248FD9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132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9AF357F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1A435C9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27B4" w:rsidRPr="004A010C" w14:paraId="590ED0A5" w14:textId="77777777" w:rsidTr="00182D1B">
        <w:trPr>
          <w:trHeight w:val="257"/>
        </w:trPr>
        <w:tc>
          <w:tcPr>
            <w:tcW w:w="3510" w:type="dxa"/>
            <w:hideMark/>
          </w:tcPr>
          <w:p w14:paraId="171667B9" w14:textId="77777777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1890" w:type="dxa"/>
            <w:gridSpan w:val="4"/>
          </w:tcPr>
          <w:p w14:paraId="5195DD60" w14:textId="77777777" w:rsidR="00C627B4" w:rsidRPr="004A010C" w:rsidRDefault="00C627B4" w:rsidP="00182D1B">
            <w:pPr>
              <w:pStyle w:val="acctfourfigures"/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D5A9C6A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182F87F8" w14:textId="77777777" w:rsidR="00C627B4" w:rsidRPr="00385A47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27FF980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32939D7C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7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40D6CCB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213A446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6920D48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5C148D19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87"/>
              </w:tabs>
              <w:spacing w:line="240" w:lineRule="atLeast"/>
              <w:ind w:left="67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B75E15C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45341C5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27B4" w:rsidRPr="004A010C" w14:paraId="0F3EDC2B" w14:textId="77777777" w:rsidTr="00182D1B">
        <w:trPr>
          <w:trHeight w:val="257"/>
        </w:trPr>
        <w:tc>
          <w:tcPr>
            <w:tcW w:w="3510" w:type="dxa"/>
          </w:tcPr>
          <w:p w14:paraId="28673EFB" w14:textId="77777777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</w:t>
            </w:r>
            <w:r w:rsidRPr="004A010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90" w:type="dxa"/>
            <w:gridSpan w:val="4"/>
          </w:tcPr>
          <w:p w14:paraId="1BE7F263" w14:textId="77777777" w:rsidR="00C627B4" w:rsidRPr="004A010C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C4A7338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3F32E81C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EFF5FED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460FD433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84C7ED8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59AB07E6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15ADDD2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5FC7DE7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22770519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4B0B656D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61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77964" w:rsidRPr="004A010C" w14:paraId="7F3717C9" w14:textId="77777777" w:rsidTr="00182D1B">
        <w:trPr>
          <w:trHeight w:val="257"/>
        </w:trPr>
        <w:tc>
          <w:tcPr>
            <w:tcW w:w="3510" w:type="dxa"/>
          </w:tcPr>
          <w:p w14:paraId="799121BA" w14:textId="0B1BAF76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-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ตราสารทุนที่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อยู่ในความต้องการของตลาด</w:t>
            </w:r>
          </w:p>
        </w:tc>
        <w:tc>
          <w:tcPr>
            <w:tcW w:w="1890" w:type="dxa"/>
            <w:gridSpan w:val="4"/>
          </w:tcPr>
          <w:p w14:paraId="4FC7E10B" w14:textId="7E468E9A" w:rsidR="00277964" w:rsidRPr="004A010C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    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11423B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2B26A61B" w14:textId="0A5F3CF3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842</w:t>
            </w:r>
          </w:p>
        </w:tc>
        <w:tc>
          <w:tcPr>
            <w:tcW w:w="270" w:type="dxa"/>
          </w:tcPr>
          <w:p w14:paraId="04BF1707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31E32A61" w14:textId="2BE21FC1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2DDA5F9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C354063" w14:textId="7D674E08" w:rsidR="00277964" w:rsidRPr="004A010C" w:rsidRDefault="00277964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</w:t>
            </w:r>
            <w:r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842</w:t>
            </w:r>
          </w:p>
        </w:tc>
        <w:tc>
          <w:tcPr>
            <w:tcW w:w="270" w:type="dxa"/>
          </w:tcPr>
          <w:p w14:paraId="61F3E46A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48E972A" w14:textId="796969CE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842</w:t>
            </w:r>
          </w:p>
        </w:tc>
        <w:tc>
          <w:tcPr>
            <w:tcW w:w="270" w:type="dxa"/>
          </w:tcPr>
          <w:p w14:paraId="4D4A0C3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CC43BCE" w14:textId="11C72C47" w:rsidR="00277964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</w:tr>
      <w:tr w:rsidR="00277964" w:rsidRPr="004A010C" w14:paraId="6E9306AF" w14:textId="77777777" w:rsidTr="00182D1B">
        <w:trPr>
          <w:trHeight w:val="257"/>
        </w:trPr>
        <w:tc>
          <w:tcPr>
            <w:tcW w:w="3510" w:type="dxa"/>
          </w:tcPr>
          <w:p w14:paraId="11E4A59E" w14:textId="03F07A81" w:rsidR="00277964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-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ตราสารทุนที่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ไม่อยู่ในความต้องการของตลาด</w:t>
            </w:r>
          </w:p>
        </w:tc>
        <w:tc>
          <w:tcPr>
            <w:tcW w:w="1890" w:type="dxa"/>
            <w:gridSpan w:val="4"/>
          </w:tcPr>
          <w:p w14:paraId="0BB252C7" w14:textId="73D9A4E6" w:rsidR="00277964" w:rsidRPr="004A010C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    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1E4E7E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4CB62C70" w14:textId="50D84B45" w:rsidR="00277964" w:rsidRPr="0054309A" w:rsidRDefault="006061C2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="00277964"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505</w:t>
            </w:r>
          </w:p>
        </w:tc>
        <w:tc>
          <w:tcPr>
            <w:tcW w:w="270" w:type="dxa"/>
          </w:tcPr>
          <w:p w14:paraId="03D3976A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67645F00" w14:textId="6053691B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09D6443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011C08FA" w14:textId="02A300CF" w:rsidR="00277964" w:rsidRPr="0054309A" w:rsidRDefault="006061C2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="00277964" w:rsidRPr="000E6DC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505</w:t>
            </w:r>
          </w:p>
        </w:tc>
        <w:tc>
          <w:tcPr>
            <w:tcW w:w="270" w:type="dxa"/>
          </w:tcPr>
          <w:p w14:paraId="2B911FD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98007DF" w14:textId="619867E8" w:rsidR="00277964" w:rsidRPr="0054309A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9</w:t>
            </w:r>
            <w:r w:rsidR="00277964" w:rsidRPr="000E6DC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505</w:t>
            </w:r>
          </w:p>
        </w:tc>
        <w:tc>
          <w:tcPr>
            <w:tcW w:w="270" w:type="dxa"/>
          </w:tcPr>
          <w:p w14:paraId="3FBAF042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019FE7FA" w14:textId="2493DDBE" w:rsidR="00277964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</w:tr>
      <w:tr w:rsidR="00277964" w:rsidRPr="004A010C" w14:paraId="2B523CD3" w14:textId="77777777" w:rsidTr="00182D1B">
        <w:trPr>
          <w:trHeight w:val="257"/>
        </w:trPr>
        <w:tc>
          <w:tcPr>
            <w:tcW w:w="3510" w:type="dxa"/>
            <w:hideMark/>
          </w:tcPr>
          <w:p w14:paraId="7F9884EF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สินทรัพย์อนุพันธ์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0BC0A" w14:textId="18767908" w:rsidR="00277964" w:rsidRPr="000E6DC1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7DAA7ECE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A75D" w14:textId="1CE64E60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45E73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B81615" w14:textId="6328AFAB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533CEDD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3C6B5" w14:textId="7207F762" w:rsidR="00277964" w:rsidRPr="004A010C" w:rsidRDefault="00277964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733AE019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B410D3" w14:textId="4237D983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7AF63E4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3C0ED08" w14:textId="79039D86" w:rsidR="00277964" w:rsidRPr="00023DB8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80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277964" w:rsidRPr="004A010C" w14:paraId="6B75DA29" w14:textId="77777777" w:rsidTr="00182D1B">
        <w:trPr>
          <w:trHeight w:val="257"/>
        </w:trPr>
        <w:tc>
          <w:tcPr>
            <w:tcW w:w="3510" w:type="dxa"/>
            <w:hideMark/>
          </w:tcPr>
          <w:p w14:paraId="0CF43A3B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A992B" w14:textId="687C7AA8" w:rsidR="00277964" w:rsidRPr="000E6DC1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 xml:space="preserve">         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6482AEC8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81649" w14:textId="3D568BF6" w:rsidR="00277964" w:rsidRPr="0054309A" w:rsidRDefault="00CF750C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277964" w:rsidRPr="0054309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0DFBAA04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AB61779" w14:textId="1DC4445A" w:rsidR="00277964" w:rsidRPr="000E6DC1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E6DC1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6AF4365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92348" w14:textId="0D1ADE31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 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</w:t>
            </w: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769</w:t>
            </w:r>
          </w:p>
        </w:tc>
        <w:tc>
          <w:tcPr>
            <w:tcW w:w="270" w:type="dxa"/>
          </w:tcPr>
          <w:p w14:paraId="358B2D5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582912" w14:textId="2E9DAFD8" w:rsidR="00277964" w:rsidRPr="004A010C" w:rsidRDefault="00277964" w:rsidP="00277964">
            <w:pPr>
              <w:pStyle w:val="acctfourfigures"/>
              <w:tabs>
                <w:tab w:val="clear" w:pos="765"/>
                <w:tab w:val="left" w:pos="793"/>
              </w:tabs>
              <w:spacing w:line="240" w:lineRule="atLeast"/>
              <w:ind w:right="164" w:hanging="6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    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</w:t>
            </w: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769</w:t>
            </w:r>
          </w:p>
        </w:tc>
        <w:tc>
          <w:tcPr>
            <w:tcW w:w="270" w:type="dxa"/>
          </w:tcPr>
          <w:p w14:paraId="4C2C5AA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C9F6F18" w14:textId="77777777" w:rsidR="00277964" w:rsidRPr="00023DB8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C627B4" w:rsidRPr="004A010C" w14:paraId="33024294" w14:textId="77777777" w:rsidTr="00182D1B">
        <w:trPr>
          <w:trHeight w:val="257"/>
        </w:trPr>
        <w:tc>
          <w:tcPr>
            <w:tcW w:w="3510" w:type="dxa"/>
          </w:tcPr>
          <w:p w14:paraId="233F4D0F" w14:textId="77777777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90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7BFD28" w14:textId="77777777" w:rsidR="00C627B4" w:rsidRPr="000E6DC1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05ABD707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64E5CF" w14:textId="77777777" w:rsidR="00C627B4" w:rsidRPr="0054309A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35D10DDE" w14:textId="77777777" w:rsidR="00C627B4" w:rsidRPr="004A010C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00DC50E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B4D87E6" w14:textId="77777777" w:rsidR="00C627B4" w:rsidRPr="004A010C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6345EB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37E0729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4E591F9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1DF4BF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6642FD74" w14:textId="77777777" w:rsidR="00C627B4" w:rsidRPr="00023DB8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C627B4" w:rsidRPr="004A010C" w14:paraId="4681F36F" w14:textId="77777777" w:rsidTr="00182D1B">
        <w:trPr>
          <w:trHeight w:val="257"/>
        </w:trPr>
        <w:tc>
          <w:tcPr>
            <w:tcW w:w="3510" w:type="dxa"/>
            <w:hideMark/>
          </w:tcPr>
          <w:p w14:paraId="78C0EFC5" w14:textId="77777777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  <w:gridSpan w:val="4"/>
          </w:tcPr>
          <w:p w14:paraId="1CBB47C3" w14:textId="77777777" w:rsidR="00C627B4" w:rsidRPr="000E6DC1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57BCCC98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0101CB60" w14:textId="77777777" w:rsidR="00C627B4" w:rsidRPr="0054309A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3CE3C16C" w14:textId="77777777" w:rsidR="00C627B4" w:rsidRPr="004A010C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88011C6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4368716" w14:textId="77777777" w:rsidR="00C627B4" w:rsidRPr="004A010C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AE92CA3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E62344B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87CFB3D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BF0C67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054BC2EF" w14:textId="77777777" w:rsidR="00C627B4" w:rsidRPr="00023DB8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C627B4" w:rsidRPr="004A010C" w14:paraId="0817B7B1" w14:textId="77777777" w:rsidTr="00182D1B">
        <w:trPr>
          <w:trHeight w:val="257"/>
        </w:trPr>
        <w:tc>
          <w:tcPr>
            <w:tcW w:w="3510" w:type="dxa"/>
          </w:tcPr>
          <w:p w14:paraId="0264D467" w14:textId="77777777" w:rsidR="00C627B4" w:rsidRPr="004A010C" w:rsidRDefault="00C627B4" w:rsidP="00182D1B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หนี้สินระยะยาว</w:t>
            </w:r>
          </w:p>
        </w:tc>
        <w:tc>
          <w:tcPr>
            <w:tcW w:w="1890" w:type="dxa"/>
            <w:gridSpan w:val="4"/>
          </w:tcPr>
          <w:p w14:paraId="7135162F" w14:textId="77777777" w:rsidR="00C627B4" w:rsidRPr="000E6DC1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CA0EDB5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64CC010F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01518128" w14:textId="77777777" w:rsidR="00C627B4" w:rsidRPr="004A010C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2ED493CE" w14:textId="77777777" w:rsidR="00C627B4" w:rsidRPr="004A010C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C370920" w14:textId="77777777" w:rsidR="00C627B4" w:rsidRPr="004A010C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5665D3F2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14:paraId="1B80DFC4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A153320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A57330E" w14:textId="77777777" w:rsidR="00C627B4" w:rsidRPr="004A010C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E4E9785" w14:textId="77777777" w:rsidR="00C627B4" w:rsidRPr="004A010C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77964" w:rsidRPr="004A010C" w14:paraId="1F2F5C0C" w14:textId="77777777" w:rsidTr="00182D1B">
        <w:trPr>
          <w:trHeight w:val="257"/>
        </w:trPr>
        <w:tc>
          <w:tcPr>
            <w:tcW w:w="3510" w:type="dxa"/>
          </w:tcPr>
          <w:p w14:paraId="10EEA3C5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  -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1890" w:type="dxa"/>
            <w:gridSpan w:val="4"/>
          </w:tcPr>
          <w:p w14:paraId="2E0D8553" w14:textId="59D142B6" w:rsidR="00277964" w:rsidRPr="004A010C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C082F0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0F6C1D76" w14:textId="3545AA40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B2FD67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AB0217A" w14:textId="4314472F" w:rsidR="00277964" w:rsidRPr="004A010C" w:rsidRDefault="00CF750C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CF750C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</w:rPr>
              <w:t>879</w:t>
            </w:r>
          </w:p>
        </w:tc>
        <w:tc>
          <w:tcPr>
            <w:tcW w:w="270" w:type="dxa"/>
          </w:tcPr>
          <w:p w14:paraId="2200FC9F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1AE81530" w14:textId="03F9DA44" w:rsidR="00277964" w:rsidRPr="004A010C" w:rsidRDefault="00CF750C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5</w:t>
            </w:r>
            <w:r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3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879</w:t>
            </w:r>
          </w:p>
        </w:tc>
        <w:tc>
          <w:tcPr>
            <w:tcW w:w="270" w:type="dxa"/>
          </w:tcPr>
          <w:p w14:paraId="54819978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0AE971EE" w14:textId="6821F6EA" w:rsidR="00277964" w:rsidRPr="004A010C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65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025</w:t>
            </w:r>
          </w:p>
        </w:tc>
        <w:tc>
          <w:tcPr>
            <w:tcW w:w="270" w:type="dxa"/>
          </w:tcPr>
          <w:p w14:paraId="38C46910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61FF6E17" w14:textId="5ED6BDD6" w:rsidR="00277964" w:rsidRPr="004A010C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277964" w:rsidRPr="004A010C" w14:paraId="2165768E" w14:textId="77777777" w:rsidTr="00182D1B">
        <w:trPr>
          <w:trHeight w:val="257"/>
        </w:trPr>
        <w:tc>
          <w:tcPr>
            <w:tcW w:w="3510" w:type="dxa"/>
          </w:tcPr>
          <w:p w14:paraId="460E8FF0" w14:textId="533FBF58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  -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หุ้นกู้อนุพันธ์</w:t>
            </w:r>
          </w:p>
        </w:tc>
        <w:tc>
          <w:tcPr>
            <w:tcW w:w="1890" w:type="dxa"/>
            <w:gridSpan w:val="4"/>
          </w:tcPr>
          <w:p w14:paraId="37B4CAEC" w14:textId="4BF92A4A" w:rsidR="00277964" w:rsidRPr="004A010C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D98651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0D02AF50" w14:textId="0DCB5B81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0C5A64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63F48F5C" w14:textId="149CA5E7" w:rsidR="00277964" w:rsidRPr="0054309A" w:rsidRDefault="00CF750C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</w:rPr>
              <w:t>094</w:t>
            </w:r>
          </w:p>
        </w:tc>
        <w:tc>
          <w:tcPr>
            <w:tcW w:w="270" w:type="dxa"/>
          </w:tcPr>
          <w:p w14:paraId="382C9EE1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2D7EB24" w14:textId="70E1B135" w:rsidR="00277964" w:rsidRPr="0054309A" w:rsidRDefault="00CF750C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3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094</w:t>
            </w:r>
          </w:p>
        </w:tc>
        <w:tc>
          <w:tcPr>
            <w:tcW w:w="270" w:type="dxa"/>
          </w:tcPr>
          <w:p w14:paraId="50648FE8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CF18A3A" w14:textId="7D143F64" w:rsidR="00277964" w:rsidRPr="0054309A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3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006</w:t>
            </w:r>
          </w:p>
        </w:tc>
        <w:tc>
          <w:tcPr>
            <w:tcW w:w="270" w:type="dxa"/>
          </w:tcPr>
          <w:p w14:paraId="1950AFD6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47765346" w14:textId="2BE0E29E" w:rsidR="00277964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277964" w:rsidRPr="004A010C" w14:paraId="4E2C9B4A" w14:textId="77777777" w:rsidTr="00182D1B">
        <w:trPr>
          <w:trHeight w:val="257"/>
        </w:trPr>
        <w:tc>
          <w:tcPr>
            <w:tcW w:w="3510" w:type="dxa"/>
            <w:hideMark/>
          </w:tcPr>
          <w:p w14:paraId="76EAFD37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890" w:type="dxa"/>
            <w:gridSpan w:val="4"/>
          </w:tcPr>
          <w:p w14:paraId="30012469" w14:textId="10270B07" w:rsidR="00277964" w:rsidRPr="000E6DC1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070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6DEACAF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17937591" w14:textId="35E9F0E2" w:rsidR="00277964" w:rsidRPr="0054309A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      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11F3CD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C2B4D2" w14:textId="05C373A2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E9FC2B7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1FDCBEE" w14:textId="2FA95C1F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070</w:t>
            </w:r>
          </w:p>
        </w:tc>
        <w:tc>
          <w:tcPr>
            <w:tcW w:w="270" w:type="dxa"/>
          </w:tcPr>
          <w:p w14:paraId="6085676A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8DD344E" w14:textId="1E4B62BD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070</w:t>
            </w:r>
          </w:p>
        </w:tc>
        <w:tc>
          <w:tcPr>
            <w:tcW w:w="270" w:type="dxa"/>
          </w:tcPr>
          <w:p w14:paraId="592C9CA1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F81B5EA" w14:textId="5166E1C5" w:rsidR="00277964" w:rsidRPr="00023DB8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277964" w:rsidRPr="004A010C" w14:paraId="3F4CF5CA" w14:textId="77777777" w:rsidTr="00182D1B">
        <w:trPr>
          <w:trHeight w:val="257"/>
        </w:trPr>
        <w:tc>
          <w:tcPr>
            <w:tcW w:w="3510" w:type="dxa"/>
            <w:hideMark/>
          </w:tcPr>
          <w:p w14:paraId="204E3216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4456A" w14:textId="1EAF0D28" w:rsidR="00277964" w:rsidRPr="00385A47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 w:bidi="th-TH"/>
              </w:rPr>
              <w:t xml:space="preserve">  </w:t>
            </w: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 xml:space="preserve">   </w:t>
            </w: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 w:bidi="th-TH"/>
              </w:rPr>
              <w:t xml:space="preserve">     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070</w:t>
            </w:r>
          </w:p>
        </w:tc>
        <w:tc>
          <w:tcPr>
            <w:tcW w:w="270" w:type="dxa"/>
          </w:tcPr>
          <w:p w14:paraId="3A47E207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6FD62" w14:textId="51DD1685" w:rsidR="00277964" w:rsidRPr="0054309A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54309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 w:bidi="th-TH"/>
              </w:rPr>
              <w:t xml:space="preserve">    </w:t>
            </w:r>
            <w:r w:rsidRPr="0054309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238672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AE9A857" w14:textId="59A68B30" w:rsidR="00277964" w:rsidRPr="000E6DC1" w:rsidRDefault="00CF750C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</w:rPr>
              <w:t>56</w:t>
            </w:r>
            <w:r w:rsidR="00277964" w:rsidRPr="000E6DC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</w:rPr>
              <w:t>97</w:t>
            </w: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70EC0538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119AD" w14:textId="776F4274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 w:bidi="th-TH"/>
              </w:rPr>
              <w:t xml:space="preserve">      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59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04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E92BDB7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E84F458" w14:textId="629B7211" w:rsidR="00277964" w:rsidRPr="0054309A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70</w:t>
            </w:r>
            <w:r w:rsidR="00277964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</w:rPr>
              <w:t xml:space="preserve">             </w:t>
            </w:r>
            <w:r w:rsidR="00277964"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 </w:t>
            </w:r>
            <w:r w:rsidR="00277964" w:rsidRPr="004A010C">
              <w:rPr>
                <w:rFonts w:ascii="Angsana New" w:hAnsi="Angsana New" w:cs="Angsana New"/>
                <w:sz w:val="27"/>
                <w:szCs w:val="27"/>
              </w:rPr>
              <w:t xml:space="preserve">  </w:t>
            </w:r>
          </w:p>
        </w:tc>
        <w:tc>
          <w:tcPr>
            <w:tcW w:w="270" w:type="dxa"/>
          </w:tcPr>
          <w:p w14:paraId="6D9E85CB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00" w:type="dxa"/>
          </w:tcPr>
          <w:p w14:paraId="757FB4EE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</w:tr>
      <w:tr w:rsidR="00277964" w:rsidRPr="00DD7CDF" w14:paraId="5418AF2F" w14:textId="77777777" w:rsidTr="00182D1B">
        <w:trPr>
          <w:gridAfter w:val="12"/>
          <w:wAfter w:w="11490" w:type="dxa"/>
          <w:trHeight w:val="265"/>
        </w:trPr>
        <w:tc>
          <w:tcPr>
            <w:tcW w:w="3510" w:type="dxa"/>
            <w:vAlign w:val="bottom"/>
          </w:tcPr>
          <w:p w14:paraId="067E0C72" w14:textId="77777777" w:rsidR="00277964" w:rsidRPr="00F603DD" w:rsidRDefault="00277964" w:rsidP="00277964">
            <w:pPr>
              <w:ind w:left="73" w:right="-9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603DD">
              <w:rPr>
                <w:rFonts w:ascii="Angsana New" w:hAnsi="Angsana New" w:cs="Angsana New"/>
                <w:b/>
                <w:sz w:val="27"/>
                <w:szCs w:val="27"/>
              </w:rPr>
              <w:br w:type="page"/>
            </w:r>
          </w:p>
        </w:tc>
        <w:tc>
          <w:tcPr>
            <w:tcW w:w="236" w:type="dxa"/>
          </w:tcPr>
          <w:p w14:paraId="2CB01E86" w14:textId="77777777" w:rsidR="00277964" w:rsidRPr="00F603D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44" w:type="dxa"/>
          </w:tcPr>
          <w:p w14:paraId="7B8FBB7D" w14:textId="77777777" w:rsidR="00277964" w:rsidRPr="00F603D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</w:tr>
      <w:tr w:rsidR="00277964" w:rsidRPr="00DD7CDF" w14:paraId="057390D4" w14:textId="77777777" w:rsidTr="00182D1B">
        <w:trPr>
          <w:gridAfter w:val="12"/>
          <w:wAfter w:w="11490" w:type="dxa"/>
          <w:trHeight w:val="265"/>
        </w:trPr>
        <w:tc>
          <w:tcPr>
            <w:tcW w:w="3510" w:type="dxa"/>
            <w:vAlign w:val="bottom"/>
          </w:tcPr>
          <w:p w14:paraId="2EE2DAAB" w14:textId="77777777" w:rsidR="00277964" w:rsidRPr="00F603DD" w:rsidRDefault="00277964" w:rsidP="00277964">
            <w:pPr>
              <w:ind w:left="73" w:right="-90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236" w:type="dxa"/>
          </w:tcPr>
          <w:p w14:paraId="4FEB9A47" w14:textId="77777777" w:rsidR="00277964" w:rsidRPr="00F603D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44" w:type="dxa"/>
          </w:tcPr>
          <w:p w14:paraId="1C8A6C90" w14:textId="77777777" w:rsidR="00277964" w:rsidRPr="00F603D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</w:tr>
      <w:tr w:rsidR="00277964" w:rsidRPr="004A010C" w14:paraId="1C4E92A1" w14:textId="77777777" w:rsidTr="00050277">
        <w:trPr>
          <w:trHeight w:val="257"/>
        </w:trPr>
        <w:tc>
          <w:tcPr>
            <w:tcW w:w="3510" w:type="dxa"/>
            <w:vAlign w:val="bottom"/>
          </w:tcPr>
          <w:p w14:paraId="07B1B33B" w14:textId="77777777" w:rsidR="00277964" w:rsidRPr="004A010C" w:rsidRDefault="00277964" w:rsidP="00277964">
            <w:pPr>
              <w:ind w:left="73" w:right="-9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73593EF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D7905D2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1464" w:type="dxa"/>
            <w:gridSpan w:val="11"/>
            <w:vAlign w:val="bottom"/>
            <w:hideMark/>
          </w:tcPr>
          <w:p w14:paraId="56E14CDD" w14:textId="78409121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(หน่วย</w:t>
            </w:r>
            <w:r w:rsidRPr="004A010C">
              <w:rPr>
                <w:rFonts w:ascii="Angsana New" w:hAnsi="Angsana New" w:cs="Angsana New"/>
                <w:i/>
                <w:iCs/>
                <w:sz w:val="27"/>
                <w:szCs w:val="27"/>
              </w:rPr>
              <w:t xml:space="preserve">: </w:t>
            </w:r>
            <w:r w:rsidRPr="004A010C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277964" w:rsidRPr="004A010C" w14:paraId="6CA55C80" w14:textId="77777777" w:rsidTr="00385A47">
        <w:trPr>
          <w:trHeight w:val="257"/>
        </w:trPr>
        <w:tc>
          <w:tcPr>
            <w:tcW w:w="3510" w:type="dxa"/>
            <w:vAlign w:val="bottom"/>
          </w:tcPr>
          <w:p w14:paraId="0D5BE3E3" w14:textId="77777777" w:rsidR="00277964" w:rsidRPr="004A010C" w:rsidRDefault="00277964" w:rsidP="00277964">
            <w:pPr>
              <w:ind w:left="73" w:right="-9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9423430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14:paraId="1BD8DC2C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1464" w:type="dxa"/>
            <w:gridSpan w:val="11"/>
            <w:tcBorders>
              <w:bottom w:val="single" w:sz="4" w:space="0" w:color="auto"/>
            </w:tcBorders>
            <w:vAlign w:val="bottom"/>
          </w:tcPr>
          <w:p w14:paraId="69834971" w14:textId="72B024B4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เฉพาะกิจการ</w:t>
            </w:r>
          </w:p>
        </w:tc>
      </w:tr>
      <w:tr w:rsidR="00277964" w:rsidRPr="004A010C" w14:paraId="5C47722D" w14:textId="77777777" w:rsidTr="00385A47">
        <w:trPr>
          <w:trHeight w:val="257"/>
        </w:trPr>
        <w:tc>
          <w:tcPr>
            <w:tcW w:w="3510" w:type="dxa"/>
            <w:vAlign w:val="bottom"/>
            <w:hideMark/>
          </w:tcPr>
          <w:p w14:paraId="1EDA7C49" w14:textId="7AAD5689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ยอดคงเหลือ </w:t>
            </w: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CF750C" w:rsidRPr="00CF75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="00CF750C" w:rsidRPr="00CF750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1</w:t>
            </w: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มีนาคม </w:t>
            </w:r>
            <w:r w:rsidR="006061C2" w:rsidRPr="006061C2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F750C" w:rsidRPr="00CF75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769D17" w14:textId="77777777" w:rsidR="00277964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</w:t>
            </w:r>
            <w:r w:rsidRPr="004A010C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  <w:p w14:paraId="12FF128C" w14:textId="77777777" w:rsidR="00277964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ใช้การบัญชีป้องกัน</w:t>
            </w:r>
          </w:p>
          <w:p w14:paraId="5EEA18AF" w14:textId="25E3108F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C1C80B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242764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07CF31" w14:textId="77777777" w:rsidR="00277964" w:rsidRPr="004A010C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D99518F" w14:textId="77777777" w:rsidR="00277964" w:rsidRPr="004A010C" w:rsidRDefault="00277964" w:rsidP="00277964">
            <w:pPr>
              <w:ind w:right="-86"/>
              <w:rPr>
                <w:rFonts w:ascii="Angsana New" w:hAnsi="Angsana New" w:cs="Angsana New"/>
                <w:sz w:val="27"/>
                <w:szCs w:val="27"/>
              </w:rPr>
            </w:pPr>
          </w:p>
          <w:p w14:paraId="2FF3CCB0" w14:textId="77777777" w:rsidR="00277964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ราคาทุนตัด</w:t>
            </w:r>
          </w:p>
          <w:p w14:paraId="7DDAE231" w14:textId="3D1D813D" w:rsidR="00277964" w:rsidRPr="004A010C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จำหน่ายสุทธิ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46CC2" w14:textId="77777777" w:rsidR="00277964" w:rsidRPr="004A010C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6D2B29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DB82E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2FB950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E534E4" w14:textId="77777777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36F999" w14:textId="77777777" w:rsidR="00277964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ข้อมูลระดับชั้นที่</w:t>
            </w:r>
          </w:p>
          <w:p w14:paraId="7E40316E" w14:textId="77777777" w:rsidR="00277964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ใช้ในการวัด</w:t>
            </w:r>
          </w:p>
          <w:p w14:paraId="382AC800" w14:textId="481239CC" w:rsidR="00277964" w:rsidRPr="004A010C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277964" w:rsidRPr="004A010C" w14:paraId="46ABB397" w14:textId="77777777" w:rsidTr="00385A47">
        <w:trPr>
          <w:trHeight w:val="257"/>
        </w:trPr>
        <w:tc>
          <w:tcPr>
            <w:tcW w:w="3510" w:type="dxa"/>
            <w:hideMark/>
          </w:tcPr>
          <w:p w14:paraId="3BF421CF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90" w:type="dxa"/>
            <w:gridSpan w:val="4"/>
          </w:tcPr>
          <w:p w14:paraId="2102FC1B" w14:textId="77777777" w:rsidR="00277964" w:rsidRPr="004A010C" w:rsidRDefault="00277964" w:rsidP="00277964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A8E6D9B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150F85F7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F93001E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57838E5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02B734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5DF2F6B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CF0791E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4063402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AA1D4BE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6D6B410E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7964" w:rsidRPr="004A010C" w14:paraId="4CF86A4F" w14:textId="77777777" w:rsidTr="00385A47">
        <w:trPr>
          <w:trHeight w:val="257"/>
        </w:trPr>
        <w:tc>
          <w:tcPr>
            <w:tcW w:w="3510" w:type="dxa"/>
          </w:tcPr>
          <w:p w14:paraId="44158B49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  <w:gridSpan w:val="4"/>
          </w:tcPr>
          <w:p w14:paraId="5BC9EE08" w14:textId="77777777" w:rsidR="00277964" w:rsidRPr="004A010C" w:rsidRDefault="00277964" w:rsidP="00277964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CBD7E3F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3CA132D2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F27668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595F4E7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4E13F47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04535E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A32823E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1EBB4065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132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0A21B31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5F9D8A1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7964" w:rsidRPr="004A010C" w14:paraId="7915C9F6" w14:textId="77777777" w:rsidTr="00385A47">
        <w:trPr>
          <w:trHeight w:val="257"/>
        </w:trPr>
        <w:tc>
          <w:tcPr>
            <w:tcW w:w="3510" w:type="dxa"/>
            <w:hideMark/>
          </w:tcPr>
          <w:p w14:paraId="71134006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เงินลงทุนในตราสารทุนที่วัดมูลค่า</w:t>
            </w:r>
          </w:p>
        </w:tc>
        <w:tc>
          <w:tcPr>
            <w:tcW w:w="1890" w:type="dxa"/>
            <w:gridSpan w:val="4"/>
          </w:tcPr>
          <w:p w14:paraId="7C752C88" w14:textId="77777777" w:rsidR="00277964" w:rsidRPr="004A010C" w:rsidRDefault="00277964" w:rsidP="00277964">
            <w:pPr>
              <w:pStyle w:val="acctfourfigures"/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63A5990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778AC266" w14:textId="77777777" w:rsidR="00277964" w:rsidRPr="00385A47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150C223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32346E97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7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0836156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B39E8D8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7A6A70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F634583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87"/>
              </w:tabs>
              <w:spacing w:line="240" w:lineRule="atLeast"/>
              <w:ind w:left="67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E6E775F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4EE66DF9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77964" w:rsidRPr="004A010C" w14:paraId="56C9E716" w14:textId="77777777" w:rsidTr="00385A47">
        <w:trPr>
          <w:trHeight w:val="257"/>
        </w:trPr>
        <w:tc>
          <w:tcPr>
            <w:tcW w:w="3510" w:type="dxa"/>
          </w:tcPr>
          <w:p w14:paraId="53F1E0C5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</w:t>
            </w:r>
            <w:r w:rsidRPr="004A010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90" w:type="dxa"/>
            <w:gridSpan w:val="4"/>
          </w:tcPr>
          <w:p w14:paraId="285D9D7B" w14:textId="77777777" w:rsidR="00277964" w:rsidRPr="004A010C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A6F30B5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06AC4C00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AEC50FA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6EB4A67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B924B7A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6665D1C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500EFA8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9AEC4F8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70C73E73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6B3B23F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61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77964" w:rsidRPr="004A010C" w14:paraId="1161F582" w14:textId="77777777" w:rsidTr="00385A47">
        <w:trPr>
          <w:trHeight w:val="257"/>
        </w:trPr>
        <w:tc>
          <w:tcPr>
            <w:tcW w:w="3510" w:type="dxa"/>
          </w:tcPr>
          <w:p w14:paraId="769BC73D" w14:textId="40048273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-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ตราสารทุนที่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ไม่อยู่ในความต้องการของตลาด</w:t>
            </w:r>
          </w:p>
        </w:tc>
        <w:tc>
          <w:tcPr>
            <w:tcW w:w="1890" w:type="dxa"/>
            <w:gridSpan w:val="4"/>
          </w:tcPr>
          <w:p w14:paraId="49603B44" w14:textId="5C277BF8" w:rsidR="00277964" w:rsidRPr="004A010C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    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E8DC7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0E21B841" w14:textId="61A9A0A2" w:rsidR="00277964" w:rsidRPr="004A010C" w:rsidRDefault="006061C2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66</w:t>
            </w:r>
            <w:r w:rsidR="00CF750C"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EA6487D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C37CA11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34F9BCE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0191F6E" w14:textId="41A43137" w:rsidR="00277964" w:rsidRPr="004A010C" w:rsidRDefault="006061C2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66</w:t>
            </w:r>
            <w:r w:rsidR="00CF750C"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ED78086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C6A6C0C" w14:textId="38263E02" w:rsidR="00277964" w:rsidRPr="004A010C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66</w:t>
            </w:r>
            <w:r w:rsidR="00CF750C"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59BFDA41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024DDE9" w14:textId="53811D24" w:rsidR="00277964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</w:tr>
      <w:tr w:rsidR="00277964" w:rsidRPr="004A010C" w14:paraId="41B122EC" w14:textId="77777777" w:rsidTr="00385A47">
        <w:trPr>
          <w:trHeight w:val="257"/>
        </w:trPr>
        <w:tc>
          <w:tcPr>
            <w:tcW w:w="3510" w:type="dxa"/>
            <w:hideMark/>
          </w:tcPr>
          <w:p w14:paraId="7614491A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สินทรัพย์อนุพันธ์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3DEBB" w14:textId="2B1EDC67" w:rsidR="00277964" w:rsidRPr="000E6DC1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</w:t>
            </w:r>
            <w:r w:rsidR="00CF750C"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BC45FA3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5B06F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9E38FD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FD1143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B8BF887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2DEE" w14:textId="6DBD6373" w:rsidR="00277964" w:rsidRPr="004A010C" w:rsidRDefault="00277964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 </w:t>
            </w:r>
            <w:r w:rsidR="00CF750C"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E50E9F7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2C6ECA" w14:textId="488ED1F7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</w:t>
            </w:r>
            <w:r w:rsidR="00CF750C" w:rsidRPr="00CF75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0A30EDB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7A7DA85E" w14:textId="25D39AAC" w:rsidR="00277964" w:rsidRPr="00023DB8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80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277964" w:rsidRPr="004A010C" w14:paraId="3FBD0CA2" w14:textId="77777777" w:rsidTr="00385A47">
        <w:trPr>
          <w:trHeight w:val="257"/>
        </w:trPr>
        <w:tc>
          <w:tcPr>
            <w:tcW w:w="3510" w:type="dxa"/>
            <w:hideMark/>
          </w:tcPr>
          <w:p w14:paraId="43958C7A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79DB0" w14:textId="3AF8AF27" w:rsidR="00277964" w:rsidRPr="000E6DC1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 xml:space="preserve">         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C29179D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BE875" w14:textId="1B127A03" w:rsidR="00277964" w:rsidRPr="0054309A" w:rsidRDefault="006061C2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66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F91BC2D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4ECE4DC" w14:textId="77777777" w:rsidR="00277964" w:rsidRPr="000E6DC1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E6DC1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F14B5F2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4DFA8" w14:textId="2B17B92C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 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68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</w:tcPr>
          <w:p w14:paraId="2254E23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77E619" w14:textId="326BD304" w:rsidR="00277964" w:rsidRPr="004A010C" w:rsidRDefault="00277964" w:rsidP="00277964">
            <w:pPr>
              <w:pStyle w:val="acctfourfigures"/>
              <w:tabs>
                <w:tab w:val="clear" w:pos="765"/>
                <w:tab w:val="left" w:pos="793"/>
              </w:tabs>
              <w:spacing w:line="240" w:lineRule="atLeast"/>
              <w:ind w:right="164" w:hanging="6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    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68</w:t>
            </w:r>
            <w:r w:rsidR="00CF750C"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</w:tcPr>
          <w:p w14:paraId="6BC31FC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7A7E9B1" w14:textId="77777777" w:rsidR="00277964" w:rsidRPr="00023DB8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77964" w:rsidRPr="004A010C" w14:paraId="6BFE815D" w14:textId="77777777" w:rsidTr="00385A47">
        <w:trPr>
          <w:trHeight w:val="257"/>
        </w:trPr>
        <w:tc>
          <w:tcPr>
            <w:tcW w:w="3510" w:type="dxa"/>
          </w:tcPr>
          <w:p w14:paraId="529A7AD1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90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B1DFC" w14:textId="77777777" w:rsidR="00277964" w:rsidRPr="000E6DC1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98A4A0E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47B813" w14:textId="77777777" w:rsidR="00277964" w:rsidRPr="0054309A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7F6DAB8E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D5B740D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87FEE2A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E09A1F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9858170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1C367E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76B874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58F0D4F" w14:textId="77777777" w:rsidR="00277964" w:rsidRPr="00023DB8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77964" w:rsidRPr="004A010C" w14:paraId="711403C3" w14:textId="77777777" w:rsidTr="00385A47">
        <w:trPr>
          <w:trHeight w:val="257"/>
        </w:trPr>
        <w:tc>
          <w:tcPr>
            <w:tcW w:w="3510" w:type="dxa"/>
            <w:hideMark/>
          </w:tcPr>
          <w:p w14:paraId="1DB5BBAE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  <w:r w:rsidRPr="004A010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  <w:gridSpan w:val="4"/>
          </w:tcPr>
          <w:p w14:paraId="498A85B4" w14:textId="77777777" w:rsidR="00277964" w:rsidRPr="000E6DC1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62381E02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1DE427D8" w14:textId="77777777" w:rsidR="00277964" w:rsidRPr="0054309A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54D93946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2C7707ED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D77CC3D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7E32265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FAB3543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6272A7F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7963E33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9DD124E" w14:textId="77777777" w:rsidR="00277964" w:rsidRPr="00023DB8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77964" w:rsidRPr="004A010C" w14:paraId="1B7F51F8" w14:textId="77777777" w:rsidTr="00385A47">
        <w:trPr>
          <w:trHeight w:val="257"/>
        </w:trPr>
        <w:tc>
          <w:tcPr>
            <w:tcW w:w="3510" w:type="dxa"/>
          </w:tcPr>
          <w:p w14:paraId="27E15058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หนี้สินระยะยาว</w:t>
            </w:r>
          </w:p>
        </w:tc>
        <w:tc>
          <w:tcPr>
            <w:tcW w:w="1890" w:type="dxa"/>
            <w:gridSpan w:val="4"/>
          </w:tcPr>
          <w:p w14:paraId="1CA50E85" w14:textId="77777777" w:rsidR="00277964" w:rsidRPr="000E6DC1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032AC25C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1A6F0630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304D0CD9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6F2AE29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7101FC0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409F062E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14:paraId="2FBCEF40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E332A3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E844A6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689E49BA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77964" w:rsidRPr="004A010C" w14:paraId="441E6C6A" w14:textId="77777777" w:rsidTr="00385A47">
        <w:trPr>
          <w:trHeight w:val="257"/>
        </w:trPr>
        <w:tc>
          <w:tcPr>
            <w:tcW w:w="3510" w:type="dxa"/>
          </w:tcPr>
          <w:p w14:paraId="7E78520F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  - </w:t>
            </w: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1890" w:type="dxa"/>
            <w:gridSpan w:val="4"/>
          </w:tcPr>
          <w:p w14:paraId="60F3D478" w14:textId="1F3FC0AF" w:rsidR="00277964" w:rsidRPr="004A010C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2AE295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59431038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D226FB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252E67F1" w14:textId="2073C5C1" w:rsidR="00277964" w:rsidRPr="004A010C" w:rsidRDefault="006061C2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</w:rPr>
              <w:t>92</w:t>
            </w:r>
            <w:r w:rsidR="00277964" w:rsidRPr="005430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061C2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270" w:type="dxa"/>
          </w:tcPr>
          <w:p w14:paraId="00564CAA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09C7CD82" w14:textId="17B3FCB2" w:rsidR="00277964" w:rsidRPr="004A010C" w:rsidRDefault="006061C2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92</w:t>
            </w:r>
            <w:r w:rsidR="00277964" w:rsidRPr="005430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500</w:t>
            </w:r>
          </w:p>
        </w:tc>
        <w:tc>
          <w:tcPr>
            <w:tcW w:w="270" w:type="dxa"/>
          </w:tcPr>
          <w:p w14:paraId="5123AD19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0B47B20" w14:textId="52D79805" w:rsidR="00277964" w:rsidRPr="004A010C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00</w:t>
            </w:r>
            <w:r w:rsidR="00277964" w:rsidRPr="005430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 w:rsidRPr="00CF750C">
              <w:rPr>
                <w:rFonts w:ascii="Angsana New" w:hAnsi="Angsana New" w:cs="Angsana New"/>
                <w:sz w:val="27"/>
                <w:szCs w:val="27"/>
                <w:lang w:val="en-US"/>
              </w:rPr>
              <w:t>31</w:t>
            </w:r>
          </w:p>
        </w:tc>
        <w:tc>
          <w:tcPr>
            <w:tcW w:w="270" w:type="dxa"/>
          </w:tcPr>
          <w:p w14:paraId="06E4707E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04BC3A8A" w14:textId="42915D77" w:rsidR="00277964" w:rsidRPr="004A010C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277964" w:rsidRPr="004A010C" w14:paraId="048B376A" w14:textId="77777777" w:rsidTr="00385A47">
        <w:trPr>
          <w:trHeight w:val="257"/>
        </w:trPr>
        <w:tc>
          <w:tcPr>
            <w:tcW w:w="3510" w:type="dxa"/>
            <w:hideMark/>
          </w:tcPr>
          <w:p w14:paraId="13D16B5A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890" w:type="dxa"/>
            <w:gridSpan w:val="4"/>
          </w:tcPr>
          <w:p w14:paraId="5B5D0B4F" w14:textId="0D7F3548" w:rsidR="00277964" w:rsidRPr="000E6DC1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B87BB61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90" w:type="dxa"/>
          </w:tcPr>
          <w:p w14:paraId="412C3E5F" w14:textId="77777777" w:rsidR="00277964" w:rsidRPr="0054309A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A010C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        </w:t>
            </w: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619CF3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CEF956" w14:textId="77777777" w:rsidR="00277964" w:rsidRPr="004A010C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F4010A9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07CC1AFC" w14:textId="7F14894F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3C33E520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DE9E394" w14:textId="4C5FE618" w:rsidR="00277964" w:rsidRPr="004A010C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A010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       </w:t>
            </w:r>
            <w:r w:rsidR="006061C2"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0CC6E46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DAF2E2D" w14:textId="78E95F84" w:rsidR="00277964" w:rsidRPr="00023DB8" w:rsidRDefault="006061C2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6061C2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277964" w:rsidRPr="004A010C" w14:paraId="695F9598" w14:textId="77777777" w:rsidTr="00385A47">
        <w:trPr>
          <w:trHeight w:val="257"/>
        </w:trPr>
        <w:tc>
          <w:tcPr>
            <w:tcW w:w="3510" w:type="dxa"/>
            <w:hideMark/>
          </w:tcPr>
          <w:p w14:paraId="6BD98BE3" w14:textId="77777777" w:rsidR="00277964" w:rsidRPr="004A010C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66279" w14:textId="3DBFAF87" w:rsidR="00277964" w:rsidRPr="00385A47" w:rsidRDefault="00277964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385A47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</w:t>
            </w:r>
            <w:r w:rsidRPr="00385A4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  </w:t>
            </w:r>
            <w:r w:rsidRPr="00385A47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 xml:space="preserve">     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D9CAF46" w14:textId="77777777" w:rsidR="00277964" w:rsidRPr="004A010C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CD8CF" w14:textId="77777777" w:rsidR="00277964" w:rsidRPr="0054309A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54309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 w:bidi="th-TH"/>
              </w:rPr>
              <w:t xml:space="preserve">    </w:t>
            </w:r>
            <w:r w:rsidRPr="0054309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668DF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C20D86" w14:textId="50D20033" w:rsidR="00277964" w:rsidRPr="000E6DC1" w:rsidRDefault="006061C2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61C2">
              <w:rPr>
                <w:rFonts w:ascii="Angsana New" w:hAnsi="Angsana New" w:cs="Angsana New"/>
                <w:b/>
                <w:bCs/>
                <w:sz w:val="27"/>
                <w:szCs w:val="27"/>
              </w:rPr>
              <w:t>92</w:t>
            </w:r>
            <w:r w:rsidR="00277964" w:rsidRPr="0054309A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500</w:t>
            </w:r>
          </w:p>
        </w:tc>
        <w:tc>
          <w:tcPr>
            <w:tcW w:w="270" w:type="dxa"/>
          </w:tcPr>
          <w:p w14:paraId="4A8DB7B4" w14:textId="77777777" w:rsidR="00277964" w:rsidRPr="004A010C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D4F0E" w14:textId="7C1422F4" w:rsidR="00277964" w:rsidRPr="004A010C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A010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 w:bidi="th-TH"/>
              </w:rPr>
              <w:t xml:space="preserve">     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92</w:t>
            </w:r>
            <w:r w:rsidRPr="0054309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584</w:t>
            </w:r>
          </w:p>
        </w:tc>
        <w:tc>
          <w:tcPr>
            <w:tcW w:w="270" w:type="dxa"/>
          </w:tcPr>
          <w:p w14:paraId="145E9DB0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CD41500" w14:textId="43505384" w:rsidR="00277964" w:rsidRPr="0054309A" w:rsidRDefault="00CF750C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00</w:t>
            </w:r>
            <w:r w:rsidR="00277964" w:rsidRPr="0054309A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</w:t>
            </w:r>
            <w:r w:rsidRPr="00CF750C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</w:t>
            </w:r>
            <w:r w:rsidR="00277964" w:rsidRPr="0054309A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         </w:t>
            </w:r>
            <w:r w:rsidR="00277964" w:rsidRPr="0054309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 xml:space="preserve"> </w:t>
            </w:r>
            <w:r w:rsidR="00277964" w:rsidRPr="0054309A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</w:t>
            </w:r>
          </w:p>
        </w:tc>
        <w:tc>
          <w:tcPr>
            <w:tcW w:w="270" w:type="dxa"/>
          </w:tcPr>
          <w:p w14:paraId="3F364CFC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00" w:type="dxa"/>
          </w:tcPr>
          <w:p w14:paraId="21342AED" w14:textId="77777777" w:rsidR="00277964" w:rsidRPr="004A010C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</w:tr>
    </w:tbl>
    <w:p w14:paraId="06803584" w14:textId="7358326F" w:rsidR="00CE306C" w:rsidRDefault="00CE3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1993D299" w14:textId="5702FE3D" w:rsidR="00023DB8" w:rsidRDefault="00023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28E04F04" w14:textId="77777777" w:rsidR="00023DB8" w:rsidRDefault="00023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DDC0230" w14:textId="1CBC2192" w:rsidR="00D54C25" w:rsidRPr="00D83393" w:rsidRDefault="00D54C25" w:rsidP="0005578E">
      <w:pPr>
        <w:pStyle w:val="acctmergecolhdg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D54C25" w:rsidRPr="00D83393" w:rsidSect="003125C7">
          <w:pgSz w:w="16840" w:h="11907" w:orient="landscape" w:code="9"/>
          <w:pgMar w:top="1152" w:right="691" w:bottom="1152" w:left="576" w:header="720" w:footer="288" w:gutter="0"/>
          <w:cols w:space="708"/>
          <w:docGrid w:linePitch="360"/>
        </w:sectPr>
      </w:pPr>
    </w:p>
    <w:p w14:paraId="39638893" w14:textId="6E3ABA0B" w:rsidR="003C2E22" w:rsidRDefault="003C2E22" w:rsidP="00984E6E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เครื่องมือทางการเงินที่วัดมูลค่าด้วยมูลค่ายุติธรรมระดับ</w:t>
      </w:r>
      <w:r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2D0655D8" w14:textId="77777777" w:rsidR="00187B5A" w:rsidRPr="008B4A70" w:rsidRDefault="00187B5A" w:rsidP="003C2E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374"/>
        <w:gridCol w:w="270"/>
        <w:gridCol w:w="1892"/>
        <w:gridCol w:w="236"/>
        <w:gridCol w:w="2376"/>
      </w:tblGrid>
      <w:tr w:rsidR="00187B5A" w:rsidRPr="00DD7CDF" w14:paraId="00CFEF3C" w14:textId="77777777" w:rsidTr="008B4A70">
        <w:trPr>
          <w:tblHeader/>
        </w:trPr>
        <w:tc>
          <w:tcPr>
            <w:tcW w:w="1710" w:type="dxa"/>
            <w:shd w:val="clear" w:color="auto" w:fill="auto"/>
            <w:vAlign w:val="bottom"/>
            <w:hideMark/>
          </w:tcPr>
          <w:p w14:paraId="4D3814C3" w14:textId="4CA0FC6D" w:rsidR="00187B5A" w:rsidRPr="00DD7CDF" w:rsidRDefault="00187B5A" w:rsidP="00A95D4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14CDC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14:paraId="2A6E93D3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9E1E3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14:paraId="34CBB24F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5844975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2CF4B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6" w:type="dxa"/>
            <w:shd w:val="clear" w:color="auto" w:fill="auto"/>
            <w:vAlign w:val="bottom"/>
            <w:hideMark/>
          </w:tcPr>
          <w:p w14:paraId="69D73627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0456212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D0390" w:rsidRPr="00DD7CDF" w14:paraId="2E078204" w14:textId="77777777" w:rsidTr="008B4A70">
        <w:tc>
          <w:tcPr>
            <w:tcW w:w="1710" w:type="dxa"/>
            <w:shd w:val="clear" w:color="auto" w:fill="auto"/>
            <w:hideMark/>
          </w:tcPr>
          <w:p w14:paraId="44198818" w14:textId="47996D2B" w:rsidR="005D0390" w:rsidRPr="00DD7CDF" w:rsidRDefault="005D0390" w:rsidP="00991756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9917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2286EAE2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  <w:shd w:val="clear" w:color="auto" w:fill="auto"/>
            <w:hideMark/>
          </w:tcPr>
          <w:p w14:paraId="2CED96F3" w14:textId="62F773DF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1C4C09E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2" w:type="dxa"/>
            <w:shd w:val="clear" w:color="auto" w:fill="auto"/>
            <w:hideMark/>
          </w:tcPr>
          <w:p w14:paraId="76655974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557878A6" w14:textId="34D2B355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6061C2" w:rsidRPr="006061C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ีนาคม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6061C2" w:rsidRPr="006061C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CF750C" w:rsidRPr="00CF750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มกราคม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6061C2" w:rsidRPr="006061C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B95A17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6" w:type="dxa"/>
            <w:shd w:val="clear" w:color="auto" w:fill="auto"/>
            <w:hideMark/>
          </w:tcPr>
          <w:p w14:paraId="1486EDD8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หากตัวคูณร่วมของตลาดที่ปรับปรุงแล้วสูงขึ้น (ต่ำลง)</w:t>
            </w:r>
          </w:p>
          <w:p w14:paraId="2AC3A116" w14:textId="56A303ED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772D38F9" w14:textId="77777777" w:rsidR="003C2E22" w:rsidRPr="008B4A70" w:rsidRDefault="003C2E22" w:rsidP="001E74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16DC0BEF" w14:textId="5460ECA5" w:rsidR="001E7422" w:rsidRPr="00DD7CDF" w:rsidRDefault="001E7422" w:rsidP="00984E6E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  <w:lang w:val="en-US" w:bidi="th-TH"/>
        </w:rPr>
        <w:t>2</w:t>
      </w:r>
    </w:p>
    <w:p w14:paraId="12C28E3E" w14:textId="77777777" w:rsidR="001E7422" w:rsidRPr="008B4A70" w:rsidRDefault="001E7422" w:rsidP="001E74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6750"/>
      </w:tblGrid>
      <w:tr w:rsidR="00B640EA" w:rsidRPr="00DD7CDF" w14:paraId="43D04F6F" w14:textId="77777777" w:rsidTr="008B4A70">
        <w:trPr>
          <w:tblHeader/>
        </w:trPr>
        <w:tc>
          <w:tcPr>
            <w:tcW w:w="2070" w:type="dxa"/>
            <w:shd w:val="clear" w:color="auto" w:fill="auto"/>
            <w:hideMark/>
          </w:tcPr>
          <w:p w14:paraId="4CD79FC3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0718E15F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  <w:hideMark/>
          </w:tcPr>
          <w:p w14:paraId="608AB1B5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640EA" w:rsidRPr="00DD7CDF" w14:paraId="7D415629" w14:textId="77777777" w:rsidTr="008B4A70">
        <w:tc>
          <w:tcPr>
            <w:tcW w:w="2070" w:type="dxa"/>
            <w:shd w:val="clear" w:color="auto" w:fill="auto"/>
            <w:hideMark/>
          </w:tcPr>
          <w:p w14:paraId="0B77C6B0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D0DFF52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  <w:hideMark/>
          </w:tcPr>
          <w:p w14:paraId="10DC2316" w14:textId="77777777" w:rsidR="001E7422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6D0894CC" w14:textId="1029061C" w:rsidR="00406C42" w:rsidRPr="00DD7CDF" w:rsidRDefault="00406C4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40EA" w:rsidRPr="00DD7CDF" w14:paraId="02B7015F" w14:textId="77777777" w:rsidTr="008B4A70">
        <w:tc>
          <w:tcPr>
            <w:tcW w:w="2070" w:type="dxa"/>
            <w:shd w:val="clear" w:color="auto" w:fill="auto"/>
            <w:hideMark/>
          </w:tcPr>
          <w:p w14:paraId="39DA2BB9" w14:textId="77777777" w:rsidR="001E7422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0E72AD06" w14:textId="77777777" w:rsidR="00B72156" w:rsidRDefault="00B72156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</w:rPr>
            </w:pPr>
          </w:p>
          <w:p w14:paraId="4E934D11" w14:textId="74AA0526" w:rsidR="00B72156" w:rsidRPr="00DD7CDF" w:rsidRDefault="00B72156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006DDB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750" w:type="dxa"/>
            <w:shd w:val="clear" w:color="auto" w:fill="auto"/>
            <w:hideMark/>
          </w:tcPr>
          <w:p w14:paraId="1F831485" w14:textId="0F9CC380" w:rsidR="00097D5B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7B3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Swap model</w:t>
            </w:r>
            <w:r w:rsidRPr="00DD7CDF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</w:t>
            </w:r>
            <w:r w:rsidR="00097D5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</w:t>
            </w:r>
          </w:p>
        </w:tc>
      </w:tr>
      <w:tr w:rsidR="00B640EA" w:rsidRPr="00DD7CDF" w14:paraId="3DDDCFE3" w14:textId="77777777" w:rsidTr="002D49EE">
        <w:trPr>
          <w:trHeight w:val="1190"/>
        </w:trPr>
        <w:tc>
          <w:tcPr>
            <w:tcW w:w="2070" w:type="dxa"/>
            <w:shd w:val="clear" w:color="auto" w:fill="auto"/>
            <w:hideMark/>
          </w:tcPr>
          <w:p w14:paraId="4B73A7C9" w14:textId="77777777" w:rsidR="001E7422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อนุพันธ์</w:t>
            </w:r>
          </w:p>
          <w:p w14:paraId="15BB4930" w14:textId="77777777" w:rsidR="00C04BF5" w:rsidRDefault="00C04BF5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AFBC589" w14:textId="77777777" w:rsidR="00C04BF5" w:rsidRDefault="00C04BF5" w:rsidP="002D49E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14:paraId="41BC3ED4" w14:textId="7BFC3C8A" w:rsidR="00C04BF5" w:rsidRPr="00C04BF5" w:rsidRDefault="00C04BF5" w:rsidP="000C4A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C31006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1FA2A698" w14:textId="0C4FDF8F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Observable Market Data)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037423" w:rsidRPr="00DD7CDF" w14:paraId="1AE09795" w14:textId="77777777" w:rsidTr="008B4A70">
        <w:trPr>
          <w:trHeight w:val="866"/>
        </w:trPr>
        <w:tc>
          <w:tcPr>
            <w:tcW w:w="2070" w:type="dxa"/>
            <w:shd w:val="clear" w:color="auto" w:fill="auto"/>
          </w:tcPr>
          <w:p w14:paraId="39508691" w14:textId="7F281E81" w:rsidR="00037423" w:rsidRPr="00DD7CDF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D4A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1474A02" w14:textId="77777777" w:rsidR="00037423" w:rsidRPr="00DD7CDF" w:rsidRDefault="00037423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06EF06B2" w14:textId="520849CF" w:rsidR="00333D4A" w:rsidRPr="00333D4A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</w:t>
            </w:r>
            <w:r w:rsidR="00AE6AC0" w:rsidRP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ที่มีการซื้อขายใน</w:t>
            </w:r>
            <w:r w:rsidR="00AE6A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ประเทศ</w:t>
            </w:r>
            <w:r w:rsidR="00204B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ไทยและ</w:t>
            </w:r>
            <w:r w:rsidR="00AE6AC0" w:rsidRP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ต่างประเทศ</w:t>
            </w:r>
            <w:r w:rsidRPr="00333D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333D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333D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  <w:tr w:rsidR="00037423" w:rsidRPr="00DD7CDF" w14:paraId="21F00EAC" w14:textId="77777777" w:rsidTr="008B4A70">
        <w:tc>
          <w:tcPr>
            <w:tcW w:w="2070" w:type="dxa"/>
            <w:shd w:val="clear" w:color="auto" w:fill="auto"/>
          </w:tcPr>
          <w:p w14:paraId="6482D694" w14:textId="2166A8DD" w:rsidR="00037423" w:rsidRPr="00DD7CDF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D4A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  <w:r w:rsid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  <w:shd w:val="clear" w:color="auto" w:fill="auto"/>
          </w:tcPr>
          <w:p w14:paraId="0A6EEA8C" w14:textId="77777777" w:rsidR="00037423" w:rsidRPr="00DD7CDF" w:rsidRDefault="00037423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5C28BD39" w14:textId="520E1C1D" w:rsidR="00037423" w:rsidRPr="00A33BF9" w:rsidRDefault="00A33BF9" w:rsidP="00A33BF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อ้างอิงจากราคาซื้อขายที่ประกาศอยู่ในตลาดหุ้นกู้อนุพันธ์ที่มีการซื้อขายในต่างประเทศ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6B5A24DA" w14:textId="39C80B6E" w:rsidR="00A653E8" w:rsidRPr="008B4A70" w:rsidRDefault="00A6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  <w:cs/>
          <w:lang w:val="en-GB"/>
        </w:rPr>
      </w:pPr>
    </w:p>
    <w:p w14:paraId="794BFC43" w14:textId="1FF941D7" w:rsidR="008B05E9" w:rsidRPr="00DD7CDF" w:rsidRDefault="00664A7D" w:rsidP="003C2E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i/>
          <w:iCs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val="en-US" w:bidi="th-TH"/>
        </w:rPr>
        <w:t>ผลขาดทุนจากการด้อยค่า</w:t>
      </w:r>
    </w:p>
    <w:p w14:paraId="7319963D" w14:textId="77777777" w:rsidR="00664A7D" w:rsidRPr="008B4A70" w:rsidRDefault="00664A7D" w:rsidP="00716598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DD7CDF">
        <w:rPr>
          <w:rFonts w:ascii="Angsana New" w:hAnsi="Angsana New" w:cs="Angsana New"/>
          <w:sz w:val="30"/>
          <w:szCs w:val="30"/>
          <w:lang w:val="en-US" w:bidi="th-TH"/>
        </w:rPr>
        <w:tab/>
      </w:r>
    </w:p>
    <w:p w14:paraId="37A5A4C3" w14:textId="7170B55D" w:rsidR="008B05E9" w:rsidRPr="00DD7CDF" w:rsidRDefault="00664A7D" w:rsidP="00664A7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</w:t>
      </w:r>
      <w:r w:rsidR="006061C2" w:rsidRPr="006061C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เดือนข้างหน้า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8AE9764" w14:textId="77777777" w:rsidR="000B3090" w:rsidRPr="008B4A70" w:rsidRDefault="000B3090" w:rsidP="00664A7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9EAFFC0" w14:textId="387F9C32" w:rsidR="008B672C" w:rsidRDefault="000B3090" w:rsidP="001A3A84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ค่าเผื่อผลขาดทุนจากการด้อยค่าของลูกหนี้การค้าและ</w:t>
      </w:r>
      <w:r w:rsidR="008D321A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ลูกหนี้อื่น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ประมาณการโดยพิจารณาผลขาดทุนด้านเครดิตที่คาดว่าจะเกิดขึ้นตลอดอายุ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</w:t>
      </w:r>
      <w:r w:rsidR="008D321A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ประมาณ</w:t>
      </w:r>
      <w:r w:rsidR="001A3A84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การโดย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อ้างอิงข้อมูลผลขาดทุนด้านเครดิตจากประสบการณ์ในอดีต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E4C38BD" w14:textId="4EAC252C" w:rsidR="008B4A70" w:rsidRDefault="008B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270"/>
        <w:gridCol w:w="1350"/>
        <w:gridCol w:w="1530"/>
        <w:gridCol w:w="270"/>
        <w:gridCol w:w="1620"/>
      </w:tblGrid>
      <w:tr w:rsidR="00DF3DC6" w:rsidRPr="00DD7CDF" w14:paraId="01DD64D3" w14:textId="77777777" w:rsidTr="008045A4">
        <w:trPr>
          <w:trHeight w:hRule="exact" w:val="360"/>
        </w:trPr>
        <w:tc>
          <w:tcPr>
            <w:tcW w:w="4302" w:type="dxa"/>
          </w:tcPr>
          <w:p w14:paraId="082EF28F" w14:textId="02596FC4" w:rsidR="00DF3DC6" w:rsidRPr="00DD7CDF" w:rsidRDefault="005D0390" w:rsidP="00C972F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C1C0882" w14:textId="77777777" w:rsidR="00DF3DC6" w:rsidRPr="00DD7CDF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7F0B51" w14:textId="77777777" w:rsidR="00DF3DC6" w:rsidRPr="00DD7CDF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6E1DCB8" w14:textId="5BDCA6B0" w:rsidR="00DF3DC6" w:rsidRPr="00DF3DC6" w:rsidRDefault="00DF3DC6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F3D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4939" w:rsidRPr="00DD7CDF" w14:paraId="5ECAF74D" w14:textId="77777777" w:rsidTr="008045A4">
        <w:trPr>
          <w:trHeight w:hRule="exact" w:val="360"/>
        </w:trPr>
        <w:tc>
          <w:tcPr>
            <w:tcW w:w="4302" w:type="dxa"/>
          </w:tcPr>
          <w:p w14:paraId="1D5CC50F" w14:textId="77777777" w:rsidR="00B24939" w:rsidRPr="00DD7CDF" w:rsidRDefault="00B24939" w:rsidP="00C972F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9B9B" w14:textId="77777777" w:rsidR="00B24939" w:rsidRPr="00DD7CDF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5E43E7" w14:textId="77777777" w:rsidR="00B24939" w:rsidRPr="00DD7CDF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61EF7E99" w14:textId="77777777" w:rsidR="00B24939" w:rsidRPr="00DD7CDF" w:rsidRDefault="00B24939" w:rsidP="00B249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85FD069" w14:textId="40359059" w:rsidR="00B24939" w:rsidRPr="00DD7CDF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6891" w:rsidRPr="00DD7CDF" w14:paraId="7E5DAA22" w14:textId="77777777" w:rsidTr="008045A4">
        <w:trPr>
          <w:trHeight w:hRule="exact" w:val="360"/>
        </w:trPr>
        <w:tc>
          <w:tcPr>
            <w:tcW w:w="4302" w:type="dxa"/>
          </w:tcPr>
          <w:p w14:paraId="2B7E36CA" w14:textId="77777777" w:rsidR="002C6891" w:rsidRPr="00DD7CDF" w:rsidRDefault="002C6891" w:rsidP="00C972F9">
            <w:pPr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8B9DA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CEAB32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8A968B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00301BEF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C55A0" w14:textId="77777777" w:rsidR="002C6891" w:rsidRPr="00DD7CDF" w:rsidRDefault="002C6891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</w:t>
            </w:r>
          </w:p>
        </w:tc>
      </w:tr>
      <w:tr w:rsidR="002C6891" w:rsidRPr="00DD7CDF" w14:paraId="70680C2F" w14:textId="77777777" w:rsidTr="008045A4">
        <w:trPr>
          <w:trHeight w:hRule="exact" w:val="360"/>
        </w:trPr>
        <w:tc>
          <w:tcPr>
            <w:tcW w:w="4302" w:type="dxa"/>
          </w:tcPr>
          <w:p w14:paraId="6A54C7F8" w14:textId="77777777" w:rsidR="002C6891" w:rsidRPr="00DD7CDF" w:rsidRDefault="002C6891" w:rsidP="00C972F9">
            <w:pPr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886B68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8D4759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F727FB" w14:textId="0A428143" w:rsidR="002C6891" w:rsidRPr="00DD7CDF" w:rsidRDefault="00FB4116" w:rsidP="0082522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Merge/>
          </w:tcPr>
          <w:p w14:paraId="0E89787C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DFEE29" w14:textId="77777777" w:rsidR="002C6891" w:rsidRPr="00DD7CDF" w:rsidRDefault="002C6891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  <w:p w14:paraId="0BC06ED1" w14:textId="77777777" w:rsidR="002C6891" w:rsidRPr="00DD7CDF" w:rsidRDefault="002C6891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3E8" w:rsidRPr="00DD7CDF" w14:paraId="1F15081F" w14:textId="77777777" w:rsidTr="008045A4">
        <w:trPr>
          <w:trHeight w:hRule="exact" w:val="360"/>
        </w:trPr>
        <w:tc>
          <w:tcPr>
            <w:tcW w:w="4302" w:type="dxa"/>
          </w:tcPr>
          <w:p w14:paraId="62A8531E" w14:textId="502E7CFA" w:rsidR="00A653E8" w:rsidRPr="00B012B9" w:rsidRDefault="00A653E8" w:rsidP="00A653E8">
            <w:pPr>
              <w:rPr>
                <w:i/>
                <w:iCs/>
                <w:sz w:val="30"/>
                <w:szCs w:val="30"/>
              </w:rPr>
            </w:pP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50C" w:rsidRPr="00CF7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01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01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61C2" w:rsidRPr="00606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F750C" w:rsidRPr="00CF7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89A367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E89C6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84560" w14:textId="767DE160" w:rsidR="00A653E8" w:rsidRPr="00DD7CDF" w:rsidRDefault="00A653E8" w:rsidP="0082522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vMerge/>
          </w:tcPr>
          <w:p w14:paraId="20A90ADA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1209F7" w14:textId="77777777" w:rsidR="00A653E8" w:rsidRPr="00DD7CDF" w:rsidRDefault="00A653E8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A653E8" w:rsidRPr="00DD7CDF" w14:paraId="5380D04A" w14:textId="77777777" w:rsidTr="008B4A70">
        <w:trPr>
          <w:trHeight w:hRule="exact" w:val="165"/>
        </w:trPr>
        <w:tc>
          <w:tcPr>
            <w:tcW w:w="4302" w:type="dxa"/>
          </w:tcPr>
          <w:p w14:paraId="67B8A0E5" w14:textId="2E2BA972" w:rsidR="00A653E8" w:rsidRPr="00131A7E" w:rsidRDefault="00A653E8" w:rsidP="00A653E8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1658E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A1D5CD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93CB73" w14:textId="61F342F2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14F0DA8A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FC98DA" w14:textId="770DA802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3E8" w:rsidRPr="00DD7CDF" w14:paraId="69A24785" w14:textId="77777777" w:rsidTr="008045A4">
        <w:trPr>
          <w:trHeight w:hRule="exact" w:val="360"/>
        </w:trPr>
        <w:tc>
          <w:tcPr>
            <w:tcW w:w="4302" w:type="dxa"/>
          </w:tcPr>
          <w:p w14:paraId="770064BD" w14:textId="48CE59AE" w:rsidR="00A653E8" w:rsidRPr="008045A4" w:rsidRDefault="008045A4" w:rsidP="008045A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</w:t>
            </w:r>
            <w:r w:rsidR="00A653E8"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ไม่เกินกำหนด</w:t>
            </w:r>
            <w:r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ระยะเวลาการรับ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270" w:type="dxa"/>
          </w:tcPr>
          <w:p w14:paraId="6525A19E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B60715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3AA4EB" w14:textId="20F45131" w:rsidR="00A653E8" w:rsidRPr="006D6B08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A5C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vMerge/>
          </w:tcPr>
          <w:p w14:paraId="25D5A19E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A5E080" w14:textId="40B715C7" w:rsidR="00A653E8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653E8" w:rsidRPr="00DD7CDF" w14:paraId="3FBEF7F6" w14:textId="77777777" w:rsidTr="008045A4">
        <w:trPr>
          <w:trHeight w:hRule="exact" w:val="403"/>
        </w:trPr>
        <w:tc>
          <w:tcPr>
            <w:tcW w:w="4302" w:type="dxa"/>
          </w:tcPr>
          <w:p w14:paraId="5E6823CE" w14:textId="76352DAF" w:rsidR="00A653E8" w:rsidRPr="00DD7CDF" w:rsidRDefault="008045A4" w:rsidP="00804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3E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C328015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89533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08AC2" w14:textId="410737D8" w:rsidR="00A653E8" w:rsidRPr="006D6B08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275D3" w:rsidRPr="006D6B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084</w:t>
            </w:r>
          </w:p>
        </w:tc>
        <w:tc>
          <w:tcPr>
            <w:tcW w:w="270" w:type="dxa"/>
            <w:vMerge/>
          </w:tcPr>
          <w:p w14:paraId="0624808D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644BDB" w14:textId="1D8DFEB1" w:rsidR="00A653E8" w:rsidRPr="00DD7CDF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653E8" w:rsidRPr="00DD7CDF" w14:paraId="79262C37" w14:textId="77777777" w:rsidTr="008045A4">
        <w:trPr>
          <w:trHeight w:hRule="exact" w:val="403"/>
        </w:trPr>
        <w:tc>
          <w:tcPr>
            <w:tcW w:w="4302" w:type="dxa"/>
          </w:tcPr>
          <w:p w14:paraId="0EE6CF31" w14:textId="6B9DFEDE" w:rsidR="00A653E8" w:rsidRPr="00DD7CDF" w:rsidRDefault="008045A4" w:rsidP="008045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7A7534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31D740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1BAF02" w14:textId="56A35E4D" w:rsidR="00A653E8" w:rsidRPr="006D6B08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62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048</w:t>
            </w:r>
          </w:p>
        </w:tc>
        <w:tc>
          <w:tcPr>
            <w:tcW w:w="270" w:type="dxa"/>
            <w:vMerge/>
          </w:tcPr>
          <w:p w14:paraId="7E4E586D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A348A2" w14:textId="7D84CF10" w:rsidR="00A653E8" w:rsidRPr="00DD7CDF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653E8" w:rsidRPr="00DD7CDF" w14:paraId="041CE7DE" w14:textId="77777777" w:rsidTr="008045A4">
        <w:trPr>
          <w:trHeight w:hRule="exact" w:val="403"/>
        </w:trPr>
        <w:tc>
          <w:tcPr>
            <w:tcW w:w="4302" w:type="dxa"/>
          </w:tcPr>
          <w:p w14:paraId="487B311E" w14:textId="710D3869" w:rsidR="00A653E8" w:rsidRPr="00DD7CDF" w:rsidRDefault="008045A4" w:rsidP="008045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9181E8C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8A1BF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4201C3" w14:textId="2DF40F03" w:rsidR="00A653E8" w:rsidRPr="006D6B08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75D3" w:rsidRPr="006D6B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  <w:vMerge/>
          </w:tcPr>
          <w:p w14:paraId="5FD3E3B8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D3F2F7" w14:textId="55340FF1" w:rsidR="00A653E8" w:rsidRPr="00DD7CDF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3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A653E8" w:rsidRPr="00DD7CDF" w14:paraId="687DB7DD" w14:textId="77777777" w:rsidTr="008045A4">
        <w:trPr>
          <w:trHeight w:hRule="exact" w:val="403"/>
        </w:trPr>
        <w:tc>
          <w:tcPr>
            <w:tcW w:w="4302" w:type="dxa"/>
          </w:tcPr>
          <w:p w14:paraId="63F7E5F8" w14:textId="77777777" w:rsidR="00A653E8" w:rsidRPr="00DD7CDF" w:rsidRDefault="00A653E8" w:rsidP="00A653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3E4F6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7838D8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2992EF" w14:textId="7DCC28C4" w:rsidR="00A653E8" w:rsidRPr="006D6B08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A5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70" w:type="dxa"/>
            <w:vMerge/>
          </w:tcPr>
          <w:p w14:paraId="1C46BC3E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B05A1B" w14:textId="6023DB07" w:rsidR="00A653E8" w:rsidRPr="00DD7CDF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5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CF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A653E8" w:rsidRPr="00DD7CDF" w14:paraId="374F6528" w14:textId="77777777" w:rsidTr="008045A4">
        <w:trPr>
          <w:trHeight w:hRule="exact" w:val="403"/>
        </w:trPr>
        <w:tc>
          <w:tcPr>
            <w:tcW w:w="4302" w:type="dxa"/>
          </w:tcPr>
          <w:p w14:paraId="3A03955E" w14:textId="668F805D" w:rsidR="00A653E8" w:rsidRPr="00DD7CDF" w:rsidRDefault="00A653E8" w:rsidP="00A653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A9788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3686093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1B9908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CAA7E3" w14:textId="58FF83D3" w:rsidR="00A653E8" w:rsidRPr="006D6B08" w:rsidRDefault="008045A4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3E8" w:rsidRPr="006D6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14:paraId="2B5E4CF6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BBB30E3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E8" w:rsidRPr="00DD7CDF" w14:paraId="64743C14" w14:textId="77777777" w:rsidTr="008045A4">
        <w:trPr>
          <w:trHeight w:hRule="exact" w:val="403"/>
        </w:trPr>
        <w:tc>
          <w:tcPr>
            <w:tcW w:w="4302" w:type="dxa"/>
          </w:tcPr>
          <w:p w14:paraId="7BE8908F" w14:textId="77777777" w:rsidR="00A653E8" w:rsidRPr="00DD7CDF" w:rsidRDefault="00A653E8" w:rsidP="00A653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FEC6C5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1C411F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FAF5A9" w14:textId="1C59DC7E" w:rsidR="00A653E8" w:rsidRPr="006D6B08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061C2"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A5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61C2"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  <w:vMerge/>
          </w:tcPr>
          <w:p w14:paraId="7EB24741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648CA4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E8" w:rsidRPr="00DD7CDF" w14:paraId="38EA471C" w14:textId="77777777" w:rsidTr="008045A4">
        <w:trPr>
          <w:trHeight w:hRule="exact" w:val="360"/>
        </w:trPr>
        <w:tc>
          <w:tcPr>
            <w:tcW w:w="4302" w:type="dxa"/>
          </w:tcPr>
          <w:p w14:paraId="2F11614B" w14:textId="77777777" w:rsidR="00A653E8" w:rsidRPr="00DD7CDF" w:rsidRDefault="00A653E8" w:rsidP="00A653E8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E50CA" w14:textId="77777777" w:rsidR="00A653E8" w:rsidRPr="00DD7CDF" w:rsidRDefault="00A653E8" w:rsidP="00A653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E275B" w14:textId="77777777" w:rsidR="00A653E8" w:rsidRPr="00DD7CDF" w:rsidRDefault="00A653E8" w:rsidP="00A653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A389CF6" w14:textId="77777777" w:rsidR="00A653E8" w:rsidRPr="00DF3DC6" w:rsidRDefault="00A653E8" w:rsidP="00A653E8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F3DC6" w:rsidRPr="00DD7CDF" w14:paraId="24DA6951" w14:textId="77777777" w:rsidTr="008045A4">
        <w:trPr>
          <w:trHeight w:hRule="exact" w:val="360"/>
        </w:trPr>
        <w:tc>
          <w:tcPr>
            <w:tcW w:w="4302" w:type="dxa"/>
          </w:tcPr>
          <w:p w14:paraId="4B2A76BA" w14:textId="77777777" w:rsidR="00DF3DC6" w:rsidRPr="00DD7CDF" w:rsidRDefault="00DF3DC6" w:rsidP="00DF3DC6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991B7" w14:textId="77777777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F7F2A5" w14:textId="77777777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52483A0" w14:textId="604EFA6F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F3D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DF3DC6" w:rsidRPr="00DD7CDF" w14:paraId="36CE2774" w14:textId="77777777" w:rsidTr="008045A4">
        <w:trPr>
          <w:trHeight w:hRule="exact" w:val="360"/>
        </w:trPr>
        <w:tc>
          <w:tcPr>
            <w:tcW w:w="4302" w:type="dxa"/>
          </w:tcPr>
          <w:p w14:paraId="1140B745" w14:textId="77777777" w:rsidR="00DF3DC6" w:rsidRPr="00DD7CDF" w:rsidRDefault="00DF3DC6" w:rsidP="00DF3DC6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8B5BC" w14:textId="52AF190B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0BFB69" w14:textId="26413130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C738550" w14:textId="46D596EE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DC6" w:rsidRPr="00DD7CDF" w14:paraId="1484ED5C" w14:textId="77777777" w:rsidTr="008045A4">
        <w:trPr>
          <w:trHeight w:hRule="exact" w:val="360"/>
        </w:trPr>
        <w:tc>
          <w:tcPr>
            <w:tcW w:w="4302" w:type="dxa"/>
          </w:tcPr>
          <w:p w14:paraId="1DCC5B5E" w14:textId="77777777" w:rsidR="00DF3DC6" w:rsidRPr="00DD7CDF" w:rsidRDefault="00DF3DC6" w:rsidP="00DF3DC6">
            <w:pPr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F0E7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FB99E6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4BC713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274BAED1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7E6211" w14:textId="77777777" w:rsidR="00DF3DC6" w:rsidRPr="00DD7CDF" w:rsidRDefault="00DF3DC6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</w:t>
            </w:r>
          </w:p>
        </w:tc>
      </w:tr>
      <w:tr w:rsidR="00FB4116" w:rsidRPr="00DD7CDF" w14:paraId="34404E00" w14:textId="77777777" w:rsidTr="008045A4">
        <w:trPr>
          <w:trHeight w:hRule="exact" w:val="360"/>
        </w:trPr>
        <w:tc>
          <w:tcPr>
            <w:tcW w:w="4302" w:type="dxa"/>
          </w:tcPr>
          <w:p w14:paraId="4A92AB54" w14:textId="77777777" w:rsidR="00FB4116" w:rsidRPr="00DD7CDF" w:rsidRDefault="00FB4116" w:rsidP="00FB4116">
            <w:pPr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C3853C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DB5931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C3B4E0" w14:textId="76A3F031" w:rsidR="00FB4116" w:rsidRPr="00DD7CDF" w:rsidRDefault="00FB4116" w:rsidP="0082522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Merge/>
          </w:tcPr>
          <w:p w14:paraId="79DA1728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B7461A" w14:textId="77777777" w:rsidR="00FB4116" w:rsidRPr="00DD7CDF" w:rsidRDefault="00FB4116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  <w:p w14:paraId="180934EE" w14:textId="77777777" w:rsidR="00FB4116" w:rsidRPr="00DD7CDF" w:rsidRDefault="00FB4116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116" w:rsidRPr="00DD7CDF" w14:paraId="1F309F68" w14:textId="77777777" w:rsidTr="008045A4">
        <w:trPr>
          <w:trHeight w:hRule="exact" w:val="360"/>
        </w:trPr>
        <w:tc>
          <w:tcPr>
            <w:tcW w:w="4302" w:type="dxa"/>
          </w:tcPr>
          <w:p w14:paraId="21FD310A" w14:textId="638D6715" w:rsidR="00FB4116" w:rsidRPr="00B012B9" w:rsidRDefault="00FB4116" w:rsidP="00FB4116">
            <w:pPr>
              <w:rPr>
                <w:i/>
                <w:iCs/>
                <w:sz w:val="30"/>
                <w:szCs w:val="30"/>
              </w:rPr>
            </w:pP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50C" w:rsidRPr="00CF7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01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01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61C2" w:rsidRPr="00606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F750C" w:rsidRPr="00CF7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4F1AB6" w14:textId="6D5D515F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C075EF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79260C" w14:textId="35C17F99" w:rsidR="00FB4116" w:rsidRPr="00DD7CDF" w:rsidRDefault="00FB4116" w:rsidP="0082522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vMerge/>
          </w:tcPr>
          <w:p w14:paraId="146A66B7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F341D0" w14:textId="77777777" w:rsidR="00FB4116" w:rsidRPr="00DD7CDF" w:rsidRDefault="00FB4116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131A7E" w:rsidRPr="00DD7CDF" w14:paraId="16C78CF5" w14:textId="77777777" w:rsidTr="008045A4">
        <w:trPr>
          <w:trHeight w:hRule="exact" w:val="174"/>
        </w:trPr>
        <w:tc>
          <w:tcPr>
            <w:tcW w:w="4302" w:type="dxa"/>
          </w:tcPr>
          <w:p w14:paraId="7FD7884B" w14:textId="76E70867" w:rsidR="00131A7E" w:rsidRPr="00DD7CDF" w:rsidRDefault="00131A7E" w:rsidP="00131A7E">
            <w:pPr>
              <w:ind w:left="148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49199" w14:textId="77777777" w:rsidR="00131A7E" w:rsidRPr="00DD7CDF" w:rsidRDefault="00131A7E" w:rsidP="00131A7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240E0" w14:textId="77777777" w:rsidR="00131A7E" w:rsidRPr="00DD7CDF" w:rsidRDefault="00131A7E" w:rsidP="00131A7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9F7DE1" w14:textId="622D1762" w:rsidR="00131A7E" w:rsidRPr="00DD7CDF" w:rsidRDefault="00131A7E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60AD1CE5" w14:textId="77777777" w:rsidR="00131A7E" w:rsidRPr="00DD7CDF" w:rsidRDefault="00131A7E" w:rsidP="00131A7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3A61D1" w14:textId="76A63ADD" w:rsidR="00131A7E" w:rsidRPr="00DD7CDF" w:rsidRDefault="00131A7E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3E8" w:rsidRPr="00DD7CDF" w14:paraId="501B106D" w14:textId="77777777" w:rsidTr="008045A4">
        <w:trPr>
          <w:trHeight w:hRule="exact" w:val="360"/>
        </w:trPr>
        <w:tc>
          <w:tcPr>
            <w:tcW w:w="4302" w:type="dxa"/>
          </w:tcPr>
          <w:p w14:paraId="764DC5AB" w14:textId="65789DB4" w:rsidR="00A653E8" w:rsidRPr="008045A4" w:rsidRDefault="008045A4" w:rsidP="00804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ยังไม่เกินกำหนดระยะเวลาการรับ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270" w:type="dxa"/>
          </w:tcPr>
          <w:p w14:paraId="20A515C1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403E7D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AA3626" w14:textId="1D1A4581" w:rsidR="00A653E8" w:rsidRPr="007754AA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75D3" w:rsidRPr="007754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F75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Merge/>
          </w:tcPr>
          <w:p w14:paraId="43EC29A5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06709D" w14:textId="5AE8552A" w:rsidR="00A653E8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653E8" w:rsidRPr="00DD7CDF" w14:paraId="7E5B2DA8" w14:textId="77777777" w:rsidTr="008045A4">
        <w:trPr>
          <w:trHeight w:hRule="exact" w:val="403"/>
        </w:trPr>
        <w:tc>
          <w:tcPr>
            <w:tcW w:w="4302" w:type="dxa"/>
          </w:tcPr>
          <w:p w14:paraId="3B5340E4" w14:textId="3D56F007" w:rsidR="00A653E8" w:rsidRPr="00DD7CDF" w:rsidRDefault="008045A4" w:rsidP="00A653E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3E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03ED38C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A71A5B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AAF186" w14:textId="64A24318" w:rsidR="00A653E8" w:rsidRPr="007754AA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0" w:type="dxa"/>
            <w:vMerge/>
          </w:tcPr>
          <w:p w14:paraId="5E288D30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BD5463" w14:textId="04863E0B" w:rsidR="00A653E8" w:rsidRPr="00DD7CDF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653E8" w:rsidRPr="00DD7CDF" w14:paraId="7D5B7146" w14:textId="77777777" w:rsidTr="008045A4">
        <w:trPr>
          <w:trHeight w:hRule="exact" w:val="403"/>
        </w:trPr>
        <w:tc>
          <w:tcPr>
            <w:tcW w:w="4302" w:type="dxa"/>
          </w:tcPr>
          <w:p w14:paraId="0AF3821E" w14:textId="312C7359" w:rsidR="00A653E8" w:rsidRPr="00DD7CDF" w:rsidRDefault="008045A4" w:rsidP="00A653E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AD36495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C67DFF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DC7FA0" w14:textId="7E43748A" w:rsidR="00A653E8" w:rsidRPr="007754AA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Merge/>
          </w:tcPr>
          <w:p w14:paraId="36629B9C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F88D8E" w14:textId="37F8D9C9" w:rsidR="00A653E8" w:rsidRPr="00DD7CDF" w:rsidRDefault="00CF750C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653E8" w:rsidRPr="00DD7CDF" w14:paraId="1EC77DD3" w14:textId="77777777" w:rsidTr="008045A4">
        <w:trPr>
          <w:trHeight w:hRule="exact" w:val="403"/>
        </w:trPr>
        <w:tc>
          <w:tcPr>
            <w:tcW w:w="4302" w:type="dxa"/>
          </w:tcPr>
          <w:p w14:paraId="381591D3" w14:textId="6DA3D31D" w:rsidR="00A653E8" w:rsidRPr="00DD7CDF" w:rsidRDefault="008045A4" w:rsidP="00A653E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2E882E2F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60957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51FE1F" w14:textId="48AA372B" w:rsidR="00A653E8" w:rsidRPr="007754AA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vMerge/>
          </w:tcPr>
          <w:p w14:paraId="34E983CD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722377" w14:textId="6CB7DDC3" w:rsidR="00A653E8" w:rsidRPr="00DD7CDF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A653E8" w:rsidRPr="00DD7CDF" w14:paraId="738AEE0A" w14:textId="77777777" w:rsidTr="008045A4">
        <w:trPr>
          <w:trHeight w:hRule="exact" w:val="403"/>
        </w:trPr>
        <w:tc>
          <w:tcPr>
            <w:tcW w:w="4302" w:type="dxa"/>
          </w:tcPr>
          <w:p w14:paraId="6632C936" w14:textId="77777777" w:rsidR="00A653E8" w:rsidRPr="00DD7CDF" w:rsidRDefault="00A653E8" w:rsidP="00A653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55E1A59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259A3B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B9A915E" w14:textId="1199967D" w:rsidR="00A653E8" w:rsidRPr="007754AA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275D3" w:rsidRPr="00775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70" w:type="dxa"/>
            <w:vMerge/>
          </w:tcPr>
          <w:p w14:paraId="46343B8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DBB3BB" w14:textId="10DD40A6" w:rsidR="00A653E8" w:rsidRPr="00DD7CDF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</w:tr>
      <w:tr w:rsidR="00A653E8" w:rsidRPr="00DD7CDF" w14:paraId="191D5734" w14:textId="77777777" w:rsidTr="008045A4">
        <w:trPr>
          <w:trHeight w:hRule="exact" w:val="403"/>
        </w:trPr>
        <w:tc>
          <w:tcPr>
            <w:tcW w:w="4302" w:type="dxa"/>
          </w:tcPr>
          <w:p w14:paraId="33DADF0F" w14:textId="566E7C9D" w:rsidR="00A653E8" w:rsidRPr="00DD7CDF" w:rsidRDefault="00A653E8" w:rsidP="00A653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97886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A9788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6EAC0BCD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DB101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8C652F" w14:textId="656325BE" w:rsidR="00A653E8" w:rsidRPr="007754AA" w:rsidRDefault="008045A4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61C2" w:rsidRPr="006061C2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14:paraId="0A7B9E81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7C783B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E8" w:rsidRPr="00DD7CDF" w14:paraId="373AB8E9" w14:textId="77777777" w:rsidTr="008045A4">
        <w:trPr>
          <w:trHeight w:hRule="exact" w:val="403"/>
        </w:trPr>
        <w:tc>
          <w:tcPr>
            <w:tcW w:w="4302" w:type="dxa"/>
          </w:tcPr>
          <w:p w14:paraId="15A7200A" w14:textId="77777777" w:rsidR="00A653E8" w:rsidRPr="00DD7CDF" w:rsidRDefault="00A653E8" w:rsidP="00A653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784D14F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EADF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440C7B" w14:textId="0A8F34D4" w:rsidR="00A653E8" w:rsidRPr="007754AA" w:rsidRDefault="006061C2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275D3" w:rsidRPr="00775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70" w:type="dxa"/>
            <w:vMerge/>
          </w:tcPr>
          <w:p w14:paraId="6DCDB02C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EC6DBE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414D5D9" w14:textId="3F123162" w:rsidR="006A2560" w:rsidRPr="006013B3" w:rsidRDefault="00CF463B" w:rsidP="00A653E8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ab/>
      </w:r>
    </w:p>
    <w:p w14:paraId="4C0ED9E9" w14:textId="080C32D8" w:rsidR="00BC322F" w:rsidRPr="00DD7CDF" w:rsidRDefault="00CF750C" w:rsidP="00716598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CF750C">
        <w:rPr>
          <w:rFonts w:ascii="Angsana New" w:hAnsi="Angsana New" w:cs="Angsana New"/>
          <w:sz w:val="30"/>
          <w:szCs w:val="30"/>
          <w:lang w:val="en-US"/>
        </w:rPr>
        <w:t>1</w:t>
      </w:r>
      <w:r w:rsidR="006061C2" w:rsidRPr="006061C2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E44AD3" w:rsidRPr="00DD7CDF">
        <w:rPr>
          <w:rFonts w:ascii="Angsana New" w:hAnsi="Angsana New" w:cs="Angsana New"/>
          <w:b w:val="0"/>
          <w:bCs/>
          <w:sz w:val="30"/>
          <w:szCs w:val="30"/>
        </w:rPr>
        <w:t xml:space="preserve">      </w:t>
      </w:r>
      <w:r w:rsidR="00813B31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ภาระผูกพันกับบุ</w:t>
      </w:r>
      <w:r w:rsidR="00A83A43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คคลหรือกิจการที่ไม่เกี่ยวข้องกัน</w:t>
      </w:r>
    </w:p>
    <w:p w14:paraId="70CA9D4E" w14:textId="77777777" w:rsidR="0059267B" w:rsidRPr="006013B3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801A097" w14:textId="7167E7E5" w:rsidR="001259DD" w:rsidRPr="00DD7CDF" w:rsidRDefault="00BC322F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937F8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31</w:t>
      </w:r>
      <w:r w:rsidR="00DC6C5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AC6D7D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</w:t>
      </w:r>
      <w:r w:rsidR="00DA236A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931A7" w:rsidRPr="00DD7CDF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DA236A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31</w:t>
      </w:r>
      <w:r w:rsidR="00DA236A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A236A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25</w:t>
      </w:r>
      <w:r w:rsidR="006061C2" w:rsidRPr="006061C2">
        <w:rPr>
          <w:rFonts w:ascii="Angsana New" w:hAnsi="Angsana New" w:cs="Angsana New" w:hint="cs"/>
          <w:spacing w:val="-2"/>
          <w:sz w:val="30"/>
          <w:szCs w:val="30"/>
        </w:rPr>
        <w:t>6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</w:t>
      </w:r>
      <w:r w:rsidR="00DA236A" w:rsidRPr="00DD7CD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617A8005" w14:textId="77777777" w:rsidR="0059267B" w:rsidRPr="006013B3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38E1E61" w14:textId="19A5A98C" w:rsidR="003645D7" w:rsidRPr="00DD7CDF" w:rsidRDefault="00CF750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6</w:t>
      </w:r>
      <w:r w:rsidR="005C3DA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CF750C">
        <w:rPr>
          <w:rFonts w:ascii="Angsana New" w:hAnsi="Angsana New" w:cs="Angsana New"/>
          <w:b/>
          <w:bCs/>
          <w:sz w:val="30"/>
          <w:szCs w:val="30"/>
        </w:rPr>
        <w:t>1</w:t>
      </w:r>
      <w:r w:rsidR="00BC322F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645D7" w:rsidRPr="00DD7CD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5C3DAA" w:rsidRPr="00DD7CDF">
        <w:rPr>
          <w:rFonts w:ascii="Angsana New" w:hAnsi="Angsana New" w:cs="Angsana New"/>
          <w:b/>
          <w:bCs/>
          <w:sz w:val="30"/>
          <w:szCs w:val="30"/>
          <w:cs/>
        </w:rPr>
        <w:t>ตามสัญญาที่เป็น</w:t>
      </w:r>
      <w:r w:rsidR="003645D7" w:rsidRPr="00DD7CDF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</w:t>
      </w:r>
      <w:r w:rsidR="0064464F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E302B8E" w14:textId="77777777" w:rsidR="0059267B" w:rsidRPr="006013B3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62"/>
        <w:gridCol w:w="270"/>
        <w:gridCol w:w="1147"/>
      </w:tblGrid>
      <w:tr w:rsidR="00A1323B" w:rsidRPr="00DD7CDF" w14:paraId="27EF5362" w14:textId="77777777" w:rsidTr="00B924DC">
        <w:trPr>
          <w:trHeight w:hRule="exact" w:val="360"/>
        </w:trPr>
        <w:tc>
          <w:tcPr>
            <w:tcW w:w="4230" w:type="dxa"/>
          </w:tcPr>
          <w:p w14:paraId="4903C8E4" w14:textId="77777777" w:rsidR="00A1323B" w:rsidRPr="00DD7CDF" w:rsidRDefault="00A1323B" w:rsidP="007027F2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3EB8A8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ED91A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vAlign w:val="center"/>
          </w:tcPr>
          <w:p w14:paraId="5C1B8CA4" w14:textId="77777777" w:rsidR="00A1323B" w:rsidRPr="00DD7CDF" w:rsidRDefault="00A1323B" w:rsidP="0070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1323B" w:rsidRPr="00DD7CDF" w14:paraId="3EA85AA0" w14:textId="77777777" w:rsidTr="00B924DC">
        <w:trPr>
          <w:trHeight w:hRule="exact" w:val="360"/>
        </w:trPr>
        <w:tc>
          <w:tcPr>
            <w:tcW w:w="4230" w:type="dxa"/>
          </w:tcPr>
          <w:p w14:paraId="235EAE58" w14:textId="77777777" w:rsidR="00A1323B" w:rsidRPr="00DD7CDF" w:rsidRDefault="00A1323B" w:rsidP="007027F2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2533459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0BEDA8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5DA93021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23B" w:rsidRPr="00DD7CDF" w14:paraId="60C6B295" w14:textId="77777777" w:rsidTr="00B924DC">
        <w:trPr>
          <w:trHeight w:hRule="exact" w:val="360"/>
        </w:trPr>
        <w:tc>
          <w:tcPr>
            <w:tcW w:w="4230" w:type="dxa"/>
          </w:tcPr>
          <w:p w14:paraId="5BA97088" w14:textId="77777777" w:rsidR="00A1323B" w:rsidRPr="00DD7CDF" w:rsidRDefault="00A1323B" w:rsidP="00A1323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4F0B65" w14:textId="19FC3D42" w:rsidR="00A1323B" w:rsidRPr="00A97886" w:rsidRDefault="00CF750C" w:rsidP="00B924DC">
            <w:pPr>
              <w:tabs>
                <w:tab w:val="clear" w:pos="907"/>
                <w:tab w:val="left" w:pos="77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1323B" w:rsidRPr="00A97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74CA15" w14:textId="77777777" w:rsidR="00A1323B" w:rsidRPr="00A97886" w:rsidRDefault="00A1323B" w:rsidP="00A1323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79376E" w14:textId="7460FF4E" w:rsidR="00A1323B" w:rsidRPr="00A97886" w:rsidRDefault="00CF750C" w:rsidP="00B924DC">
            <w:pPr>
              <w:tabs>
                <w:tab w:val="clear" w:pos="907"/>
                <w:tab w:val="left" w:pos="772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1323B" w:rsidRPr="00A97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5072D2" w14:textId="77777777" w:rsidR="00A1323B" w:rsidRPr="00A97886" w:rsidRDefault="00A1323B" w:rsidP="00A1323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A519F6F" w14:textId="570CD043" w:rsidR="00A1323B" w:rsidRPr="00A97886" w:rsidRDefault="00CF750C" w:rsidP="00B924DC">
            <w:pPr>
              <w:tabs>
                <w:tab w:val="clear" w:pos="907"/>
                <w:tab w:val="left" w:pos="501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1323B" w:rsidRPr="00A97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5E2131" w14:textId="77777777" w:rsidR="00A1323B" w:rsidRPr="00A97886" w:rsidRDefault="00A1323B" w:rsidP="00A1323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E2C33A9" w14:textId="59FDD64D" w:rsidR="00A1323B" w:rsidRPr="00A97886" w:rsidRDefault="00CF750C" w:rsidP="00B924DC">
            <w:pPr>
              <w:tabs>
                <w:tab w:val="clear" w:pos="680"/>
                <w:tab w:val="clear" w:pos="907"/>
                <w:tab w:val="left" w:pos="678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5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1323B" w:rsidRPr="00A97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323B" w:rsidRPr="00DD7CDF" w14:paraId="1CDE2342" w14:textId="77777777" w:rsidTr="00B924DC">
        <w:trPr>
          <w:trHeight w:hRule="exact" w:val="360"/>
        </w:trPr>
        <w:tc>
          <w:tcPr>
            <w:tcW w:w="4230" w:type="dxa"/>
          </w:tcPr>
          <w:p w14:paraId="41BDF650" w14:textId="77777777" w:rsidR="00A1323B" w:rsidRPr="00DD7CDF" w:rsidRDefault="00A1323B" w:rsidP="00A1323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9F4264" w14:textId="018A132E" w:rsidR="00A1323B" w:rsidRPr="00A97886" w:rsidRDefault="006061C2" w:rsidP="00B924DC">
            <w:pPr>
              <w:tabs>
                <w:tab w:val="clear" w:pos="907"/>
                <w:tab w:val="left" w:pos="77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C2BC51" w14:textId="77777777" w:rsidR="00A1323B" w:rsidRPr="00A97886" w:rsidRDefault="00A1323B" w:rsidP="00A1323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F1590" w14:textId="2D0F7C27" w:rsidR="00A1323B" w:rsidRPr="00A97886" w:rsidRDefault="006061C2" w:rsidP="00B924DC">
            <w:pPr>
              <w:tabs>
                <w:tab w:val="clear" w:pos="907"/>
                <w:tab w:val="left" w:pos="772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AB209C" w14:textId="77777777" w:rsidR="00A1323B" w:rsidRPr="00A97886" w:rsidRDefault="00A1323B" w:rsidP="00A1323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10EDEB4" w14:textId="0B10934D" w:rsidR="00A1323B" w:rsidRPr="00A97886" w:rsidRDefault="006061C2" w:rsidP="00B924DC">
            <w:pPr>
              <w:tabs>
                <w:tab w:val="clear" w:pos="907"/>
                <w:tab w:val="left" w:pos="501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50C" w:rsidRPr="00CF750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829E05" w14:textId="77777777" w:rsidR="00A1323B" w:rsidRPr="00A97886" w:rsidRDefault="00A1323B" w:rsidP="00A1323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7F4FEC2" w14:textId="28D49B4D" w:rsidR="00A1323B" w:rsidRPr="00A97886" w:rsidRDefault="006061C2" w:rsidP="00B924DC">
            <w:pPr>
              <w:tabs>
                <w:tab w:val="clear" w:pos="680"/>
                <w:tab w:val="clear" w:pos="907"/>
                <w:tab w:val="left" w:pos="678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1C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1323B" w:rsidRPr="00DD7CDF" w14:paraId="7F70C2F1" w14:textId="77777777" w:rsidTr="00B924DC">
        <w:trPr>
          <w:trHeight w:hRule="exact" w:val="144"/>
        </w:trPr>
        <w:tc>
          <w:tcPr>
            <w:tcW w:w="4230" w:type="dxa"/>
          </w:tcPr>
          <w:p w14:paraId="10FB5918" w14:textId="77777777" w:rsidR="00A1323B" w:rsidRPr="00DD7CDF" w:rsidRDefault="00A1323B" w:rsidP="00A1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95B773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B866D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0E0A8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77DCD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31E330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56760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BBBDE5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1323B" w:rsidRPr="00DD7CDF" w14:paraId="76CFDA08" w14:textId="77777777" w:rsidTr="00B924DC">
        <w:trPr>
          <w:trHeight w:hRule="exact" w:val="403"/>
        </w:trPr>
        <w:tc>
          <w:tcPr>
            <w:tcW w:w="4230" w:type="dxa"/>
          </w:tcPr>
          <w:p w14:paraId="23F3A611" w14:textId="77777777" w:rsidR="00A1323B" w:rsidRPr="00DD7CDF" w:rsidRDefault="00A1323B" w:rsidP="00A1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536A03C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F145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DA4E1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7B2A25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0CC88D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68D69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91BB3DC" w14:textId="77777777" w:rsidR="00A1323B" w:rsidRPr="00DD7CDF" w:rsidRDefault="00A1323B" w:rsidP="00A1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0850" w:rsidRPr="00DD7CDF" w14:paraId="2564BAB6" w14:textId="77777777" w:rsidTr="00B924DC">
        <w:trPr>
          <w:trHeight w:hRule="exact" w:val="403"/>
        </w:trPr>
        <w:tc>
          <w:tcPr>
            <w:tcW w:w="4230" w:type="dxa"/>
          </w:tcPr>
          <w:p w14:paraId="1EEC6051" w14:textId="77777777" w:rsidR="00F60850" w:rsidRPr="00DD7CDF" w:rsidRDefault="00F60850" w:rsidP="00F60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6D37BD31" w14:textId="657D8D56" w:rsidR="00F60850" w:rsidRPr="00DD7CDF" w:rsidRDefault="006061C2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C6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E6202BB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F7235" w14:textId="3683C4ED" w:rsidR="00F60850" w:rsidRPr="00DD7CDF" w:rsidRDefault="006061C2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0850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89D56E3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1B1111" w14:textId="34B8F144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6A8169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4F35085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60850" w:rsidRPr="00DD7CDF" w14:paraId="1401993F" w14:textId="77777777" w:rsidTr="00B924DC">
        <w:trPr>
          <w:trHeight w:hRule="exact" w:val="403"/>
        </w:trPr>
        <w:tc>
          <w:tcPr>
            <w:tcW w:w="4230" w:type="dxa"/>
          </w:tcPr>
          <w:p w14:paraId="245B9B08" w14:textId="77777777" w:rsidR="00F60850" w:rsidRPr="00DD7CDF" w:rsidRDefault="00F60850" w:rsidP="00F60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69573D3F" w14:textId="3F4E119F" w:rsidR="00F60850" w:rsidRPr="00DD7CDF" w:rsidRDefault="00CF750C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C6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61C2" w:rsidRPr="006061C2">
              <w:rPr>
                <w:rFonts w:ascii="Angsana New" w:hAnsi="Angsana New" w:cs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52D594B2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63F56" w14:textId="0FD0B48F" w:rsidR="00F60850" w:rsidRPr="00DD7CDF" w:rsidRDefault="006061C2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0850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50C" w:rsidRPr="00CF750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061C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78A8BBCD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C39A772" w14:textId="0FFFA0BE" w:rsidR="00F60850" w:rsidRPr="00DD7CDF" w:rsidRDefault="00CF750C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D9C9E8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23AF1C" w14:textId="4134BC5C" w:rsidR="00F60850" w:rsidRPr="00DD7CDF" w:rsidRDefault="006061C2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</w:tr>
      <w:tr w:rsidR="00F60850" w:rsidRPr="00DD7CDF" w14:paraId="629A2067" w14:textId="77777777" w:rsidTr="00B924DC">
        <w:trPr>
          <w:trHeight w:hRule="exact" w:val="403"/>
        </w:trPr>
        <w:tc>
          <w:tcPr>
            <w:tcW w:w="4230" w:type="dxa"/>
          </w:tcPr>
          <w:p w14:paraId="1C60B1B9" w14:textId="77777777" w:rsidR="00F60850" w:rsidRPr="00DD7CDF" w:rsidRDefault="00F60850" w:rsidP="00F60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8EC3A6" w14:textId="6C7374D8" w:rsidR="00F60850" w:rsidRPr="00DD7CDF" w:rsidRDefault="00CF750C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9C66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7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33F48F0C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208DBC" w14:textId="725C580F" w:rsidR="00F60850" w:rsidRPr="00DD7CDF" w:rsidRDefault="006061C2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60850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23EA3EFD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C7F33A5" w14:textId="4AA5CBFB" w:rsidR="00F60850" w:rsidRPr="00DD7CDF" w:rsidRDefault="00CF750C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750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6061C2" w:rsidRPr="006061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ED2292" w14:textId="77777777" w:rsidR="00F60850" w:rsidRPr="00DD7CDF" w:rsidRDefault="00F60850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2542EF4" w14:textId="7263127C" w:rsidR="00F60850" w:rsidRPr="00DD7CDF" w:rsidRDefault="006061C2" w:rsidP="00F60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61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</w:t>
            </w:r>
          </w:p>
        </w:tc>
      </w:tr>
    </w:tbl>
    <w:p w14:paraId="045B36FB" w14:textId="37FD4F79" w:rsidR="008B672C" w:rsidRDefault="008B672C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DEAAC1" w14:textId="784960C3" w:rsidR="006013B3" w:rsidRDefault="006013B3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21210F3" w14:textId="7A211AB5" w:rsidR="006013B3" w:rsidRDefault="006013B3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30A8930" w14:textId="263DE4F5" w:rsidR="006013B3" w:rsidRDefault="006013B3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F8561C6" w14:textId="2B04A972" w:rsidR="006013B3" w:rsidRDefault="006013B3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CE53CF3" w14:textId="77777777" w:rsidR="006013B3" w:rsidRDefault="006013B3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E46A4D" w14:textId="08E01F11" w:rsidR="00BC322F" w:rsidRPr="00DD7CDF" w:rsidRDefault="00CF750C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6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2</w:t>
      </w:r>
      <w:r w:rsidR="005E64F3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BC322F" w:rsidRPr="00DD7CD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DD7CDF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4AE85090" w14:textId="4948CA1F" w:rsidR="00A05A84" w:rsidRPr="00DD7CDF" w:rsidRDefault="00A05A8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DD7CDF">
        <w:rPr>
          <w:rFonts w:ascii="Angsana New" w:hAnsi="Angsana New" w:cs="Angsana New"/>
          <w:sz w:val="30"/>
          <w:szCs w:val="30"/>
        </w:rPr>
        <w:t>“</w:t>
      </w:r>
      <w:r w:rsidRPr="00DD7CDF">
        <w:rPr>
          <w:rFonts w:ascii="Angsana New" w:hAnsi="Angsana New" w:cs="Angsana New"/>
          <w:sz w:val="30"/>
          <w:szCs w:val="30"/>
          <w:cs/>
        </w:rPr>
        <w:t>มหาวิทยาลัย</w:t>
      </w:r>
      <w:r w:rsidRPr="00DD7CDF">
        <w:rPr>
          <w:rFonts w:ascii="Angsana New" w:hAnsi="Angsana New" w:cs="Angsana New"/>
          <w:sz w:val="30"/>
          <w:szCs w:val="30"/>
        </w:rPr>
        <w:t>”</w:t>
      </w:r>
      <w:r w:rsidRPr="00DD7CDF">
        <w:rPr>
          <w:rFonts w:ascii="Angsana New" w:hAnsi="Angsana New" w:cs="Angsana New"/>
          <w:sz w:val="30"/>
          <w:szCs w:val="30"/>
          <w:cs/>
        </w:rPr>
        <w:t>) โดยทางมหาวิทยาลัย</w:t>
      </w:r>
      <w:r w:rsidR="003937F8" w:rsidRPr="00DD7CDF">
        <w:rPr>
          <w:rFonts w:ascii="Angsana New" w:hAnsi="Angsana New" w:cs="Angsana New"/>
          <w:sz w:val="30"/>
          <w:szCs w:val="30"/>
        </w:rPr>
        <w:t xml:space="preserve">  </w:t>
      </w:r>
      <w:r w:rsidRPr="00DD7CDF">
        <w:rPr>
          <w:rFonts w:ascii="Angsana New" w:hAnsi="Angsana New" w:cs="Angsana New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DD7CD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DD7CDF">
        <w:rPr>
          <w:rFonts w:ascii="Angsana New" w:hAnsi="Angsana New" w:cs="Angsana New"/>
          <w:sz w:val="30"/>
          <w:szCs w:val="30"/>
          <w:cs/>
        </w:rPr>
        <w:t>แ</w:t>
      </w:r>
      <w:r w:rsidR="0006244A" w:rsidRPr="00DD7CDF">
        <w:rPr>
          <w:rFonts w:ascii="Angsana New" w:hAnsi="Angsana New" w:cs="Angsana New"/>
          <w:sz w:val="30"/>
          <w:szCs w:val="30"/>
          <w:cs/>
        </w:rPr>
        <w:t>ละใช้เป็นศูนย์วิจัยและฝึกอบรมแก่</w:t>
      </w:r>
      <w:r w:rsidR="003937F8" w:rsidRPr="00DD7CDF">
        <w:rPr>
          <w:rFonts w:ascii="Angsana New" w:hAnsi="Angsana New" w:cs="Angsana New"/>
          <w:sz w:val="30"/>
          <w:szCs w:val="30"/>
        </w:rPr>
        <w:t xml:space="preserve">         </w:t>
      </w:r>
      <w:r w:rsidRPr="00DD7CDF">
        <w:rPr>
          <w:rFonts w:ascii="Angsana New" w:hAnsi="Angsana New" w:cs="Angsana New"/>
          <w:sz w:val="30"/>
          <w:szCs w:val="30"/>
          <w:cs/>
        </w:rPr>
        <w:t>อาจารย์และนักวิชาการ ซึ่ง</w:t>
      </w:r>
      <w:r w:rsidR="00AC3E57" w:rsidRPr="00DD7CDF">
        <w:rPr>
          <w:rFonts w:ascii="Angsana New" w:hAnsi="Angsana New" w:cs="Angsana New"/>
          <w:sz w:val="30"/>
          <w:szCs w:val="30"/>
          <w:cs/>
        </w:rPr>
        <w:t>จะสิ้นสุด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61C2" w:rsidRPr="006061C2">
        <w:rPr>
          <w:rFonts w:ascii="Angsana New" w:hAnsi="Angsana New" w:cs="Angsana New"/>
          <w:sz w:val="30"/>
          <w:szCs w:val="30"/>
        </w:rPr>
        <w:t>2565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04" w:rsidRPr="00DD7CDF">
        <w:rPr>
          <w:rFonts w:ascii="Angsana New" w:hAnsi="Angsana New" w:cs="Angsana New"/>
          <w:spacing w:val="-4"/>
          <w:sz w:val="30"/>
          <w:szCs w:val="30"/>
          <w:cs/>
        </w:rPr>
        <w:t>ภายใต้เงื่อนไขของ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สัญญาดังกล่าว บริษัทมี</w:t>
      </w:r>
      <w:r w:rsidR="00417708" w:rsidRPr="00DD7CDF">
        <w:rPr>
          <w:rFonts w:ascii="Angsana New" w:hAnsi="Angsana New" w:cs="Angsana New"/>
          <w:spacing w:val="-4"/>
          <w:sz w:val="30"/>
          <w:szCs w:val="30"/>
        </w:rPr>
        <w:br/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ภาระผูกพันที่จะต้อง</w:t>
      </w:r>
      <w:r w:rsidR="00355124" w:rsidRPr="00DD7CDF">
        <w:rPr>
          <w:rFonts w:ascii="Angsana New" w:hAnsi="Angsana New" w:cs="Angsana New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</w:t>
      </w:r>
      <w:r w:rsidR="007E0A55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</w:t>
      </w:r>
      <w:r w:rsidR="007E0A55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55124" w:rsidRPr="00DD7CDF">
        <w:rPr>
          <w:rFonts w:ascii="Angsana New" w:hAnsi="Angsana New" w:cs="Angsana New"/>
          <w:spacing w:val="-4"/>
          <w:sz w:val="30"/>
          <w:szCs w:val="30"/>
          <w:cs/>
        </w:rPr>
        <w:t>ล้านบาทต่อปี</w:t>
      </w:r>
      <w:r w:rsidR="00355124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55124" w:rsidRPr="00DD7CDF">
        <w:rPr>
          <w:rFonts w:ascii="Angsana New" w:hAnsi="Angsana New" w:cs="Angsana New"/>
          <w:spacing w:val="-4"/>
          <w:sz w:val="30"/>
          <w:szCs w:val="30"/>
          <w:cs/>
        </w:rPr>
        <w:t>และจะต้อง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โอนกรรมสิทธิ์ในสินทรัพย์</w:t>
      </w:r>
      <w:r w:rsidRPr="00DD7CDF">
        <w:rPr>
          <w:rFonts w:ascii="Angsana New" w:hAnsi="Angsana New" w:cs="Angsana New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DD7CDF">
        <w:rPr>
          <w:rFonts w:ascii="Angsana New" w:hAnsi="Angsana New" w:cs="Angsana New"/>
          <w:sz w:val="30"/>
          <w:szCs w:val="30"/>
          <w:cs/>
        </w:rPr>
        <w:t>ของ</w:t>
      </w:r>
      <w:r w:rsidRPr="00DD7CDF">
        <w:rPr>
          <w:rFonts w:ascii="Angsana New" w:hAnsi="Angsana New" w:cs="Angsana New"/>
          <w:sz w:val="30"/>
          <w:szCs w:val="30"/>
          <w:cs/>
        </w:rPr>
        <w:t>สัญญาสิ้นสุดลง ทั้งนี้ราคาตามบัญชีของ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สินทรัพย</w:t>
      </w:r>
      <w:r w:rsidR="008F3E98" w:rsidRPr="00DD7CDF">
        <w:rPr>
          <w:rFonts w:ascii="Angsana New" w:hAnsi="Angsana New" w:cs="Angsana New"/>
          <w:spacing w:val="-2"/>
          <w:sz w:val="30"/>
          <w:szCs w:val="30"/>
          <w:cs/>
        </w:rPr>
        <w:t>์ของบริษัทภายใต้สัญญา</w:t>
      </w:r>
      <w:r w:rsidR="004C24C1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ดังกล่าว ณ วันที่ </w:t>
      </w:r>
      <w:r w:rsidR="00CF750C" w:rsidRPr="00CF750C">
        <w:rPr>
          <w:rFonts w:ascii="Angsana New" w:hAnsi="Angsana New" w:cs="Angsana New"/>
          <w:sz w:val="30"/>
          <w:szCs w:val="30"/>
        </w:rPr>
        <w:t>31</w:t>
      </w:r>
      <w:r w:rsidR="006530C0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</w:t>
      </w:r>
      <w:r w:rsidR="008067D9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6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3</w:t>
      </w:r>
      <w:r w:rsidR="00786572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DA34B4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pacing w:val="-2"/>
          <w:sz w:val="30"/>
          <w:szCs w:val="30"/>
        </w:rPr>
        <w:t>2</w:t>
      </w:r>
      <w:r w:rsidR="00CF750C" w:rsidRPr="00CF750C">
        <w:rPr>
          <w:rFonts w:ascii="Angsana New" w:hAnsi="Angsana New" w:cs="Angsana New"/>
          <w:spacing w:val="-2"/>
          <w:sz w:val="30"/>
          <w:szCs w:val="30"/>
        </w:rPr>
        <w:t>1</w:t>
      </w:r>
      <w:r w:rsidR="00521698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862588"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CF750C" w:rsidRPr="00CF750C">
        <w:rPr>
          <w:rFonts w:ascii="Angsana New" w:eastAsia="CG Times (W1)" w:hAnsi="Angsana New" w:cs="Angsana New"/>
          <w:i/>
          <w:iCs/>
          <w:sz w:val="30"/>
          <w:szCs w:val="30"/>
        </w:rPr>
        <w:t>31</w:t>
      </w:r>
      <w:r w:rsidR="00862588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62588"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eastAsia="CG Times (W1)" w:hAnsi="Angsana New" w:cs="Angsana New"/>
          <w:i/>
          <w:iCs/>
          <w:sz w:val="30"/>
          <w:szCs w:val="30"/>
        </w:rPr>
        <w:t>2562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</w:rPr>
        <w:t>:</w:t>
      </w:r>
      <w:r w:rsidR="00D65091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CF750C" w:rsidRPr="00CF750C">
        <w:rPr>
          <w:rFonts w:ascii="Angsana New" w:eastAsia="CG Times (W1)" w:hAnsi="Angsana New" w:cs="Angsana New"/>
          <w:i/>
          <w:iCs/>
          <w:sz w:val="30"/>
          <w:szCs w:val="30"/>
        </w:rPr>
        <w:t>1</w:t>
      </w:r>
      <w:r w:rsidR="006061C2" w:rsidRPr="006061C2">
        <w:rPr>
          <w:rFonts w:ascii="Angsana New" w:eastAsia="CG Times (W1)" w:hAnsi="Angsana New" w:cs="Angsana New"/>
          <w:i/>
          <w:iCs/>
          <w:sz w:val="30"/>
          <w:szCs w:val="30"/>
        </w:rPr>
        <w:t>4</w:t>
      </w:r>
      <w:r w:rsidR="00786572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ล้านบาท)</w:t>
      </w:r>
    </w:p>
    <w:p w14:paraId="4D678FE9" w14:textId="77777777" w:rsidR="00342161" w:rsidRPr="00DD7CDF" w:rsidRDefault="00342161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</w:p>
    <w:p w14:paraId="1908B131" w14:textId="05D95C45" w:rsidR="00F1014A" w:rsidRPr="00DD7CDF" w:rsidRDefault="00CF750C" w:rsidP="00F60850">
      <w:pPr>
        <w:pStyle w:val="BodyText2"/>
        <w:ind w:left="1080" w:right="63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6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CF750C">
        <w:rPr>
          <w:rFonts w:ascii="Angsana New" w:hAnsi="Angsana New" w:cs="Angsana New"/>
          <w:b/>
          <w:bCs/>
          <w:sz w:val="30"/>
          <w:szCs w:val="30"/>
        </w:rPr>
        <w:t>3</w:t>
      </w:r>
      <w:r w:rsidR="00F1014A" w:rsidRPr="00DD7CDF">
        <w:rPr>
          <w:rFonts w:ascii="Angsana New" w:hAnsi="Angsana New" w:cs="Angsana New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8B672C" w:rsidRDefault="00F1014A" w:rsidP="000429AC">
      <w:pPr>
        <w:pStyle w:val="BodyText2"/>
        <w:ind w:left="1080" w:right="63" w:hanging="538"/>
        <w:jc w:val="thaiDistribute"/>
        <w:rPr>
          <w:rFonts w:ascii="Angsana New" w:hAnsi="Angsana New" w:cs="Angsana New"/>
          <w:sz w:val="30"/>
          <w:szCs w:val="30"/>
        </w:rPr>
      </w:pPr>
    </w:p>
    <w:p w14:paraId="0F8C6A6C" w14:textId="4E7801F9" w:rsidR="002C1FB9" w:rsidRPr="00DD7CDF" w:rsidRDefault="00F1014A" w:rsidP="000429AC">
      <w:pPr>
        <w:pStyle w:val="BodyText2"/>
        <w:ind w:left="1080" w:right="63" w:firstLine="0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บริษัทย่อยบางแห่งมีภาระผูกพัน</w:t>
      </w:r>
      <w:r w:rsidR="0085319D" w:rsidRPr="00DD7CDF">
        <w:rPr>
          <w:rFonts w:ascii="Angsana New" w:hAnsi="Angsana New" w:cs="Angsana New"/>
          <w:sz w:val="30"/>
          <w:szCs w:val="30"/>
          <w:cs/>
        </w:rPr>
        <w:t>ภายใต้</w:t>
      </w:r>
      <w:r w:rsidRPr="00DD7CDF">
        <w:rPr>
          <w:rFonts w:ascii="Angsana New" w:hAnsi="Angsana New" w:cs="Angsana New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CE358D" w:rsidRPr="00DD7CDF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F0568A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958</w:t>
      </w:r>
      <w:r w:rsidR="00AB5AB6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04DB8" w:rsidRPr="00DD7CD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E358D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CF750C" w:rsidRPr="00CF750C">
        <w:rPr>
          <w:rFonts w:ascii="Angsana New" w:eastAsia="CG Times (W1)" w:hAnsi="Angsana New" w:cs="Angsana New"/>
          <w:i/>
          <w:iCs/>
          <w:sz w:val="30"/>
          <w:szCs w:val="30"/>
        </w:rPr>
        <w:t>31</w:t>
      </w:r>
      <w:r w:rsidR="00DA236A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DA236A"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ธันวาคม</w:t>
      </w:r>
      <w:r w:rsidR="00DA236A" w:rsidRPr="00DD7CDF">
        <w:rPr>
          <w:rFonts w:ascii="Angsana New" w:hAnsi="Angsana New" w:cs="Angsana New"/>
          <w:i/>
          <w:iCs/>
          <w:cs/>
        </w:rPr>
        <w:t xml:space="preserve"> </w:t>
      </w:r>
      <w:r w:rsidR="006061C2" w:rsidRPr="006061C2">
        <w:rPr>
          <w:rFonts w:ascii="Angsana New" w:eastAsia="CG Times (W1)" w:hAnsi="Angsana New" w:cs="Angsana New"/>
          <w:i/>
          <w:iCs/>
          <w:sz w:val="30"/>
          <w:szCs w:val="30"/>
        </w:rPr>
        <w:t>2562</w:t>
      </w:r>
      <w:r w:rsidR="0088679E" w:rsidRPr="00DD7CDF">
        <w:rPr>
          <w:rFonts w:ascii="Angsana New" w:eastAsia="CG Times (W1)" w:hAnsi="Angsana New" w:cs="Angsana New"/>
          <w:i/>
          <w:iCs/>
          <w:sz w:val="30"/>
          <w:szCs w:val="30"/>
        </w:rPr>
        <w:t>:</w:t>
      </w:r>
      <w:r w:rsidR="00AE420B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6061C2" w:rsidRPr="006061C2">
        <w:rPr>
          <w:rFonts w:ascii="Angsana New" w:eastAsia="CG Times (W1)" w:hAnsi="Angsana New" w:cs="Angsana New"/>
          <w:i/>
          <w:iCs/>
          <w:sz w:val="30"/>
          <w:szCs w:val="30"/>
        </w:rPr>
        <w:t>2</w:t>
      </w:r>
      <w:r w:rsidR="00D64FC6" w:rsidRPr="00DD7CDF">
        <w:rPr>
          <w:rFonts w:ascii="Angsana New" w:eastAsia="CG Times (W1)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eastAsia="CG Times (W1)" w:hAnsi="Angsana New" w:cs="Angsana New"/>
          <w:i/>
          <w:iCs/>
          <w:sz w:val="30"/>
          <w:szCs w:val="30"/>
        </w:rPr>
        <w:t>065</w:t>
      </w:r>
      <w:r w:rsidR="00786572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8679E"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</w:t>
      </w:r>
      <w:r w:rsidR="00DF3DC6">
        <w:rPr>
          <w:rFonts w:ascii="Angsana New" w:eastAsia="CG Times (W1)" w:hAnsi="Angsana New" w:cs="Angsana New" w:hint="cs"/>
          <w:i/>
          <w:iCs/>
          <w:sz w:val="30"/>
          <w:szCs w:val="30"/>
          <w:cs/>
        </w:rPr>
        <w:t>ท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)</w:t>
      </w:r>
    </w:p>
    <w:p w14:paraId="440AFF41" w14:textId="77777777" w:rsidR="00670E3E" w:rsidRDefault="006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30133CF" w14:textId="75406C95" w:rsidR="003645D7" w:rsidRPr="00DD7CDF" w:rsidRDefault="00CF750C" w:rsidP="00F60850">
      <w:pPr>
        <w:pStyle w:val="BodyText2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750C">
        <w:rPr>
          <w:rFonts w:ascii="Angsana New" w:hAnsi="Angsana New" w:cs="Angsana New"/>
          <w:b/>
          <w:b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6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b/>
          <w:bCs/>
          <w:sz w:val="30"/>
          <w:szCs w:val="30"/>
        </w:rPr>
        <w:t>4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6D0ACD" w:rsidRPr="00DD7CDF">
        <w:rPr>
          <w:rFonts w:ascii="Angsana New" w:hAnsi="Angsana New" w:cs="Angsana New"/>
          <w:b/>
          <w:bCs/>
          <w:sz w:val="30"/>
          <w:szCs w:val="30"/>
          <w:cs/>
        </w:rPr>
        <w:t>หนังสือค้ำประกัน</w:t>
      </w:r>
    </w:p>
    <w:p w14:paraId="502D588D" w14:textId="77777777" w:rsidR="00EC4737" w:rsidRPr="00DD7CDF" w:rsidRDefault="00EC4737" w:rsidP="000429AC">
      <w:pPr>
        <w:pStyle w:val="BodyText2"/>
        <w:ind w:left="1080" w:hanging="53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AAF695" w14:textId="37FE2B25" w:rsidR="004C45A6" w:rsidRPr="00DD7CDF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spacing w:val="-4"/>
          <w:lang w:val="en-US"/>
        </w:rPr>
      </w:pPr>
      <w:r w:rsidRPr="00DD7CDF">
        <w:rPr>
          <w:rFonts w:ascii="Angsana New" w:eastAsia="CG Times (W1)" w:hAnsi="Angsana New" w:cs="Angsana New"/>
          <w:spacing w:val="-4"/>
          <w:lang w:val="en-US"/>
        </w:rPr>
        <w:t>(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>ก)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ab/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DD7CDF">
        <w:rPr>
          <w:rFonts w:ascii="Angsana New" w:eastAsia="CG Times (W1)" w:hAnsi="Angsana New" w:cs="Angsana New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เป็นจำนวนเงินรวม</w:t>
      </w:r>
      <w:r w:rsidR="00786572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CF750C" w:rsidRPr="00CF750C">
        <w:rPr>
          <w:rFonts w:ascii="Angsana New" w:eastAsia="CG Times (W1)" w:hAnsi="Angsana New" w:cs="Angsana New"/>
          <w:spacing w:val="-4"/>
          <w:lang w:val="en-US"/>
        </w:rPr>
        <w:t>1</w:t>
      </w:r>
      <w:r w:rsidR="006061C2" w:rsidRPr="006061C2">
        <w:rPr>
          <w:rFonts w:ascii="Angsana New" w:eastAsia="CG Times (W1)" w:hAnsi="Angsana New" w:cs="Angsana New"/>
          <w:spacing w:val="-4"/>
          <w:lang w:val="en-US"/>
        </w:rPr>
        <w:t>7</w:t>
      </w:r>
      <w:r w:rsidR="000B310B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ล้านบาท และ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991FBE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br/>
      </w:r>
      <w:r w:rsidR="00CF750C" w:rsidRPr="00CF750C">
        <w:rPr>
          <w:rFonts w:ascii="Angsana New" w:eastAsia="CG Times (W1)" w:hAnsi="Angsana New" w:cs="Angsana New"/>
          <w:spacing w:val="-4"/>
          <w:lang w:val="en-US"/>
        </w:rPr>
        <w:t>1</w:t>
      </w:r>
      <w:r w:rsidR="006061C2" w:rsidRPr="006061C2">
        <w:rPr>
          <w:rFonts w:ascii="Angsana New" w:eastAsia="CG Times (W1)" w:hAnsi="Angsana New" w:cs="Angsana New"/>
          <w:spacing w:val="-4"/>
          <w:lang w:val="en-US"/>
        </w:rPr>
        <w:t>0</w:t>
      </w:r>
      <w:r w:rsidR="00F0568A">
        <w:rPr>
          <w:rFonts w:ascii="Angsana New" w:eastAsia="CG Times (W1)" w:hAnsi="Angsana New" w:cs="Angsana New"/>
          <w:spacing w:val="-4"/>
          <w:lang w:val="en-US"/>
        </w:rPr>
        <w:t>,</w:t>
      </w:r>
      <w:r w:rsidR="006061C2" w:rsidRPr="006061C2">
        <w:rPr>
          <w:rFonts w:ascii="Angsana New" w:eastAsia="CG Times (W1)" w:hAnsi="Angsana New" w:cs="Angsana New"/>
          <w:spacing w:val="-4"/>
          <w:lang w:val="en-US"/>
        </w:rPr>
        <w:t>79</w:t>
      </w:r>
      <w:r w:rsidR="00CF750C" w:rsidRPr="00CF750C">
        <w:rPr>
          <w:rFonts w:ascii="Angsana New" w:eastAsia="CG Times (W1)" w:hAnsi="Angsana New" w:cs="Angsana New"/>
          <w:spacing w:val="-4"/>
          <w:lang w:val="en-US"/>
        </w:rPr>
        <w:t>1</w:t>
      </w:r>
      <w:r w:rsidR="00DA20A8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ล้านบาท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spacing w:val="-6"/>
          <w:cs/>
          <w:lang w:val="en-US"/>
        </w:rPr>
        <w:t xml:space="preserve">ตามลำดับ 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>(</w:t>
      </w:r>
      <w:r w:rsidR="00CF750C" w:rsidRPr="00CF750C">
        <w:rPr>
          <w:rFonts w:ascii="Angsana New" w:eastAsia="CG Times (W1)" w:hAnsi="Angsana New" w:cs="Angsana New"/>
          <w:i/>
          <w:iCs/>
          <w:spacing w:val="-6"/>
          <w:lang w:val="en-US"/>
        </w:rPr>
        <w:t>31</w:t>
      </w:r>
      <w:r w:rsidR="00862588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 xml:space="preserve"> ธันวาคม </w:t>
      </w:r>
      <w:r w:rsidR="006061C2" w:rsidRPr="006061C2">
        <w:rPr>
          <w:rFonts w:ascii="Angsana New" w:eastAsia="CG Times (W1)" w:hAnsi="Angsana New" w:cs="Angsana New"/>
          <w:i/>
          <w:iCs/>
          <w:spacing w:val="-6"/>
          <w:lang w:val="en-US"/>
        </w:rPr>
        <w:t>2562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: </w:t>
      </w:r>
      <w:proofErr w:type="gramStart"/>
      <w:r w:rsidR="00CF750C" w:rsidRPr="00CF750C">
        <w:rPr>
          <w:rFonts w:ascii="Angsana New" w:eastAsia="CG Times (W1)" w:hAnsi="Angsana New" w:cs="Angsana New"/>
          <w:i/>
          <w:iCs/>
          <w:spacing w:val="-6"/>
          <w:lang w:val="en-US"/>
        </w:rPr>
        <w:t>1</w:t>
      </w:r>
      <w:r w:rsidR="006061C2" w:rsidRPr="006061C2">
        <w:rPr>
          <w:rFonts w:ascii="Angsana New" w:eastAsia="CG Times (W1)" w:hAnsi="Angsana New" w:cs="Angsana New"/>
          <w:i/>
          <w:iCs/>
          <w:spacing w:val="-6"/>
          <w:lang w:val="en-US"/>
        </w:rPr>
        <w:t>6</w:t>
      </w:r>
      <w:r w:rsidR="00D64FC6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786572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>ล้านบาท</w:t>
      </w:r>
      <w:proofErr w:type="gramEnd"/>
      <w:r w:rsidR="00F1014A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 xml:space="preserve"> และ </w:t>
      </w:r>
      <w:r w:rsidR="006061C2" w:rsidRPr="006061C2">
        <w:rPr>
          <w:rFonts w:ascii="Angsana New" w:eastAsia="CG Times (W1)" w:hAnsi="Angsana New" w:cs="Angsana New"/>
          <w:i/>
          <w:iCs/>
          <w:spacing w:val="-6"/>
          <w:lang w:val="en-US"/>
        </w:rPr>
        <w:t>9</w:t>
      </w:r>
      <w:r w:rsidR="00666566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>,</w:t>
      </w:r>
      <w:r w:rsidR="00CF750C" w:rsidRPr="00CF750C">
        <w:rPr>
          <w:rFonts w:ascii="Angsana New" w:eastAsia="CG Times (W1)" w:hAnsi="Angsana New" w:cs="Angsana New"/>
          <w:i/>
          <w:iCs/>
          <w:spacing w:val="-6"/>
          <w:lang w:val="en-US"/>
        </w:rPr>
        <w:t>1</w:t>
      </w:r>
      <w:r w:rsidR="006061C2" w:rsidRPr="006061C2">
        <w:rPr>
          <w:rFonts w:ascii="Angsana New" w:eastAsia="CG Times (W1)" w:hAnsi="Angsana New" w:cs="Angsana New"/>
          <w:i/>
          <w:iCs/>
          <w:spacing w:val="-6"/>
          <w:lang w:val="en-US"/>
        </w:rPr>
        <w:t>92</w:t>
      </w:r>
      <w:r w:rsidR="00786572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>ล้านบาท ตามลำดับ)</w:t>
      </w:r>
      <w:r w:rsidR="00F1014A" w:rsidRPr="00DD7CDF">
        <w:rPr>
          <w:rFonts w:ascii="Angsana New" w:eastAsia="CG Times (W1)" w:hAnsi="Angsana New" w:cs="Angsana New"/>
          <w:spacing w:val="-6"/>
          <w:cs/>
          <w:lang w:val="en-US"/>
        </w:rPr>
        <w:t xml:space="preserve"> หนังสือค้ำประกันเหล่านี้ส่วนใหญ่เป็น</w:t>
      </w:r>
      <w:r w:rsidR="002B2807" w:rsidRPr="00DD7CDF">
        <w:rPr>
          <w:rFonts w:ascii="Angsana New" w:eastAsia="CG Times (W1)" w:hAnsi="Angsana New" w:cs="Angsana New"/>
          <w:spacing w:val="-4"/>
          <w:cs/>
          <w:lang w:val="en-US"/>
        </w:rPr>
        <w:t>การ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ค้ำประกันค่าภาษี ค่าอากรต่างๆ และการขายสินค้า</w:t>
      </w:r>
    </w:p>
    <w:p w14:paraId="17C29869" w14:textId="77777777" w:rsidR="007B6948" w:rsidRPr="00DD7CDF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spacing w:val="-4"/>
          <w:lang w:val="en-US"/>
        </w:rPr>
      </w:pPr>
    </w:p>
    <w:p w14:paraId="1F5DA560" w14:textId="5AE423FC" w:rsidR="007B6948" w:rsidRPr="00DD7CDF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i/>
          <w:iCs/>
          <w:spacing w:val="-4"/>
          <w:lang w:val="en-US"/>
        </w:rPr>
      </w:pPr>
      <w:r w:rsidRPr="00DD7CDF">
        <w:rPr>
          <w:rFonts w:ascii="Angsana New" w:eastAsia="CG Times (W1)" w:hAnsi="Angsana New" w:cs="Angsana New"/>
          <w:spacing w:val="-4"/>
          <w:cs/>
          <w:lang w:val="en-US"/>
        </w:rPr>
        <w:t>(ข)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DD7CDF">
        <w:rPr>
          <w:rFonts w:ascii="Angsana New" w:eastAsia="CG Times (W1)" w:hAnsi="Angsana New" w:cs="Angsana New"/>
          <w:spacing w:val="-4"/>
          <w:cs/>
          <w:lang w:val="en-US"/>
        </w:rPr>
        <w:t xml:space="preserve">                 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A03361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6061C2" w:rsidRPr="006061C2">
        <w:rPr>
          <w:rFonts w:ascii="Angsana New" w:eastAsia="CG Times (W1)" w:hAnsi="Angsana New" w:cs="Angsana New"/>
          <w:spacing w:val="-4"/>
          <w:lang w:val="en-US"/>
        </w:rPr>
        <w:t>274</w:t>
      </w:r>
      <w:r w:rsidR="007F0B09" w:rsidRPr="00DD7CDF">
        <w:rPr>
          <w:rFonts w:ascii="Angsana New" w:eastAsia="CG Times (W1)" w:hAnsi="Angsana New" w:cs="Angsana New"/>
          <w:spacing w:val="-4"/>
          <w:lang w:val="en-US"/>
        </w:rPr>
        <w:br/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 xml:space="preserve">ล้านบาท </w:t>
      </w:r>
      <w:r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>(</w:t>
      </w:r>
      <w:r w:rsidR="00CF750C" w:rsidRPr="00CF750C">
        <w:rPr>
          <w:rFonts w:ascii="Angsana New" w:eastAsia="CG Times (W1)" w:hAnsi="Angsana New" w:cs="Angsana New"/>
          <w:i/>
          <w:iCs/>
          <w:spacing w:val="-4"/>
          <w:lang w:val="en-US"/>
        </w:rPr>
        <w:t>31</w:t>
      </w:r>
      <w:r w:rsidR="00862588" w:rsidRPr="00DD7CDF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 </w:t>
      </w:r>
      <w:r w:rsidR="00862588"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 xml:space="preserve">ธันวาคม </w:t>
      </w:r>
      <w:r w:rsidR="006061C2" w:rsidRPr="006061C2">
        <w:rPr>
          <w:rFonts w:ascii="Angsana New" w:eastAsia="CG Times (W1)" w:hAnsi="Angsana New" w:cs="Angsana New"/>
          <w:i/>
          <w:iCs/>
          <w:spacing w:val="-4"/>
          <w:lang w:val="en-US"/>
        </w:rPr>
        <w:t>2562</w:t>
      </w:r>
      <w:r w:rsidRPr="00DD7CDF">
        <w:rPr>
          <w:rFonts w:ascii="Angsana New" w:eastAsia="CG Times (W1)" w:hAnsi="Angsana New" w:cs="Angsana New"/>
          <w:i/>
          <w:iCs/>
          <w:spacing w:val="-4"/>
          <w:lang w:val="en-US"/>
        </w:rPr>
        <w:t>:</w:t>
      </w:r>
      <w:r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 xml:space="preserve"> </w:t>
      </w:r>
      <w:r w:rsidR="00CF750C" w:rsidRPr="00CF750C">
        <w:rPr>
          <w:rFonts w:ascii="Angsana New" w:eastAsia="CG Times (W1)" w:hAnsi="Angsana New" w:cs="Angsana New"/>
          <w:i/>
          <w:iCs/>
          <w:spacing w:val="-4"/>
          <w:lang w:val="en-US"/>
        </w:rPr>
        <w:t>31</w:t>
      </w:r>
      <w:r w:rsidR="006061C2" w:rsidRPr="006061C2">
        <w:rPr>
          <w:rFonts w:ascii="Angsana New" w:eastAsia="CG Times (W1)" w:hAnsi="Angsana New" w:cs="Angsana New"/>
          <w:i/>
          <w:iCs/>
          <w:spacing w:val="-4"/>
          <w:lang w:val="en-US"/>
        </w:rPr>
        <w:t>4</w:t>
      </w:r>
      <w:r w:rsidRPr="00DD7CDF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 </w:t>
      </w:r>
      <w:r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>ล้านบาท)</w:t>
      </w:r>
    </w:p>
    <w:p w14:paraId="5B13652C" w14:textId="77777777" w:rsidR="00670E3E" w:rsidRPr="00670E3E" w:rsidRDefault="00670E3E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14:paraId="22CAB38D" w14:textId="77777777" w:rsidR="00AD4873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lang w:val="en-GB" w:bidi="ar-SA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69E1450" w14:textId="66E8B577" w:rsidR="002B492C" w:rsidRPr="00DD7CDF" w:rsidRDefault="00CF750C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F750C">
        <w:rPr>
          <w:rFonts w:ascii="Angsana New" w:hAnsi="Angsana New" w:cs="Angsana New"/>
          <w:sz w:val="30"/>
          <w:szCs w:val="30"/>
          <w:lang w:val="en-US"/>
        </w:rPr>
        <w:lastRenderedPageBreak/>
        <w:t>1</w:t>
      </w:r>
      <w:r w:rsidR="006061C2" w:rsidRPr="006061C2">
        <w:rPr>
          <w:rFonts w:ascii="Angsana New" w:hAnsi="Angsana New" w:cs="Angsana New"/>
          <w:sz w:val="30"/>
          <w:szCs w:val="30"/>
          <w:lang w:val="en-US"/>
        </w:rPr>
        <w:t>7</w:t>
      </w:r>
      <w:r w:rsidR="002B492C" w:rsidRPr="00DD7CDF">
        <w:rPr>
          <w:rFonts w:ascii="Angsana New" w:hAnsi="Angsana New" w:cs="Angsana New"/>
          <w:sz w:val="30"/>
          <w:szCs w:val="30"/>
        </w:rPr>
        <w:tab/>
      </w:r>
      <w:r w:rsidR="002B492C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การค้ำประกัน</w:t>
      </w:r>
    </w:p>
    <w:p w14:paraId="597E22FE" w14:textId="77777777" w:rsidR="00B5146A" w:rsidRPr="00DD7CDF" w:rsidRDefault="00B5146A" w:rsidP="000429AC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711539F" w14:textId="7C43C5C6" w:rsidR="004527A1" w:rsidRPr="00DD7CDF" w:rsidRDefault="00421738" w:rsidP="000429AC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31</w:t>
      </w:r>
      <w:r w:rsidR="006530C0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/>
          <w:spacing w:val="-4"/>
          <w:sz w:val="30"/>
          <w:szCs w:val="30"/>
          <w:cs/>
        </w:rPr>
        <w:t>มีนาคม</w:t>
      </w:r>
      <w:r w:rsidR="008067D9"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pacing w:val="-4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pacing w:val="-4"/>
          <w:sz w:val="30"/>
          <w:szCs w:val="30"/>
        </w:rPr>
        <w:t>3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ทร</w:t>
      </w:r>
      <w:r w:rsidR="00220CEE" w:rsidRPr="00DD7CDF">
        <w:rPr>
          <w:rFonts w:ascii="Angsana New" w:hAnsi="Angsana New" w:cs="Angsana New"/>
          <w:spacing w:val="-4"/>
          <w:sz w:val="30"/>
          <w:szCs w:val="30"/>
          <w:cs/>
        </w:rPr>
        <w:t>ัพย์สินของบริษัทย่อย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บางแห่งซึ่งได้นำไปใช้เป็นหลักประกันการกู้ยืมเงินของบริษัทย่อย</w:t>
      </w:r>
      <w:r w:rsidRPr="00DD7CDF">
        <w:rPr>
          <w:rFonts w:ascii="Angsana New" w:hAnsi="Angsana New" w:cs="Angsana New"/>
          <w:sz w:val="30"/>
          <w:szCs w:val="30"/>
          <w:cs/>
        </w:rPr>
        <w:t>เหล่านั้นจากสถาบันการเงินต่างๆ มีดังนี้</w:t>
      </w:r>
    </w:p>
    <w:p w14:paraId="2D5E7115" w14:textId="77777777" w:rsidR="008B672C" w:rsidRPr="00DD7CDF" w:rsidRDefault="008B672C" w:rsidP="006A2560">
      <w:pPr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F3F1002" w14:textId="296C29DE" w:rsidR="004C3950" w:rsidRPr="00DD7CDF" w:rsidRDefault="00CF750C" w:rsidP="000429AC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 w:rsidR="007337F1" w:rsidRPr="00DD7CDF">
        <w:rPr>
          <w:rFonts w:ascii="Angsana New" w:hAnsi="Angsana New" w:cs="Angsana New"/>
          <w:sz w:val="30"/>
          <w:szCs w:val="30"/>
        </w:rPr>
        <w:t>.</w:t>
      </w:r>
      <w:r w:rsidRPr="00CF750C">
        <w:rPr>
          <w:rFonts w:ascii="Angsana New" w:hAnsi="Angsana New" w:cs="Angsana New"/>
          <w:sz w:val="30"/>
          <w:szCs w:val="30"/>
        </w:rPr>
        <w:t>1</w:t>
      </w:r>
      <w:r w:rsidR="00564A6B" w:rsidRPr="00DD7CDF">
        <w:rPr>
          <w:rFonts w:ascii="Angsana New" w:hAnsi="Angsana New" w:cs="Angsana New"/>
          <w:sz w:val="30"/>
          <w:szCs w:val="30"/>
        </w:rPr>
        <w:t xml:space="preserve">   </w:t>
      </w:r>
      <w:r w:rsidR="004C3950" w:rsidRPr="00DD7CDF">
        <w:rPr>
          <w:rFonts w:ascii="Angsana New" w:hAnsi="Angsana New" w:cs="Angsana New"/>
          <w:sz w:val="30"/>
          <w:szCs w:val="30"/>
          <w:cs/>
        </w:rPr>
        <w:t>หุ้นสามัญของบริษัทในต่างประเทศดังนี้</w:t>
      </w:r>
    </w:p>
    <w:p w14:paraId="31561224" w14:textId="77777777" w:rsidR="008C3026" w:rsidRPr="00DD7CDF" w:rsidRDefault="008C30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5" w:hanging="360"/>
        <w:jc w:val="thaiDistribute"/>
        <w:rPr>
          <w:rFonts w:ascii="Angsana New" w:hAnsi="Angsana New" w:cs="Angsana New"/>
          <w:sz w:val="22"/>
          <w:szCs w:val="22"/>
        </w:rPr>
      </w:pPr>
    </w:p>
    <w:p w14:paraId="4E02BAD5" w14:textId="5DDC46C6" w:rsidR="00E64AED" w:rsidRPr="00DD7CDF" w:rsidRDefault="004C3950" w:rsidP="000429AC">
      <w:pPr>
        <w:pStyle w:val="ListParagraph"/>
        <w:numPr>
          <w:ilvl w:val="0"/>
          <w:numId w:val="2"/>
        </w:numPr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>C.P. Pokphand Co., Ltd.</w:t>
      </w:r>
      <w:r w:rsidR="00421738" w:rsidRPr="00DD7CD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>จำน</w:t>
      </w:r>
      <w:r w:rsidR="00225410" w:rsidRPr="00DD7CDF">
        <w:rPr>
          <w:rFonts w:ascii="Angsana New" w:hAnsi="Angsana New" w:cs="Angsana New"/>
          <w:sz w:val="30"/>
          <w:szCs w:val="30"/>
          <w:cs/>
        </w:rPr>
        <w:t>ว</w:t>
      </w:r>
      <w:r w:rsidR="00D02B7B" w:rsidRPr="00DD7CDF">
        <w:rPr>
          <w:rFonts w:ascii="Angsana New" w:hAnsi="Angsana New" w:cs="Angsana New" w:hint="cs"/>
          <w:sz w:val="30"/>
          <w:szCs w:val="30"/>
          <w:cs/>
        </w:rPr>
        <w:t>น</w:t>
      </w:r>
      <w:r w:rsidR="00CE358D" w:rsidRPr="00DD7CDF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A03361" w:rsidRPr="00DD7CDF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4</w:t>
      </w:r>
      <w:r w:rsidR="00A03361" w:rsidRPr="00DD7CD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>ล้านหุ้น</w:t>
      </w:r>
      <w:r w:rsidR="00870B9E" w:rsidRPr="00DD7CDF">
        <w:rPr>
          <w:rFonts w:ascii="Angsana New" w:hAnsi="Angsana New" w:cs="Angsana New" w:hint="cs"/>
          <w:sz w:val="30"/>
          <w:szCs w:val="30"/>
          <w:cs/>
        </w:rPr>
        <w:t>สามัญ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 xml:space="preserve"> ซึ่งมีมูลค่ายุติธรรมจำนวน</w:t>
      </w:r>
      <w:r w:rsidR="0038372A" w:rsidRPr="00DD7CDF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57B92">
        <w:rPr>
          <w:rFonts w:ascii="Angsana New" w:hAnsi="Angsana New" w:cs="Angsana New"/>
          <w:sz w:val="30"/>
          <w:szCs w:val="30"/>
        </w:rPr>
        <w:t>,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8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57B92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>ล้านบาท</w:t>
      </w:r>
      <w:r w:rsidR="008067D9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3D5" w:rsidRPr="00DD7CDF">
        <w:rPr>
          <w:rFonts w:ascii="Angsana New" w:hAnsi="Angsana New" w:cs="Angsana New"/>
          <w:sz w:val="30"/>
          <w:szCs w:val="30"/>
        </w:rPr>
        <w:br/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1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4</w:t>
      </w:r>
      <w:r w:rsidR="00DA236A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ล้านหุ้น</w:t>
      </w:r>
      <w:r w:rsidR="007D1B4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สามัญ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มีมูลค่ายุติธรรมจำนวน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0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9</w:t>
      </w:r>
      <w:r w:rsidR="00761C3C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9C6495B" w14:textId="77777777" w:rsidR="00341CFE" w:rsidRPr="00DD7CDF" w:rsidRDefault="00341CFE" w:rsidP="000429AC">
      <w:pPr>
        <w:pStyle w:val="ListParagraph"/>
        <w:ind w:left="1440" w:right="-25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26F908F1" w14:textId="256ABE96" w:rsidR="00E64AED" w:rsidRPr="00DD7CDF" w:rsidRDefault="00341CFE" w:rsidP="000429AC">
      <w:pPr>
        <w:pStyle w:val="ListParagraph"/>
        <w:numPr>
          <w:ilvl w:val="0"/>
          <w:numId w:val="2"/>
        </w:numPr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proofErr w:type="spellStart"/>
      <w:r w:rsidRPr="00DD7CDF">
        <w:rPr>
          <w:rFonts w:ascii="Angsana New" w:hAnsi="Angsana New"/>
          <w:sz w:val="30"/>
          <w:szCs w:val="30"/>
        </w:rPr>
        <w:t>Pravdinsk</w:t>
      </w:r>
      <w:proofErr w:type="spellEnd"/>
      <w:r w:rsidRPr="00DD7CDF">
        <w:rPr>
          <w:rFonts w:ascii="Angsana New" w:hAnsi="Angsana New"/>
          <w:sz w:val="30"/>
          <w:szCs w:val="30"/>
        </w:rPr>
        <w:t xml:space="preserve"> Pig Production</w:t>
      </w:r>
      <w:r w:rsidRPr="00DD7CDF">
        <w:rPr>
          <w:rFonts w:ascii="Angsana New" w:hAnsi="Angsana New" w:cs="Browallia New"/>
          <w:sz w:val="30"/>
          <w:szCs w:val="38"/>
        </w:rPr>
        <w:t>-</w:t>
      </w:r>
      <w:r w:rsidR="006061C2" w:rsidRPr="006061C2">
        <w:rPr>
          <w:rFonts w:ascii="Angsana New" w:hAnsi="Angsana New" w:cs="Browallia New"/>
          <w:sz w:val="30"/>
          <w:szCs w:val="38"/>
        </w:rPr>
        <w:t>2</w:t>
      </w:r>
      <w:r w:rsidRPr="00DD7CDF">
        <w:rPr>
          <w:rFonts w:ascii="Angsana New" w:hAnsi="Angsana New" w:cs="Browallia New"/>
          <w:sz w:val="30"/>
          <w:szCs w:val="38"/>
        </w:rPr>
        <w:t xml:space="preserve"> </w:t>
      </w:r>
      <w:r w:rsidRPr="00DD7CDF">
        <w:rPr>
          <w:rFonts w:ascii="Angsana New" w:hAnsi="Angsana New"/>
          <w:sz w:val="30"/>
          <w:szCs w:val="30"/>
        </w:rPr>
        <w:t xml:space="preserve">Limited Liability Company </w:t>
      </w:r>
      <w:r w:rsidR="00A33F07" w:rsidRPr="00DD7CDF">
        <w:rPr>
          <w:rFonts w:ascii="Angsana New" w:hAnsi="Angsana New" w:hint="cs"/>
          <w:sz w:val="30"/>
          <w:szCs w:val="30"/>
          <w:cs/>
        </w:rPr>
        <w:t>ซึ่งมีมูลค่าทุนจดทะเบียน</w:t>
      </w:r>
      <w:r w:rsidR="007F0B09" w:rsidRPr="00DD7CDF">
        <w:rPr>
          <w:rFonts w:ascii="Angsana New" w:hAnsi="Angsana New" w:cs="Angsana New" w:hint="cs"/>
          <w:sz w:val="30"/>
          <w:szCs w:val="30"/>
          <w:cs/>
        </w:rPr>
        <w:t>ที่ออกและชำระแล้ว</w:t>
      </w:r>
      <w:r w:rsidR="00A33F07" w:rsidRPr="00DD7CDF">
        <w:rPr>
          <w:rFonts w:ascii="Angsana New" w:hAnsi="Angsana New" w:hint="cs"/>
          <w:sz w:val="30"/>
          <w:szCs w:val="30"/>
          <w:cs/>
        </w:rPr>
        <w:t>จำนวน</w:t>
      </w:r>
      <w:r w:rsidR="00A33F07" w:rsidRPr="00DD7CDF">
        <w:rPr>
          <w:rFonts w:ascii="Angsana New" w:hAnsi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/>
          <w:sz w:val="30"/>
          <w:szCs w:val="30"/>
        </w:rPr>
        <w:t>42</w:t>
      </w:r>
      <w:r w:rsidR="00CF750C" w:rsidRPr="00CF750C">
        <w:rPr>
          <w:rFonts w:ascii="Angsana New" w:hAnsi="Angsana New"/>
          <w:sz w:val="30"/>
          <w:szCs w:val="30"/>
        </w:rPr>
        <w:t>1</w:t>
      </w:r>
      <w:r w:rsidR="00E64AED" w:rsidRPr="00DD7CDF">
        <w:rPr>
          <w:rFonts w:ascii="Angsana New" w:hAnsi="Angsana New"/>
          <w:sz w:val="30"/>
          <w:szCs w:val="30"/>
        </w:rPr>
        <w:t xml:space="preserve"> </w:t>
      </w:r>
      <w:r w:rsidR="00E64AED" w:rsidRPr="00DD7CDF">
        <w:rPr>
          <w:rFonts w:ascii="Angsana New" w:hAnsi="Angsana New" w:hint="cs"/>
          <w:sz w:val="30"/>
          <w:szCs w:val="30"/>
          <w:cs/>
        </w:rPr>
        <w:t>ล้านบาท</w:t>
      </w:r>
      <w:r w:rsidR="00317A09" w:rsidRPr="00DD7CDF">
        <w:rPr>
          <w:rFonts w:ascii="Angsana New" w:hAnsi="Angsana New"/>
          <w:sz w:val="30"/>
          <w:szCs w:val="30"/>
        </w:rPr>
        <w:t xml:space="preserve"> </w:t>
      </w:r>
      <w:r w:rsidR="00E64AED" w:rsidRPr="00DD7CDF">
        <w:rPr>
          <w:rFonts w:ascii="Angsana New" w:hAnsi="Angsana New"/>
          <w:i/>
          <w:iCs/>
          <w:sz w:val="30"/>
          <w:szCs w:val="30"/>
        </w:rPr>
        <w:t>(</w:t>
      </w:r>
      <w:r w:rsidR="00CF750C" w:rsidRPr="00CF750C">
        <w:rPr>
          <w:rFonts w:ascii="Angsana New" w:hAnsi="Angsana New"/>
          <w:i/>
          <w:iCs/>
          <w:sz w:val="30"/>
          <w:szCs w:val="30"/>
        </w:rPr>
        <w:t>31</w:t>
      </w:r>
      <w:r w:rsidR="00E64AED" w:rsidRPr="00DD7CDF">
        <w:rPr>
          <w:rFonts w:ascii="Angsana New" w:hAnsi="Angsana New"/>
          <w:i/>
          <w:iCs/>
          <w:sz w:val="30"/>
          <w:szCs w:val="30"/>
        </w:rPr>
        <w:t xml:space="preserve"> </w:t>
      </w:r>
      <w:r w:rsidR="00E64AED" w:rsidRPr="00DD7CDF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A33F07" w:rsidRPr="00DD7CDF">
        <w:rPr>
          <w:rFonts w:ascii="Angsana New" w:hAnsi="Angsana New"/>
          <w:i/>
          <w:iCs/>
          <w:sz w:val="30"/>
          <w:szCs w:val="30"/>
        </w:rPr>
        <w:t xml:space="preserve"> </w:t>
      </w:r>
      <w:r w:rsidR="006061C2" w:rsidRPr="006061C2">
        <w:rPr>
          <w:rFonts w:ascii="Angsana New" w:hAnsi="Angsana New"/>
          <w:i/>
          <w:iCs/>
          <w:sz w:val="30"/>
          <w:szCs w:val="30"/>
        </w:rPr>
        <w:t>2562</w:t>
      </w:r>
      <w:r w:rsidR="00E64AED" w:rsidRPr="00DD7CDF">
        <w:rPr>
          <w:rFonts w:ascii="Angsana New" w:hAnsi="Angsana New"/>
          <w:i/>
          <w:iCs/>
          <w:sz w:val="30"/>
          <w:szCs w:val="30"/>
        </w:rPr>
        <w:t xml:space="preserve">: </w:t>
      </w:r>
      <w:r w:rsidR="006061C2" w:rsidRPr="006061C2">
        <w:rPr>
          <w:rFonts w:ascii="Angsana New" w:hAnsi="Angsana New"/>
          <w:i/>
          <w:iCs/>
          <w:sz w:val="30"/>
          <w:szCs w:val="30"/>
        </w:rPr>
        <w:t>485</w:t>
      </w:r>
      <w:r w:rsidR="00402188" w:rsidRPr="00DD7CDF">
        <w:rPr>
          <w:rFonts w:ascii="Angsana New" w:hAnsi="Angsana New"/>
          <w:i/>
          <w:iCs/>
          <w:sz w:val="30"/>
          <w:szCs w:val="30"/>
        </w:rPr>
        <w:t xml:space="preserve"> </w:t>
      </w:r>
      <w:r w:rsidR="0040218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F52339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A33F07" w:rsidRPr="00DD7CDF">
        <w:rPr>
          <w:rFonts w:ascii="Angsana New" w:hAnsi="Angsana New"/>
          <w:i/>
          <w:iCs/>
          <w:sz w:val="30"/>
          <w:szCs w:val="30"/>
        </w:rPr>
        <w:t>)</w:t>
      </w:r>
    </w:p>
    <w:p w14:paraId="3AD8DA12" w14:textId="77777777" w:rsidR="00FE7DF9" w:rsidRPr="00DD7CDF" w:rsidRDefault="00FE7DF9" w:rsidP="000429AC">
      <w:pPr>
        <w:pStyle w:val="ListParagraph"/>
        <w:ind w:left="1440" w:right="-2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2C32BA2F" w14:textId="4503579F" w:rsidR="00D16702" w:rsidRPr="00DD7CDF" w:rsidRDefault="00D16702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>NNPP Limited Liability Company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ซึ่งมีมูลค่าทุนจดทะเบียน</w:t>
      </w:r>
      <w:r w:rsidR="007F0B09" w:rsidRPr="00DD7CDF">
        <w:rPr>
          <w:rFonts w:ascii="Angsana New" w:hAnsi="Angsana New" w:cs="Angsana New" w:hint="cs"/>
          <w:sz w:val="30"/>
          <w:szCs w:val="30"/>
          <w:cs/>
        </w:rPr>
        <w:t>ที่ออกและชำระแล้ว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061C2" w:rsidRPr="006061C2">
        <w:rPr>
          <w:rFonts w:ascii="Angsana New" w:hAnsi="Angsana New" w:cs="Angsana New"/>
          <w:sz w:val="30"/>
          <w:szCs w:val="30"/>
        </w:rPr>
        <w:t>20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0E24E8"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94C2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="0040218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</w:t>
      </w:r>
      <w:r w:rsidR="0092573D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2573D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DD7CD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311D6827" w14:textId="77777777" w:rsidR="00444689" w:rsidRPr="00DD7CDF" w:rsidRDefault="00444689" w:rsidP="000429AC">
      <w:pPr>
        <w:pStyle w:val="ListParagraph"/>
        <w:rPr>
          <w:rFonts w:ascii="Angsana New" w:hAnsi="Angsana New" w:cs="Angsana New"/>
          <w:i/>
          <w:iCs/>
          <w:sz w:val="22"/>
          <w:szCs w:val="22"/>
        </w:rPr>
      </w:pPr>
    </w:p>
    <w:p w14:paraId="50317A28" w14:textId="470A8C2C" w:rsidR="00444689" w:rsidRDefault="00444689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>NNPP</w:t>
      </w:r>
      <w:r w:rsidR="00A63E29" w:rsidRPr="00DD7CDF">
        <w:rPr>
          <w:rFonts w:ascii="Angsana New" w:hAnsi="Angsana New" w:cs="Angsana New"/>
          <w:sz w:val="30"/>
          <w:szCs w:val="30"/>
        </w:rPr>
        <w:t>-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</w:rPr>
        <w:t xml:space="preserve"> Limited Liability Company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ซึ่งมีมูลค่าทุนจดทะเบียน</w:t>
      </w:r>
      <w:r w:rsidR="007F0B09" w:rsidRPr="00DD7CDF">
        <w:rPr>
          <w:rFonts w:ascii="Angsana New" w:hAnsi="Angsana New" w:cs="Angsana New" w:hint="cs"/>
          <w:sz w:val="30"/>
          <w:szCs w:val="30"/>
          <w:cs/>
        </w:rPr>
        <w:t>ที่ออกและชำระแล้ว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75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94C2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="00794C2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Pr="00DD7CDF">
        <w:rPr>
          <w:rFonts w:ascii="Angsana New" w:hAnsi="Angsana New" w:cs="Angsana New"/>
          <w:i/>
          <w:iCs/>
          <w:sz w:val="30"/>
          <w:szCs w:val="30"/>
        </w:rPr>
        <w:t>:</w:t>
      </w:r>
      <w:r w:rsidR="0040218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4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33</w:t>
      </w:r>
      <w:r w:rsidR="0040218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0218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DD7CD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113D33C" w14:textId="77777777" w:rsidR="006D762D" w:rsidRDefault="006D762D" w:rsidP="006D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C00D00" w14:textId="0A7E379F" w:rsidR="006D762D" w:rsidRPr="006D762D" w:rsidRDefault="006D762D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6D762D">
        <w:rPr>
          <w:rFonts w:ascii="Angsana New" w:hAnsi="Angsana New" w:cs="Angsana New"/>
          <w:sz w:val="30"/>
          <w:szCs w:val="30"/>
        </w:rPr>
        <w:t xml:space="preserve">Charoen Pokphand </w:t>
      </w:r>
      <w:r>
        <w:rPr>
          <w:rFonts w:ascii="Angsana New" w:hAnsi="Angsana New" w:cs="Angsana New"/>
          <w:sz w:val="30"/>
          <w:szCs w:val="30"/>
        </w:rPr>
        <w:t xml:space="preserve">Foods (Overseas) LLC </w:t>
      </w:r>
      <w:r>
        <w:rPr>
          <w:rFonts w:ascii="Angsana New" w:hAnsi="Angsana New" w:cs="Angsana New" w:hint="cs"/>
          <w:sz w:val="30"/>
          <w:szCs w:val="30"/>
          <w:cs/>
        </w:rPr>
        <w:t>ซึ่งมีมูลค่า</w:t>
      </w:r>
      <w:r w:rsidR="00CA0F93">
        <w:rPr>
          <w:rFonts w:ascii="Angsana New" w:hAnsi="Angsana New" w:cs="Angsana New" w:hint="cs"/>
          <w:sz w:val="30"/>
          <w:szCs w:val="30"/>
          <w:cs/>
        </w:rPr>
        <w:t>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จดทะเบียนที่ออกและชำระแล้วจำนวน </w:t>
      </w:r>
      <w:proofErr w:type="gramStart"/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="007A2C85">
        <w:rPr>
          <w:rFonts w:ascii="Angsana New" w:hAnsi="Angsana New" w:cs="Angsana New"/>
          <w:sz w:val="30"/>
          <w:szCs w:val="30"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proofErr w:type="gramEnd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762D">
        <w:rPr>
          <w:rFonts w:ascii="Angsana New" w:hAnsi="Angsana New" w:cs="Angsana New"/>
          <w:i/>
          <w:iCs/>
          <w:sz w:val="30"/>
          <w:szCs w:val="30"/>
        </w:rPr>
        <w:t>(</w:t>
      </w:r>
      <w:r w:rsidR="00CF750C"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Pr="006D76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D76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Pr="006D762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42</w:t>
      </w:r>
      <w:r w:rsidRPr="006D76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D76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6D762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5283025" w14:textId="77777777" w:rsidR="00342161" w:rsidRPr="00DD7CDF" w:rsidRDefault="00342161" w:rsidP="000429AC">
      <w:pPr>
        <w:pStyle w:val="ListParagraph"/>
        <w:rPr>
          <w:rFonts w:ascii="Angsana New" w:hAnsi="Angsana New" w:cs="Angsana New"/>
          <w:sz w:val="22"/>
          <w:szCs w:val="22"/>
        </w:rPr>
      </w:pPr>
    </w:p>
    <w:p w14:paraId="41CBA63A" w14:textId="57AD7F33" w:rsidR="00421738" w:rsidRPr="00DD7CDF" w:rsidRDefault="00CF750C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 w:rsidR="002B6EDB" w:rsidRPr="00DD7CDF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="002B6EDB" w:rsidRPr="00DD7CDF">
        <w:rPr>
          <w:rFonts w:ascii="Angsana New" w:hAnsi="Angsana New" w:cs="Angsana New"/>
          <w:sz w:val="30"/>
          <w:szCs w:val="30"/>
        </w:rPr>
        <w:tab/>
      </w:r>
      <w:r w:rsidR="00421738" w:rsidRPr="00DD7CDF">
        <w:rPr>
          <w:rFonts w:ascii="Angsana New" w:hAnsi="Angsana New" w:cs="Angsana New"/>
          <w:sz w:val="30"/>
          <w:szCs w:val="30"/>
          <w:cs/>
        </w:rPr>
        <w:t>ที่ดิน อาคาร และอุปกรณ์ซึ่งมีมูลค่าสุทธิทางบัญชีเป็นจำนวนเงิน</w:t>
      </w:r>
      <w:r w:rsidR="00444689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="00B02A0F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904</w:t>
      </w:r>
      <w:r w:rsidR="00B02A0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CF750C">
        <w:rPr>
          <w:rFonts w:ascii="Angsana New" w:hAnsi="Angsana New" w:cs="Angsana New"/>
          <w:i/>
          <w:iCs/>
          <w:sz w:val="30"/>
          <w:szCs w:val="30"/>
        </w:rPr>
        <w:t>13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558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</w:p>
    <w:p w14:paraId="3CB4CE0C" w14:textId="77777777" w:rsidR="002B6EDB" w:rsidRPr="00DD7CDF" w:rsidRDefault="002B6EDB" w:rsidP="000429AC">
      <w:pPr>
        <w:pStyle w:val="ListParagraph"/>
        <w:rPr>
          <w:rFonts w:ascii="Angsana New" w:hAnsi="Angsana New" w:cs="Angsana New"/>
          <w:sz w:val="22"/>
          <w:szCs w:val="22"/>
        </w:rPr>
      </w:pPr>
    </w:p>
    <w:p w14:paraId="7F516711" w14:textId="6978B678" w:rsidR="00421738" w:rsidRPr="00DD7CDF" w:rsidRDefault="00CF750C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7</w:t>
      </w:r>
      <w:r w:rsidR="002B6EDB" w:rsidRPr="00DD7CDF">
        <w:rPr>
          <w:rFonts w:ascii="Angsana New" w:hAnsi="Angsana New" w:cs="Angsana New"/>
          <w:sz w:val="30"/>
          <w:szCs w:val="30"/>
        </w:rPr>
        <w:t>.</w:t>
      </w:r>
      <w:r w:rsidRPr="00CF750C">
        <w:rPr>
          <w:rFonts w:ascii="Angsana New" w:hAnsi="Angsana New" w:cs="Angsana New"/>
          <w:sz w:val="30"/>
          <w:szCs w:val="30"/>
        </w:rPr>
        <w:t>3</w:t>
      </w:r>
      <w:r w:rsidR="002B6EDB" w:rsidRPr="00DD7CDF">
        <w:rPr>
          <w:rFonts w:ascii="Angsana New" w:hAnsi="Angsana New" w:cs="Angsana New"/>
          <w:sz w:val="30"/>
          <w:szCs w:val="30"/>
        </w:rPr>
        <w:tab/>
      </w:r>
      <w:r w:rsidR="003843ED" w:rsidRPr="00DD7CDF">
        <w:rPr>
          <w:rFonts w:ascii="Angsana New" w:hAnsi="Angsana New" w:cs="Angsana New" w:hint="cs"/>
          <w:sz w:val="30"/>
          <w:szCs w:val="30"/>
          <w:cs/>
        </w:rPr>
        <w:t xml:space="preserve">สินทรัพย์หมุนเวียนและไม่หมุนเวียนซึ่งส่วนใหญ่ประกอบด้วย </w:t>
      </w:r>
      <w:r w:rsidR="00F10FB8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</w:t>
      </w:r>
      <w:r w:rsidR="003843ED" w:rsidRPr="00DD7CDF">
        <w:rPr>
          <w:rFonts w:ascii="Angsana New" w:hAnsi="Angsana New" w:cs="Angsana New" w:hint="cs"/>
          <w:sz w:val="30"/>
          <w:szCs w:val="30"/>
          <w:cs/>
        </w:rPr>
        <w:t xml:space="preserve"> สินค้าคงเหลือ</w:t>
      </w:r>
      <w:r w:rsidR="003843ED" w:rsidRPr="00DD7CDF">
        <w:rPr>
          <w:rFonts w:ascii="Angsana New" w:hAnsi="Angsana New" w:cs="Angsana New"/>
          <w:sz w:val="30"/>
          <w:szCs w:val="30"/>
        </w:rPr>
        <w:t xml:space="preserve"> </w:t>
      </w:r>
      <w:r w:rsidR="003843ED" w:rsidRPr="00DD7CDF">
        <w:rPr>
          <w:rFonts w:ascii="Angsana New" w:hAnsi="Angsana New" w:cs="Angsana New" w:hint="cs"/>
          <w:sz w:val="30"/>
          <w:szCs w:val="30"/>
          <w:cs/>
        </w:rPr>
        <w:t>และลูกหนี้สุทธิเจ้าหนี้ ซึ่งมีมูลค่าตามบัญชีจำนวน</w:t>
      </w:r>
      <w:r w:rsidR="00BE387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5</w:t>
      </w:r>
      <w:r w:rsidR="00B02A0F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24</w:t>
      </w:r>
      <w:r w:rsidRPr="00CF750C">
        <w:rPr>
          <w:rFonts w:ascii="Angsana New" w:hAnsi="Angsana New" w:cs="Angsana New"/>
          <w:sz w:val="30"/>
          <w:szCs w:val="30"/>
        </w:rPr>
        <w:t>1</w:t>
      </w:r>
      <w:r w:rsidR="0046360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>(</w:t>
      </w:r>
      <w:r w:rsidRPr="00CF750C">
        <w:rPr>
          <w:rFonts w:ascii="Angsana New" w:hAnsi="Angsana New" w:cs="Angsana New"/>
          <w:i/>
          <w:iCs/>
          <w:sz w:val="30"/>
          <w:szCs w:val="30"/>
        </w:rPr>
        <w:t>31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2562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4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i/>
          <w:iCs/>
          <w:sz w:val="30"/>
          <w:szCs w:val="30"/>
        </w:rPr>
        <w:t>64</w:t>
      </w:r>
      <w:r w:rsidRPr="00CF750C">
        <w:rPr>
          <w:rFonts w:ascii="Angsana New" w:hAnsi="Angsana New" w:cs="Angsana New"/>
          <w:i/>
          <w:iCs/>
          <w:sz w:val="30"/>
          <w:szCs w:val="30"/>
        </w:rPr>
        <w:t>1</w:t>
      </w:r>
      <w:r w:rsidR="0052169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0563DBF0" w14:textId="121D2DD7" w:rsidR="006A2560" w:rsidRPr="00670E3E" w:rsidRDefault="006A2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  <w:lang w:bidi="ar-SA"/>
        </w:rPr>
      </w:pPr>
    </w:p>
    <w:p w14:paraId="01C153A5" w14:textId="77777777" w:rsidR="00AD4873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lang w:bidi="ar-SA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EBE6AB" w14:textId="6C2DF420" w:rsidR="00ED1199" w:rsidRPr="00DD7CDF" w:rsidRDefault="00CF750C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CF750C">
        <w:rPr>
          <w:rFonts w:ascii="Angsana New" w:hAnsi="Angsana New" w:cs="Angsana New"/>
          <w:sz w:val="30"/>
          <w:szCs w:val="30"/>
          <w:lang w:val="en-US"/>
        </w:rPr>
        <w:lastRenderedPageBreak/>
        <w:t>1</w:t>
      </w:r>
      <w:r w:rsidR="006061C2" w:rsidRPr="006061C2">
        <w:rPr>
          <w:rFonts w:ascii="Angsana New" w:hAnsi="Angsana New" w:cs="Angsana New"/>
          <w:sz w:val="30"/>
          <w:szCs w:val="30"/>
          <w:lang w:val="en-US"/>
        </w:rPr>
        <w:t>8</w:t>
      </w:r>
      <w:r w:rsidR="003175F1" w:rsidRPr="00DD7CDF">
        <w:rPr>
          <w:rFonts w:ascii="Angsana New" w:hAnsi="Angsana New" w:cs="Angsana New"/>
          <w:sz w:val="30"/>
          <w:szCs w:val="30"/>
        </w:rPr>
        <w:tab/>
      </w:r>
      <w:r w:rsidR="003175F1"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เรื่องอื่น</w:t>
      </w:r>
    </w:p>
    <w:p w14:paraId="24FD12C0" w14:textId="77777777" w:rsidR="00E9575A" w:rsidRPr="00DD7CDF" w:rsidRDefault="00E9575A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24"/>
          <w:szCs w:val="24"/>
          <w:lang w:bidi="th-TH"/>
        </w:rPr>
      </w:pPr>
    </w:p>
    <w:p w14:paraId="361244D2" w14:textId="6BFE661C" w:rsidR="005F0B90" w:rsidRDefault="00CF750C" w:rsidP="00A7545D">
      <w:pPr>
        <w:pStyle w:val="acctmergecolhdg"/>
        <w:spacing w:line="240" w:lineRule="auto"/>
        <w:ind w:left="1080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CF750C">
        <w:rPr>
          <w:rFonts w:ascii="Angsana New" w:hAnsi="Angsana New" w:cs="Angsana New"/>
          <w:b w:val="0"/>
          <w:sz w:val="30"/>
          <w:szCs w:val="30"/>
          <w:lang w:val="en-US" w:bidi="th-TH"/>
        </w:rPr>
        <w:t>1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8</w:t>
      </w:r>
      <w:r w:rsidR="00A7545D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Pr="00CF750C">
        <w:rPr>
          <w:rFonts w:ascii="Angsana New" w:hAnsi="Angsana New" w:cs="Angsana New"/>
          <w:b w:val="0"/>
          <w:sz w:val="30"/>
          <w:szCs w:val="30"/>
          <w:lang w:val="en-US" w:bidi="th-TH"/>
        </w:rPr>
        <w:t>1</w:t>
      </w:r>
      <w:r w:rsidR="00A7545D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   </w:t>
      </w:r>
      <w:r w:rsidR="00761E1C" w:rsidRP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ในระหว่างไตรมาส</w:t>
      </w:r>
      <w:r w:rsidR="00761E1C" w:rsidRPr="00761E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CF750C">
        <w:rPr>
          <w:rFonts w:ascii="Angsana New" w:hAnsi="Angsana New" w:cs="Angsana New"/>
          <w:b w:val="0"/>
          <w:sz w:val="30"/>
          <w:szCs w:val="30"/>
          <w:lang w:val="en-US" w:bidi="th-TH"/>
        </w:rPr>
        <w:t>1</w:t>
      </w:r>
      <w:r w:rsidR="00761E1C" w:rsidRPr="00761E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761E1C" w:rsidRP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ของปี</w:t>
      </w:r>
      <w:r w:rsidR="00761E1C" w:rsidRPr="00761E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256</w:t>
      </w:r>
      <w:r w:rsidRPr="00CF750C">
        <w:rPr>
          <w:rFonts w:ascii="Angsana New" w:hAnsi="Angsana New" w:cs="Angsana New"/>
          <w:b w:val="0"/>
          <w:sz w:val="30"/>
          <w:szCs w:val="30"/>
          <w:lang w:val="en-US" w:bidi="th-TH"/>
        </w:rPr>
        <w:t>3</w:t>
      </w:r>
      <w:r w:rsidR="00761E1C" w:rsidRPr="00761E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คณะกรรมการของบริษัทได้อนุมัติให้ </w:t>
      </w:r>
      <w:r w:rsidR="005F0B90"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บริษัท ซี.พี. เมอร์แชนไดซิ่ง จำกัด (“</w:t>
      </w:r>
      <w:r w:rsidR="005F0B90"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CPM”) </w:t>
      </w:r>
      <w:r w:rsidR="005F0B90"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ซึ่งเป็นบริษัทย่อยที่บริษัทถือหุ้นในสัดส่วนร้อยละ 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="00050277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="005F0B90"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ได้เข้าลงทุนเพื่อให้ได้มาซึ่งหุ้นหรือผลประโยชน์การลงทุน ในสัดส่วน</w:t>
      </w:r>
      <w:r w:rsid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ไม่เกิน</w:t>
      </w:r>
      <w:r w:rsidR="005F0B90"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ร้อยละ 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20</w:t>
      </w:r>
      <w:r w:rsidR="00E93FC3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00</w:t>
      </w:r>
      <w:r w:rsidR="005F0B90"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ของหุ้นที่</w:t>
      </w:r>
      <w:r w:rsidR="00DF3DC6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ออกและ</w:t>
      </w:r>
      <w:r w:rsidR="005F0B90"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จำหน่ายแล้วทั้งหมดของ </w:t>
      </w:r>
    </w:p>
    <w:p w14:paraId="75E6F20B" w14:textId="77777777" w:rsidR="005F0B90" w:rsidRPr="00B3491C" w:rsidRDefault="005F0B90" w:rsidP="005F0B90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7E09452" w14:textId="0F87EA4E" w:rsidR="005F0B90" w:rsidRDefault="005F0B90" w:rsidP="006A2560">
      <w:pPr>
        <w:pStyle w:val="acctmergecolhdg"/>
        <w:numPr>
          <w:ilvl w:val="0"/>
          <w:numId w:val="19"/>
        </w:numPr>
        <w:spacing w:line="240" w:lineRule="auto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บริษัท เทสโก้ สโตร์ส (ประเทศไทย) จำกัด (“เทสโก้ประเทศไทย”) ซึ่งถือหุ้นในสัดส่วนร้อยละ 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.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ในบริษัท เอก-ชัย ดีสทริบิวชั่น ซิสเทม จำกัด ผู้ประกอบธุรกิจค้าปลีกภายใต้เครื่องหมายการค้า </w:t>
      </w: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Tesco Lotus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ในประเทศไทย และ</w:t>
      </w:r>
    </w:p>
    <w:p w14:paraId="03E01C53" w14:textId="77777777" w:rsidR="006A2560" w:rsidRPr="00B3491C" w:rsidRDefault="006A2560" w:rsidP="006A2560">
      <w:pPr>
        <w:pStyle w:val="acctmergecolhdg"/>
        <w:spacing w:line="240" w:lineRule="auto"/>
        <w:ind w:left="1542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DA6DF3D" w14:textId="3322ABA3" w:rsidR="005F0B90" w:rsidRDefault="005F0B90" w:rsidP="006A2560">
      <w:pPr>
        <w:pStyle w:val="acctmergecolhdg"/>
        <w:numPr>
          <w:ilvl w:val="0"/>
          <w:numId w:val="19"/>
        </w:numPr>
        <w:tabs>
          <w:tab w:val="left" w:pos="1350"/>
          <w:tab w:val="left" w:pos="1620"/>
          <w:tab w:val="left" w:pos="1710"/>
        </w:tabs>
        <w:spacing w:line="240" w:lineRule="auto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Tesco Stores (Malaysia) </w:t>
      </w:r>
      <w:proofErr w:type="spellStart"/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>Sdn</w:t>
      </w:r>
      <w:proofErr w:type="spellEnd"/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>. Bhd. (“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เทสโก้ประเทศมาเลเซีย”) ซึ่งประกอบธุรกิจค้าปลีกภายใต้เครื่องหมายการค้า </w:t>
      </w: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Tesco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ในประเทศมาเลเซีย</w:t>
      </w:r>
    </w:p>
    <w:p w14:paraId="19C1994C" w14:textId="77777777" w:rsidR="006A2560" w:rsidRDefault="006A2560" w:rsidP="006A2560">
      <w:pPr>
        <w:pStyle w:val="acctmergecolhdg"/>
        <w:tabs>
          <w:tab w:val="left" w:pos="1350"/>
          <w:tab w:val="left" w:pos="1620"/>
          <w:tab w:val="left" w:pos="1710"/>
        </w:tabs>
        <w:spacing w:line="240" w:lineRule="auto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2E32F388" w14:textId="0EE56B43" w:rsidR="005F0B90" w:rsidRDefault="005F0B90" w:rsidP="00A7545D">
      <w:pPr>
        <w:pStyle w:val="acctmergecolhdg"/>
        <w:spacing w:line="240" w:lineRule="auto"/>
        <w:ind w:left="540" w:firstLine="540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เทสโก้ประเทศไทยและเทสโก้ประเทศมาเลเซียรวมกันเรียกว่า “กลุ่มเทสโก้เอเชีย”</w:t>
      </w:r>
    </w:p>
    <w:p w14:paraId="73B57308" w14:textId="77777777" w:rsidR="005F0B90" w:rsidRPr="00B3491C" w:rsidRDefault="005F0B90" w:rsidP="00A7545D">
      <w:pPr>
        <w:pStyle w:val="acctmergecolhdg"/>
        <w:spacing w:line="240" w:lineRule="auto"/>
        <w:ind w:left="540" w:firstLine="180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6255C3A1" w14:textId="677D7DD2" w:rsidR="00761E1C" w:rsidRDefault="005F0B90" w:rsidP="00B92E62">
      <w:pPr>
        <w:pStyle w:val="acctmergecolhdg"/>
        <w:spacing w:line="240" w:lineRule="auto"/>
        <w:ind w:left="108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ทั้งนี้ การลงทุนดังกล่าวของ </w:t>
      </w: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CPM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เป็นการลงทุน</w:t>
      </w:r>
      <w:r w:rsidR="00670E3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ทาง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อ้อมผ่านนิติบุคคลเฉพาะกิจที่จัดตั้งขึ้นเพื่อการลงทุน ได้แก่ บริษัท ซี.พี.</w:t>
      </w:r>
      <w:r w:rsidR="002A6D6E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รีเทล โฮลดิ้ง จำกัด</w:t>
      </w:r>
      <w:r w:rsidR="0005027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(“</w:t>
      </w:r>
      <w:r w:rsidR="0005027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บริษัทโฮลดิ้ง</w:t>
      </w:r>
      <w:r w:rsidR="00050277">
        <w:rPr>
          <w:rFonts w:ascii="Angsana New" w:hAnsi="Angsana New" w:cs="Angsana New"/>
          <w:b w:val="0"/>
          <w:sz w:val="30"/>
          <w:szCs w:val="30"/>
          <w:lang w:val="en-US" w:bidi="th-TH"/>
        </w:rPr>
        <w:t>”)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ซึ่งเป็นผู้ถือหุ้นทั้งหมดในบริษัท ซี.พี.รีเทล </w:t>
      </w:r>
      <w:r w:rsidR="003F0EC5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             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ดีเวลลอปเม้นท์ จำกัด (“บริษัทผู้ซื้อ”) โดยเงินลงทุนของ </w:t>
      </w: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CPM </w:t>
      </w:r>
      <w:r w:rsidR="0005027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ในบริษัทโฮลดิ้ง</w:t>
      </w:r>
      <w:r w:rsid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จะ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มีมูลค่าประมาณ</w:t>
      </w:r>
      <w:r w:rsid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CF750C" w:rsidRPr="00CF750C">
        <w:rPr>
          <w:rFonts w:ascii="Angsana New" w:hAnsi="Angsana New" w:cs="Angsana New"/>
          <w:b w:val="0"/>
          <w:sz w:val="30"/>
          <w:szCs w:val="30"/>
          <w:lang w:val="en-US" w:bidi="th-TH"/>
        </w:rPr>
        <w:t>1</w:t>
      </w:r>
      <w:r w:rsidR="00761E1C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500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ล้านเหรียญสหรัฐ หรือ</w:t>
      </w:r>
      <w:r w:rsidR="0005027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ประมาณ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47</w:t>
      </w:r>
      <w:r w:rsidR="00761E1C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="00CF750C" w:rsidRPr="00CF750C">
        <w:rPr>
          <w:rFonts w:ascii="Angsana New" w:hAnsi="Angsana New" w:cs="Angsana New"/>
          <w:b w:val="0"/>
          <w:sz w:val="30"/>
          <w:szCs w:val="30"/>
          <w:lang w:val="en-US" w:bidi="th-TH"/>
        </w:rPr>
        <w:t>1</w:t>
      </w:r>
      <w:r w:rsidR="00761E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ล้านบาท อย่างไรก็ตามการเข้าทำรายการดังกล่าวจะเสร็จสมบูรณ์ต่อเมื่อ</w:t>
      </w:r>
      <w:r w:rsidR="00761E1C" w:rsidRP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เงื่อนไขบังคับก่อนตามที่กำหนดไว้ในสัญญาซื้อขายหุ้นสำเร็จครบถ้วน</w:t>
      </w:r>
      <w:r w:rsid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</w:p>
    <w:p w14:paraId="786A0FC1" w14:textId="77777777" w:rsidR="00761E1C" w:rsidRDefault="00761E1C" w:rsidP="00B92E62">
      <w:pPr>
        <w:pStyle w:val="acctmergecolhdg"/>
        <w:spacing w:line="240" w:lineRule="auto"/>
        <w:ind w:left="108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1DCDDDDB" w14:textId="0068A905" w:rsidR="005F0B90" w:rsidRPr="00B3491C" w:rsidRDefault="005F0B90" w:rsidP="00B92E62">
      <w:pPr>
        <w:pStyle w:val="acctmergecolhdg"/>
        <w:spacing w:line="240" w:lineRule="auto"/>
        <w:ind w:left="108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ภายหลังการเข้าทำรายการข้างต้นเสร็จสมบูรณ์ </w:t>
      </w: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CPM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จะถือหุ้นในสัดส่วน</w:t>
      </w:r>
      <w:r w:rsidR="00761E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ไม่เกิน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ร้อยละ 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20</w:t>
      </w:r>
      <w:r w:rsidR="00097D5B">
        <w:rPr>
          <w:rFonts w:ascii="Angsana New" w:hAnsi="Angsana New" w:cs="Angsana New"/>
          <w:b w:val="0"/>
          <w:sz w:val="30"/>
          <w:szCs w:val="30"/>
          <w:lang w:val="en-US" w:bidi="th-TH"/>
        </w:rPr>
        <w:t>.</w:t>
      </w:r>
      <w:r w:rsidR="006061C2"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00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ของจำนวนหุ้นที่ออกและชำระแล้วของกลุ่มเทสโก้เอเชีย และกลุ่มเทสโก้เอเชียจะมีสถานะเป็นเงินลงทุน</w:t>
      </w:r>
      <w:r w:rsidR="00E11465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ในบริษัทร่วม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ของกลุ่มบริษัท</w:t>
      </w:r>
    </w:p>
    <w:p w14:paraId="7E467977" w14:textId="77777777" w:rsidR="00670E3E" w:rsidRDefault="00670E3E" w:rsidP="00761E1C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785546" w14:textId="2691E95B" w:rsidR="00097D5B" w:rsidRDefault="00CF750C" w:rsidP="001F395E">
      <w:pPr>
        <w:tabs>
          <w:tab w:val="clear" w:pos="454"/>
          <w:tab w:val="clear" w:pos="907"/>
          <w:tab w:val="left" w:pos="900"/>
        </w:tabs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8</w:t>
      </w:r>
      <w:r w:rsidR="00B92E62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="00B92E62">
        <w:rPr>
          <w:rFonts w:ascii="Angsana New" w:hAnsi="Angsana New" w:cs="Angsana New"/>
          <w:sz w:val="30"/>
          <w:szCs w:val="30"/>
        </w:rPr>
        <w:t xml:space="preserve"> </w:t>
      </w:r>
      <w:r w:rsidR="008F3B73">
        <w:rPr>
          <w:rFonts w:ascii="Angsana New" w:hAnsi="Angsana New" w:cs="Angsana New"/>
          <w:sz w:val="30"/>
          <w:szCs w:val="30"/>
        </w:rPr>
        <w:t xml:space="preserve"> </w:t>
      </w:r>
      <w:r w:rsidR="00F102CE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proofErr w:type="gramEnd"/>
      <w:r w:rsidR="00F102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20</w:t>
      </w:r>
      <w:r w:rsidR="00F102CE">
        <w:rPr>
          <w:rFonts w:ascii="Angsana New" w:hAnsi="Angsana New" w:cs="Angsana New"/>
          <w:sz w:val="30"/>
          <w:szCs w:val="30"/>
        </w:rPr>
        <w:t xml:space="preserve"> </w:t>
      </w:r>
      <w:r w:rsidR="00F102C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Pr="00CF750C">
        <w:rPr>
          <w:rFonts w:ascii="Angsana New" w:hAnsi="Angsana New" w:cs="Angsana New"/>
          <w:sz w:val="30"/>
          <w:szCs w:val="30"/>
        </w:rPr>
        <w:t>3</w:t>
      </w:r>
      <w:r w:rsidR="00F102CE">
        <w:rPr>
          <w:rFonts w:ascii="Angsana New" w:hAnsi="Angsana New" w:cs="Angsana New"/>
          <w:sz w:val="30"/>
          <w:szCs w:val="30"/>
        </w:rPr>
        <w:t xml:space="preserve"> </w:t>
      </w:r>
      <w:r w:rsidR="00F102CE">
        <w:rPr>
          <w:rFonts w:ascii="Angsana New" w:hAnsi="Angsana New" w:cs="Angsana New" w:hint="cs"/>
          <w:sz w:val="30"/>
          <w:szCs w:val="30"/>
          <w:cs/>
        </w:rPr>
        <w:t xml:space="preserve">คณะกรรมการของบริษัทได้อนุมัติให้ 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CPF Investment Limited (“CPFI”)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ซึ่งเป็นบริษัทย่อยที่บริษัทถือหุ้นในสัดส่วนร้อยละ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00</w:t>
      </w:r>
      <w:r w:rsidR="00B92E62" w:rsidRPr="00B92E62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00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050277">
        <w:rPr>
          <w:rFonts w:ascii="Angsana New" w:hAnsi="Angsana New" w:cs="Angsana New" w:hint="cs"/>
          <w:sz w:val="30"/>
          <w:szCs w:val="30"/>
          <w:cs/>
        </w:rPr>
        <w:t>เข้า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ซื้อหุ้นสามัญที่เหลือทั้งหมดของ</w:t>
      </w:r>
      <w:r w:rsidR="008F3B7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ร่วมในต่างประเทศแห่งหนึ่ง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คือ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Charoen Pokphand Holdings (Malaysia) </w:t>
      </w:r>
      <w:proofErr w:type="spellStart"/>
      <w:r w:rsidR="00B92E62" w:rsidRPr="00B92E62">
        <w:rPr>
          <w:rFonts w:ascii="Angsana New" w:hAnsi="Angsana New" w:cs="Angsana New"/>
          <w:sz w:val="30"/>
          <w:szCs w:val="30"/>
        </w:rPr>
        <w:t>Sdn</w:t>
      </w:r>
      <w:proofErr w:type="spellEnd"/>
      <w:r w:rsidR="00B92E62" w:rsidRPr="00B92E62">
        <w:rPr>
          <w:rFonts w:ascii="Angsana New" w:hAnsi="Angsana New" w:cs="Angsana New"/>
          <w:sz w:val="30"/>
          <w:szCs w:val="30"/>
        </w:rPr>
        <w:t>.</w:t>
      </w:r>
      <w:r w:rsidR="009D0BF2">
        <w:rPr>
          <w:rFonts w:ascii="Angsana New" w:hAnsi="Angsana New" w:cs="Angsana New"/>
          <w:sz w:val="30"/>
          <w:szCs w:val="30"/>
        </w:rPr>
        <w:t xml:space="preserve"> 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Bhd. (“CPHM”)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จาก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Standard Investment Pte. Ltd. (“SIP”)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คิดเป็นสัดส่วนร้อยละ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50</w:t>
      </w:r>
      <w:r w:rsidR="00B92E62" w:rsidRPr="00B92E62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25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ของจำนวนหุ้นที่ออกและชำระแล้ว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ในราคารวมทั้งสิ้น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77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ล้านมาเลเซียริงกิต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หรือประมาณ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750C">
        <w:rPr>
          <w:rFonts w:ascii="Angsana New" w:hAnsi="Angsana New" w:cs="Angsana New"/>
          <w:sz w:val="30"/>
          <w:szCs w:val="30"/>
        </w:rPr>
        <w:t>1</w:t>
      </w:r>
      <w:r w:rsidR="00B92E62" w:rsidRPr="00B92E62">
        <w:rPr>
          <w:rFonts w:ascii="Angsana New" w:hAnsi="Angsana New" w:cs="Angsana New"/>
          <w:sz w:val="30"/>
          <w:szCs w:val="30"/>
        </w:rPr>
        <w:t>,</w:t>
      </w:r>
      <w:r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45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ภายหลังการเข้าทำรายการ</w:t>
      </w:r>
      <w:r w:rsidR="00761E1C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เสร็จสมบูรณ์</w:t>
      </w:r>
      <w:r w:rsidR="00B92E62" w:rsidRPr="00B92E62">
        <w:rPr>
          <w:rFonts w:ascii="Angsana New" w:hAnsi="Angsana New" w:cs="Angsana New"/>
          <w:sz w:val="30"/>
          <w:szCs w:val="30"/>
          <w:cs/>
        </w:rPr>
        <w:t xml:space="preserve"> </w:t>
      </w:r>
      <w:r w:rsidR="00B92E62" w:rsidRPr="00B92E62">
        <w:rPr>
          <w:rFonts w:ascii="Angsana New" w:hAnsi="Angsana New" w:cs="Angsana New"/>
          <w:sz w:val="30"/>
          <w:szCs w:val="30"/>
        </w:rPr>
        <w:t xml:space="preserve">CPHM 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จะเปลี่ยนสถานะ</w:t>
      </w:r>
      <w:r w:rsidR="00F102CE">
        <w:rPr>
          <w:rFonts w:ascii="Angsana New" w:hAnsi="Angsana New" w:cs="Angsana New" w:hint="cs"/>
          <w:sz w:val="30"/>
          <w:szCs w:val="30"/>
          <w:cs/>
        </w:rPr>
        <w:t>จากบริษัทร่วม</w:t>
      </w:r>
      <w:r w:rsidR="00B92E62" w:rsidRPr="00B92E62">
        <w:rPr>
          <w:rFonts w:ascii="Angsana New" w:hAnsi="Angsana New" w:cs="Angsana New" w:hint="cs"/>
          <w:sz w:val="30"/>
          <w:szCs w:val="30"/>
          <w:cs/>
        </w:rPr>
        <w:t>เป็นบริษัทย่อยของกลุ่มบริษัท</w:t>
      </w:r>
    </w:p>
    <w:p w14:paraId="35017EF8" w14:textId="77777777" w:rsidR="00795B80" w:rsidRDefault="00795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E5ABFA" w14:textId="3D40B7F2" w:rsidR="00964A2F" w:rsidRDefault="00CF750C" w:rsidP="00661A23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F750C">
        <w:rPr>
          <w:rFonts w:ascii="Angsana New" w:hAnsi="Angsana New" w:cs="Angsana New"/>
          <w:sz w:val="30"/>
          <w:szCs w:val="30"/>
          <w:lang w:val="en-US" w:bidi="th-TH"/>
        </w:rPr>
        <w:lastRenderedPageBreak/>
        <w:t>1</w:t>
      </w:r>
      <w:r w:rsidR="006061C2" w:rsidRPr="006061C2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661A23" w:rsidRPr="00DD7CDF">
        <w:rPr>
          <w:rFonts w:ascii="Angsana New" w:hAnsi="Angsana New" w:cs="Angsana New"/>
          <w:sz w:val="30"/>
          <w:szCs w:val="30"/>
        </w:rPr>
        <w:tab/>
      </w:r>
      <w:r w:rsidR="00964A2F" w:rsidRPr="00964A2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7F08BA9A" w14:textId="7B1B6BE0" w:rsidR="00DA048F" w:rsidRPr="00DA048F" w:rsidRDefault="00964A2F" w:rsidP="00DA048F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</w:p>
    <w:p w14:paraId="0AA2652B" w14:textId="06A1ED4C" w:rsidR="00050277" w:rsidRDefault="00CA4CAF" w:rsidP="00795B80">
      <w:pPr>
        <w:tabs>
          <w:tab w:val="clear" w:pos="454"/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4CAF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คณะกรรมการของบริษัทได้อนุมัติเลื่อนการประชุมสามัญผู้ถือหุ้นประจำปี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ของบริษัทออกไป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และอนุมัติการจ่ายเงินปันผลระหว่างกาลแทนการจ่ายเงินปันผลประจำปี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โดยจ่ายจากผลการดำเนินงานของบริษัทประจำปี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2562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ให้แก่ผู้ถือหุ้นในอัตราหุ้นละ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0</w:t>
      </w:r>
      <w:r w:rsidR="00811C87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40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บาท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ให้กับผู้ถือหุ้นที่มีสิทธิรับเงินปันผลจำนวน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8</w:t>
      </w:r>
      <w:r w:rsidR="00811C87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6</w:t>
      </w:r>
      <w:r w:rsidR="00CF750C" w:rsidRPr="00CF750C">
        <w:rPr>
          <w:rFonts w:ascii="Angsana New" w:hAnsi="Angsana New" w:cs="Angsana New"/>
          <w:sz w:val="30"/>
          <w:szCs w:val="30"/>
        </w:rPr>
        <w:t>11</w:t>
      </w:r>
      <w:r w:rsidR="00811C87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242</w:t>
      </w:r>
      <w:r w:rsidR="00811C87">
        <w:rPr>
          <w:rFonts w:ascii="Angsana New" w:hAnsi="Angsana New" w:cs="Angsana New"/>
          <w:sz w:val="30"/>
          <w:szCs w:val="30"/>
        </w:rPr>
        <w:t>,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85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รวมเป็นเงินปันผลจ่ายทั้งสิ้น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811C87">
        <w:rPr>
          <w:rFonts w:ascii="Angsana New" w:hAnsi="Angsana New" w:cs="Angsana New"/>
          <w:sz w:val="30"/>
          <w:szCs w:val="30"/>
        </w:rPr>
        <w:t>,</w:t>
      </w:r>
      <w:r w:rsidR="006061C2" w:rsidRPr="006061C2">
        <w:rPr>
          <w:rFonts w:ascii="Angsana New" w:hAnsi="Angsana New" w:cs="Angsana New"/>
          <w:sz w:val="30"/>
          <w:szCs w:val="30"/>
        </w:rPr>
        <w:t>444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โดยมีกำหนดจ่ายเงินปันผลดังกล่าวในวันที่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0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ซึ่งเมื่อรวมกับเงินปันผลระหว่างกาลครั้งแรกที่บริษัทได้จ่ายไปเมื่อวันที่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CF750C" w:rsidRPr="00CF750C">
        <w:rPr>
          <w:rFonts w:ascii="Angsana New" w:hAnsi="Angsana New" w:cs="Angsana New"/>
          <w:sz w:val="30"/>
          <w:szCs w:val="30"/>
        </w:rPr>
        <w:t>1</w:t>
      </w:r>
      <w:r w:rsidR="006061C2" w:rsidRPr="006061C2">
        <w:rPr>
          <w:rFonts w:ascii="Angsana New" w:hAnsi="Angsana New" w:cs="Angsana New"/>
          <w:sz w:val="30"/>
          <w:szCs w:val="30"/>
        </w:rPr>
        <w:t>2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2562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0</w:t>
      </w:r>
      <w:r w:rsidR="00811C87">
        <w:rPr>
          <w:rFonts w:ascii="Angsana New" w:hAnsi="Angsana New" w:cs="Angsana New"/>
          <w:sz w:val="30"/>
          <w:szCs w:val="30"/>
        </w:rPr>
        <w:t>.</w:t>
      </w:r>
      <w:r w:rsidR="00CF750C" w:rsidRPr="00CF750C">
        <w:rPr>
          <w:rFonts w:ascii="Angsana New" w:hAnsi="Angsana New" w:cs="Angsana New"/>
          <w:sz w:val="30"/>
          <w:szCs w:val="30"/>
        </w:rPr>
        <w:t>3</w:t>
      </w:r>
      <w:r w:rsidR="006061C2" w:rsidRPr="006061C2">
        <w:rPr>
          <w:rFonts w:ascii="Angsana New" w:hAnsi="Angsana New" w:cs="Angsana New"/>
          <w:sz w:val="30"/>
          <w:szCs w:val="30"/>
        </w:rPr>
        <w:t>0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บาท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บาท</w:t>
      </w:r>
      <w:r w:rsidRPr="00CA4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จะรวมเป็นเงินปันผลจ่ายในอัตราหุ้นละ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="006061C2" w:rsidRPr="006061C2">
        <w:rPr>
          <w:rFonts w:ascii="Angsana New" w:hAnsi="Angsana New" w:cs="Angsana New"/>
          <w:sz w:val="30"/>
          <w:szCs w:val="30"/>
        </w:rPr>
        <w:t>0</w:t>
      </w:r>
      <w:r w:rsidR="00811C87">
        <w:rPr>
          <w:rFonts w:ascii="Angsana New" w:hAnsi="Angsana New" w:cs="Angsana New"/>
          <w:sz w:val="30"/>
          <w:szCs w:val="30"/>
        </w:rPr>
        <w:t>.</w:t>
      </w:r>
      <w:r w:rsidR="006061C2" w:rsidRPr="006061C2">
        <w:rPr>
          <w:rFonts w:ascii="Angsana New" w:hAnsi="Angsana New" w:cs="Angsana New"/>
          <w:sz w:val="30"/>
          <w:szCs w:val="30"/>
        </w:rPr>
        <w:t>70</w:t>
      </w:r>
      <w:r w:rsidR="00811C87">
        <w:rPr>
          <w:rFonts w:ascii="Angsana New" w:hAnsi="Angsana New" w:cs="Angsana New"/>
          <w:sz w:val="30"/>
          <w:szCs w:val="30"/>
        </w:rPr>
        <w:t xml:space="preserve"> </w:t>
      </w:r>
      <w:r w:rsidRPr="00CA4CAF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4443CBAD" w14:textId="77E974AD" w:rsidR="001F395E" w:rsidRDefault="001F395E" w:rsidP="00795B80">
      <w:pPr>
        <w:tabs>
          <w:tab w:val="clear" w:pos="454"/>
          <w:tab w:val="clear" w:pos="907"/>
        </w:tabs>
        <w:spacing w:line="240" w:lineRule="auto"/>
        <w:ind w:left="54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4337C4CB" w14:textId="77777777" w:rsidR="003F0EC5" w:rsidRDefault="003F0EC5" w:rsidP="00140A6A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sectPr w:rsidR="003F0EC5" w:rsidSect="00B55EE6"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0DB8A" w14:textId="77777777" w:rsidR="008C0877" w:rsidRDefault="008C0877" w:rsidP="004956B4">
      <w:r>
        <w:separator/>
      </w:r>
    </w:p>
  </w:endnote>
  <w:endnote w:type="continuationSeparator" w:id="0">
    <w:p w14:paraId="6F32AC15" w14:textId="77777777" w:rsidR="008C0877" w:rsidRDefault="008C087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2E1C0" w14:textId="7FF6D30C" w:rsidR="006C0EC1" w:rsidRPr="003A52C4" w:rsidRDefault="006C0EC1" w:rsidP="005A6EB0">
    <w:pPr>
      <w:pStyle w:val="Footer"/>
      <w:tabs>
        <w:tab w:val="clear" w:pos="4678"/>
        <w:tab w:val="center" w:pos="4801"/>
        <w:tab w:val="left" w:pos="7764"/>
      </w:tabs>
      <w:rPr>
        <w:rFonts w:ascii="Angsana New" w:hAnsi="Angsana New" w:cs="Angsana New"/>
        <w:noProof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 w:rsidRPr="003A52C4">
      <w:rPr>
        <w:rFonts w:ascii="Angsana New" w:hAnsi="Angsana New" w:cs="Angsana New"/>
        <w:noProof/>
        <w:sz w:val="30"/>
        <w:szCs w:val="30"/>
      </w:rPr>
      <w:fldChar w:fldCharType="begin"/>
    </w:r>
    <w:r w:rsidRPr="003A52C4">
      <w:rPr>
        <w:rFonts w:ascii="Angsana New" w:hAnsi="Angsana New" w:cs="Angsana New"/>
        <w:noProof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noProof/>
        <w:sz w:val="30"/>
        <w:szCs w:val="30"/>
      </w:rPr>
      <w:fldChar w:fldCharType="separate"/>
    </w:r>
    <w:r w:rsidRPr="006061C2">
      <w:rPr>
        <w:rFonts w:ascii="Angsana New" w:hAnsi="Angsana New" w:cs="Angsana New"/>
        <w:noProof/>
        <w:sz w:val="30"/>
        <w:szCs w:val="30"/>
      </w:rPr>
      <w:t>2</w:t>
    </w:r>
    <w:r w:rsidRPr="003A52C4">
      <w:rPr>
        <w:rFonts w:ascii="Angsana New" w:hAnsi="Angsana New" w:cs="Angsana New"/>
        <w:noProof/>
        <w:sz w:val="30"/>
        <w:szCs w:val="30"/>
      </w:rPr>
      <w:fldChar w:fldCharType="end"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</w:p>
  <w:p w14:paraId="5C5B807A" w14:textId="77777777" w:rsidR="006C0EC1" w:rsidRPr="00DF155E" w:rsidRDefault="006C0EC1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Courier New" w:hAnsi="Courier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94EF5" w14:textId="42AD7DDA" w:rsidR="006C0EC1" w:rsidRPr="003A52C4" w:rsidRDefault="006C0EC1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Pr="006061C2">
      <w:rPr>
        <w:rFonts w:ascii="Angsana New" w:hAnsi="Angsana New" w:cs="Angsana New"/>
        <w:noProof/>
        <w:sz w:val="30"/>
        <w:szCs w:val="30"/>
      </w:rPr>
      <w:t>2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49C6D130" w14:textId="77777777" w:rsidR="006C0EC1" w:rsidRPr="00DF155E" w:rsidRDefault="006C0EC1" w:rsidP="009519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689B" w14:textId="7805D652" w:rsidR="006C0EC1" w:rsidRPr="003A52C4" w:rsidRDefault="006C0EC1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Pr="006061C2">
      <w:rPr>
        <w:rFonts w:ascii="Angsana New" w:hAnsi="Angsana New" w:cs="Angsana New"/>
        <w:noProof/>
        <w:sz w:val="30"/>
        <w:szCs w:val="30"/>
      </w:rPr>
      <w:t>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56B7E01E" w14:textId="77777777" w:rsidR="006C0EC1" w:rsidRPr="00DF155E" w:rsidRDefault="006C0EC1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15F6F" w14:textId="5B12DC76" w:rsidR="006C0EC1" w:rsidRPr="003A52C4" w:rsidRDefault="006C0EC1">
    <w:pPr>
      <w:pStyle w:val="Footer"/>
      <w:jc w:val="center"/>
      <w:rPr>
        <w:rFonts w:ascii="Angsana New" w:hAnsi="Angsana New" w:cs="Angsana New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CF750C">
      <w:rPr>
        <w:rFonts w:ascii="Angsana New" w:hAnsi="Angsana New" w:cs="Angsana New"/>
        <w:noProof/>
        <w:sz w:val="30"/>
        <w:szCs w:val="30"/>
      </w:rPr>
      <w:t>1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20E6E757" w14:textId="77777777" w:rsidR="006C0EC1" w:rsidRPr="004D0394" w:rsidRDefault="006C0EC1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35D9E" w14:textId="192AEF00" w:rsidR="006C0EC1" w:rsidRPr="00D83FF5" w:rsidRDefault="006C0EC1" w:rsidP="00305033">
    <w:pPr>
      <w:tabs>
        <w:tab w:val="left" w:pos="9000"/>
      </w:tabs>
      <w:rPr>
        <w:rFonts w:ascii="Courier New" w:hAnsi="Courier New"/>
        <w:sz w:val="30"/>
        <w:szCs w:val="30"/>
      </w:rPr>
    </w:pPr>
    <w:r>
      <w:rPr>
        <w:rFonts w:ascii="Courier New" w:hAnsi="Courier New"/>
        <w:sz w:val="30"/>
        <w:szCs w:val="30"/>
      </w:rPr>
      <w:fldChar w:fldCharType="begin"/>
    </w:r>
    <w:r>
      <w:rPr>
        <w:rFonts w:ascii="Courier New" w:hAnsi="Courier New"/>
        <w:sz w:val="30"/>
        <w:szCs w:val="30"/>
      </w:rPr>
      <w:instrText xml:space="preserve"> FILENAME </w:instrText>
    </w:r>
    <w:r>
      <w:rPr>
        <w:rFonts w:ascii="Courier New" w:hAnsi="Courier New"/>
        <w:sz w:val="30"/>
        <w:szCs w:val="30"/>
      </w:rPr>
      <w:fldChar w:fldCharType="separate"/>
    </w:r>
    <w:r w:rsidR="00335F52">
      <w:rPr>
        <w:rFonts w:ascii="Courier New" w:hAnsi="Courier New"/>
        <w:noProof/>
        <w:sz w:val="30"/>
        <w:szCs w:val="30"/>
      </w:rPr>
      <w:t xml:space="preserve">cpft3-Gift V.2 </w:t>
    </w:r>
    <w:r w:rsidR="00335F52">
      <w:rPr>
        <w:rFonts w:ascii="Courier New" w:hAnsi="Courier New" w:cs="Angsana New" w:hint="cs"/>
        <w:noProof/>
        <w:sz w:val="30"/>
        <w:szCs w:val="30"/>
        <w:cs/>
      </w:rPr>
      <w:t>แก้</w:t>
    </w:r>
    <w:r w:rsidR="00335F52">
      <w:rPr>
        <w:rFonts w:ascii="Courier New" w:hAnsi="Courier New" w:cs="Angsana New"/>
        <w:noProof/>
        <w:sz w:val="30"/>
        <w:szCs w:val="30"/>
        <w:cs/>
      </w:rPr>
      <w:t xml:space="preserve"> </w:t>
    </w:r>
    <w:r w:rsidR="00335F52">
      <w:rPr>
        <w:rFonts w:ascii="Courier New" w:hAnsi="Courier New"/>
        <w:noProof/>
        <w:sz w:val="30"/>
        <w:szCs w:val="30"/>
      </w:rPr>
      <w:t>NFS#2</w:t>
    </w:r>
    <w:r>
      <w:rPr>
        <w:rFonts w:ascii="Courier New" w:hAnsi="Courier New"/>
        <w:sz w:val="30"/>
        <w:szCs w:val="30"/>
      </w:rPr>
      <w:fldChar w:fldCharType="end"/>
    </w:r>
    <w:r>
      <w:rPr>
        <w:rFonts w:ascii="Courier New" w:hAnsi="Courier New" w:hint="cs"/>
        <w:sz w:val="30"/>
        <w:szCs w:val="30"/>
        <w:cs/>
      </w:rPr>
      <w:t xml:space="preserve">                                     </w:t>
    </w:r>
    <w:r>
      <w:rPr>
        <w:rFonts w:ascii="Courier New" w:hAnsi="Courier New"/>
        <w:sz w:val="30"/>
        <w:szCs w:val="30"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  <w:t xml:space="preserve">                                 </w:t>
    </w:r>
    <w:r>
      <w:rPr>
        <w:rFonts w:ascii="Courier New" w:hAnsi="Courier New"/>
        <w:sz w:val="30"/>
        <w:szCs w:val="30"/>
        <w:lang w:val="nl-NL"/>
      </w:rPr>
      <w:fldChar w:fldCharType="begin"/>
    </w:r>
    <w:r w:rsidRPr="00167857">
      <w:rPr>
        <w:rFonts w:ascii="Courier New" w:hAnsi="Courier New"/>
        <w:sz w:val="30"/>
        <w:szCs w:val="30"/>
      </w:rPr>
      <w:instrText xml:space="preserve"> PAGE  \* MERGEFORMAT </w:instrText>
    </w:r>
    <w:r>
      <w:rPr>
        <w:rFonts w:ascii="Courier New" w:hAnsi="Courier New"/>
        <w:sz w:val="30"/>
        <w:szCs w:val="30"/>
        <w:lang w:val="nl-NL"/>
      </w:rPr>
      <w:fldChar w:fldCharType="separate"/>
    </w:r>
    <w:r>
      <w:rPr>
        <w:rFonts w:ascii="Courier New" w:hAnsi="Courier New"/>
        <w:noProof/>
        <w:sz w:val="30"/>
        <w:szCs w:val="30"/>
      </w:rPr>
      <w:t>12</w:t>
    </w:r>
    <w:r w:rsidRPr="00CF750C">
      <w:rPr>
        <w:rFonts w:ascii="Courier New" w:hAnsi="Courier New"/>
        <w:noProof/>
        <w:sz w:val="30"/>
        <w:szCs w:val="30"/>
      </w:rPr>
      <w:t>3</w:t>
    </w:r>
    <w:r>
      <w:rPr>
        <w:rFonts w:ascii="Courier New" w:hAnsi="Courier New"/>
        <w:sz w:val="30"/>
        <w:szCs w:val="30"/>
        <w:lang w:val="nl-NL"/>
      </w:rPr>
      <w:fldChar w:fldCharType="end"/>
    </w:r>
  </w:p>
  <w:p w14:paraId="20DB66F1" w14:textId="77777777" w:rsidR="006C0EC1" w:rsidRDefault="006C0EC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3AA62" w14:textId="67A94597" w:rsidR="006C0EC1" w:rsidRPr="003A52C4" w:rsidRDefault="006C0EC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6061C2">
      <w:rPr>
        <w:rFonts w:ascii="Angsana New" w:hAnsi="Angsana New" w:cs="Angsana New"/>
        <w:noProof/>
        <w:sz w:val="30"/>
        <w:szCs w:val="30"/>
      </w:rPr>
      <w:t>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134C3604" w14:textId="77777777" w:rsidR="006C0EC1" w:rsidRPr="00864539" w:rsidRDefault="006C0EC1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E3F22" w14:textId="77777777" w:rsidR="008C0877" w:rsidRDefault="008C0877" w:rsidP="004956B4">
      <w:r>
        <w:separator/>
      </w:r>
    </w:p>
  </w:footnote>
  <w:footnote w:type="continuationSeparator" w:id="0">
    <w:p w14:paraId="29F73387" w14:textId="77777777" w:rsidR="008C0877" w:rsidRDefault="008C087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FE119" w14:textId="77777777" w:rsidR="006C0EC1" w:rsidRPr="003A52C4" w:rsidRDefault="006C0EC1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16B4224" w14:textId="77777777" w:rsidR="006C0EC1" w:rsidRPr="003A52C4" w:rsidRDefault="006C0EC1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AD5328D" w14:textId="4CB9F293" w:rsidR="006C0EC1" w:rsidRPr="003A52C4" w:rsidRDefault="006C0EC1" w:rsidP="00F271AD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F750C">
      <w:rPr>
        <w:rFonts w:ascii="Angsana New" w:hAnsi="Angsana New" w:cs="Angsana New"/>
        <w:b/>
        <w:bCs/>
        <w:sz w:val="32"/>
        <w:szCs w:val="32"/>
      </w:rPr>
      <w:t>31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6061C2">
      <w:rPr>
        <w:rFonts w:ascii="Angsana New" w:hAnsi="Angsana New" w:cs="Angsana New"/>
        <w:b/>
        <w:bCs/>
        <w:sz w:val="32"/>
        <w:szCs w:val="32"/>
      </w:rPr>
      <w:t>256</w:t>
    </w:r>
    <w:r w:rsidRPr="00CF750C">
      <w:rPr>
        <w:rFonts w:ascii="Angsana New" w:hAnsi="Angsana New" w:cs="Angsana New"/>
        <w:b/>
        <w:bCs/>
        <w:sz w:val="32"/>
        <w:szCs w:val="32"/>
      </w:rPr>
      <w:t>3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50010C09" w14:textId="77777777" w:rsidR="006C0EC1" w:rsidRPr="009861C2" w:rsidRDefault="006C0E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4C303" w14:textId="77777777" w:rsidR="006C0EC1" w:rsidRPr="00B640EA" w:rsidRDefault="006C0EC1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79A26C7" w14:textId="77777777" w:rsidR="006C0EC1" w:rsidRPr="00B640EA" w:rsidRDefault="006C0EC1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FCE6E39" w14:textId="385DB4DC" w:rsidR="006C0EC1" w:rsidRPr="00B640EA" w:rsidRDefault="006C0EC1" w:rsidP="00464738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F750C">
      <w:rPr>
        <w:rFonts w:ascii="Angsana New" w:hAnsi="Angsana New" w:cs="Angsana New"/>
        <w:b/>
        <w:bCs/>
        <w:sz w:val="32"/>
        <w:szCs w:val="32"/>
      </w:rPr>
      <w:t>31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6061C2">
      <w:rPr>
        <w:rFonts w:ascii="Angsana New" w:hAnsi="Angsana New" w:cs="Angsana New"/>
        <w:b/>
        <w:bCs/>
        <w:sz w:val="32"/>
        <w:szCs w:val="32"/>
      </w:rPr>
      <w:t>256</w:t>
    </w:r>
    <w:r w:rsidRPr="00CF750C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7D673095" w14:textId="77777777" w:rsidR="006C0EC1" w:rsidRPr="00B640EA" w:rsidRDefault="006C0E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5E2D" w14:textId="77777777" w:rsidR="006C0EC1" w:rsidRPr="003A52C4" w:rsidRDefault="006C0EC1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69AE9B" w14:textId="77777777" w:rsidR="006C0EC1" w:rsidRPr="003A52C4" w:rsidRDefault="006C0EC1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B5C2403" w14:textId="01B5FDC0" w:rsidR="006C0EC1" w:rsidRPr="003A52C4" w:rsidRDefault="006C0EC1" w:rsidP="00464738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F750C">
      <w:rPr>
        <w:rFonts w:ascii="Angsana New" w:hAnsi="Angsana New" w:cs="Angsana New"/>
        <w:b/>
        <w:bCs/>
        <w:sz w:val="32"/>
        <w:szCs w:val="32"/>
      </w:rPr>
      <w:t>31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6061C2">
      <w:rPr>
        <w:rFonts w:ascii="Angsana New" w:hAnsi="Angsana New" w:cs="Angsana New"/>
        <w:b/>
        <w:bCs/>
        <w:sz w:val="32"/>
        <w:szCs w:val="32"/>
      </w:rPr>
      <w:t>256</w:t>
    </w:r>
    <w:r w:rsidRPr="00CF750C">
      <w:rPr>
        <w:rFonts w:ascii="Angsana New" w:hAnsi="Angsana New" w:cs="Angsana New"/>
        <w:b/>
        <w:bCs/>
        <w:sz w:val="32"/>
        <w:szCs w:val="32"/>
      </w:rPr>
      <w:t>3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08DE474F" w14:textId="77777777" w:rsidR="006C0EC1" w:rsidRPr="009861C2" w:rsidRDefault="006C0EC1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9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7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0"/>
  </w:num>
  <w:num w:numId="11">
    <w:abstractNumId w:val="16"/>
  </w:num>
  <w:num w:numId="12">
    <w:abstractNumId w:val="19"/>
  </w:num>
  <w:num w:numId="13">
    <w:abstractNumId w:val="17"/>
  </w:num>
  <w:num w:numId="14">
    <w:abstractNumId w:val="12"/>
  </w:num>
  <w:num w:numId="15">
    <w:abstractNumId w:val="1"/>
  </w:num>
  <w:num w:numId="16">
    <w:abstractNumId w:val="15"/>
  </w:num>
  <w:num w:numId="17">
    <w:abstractNumId w:val="14"/>
  </w:num>
  <w:num w:numId="18">
    <w:abstractNumId w:val="18"/>
  </w:num>
  <w:num w:numId="19">
    <w:abstractNumId w:val="3"/>
  </w:num>
  <w:num w:numId="2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2F90"/>
    <w:rsid w:val="00003007"/>
    <w:rsid w:val="000031FB"/>
    <w:rsid w:val="000034AB"/>
    <w:rsid w:val="00003575"/>
    <w:rsid w:val="0000362B"/>
    <w:rsid w:val="0000366F"/>
    <w:rsid w:val="00003A4B"/>
    <w:rsid w:val="00003CF4"/>
    <w:rsid w:val="00004592"/>
    <w:rsid w:val="000048DE"/>
    <w:rsid w:val="00004BE1"/>
    <w:rsid w:val="00004D05"/>
    <w:rsid w:val="0000504F"/>
    <w:rsid w:val="00005053"/>
    <w:rsid w:val="00005420"/>
    <w:rsid w:val="00005650"/>
    <w:rsid w:val="000059C8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734"/>
    <w:rsid w:val="00011E28"/>
    <w:rsid w:val="00012000"/>
    <w:rsid w:val="00012007"/>
    <w:rsid w:val="00012414"/>
    <w:rsid w:val="00012973"/>
    <w:rsid w:val="00012BAD"/>
    <w:rsid w:val="00012BFB"/>
    <w:rsid w:val="00012E56"/>
    <w:rsid w:val="0001308B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7"/>
    <w:rsid w:val="00015077"/>
    <w:rsid w:val="00015237"/>
    <w:rsid w:val="00015393"/>
    <w:rsid w:val="000153B6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A4"/>
    <w:rsid w:val="00017D92"/>
    <w:rsid w:val="00017E6F"/>
    <w:rsid w:val="00017EEF"/>
    <w:rsid w:val="00020377"/>
    <w:rsid w:val="00020520"/>
    <w:rsid w:val="000206B1"/>
    <w:rsid w:val="00020955"/>
    <w:rsid w:val="00020AAD"/>
    <w:rsid w:val="00020C9C"/>
    <w:rsid w:val="00020DF6"/>
    <w:rsid w:val="00020EE6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CF"/>
    <w:rsid w:val="00022029"/>
    <w:rsid w:val="000226E3"/>
    <w:rsid w:val="00022819"/>
    <w:rsid w:val="0002282F"/>
    <w:rsid w:val="00022851"/>
    <w:rsid w:val="00022D27"/>
    <w:rsid w:val="00022E97"/>
    <w:rsid w:val="0002369A"/>
    <w:rsid w:val="00023744"/>
    <w:rsid w:val="0002379B"/>
    <w:rsid w:val="00023816"/>
    <w:rsid w:val="000238E9"/>
    <w:rsid w:val="00023DB8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C83"/>
    <w:rsid w:val="000273E2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375"/>
    <w:rsid w:val="000313AE"/>
    <w:rsid w:val="00031575"/>
    <w:rsid w:val="000315A7"/>
    <w:rsid w:val="00031BD4"/>
    <w:rsid w:val="00031C38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52A"/>
    <w:rsid w:val="000356CC"/>
    <w:rsid w:val="0003578C"/>
    <w:rsid w:val="000357EA"/>
    <w:rsid w:val="00035AA5"/>
    <w:rsid w:val="00035CAF"/>
    <w:rsid w:val="00036643"/>
    <w:rsid w:val="00036927"/>
    <w:rsid w:val="00036A93"/>
    <w:rsid w:val="00037043"/>
    <w:rsid w:val="000371F5"/>
    <w:rsid w:val="00037345"/>
    <w:rsid w:val="00037423"/>
    <w:rsid w:val="00037583"/>
    <w:rsid w:val="000377D1"/>
    <w:rsid w:val="00037841"/>
    <w:rsid w:val="00037B04"/>
    <w:rsid w:val="00037CBE"/>
    <w:rsid w:val="00037E53"/>
    <w:rsid w:val="00037EFC"/>
    <w:rsid w:val="00040303"/>
    <w:rsid w:val="0004040F"/>
    <w:rsid w:val="00040516"/>
    <w:rsid w:val="000406B3"/>
    <w:rsid w:val="000407DF"/>
    <w:rsid w:val="00040A8B"/>
    <w:rsid w:val="00040D31"/>
    <w:rsid w:val="00040E9E"/>
    <w:rsid w:val="00041224"/>
    <w:rsid w:val="000412C6"/>
    <w:rsid w:val="000412DE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31EA"/>
    <w:rsid w:val="00043377"/>
    <w:rsid w:val="00043788"/>
    <w:rsid w:val="00043CEE"/>
    <w:rsid w:val="000442A4"/>
    <w:rsid w:val="000443A4"/>
    <w:rsid w:val="000444D8"/>
    <w:rsid w:val="000445A4"/>
    <w:rsid w:val="000447F9"/>
    <w:rsid w:val="000448DD"/>
    <w:rsid w:val="00044E80"/>
    <w:rsid w:val="00044E8D"/>
    <w:rsid w:val="00044EC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6DF"/>
    <w:rsid w:val="000478E8"/>
    <w:rsid w:val="000479BE"/>
    <w:rsid w:val="00047A6D"/>
    <w:rsid w:val="00047A86"/>
    <w:rsid w:val="00047F8A"/>
    <w:rsid w:val="00047FFC"/>
    <w:rsid w:val="00050010"/>
    <w:rsid w:val="00050197"/>
    <w:rsid w:val="0005024C"/>
    <w:rsid w:val="00050277"/>
    <w:rsid w:val="00050460"/>
    <w:rsid w:val="000506F1"/>
    <w:rsid w:val="00050E21"/>
    <w:rsid w:val="00050ECD"/>
    <w:rsid w:val="000510DE"/>
    <w:rsid w:val="00051103"/>
    <w:rsid w:val="0005136A"/>
    <w:rsid w:val="00051378"/>
    <w:rsid w:val="00051CA7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40FF"/>
    <w:rsid w:val="00054376"/>
    <w:rsid w:val="000543B5"/>
    <w:rsid w:val="00054411"/>
    <w:rsid w:val="00054674"/>
    <w:rsid w:val="0005478B"/>
    <w:rsid w:val="00054C6D"/>
    <w:rsid w:val="0005505B"/>
    <w:rsid w:val="0005514A"/>
    <w:rsid w:val="00055167"/>
    <w:rsid w:val="00055234"/>
    <w:rsid w:val="00055530"/>
    <w:rsid w:val="0005559F"/>
    <w:rsid w:val="00055610"/>
    <w:rsid w:val="000556E7"/>
    <w:rsid w:val="0005578E"/>
    <w:rsid w:val="000557E1"/>
    <w:rsid w:val="00055818"/>
    <w:rsid w:val="00055960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8C4"/>
    <w:rsid w:val="00057DE0"/>
    <w:rsid w:val="00057F80"/>
    <w:rsid w:val="0006013E"/>
    <w:rsid w:val="00060185"/>
    <w:rsid w:val="0006038B"/>
    <w:rsid w:val="00060457"/>
    <w:rsid w:val="000604B5"/>
    <w:rsid w:val="00060700"/>
    <w:rsid w:val="00060C24"/>
    <w:rsid w:val="00060D77"/>
    <w:rsid w:val="0006132F"/>
    <w:rsid w:val="000615D9"/>
    <w:rsid w:val="000616B2"/>
    <w:rsid w:val="00061810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711"/>
    <w:rsid w:val="00064812"/>
    <w:rsid w:val="00064A0F"/>
    <w:rsid w:val="00064BFE"/>
    <w:rsid w:val="00064E2B"/>
    <w:rsid w:val="00064F02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48E"/>
    <w:rsid w:val="000665D4"/>
    <w:rsid w:val="00066B9F"/>
    <w:rsid w:val="0006702A"/>
    <w:rsid w:val="0006741C"/>
    <w:rsid w:val="00067D18"/>
    <w:rsid w:val="00067D22"/>
    <w:rsid w:val="00067D6A"/>
    <w:rsid w:val="00067ED8"/>
    <w:rsid w:val="00067F23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1EB"/>
    <w:rsid w:val="00072393"/>
    <w:rsid w:val="00072485"/>
    <w:rsid w:val="000726AA"/>
    <w:rsid w:val="0007277C"/>
    <w:rsid w:val="00072A1D"/>
    <w:rsid w:val="00072BC8"/>
    <w:rsid w:val="00072C0A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70F6"/>
    <w:rsid w:val="000771C3"/>
    <w:rsid w:val="00077255"/>
    <w:rsid w:val="000772FF"/>
    <w:rsid w:val="000774FF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A65"/>
    <w:rsid w:val="00080C30"/>
    <w:rsid w:val="00080C50"/>
    <w:rsid w:val="00080D81"/>
    <w:rsid w:val="00080DB8"/>
    <w:rsid w:val="00080E4B"/>
    <w:rsid w:val="00080F02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3117"/>
    <w:rsid w:val="0008349C"/>
    <w:rsid w:val="00083551"/>
    <w:rsid w:val="0008356D"/>
    <w:rsid w:val="00083654"/>
    <w:rsid w:val="0008383D"/>
    <w:rsid w:val="000838F4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B02"/>
    <w:rsid w:val="00084C82"/>
    <w:rsid w:val="00084D0F"/>
    <w:rsid w:val="00084F4E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50"/>
    <w:rsid w:val="000927DB"/>
    <w:rsid w:val="00092CCB"/>
    <w:rsid w:val="00092D62"/>
    <w:rsid w:val="00092DF0"/>
    <w:rsid w:val="0009302D"/>
    <w:rsid w:val="000933EB"/>
    <w:rsid w:val="0009345A"/>
    <w:rsid w:val="0009394E"/>
    <w:rsid w:val="00093956"/>
    <w:rsid w:val="00093972"/>
    <w:rsid w:val="00093A25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DD"/>
    <w:rsid w:val="0009756E"/>
    <w:rsid w:val="0009759B"/>
    <w:rsid w:val="00097D5B"/>
    <w:rsid w:val="000A0218"/>
    <w:rsid w:val="000A02B9"/>
    <w:rsid w:val="000A0686"/>
    <w:rsid w:val="000A0B37"/>
    <w:rsid w:val="000A0D6E"/>
    <w:rsid w:val="000A0DB1"/>
    <w:rsid w:val="000A0EA3"/>
    <w:rsid w:val="000A0F3F"/>
    <w:rsid w:val="000A11EB"/>
    <w:rsid w:val="000A127F"/>
    <w:rsid w:val="000A129B"/>
    <w:rsid w:val="000A1572"/>
    <w:rsid w:val="000A1623"/>
    <w:rsid w:val="000A1783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2CF"/>
    <w:rsid w:val="000A74B7"/>
    <w:rsid w:val="000A7521"/>
    <w:rsid w:val="000A77F9"/>
    <w:rsid w:val="000A7987"/>
    <w:rsid w:val="000A7BD8"/>
    <w:rsid w:val="000A7EF0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5A3"/>
    <w:rsid w:val="000B161C"/>
    <w:rsid w:val="000B1637"/>
    <w:rsid w:val="000B16B7"/>
    <w:rsid w:val="000B1729"/>
    <w:rsid w:val="000B179D"/>
    <w:rsid w:val="000B1B44"/>
    <w:rsid w:val="000B1C8A"/>
    <w:rsid w:val="000B1C94"/>
    <w:rsid w:val="000B205D"/>
    <w:rsid w:val="000B2720"/>
    <w:rsid w:val="000B27A1"/>
    <w:rsid w:val="000B2839"/>
    <w:rsid w:val="000B2B29"/>
    <w:rsid w:val="000B2BD3"/>
    <w:rsid w:val="000B2BD9"/>
    <w:rsid w:val="000B2F40"/>
    <w:rsid w:val="000B3090"/>
    <w:rsid w:val="000B310B"/>
    <w:rsid w:val="000B328E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7D0"/>
    <w:rsid w:val="000B49F3"/>
    <w:rsid w:val="000B4E88"/>
    <w:rsid w:val="000B4FDC"/>
    <w:rsid w:val="000B558C"/>
    <w:rsid w:val="000B56F9"/>
    <w:rsid w:val="000B59B3"/>
    <w:rsid w:val="000B5DAF"/>
    <w:rsid w:val="000B603E"/>
    <w:rsid w:val="000B644B"/>
    <w:rsid w:val="000B65CF"/>
    <w:rsid w:val="000B695E"/>
    <w:rsid w:val="000B6DE0"/>
    <w:rsid w:val="000B7195"/>
    <w:rsid w:val="000B71CC"/>
    <w:rsid w:val="000B750A"/>
    <w:rsid w:val="000B78AD"/>
    <w:rsid w:val="000B7A60"/>
    <w:rsid w:val="000B7F49"/>
    <w:rsid w:val="000B7F82"/>
    <w:rsid w:val="000C000B"/>
    <w:rsid w:val="000C0034"/>
    <w:rsid w:val="000C01F1"/>
    <w:rsid w:val="000C0321"/>
    <w:rsid w:val="000C0365"/>
    <w:rsid w:val="000C0370"/>
    <w:rsid w:val="000C0387"/>
    <w:rsid w:val="000C04B1"/>
    <w:rsid w:val="000C051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5A4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79F"/>
    <w:rsid w:val="000C4846"/>
    <w:rsid w:val="000C4A0A"/>
    <w:rsid w:val="000C4A64"/>
    <w:rsid w:val="000C4F26"/>
    <w:rsid w:val="000C51D9"/>
    <w:rsid w:val="000C5765"/>
    <w:rsid w:val="000C57CA"/>
    <w:rsid w:val="000C5851"/>
    <w:rsid w:val="000C5AD3"/>
    <w:rsid w:val="000C5B66"/>
    <w:rsid w:val="000C5DC6"/>
    <w:rsid w:val="000C5E54"/>
    <w:rsid w:val="000C5FAF"/>
    <w:rsid w:val="000C6110"/>
    <w:rsid w:val="000C61AE"/>
    <w:rsid w:val="000C666A"/>
    <w:rsid w:val="000C670E"/>
    <w:rsid w:val="000C6D34"/>
    <w:rsid w:val="000C6FEC"/>
    <w:rsid w:val="000C7104"/>
    <w:rsid w:val="000C7182"/>
    <w:rsid w:val="000C71AE"/>
    <w:rsid w:val="000C71E3"/>
    <w:rsid w:val="000C74A7"/>
    <w:rsid w:val="000C75CA"/>
    <w:rsid w:val="000C76A8"/>
    <w:rsid w:val="000C78FF"/>
    <w:rsid w:val="000C7BF5"/>
    <w:rsid w:val="000C7CB3"/>
    <w:rsid w:val="000C7F8A"/>
    <w:rsid w:val="000D00F5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19C"/>
    <w:rsid w:val="000D21E0"/>
    <w:rsid w:val="000D221C"/>
    <w:rsid w:val="000D2333"/>
    <w:rsid w:val="000D267D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3E"/>
    <w:rsid w:val="000D4071"/>
    <w:rsid w:val="000D41FB"/>
    <w:rsid w:val="000D4418"/>
    <w:rsid w:val="000D46AC"/>
    <w:rsid w:val="000D4901"/>
    <w:rsid w:val="000D5008"/>
    <w:rsid w:val="000D5187"/>
    <w:rsid w:val="000D5565"/>
    <w:rsid w:val="000D599D"/>
    <w:rsid w:val="000D5AB7"/>
    <w:rsid w:val="000D5B3B"/>
    <w:rsid w:val="000D5FC5"/>
    <w:rsid w:val="000D6121"/>
    <w:rsid w:val="000D6971"/>
    <w:rsid w:val="000D6AF0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CD0"/>
    <w:rsid w:val="000E0D18"/>
    <w:rsid w:val="000E101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FCF"/>
    <w:rsid w:val="000E42AE"/>
    <w:rsid w:val="000E4654"/>
    <w:rsid w:val="000E480D"/>
    <w:rsid w:val="000E49CB"/>
    <w:rsid w:val="000E4D88"/>
    <w:rsid w:val="000E511E"/>
    <w:rsid w:val="000E5599"/>
    <w:rsid w:val="000E56C2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174"/>
    <w:rsid w:val="000F42B7"/>
    <w:rsid w:val="000F461B"/>
    <w:rsid w:val="000F47E7"/>
    <w:rsid w:val="000F480A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205"/>
    <w:rsid w:val="000F629E"/>
    <w:rsid w:val="000F6AD7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603C"/>
    <w:rsid w:val="00106409"/>
    <w:rsid w:val="0010666F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99A"/>
    <w:rsid w:val="00111ADB"/>
    <w:rsid w:val="00111B4C"/>
    <w:rsid w:val="00111F9A"/>
    <w:rsid w:val="001123AE"/>
    <w:rsid w:val="00112593"/>
    <w:rsid w:val="00112726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4F3"/>
    <w:rsid w:val="001145D2"/>
    <w:rsid w:val="001148E3"/>
    <w:rsid w:val="001149A6"/>
    <w:rsid w:val="001149FD"/>
    <w:rsid w:val="001153E5"/>
    <w:rsid w:val="0011571E"/>
    <w:rsid w:val="00115E56"/>
    <w:rsid w:val="00115FC5"/>
    <w:rsid w:val="001160E2"/>
    <w:rsid w:val="001162EC"/>
    <w:rsid w:val="00116421"/>
    <w:rsid w:val="001165AA"/>
    <w:rsid w:val="001166A4"/>
    <w:rsid w:val="00116CE6"/>
    <w:rsid w:val="0011703C"/>
    <w:rsid w:val="0011719C"/>
    <w:rsid w:val="0011743D"/>
    <w:rsid w:val="0011745A"/>
    <w:rsid w:val="001174EC"/>
    <w:rsid w:val="001174FD"/>
    <w:rsid w:val="0011799D"/>
    <w:rsid w:val="00117B45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AEA"/>
    <w:rsid w:val="00122D5B"/>
    <w:rsid w:val="00122E38"/>
    <w:rsid w:val="00122EBB"/>
    <w:rsid w:val="00123062"/>
    <w:rsid w:val="00123170"/>
    <w:rsid w:val="0012320D"/>
    <w:rsid w:val="001232D0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9DD"/>
    <w:rsid w:val="00125C60"/>
    <w:rsid w:val="00125CB4"/>
    <w:rsid w:val="001261B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50F"/>
    <w:rsid w:val="00130667"/>
    <w:rsid w:val="00130874"/>
    <w:rsid w:val="001309E6"/>
    <w:rsid w:val="00130A77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8AB"/>
    <w:rsid w:val="00131A42"/>
    <w:rsid w:val="00131A7E"/>
    <w:rsid w:val="00131D0B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C16"/>
    <w:rsid w:val="00133D07"/>
    <w:rsid w:val="00133DE2"/>
    <w:rsid w:val="00133F1E"/>
    <w:rsid w:val="00133FA0"/>
    <w:rsid w:val="001341CC"/>
    <w:rsid w:val="001341DF"/>
    <w:rsid w:val="001344B6"/>
    <w:rsid w:val="00134858"/>
    <w:rsid w:val="00134861"/>
    <w:rsid w:val="0013486F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6F5"/>
    <w:rsid w:val="001357DA"/>
    <w:rsid w:val="00135833"/>
    <w:rsid w:val="00135D85"/>
    <w:rsid w:val="00135DBE"/>
    <w:rsid w:val="00135FE0"/>
    <w:rsid w:val="00136242"/>
    <w:rsid w:val="001364A7"/>
    <w:rsid w:val="0013654C"/>
    <w:rsid w:val="0013667A"/>
    <w:rsid w:val="0013679B"/>
    <w:rsid w:val="00136A2D"/>
    <w:rsid w:val="00136A88"/>
    <w:rsid w:val="00136C2F"/>
    <w:rsid w:val="00136F42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A62"/>
    <w:rsid w:val="00140A6A"/>
    <w:rsid w:val="00140D56"/>
    <w:rsid w:val="00140F64"/>
    <w:rsid w:val="00140FB7"/>
    <w:rsid w:val="00140FE3"/>
    <w:rsid w:val="00141527"/>
    <w:rsid w:val="001416FD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2D6"/>
    <w:rsid w:val="001468EB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2A0"/>
    <w:rsid w:val="00156304"/>
    <w:rsid w:val="0015647F"/>
    <w:rsid w:val="00156875"/>
    <w:rsid w:val="0015694F"/>
    <w:rsid w:val="00156AAE"/>
    <w:rsid w:val="00156D86"/>
    <w:rsid w:val="00156EB6"/>
    <w:rsid w:val="001572C5"/>
    <w:rsid w:val="00157301"/>
    <w:rsid w:val="00157598"/>
    <w:rsid w:val="0015760F"/>
    <w:rsid w:val="001576DD"/>
    <w:rsid w:val="00157A5D"/>
    <w:rsid w:val="00157B4B"/>
    <w:rsid w:val="00157C04"/>
    <w:rsid w:val="00157CE1"/>
    <w:rsid w:val="00157DB5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8A1"/>
    <w:rsid w:val="00161B10"/>
    <w:rsid w:val="00161B3B"/>
    <w:rsid w:val="00161CB4"/>
    <w:rsid w:val="00161D06"/>
    <w:rsid w:val="00161D4F"/>
    <w:rsid w:val="00161D6E"/>
    <w:rsid w:val="00161ECD"/>
    <w:rsid w:val="0016207F"/>
    <w:rsid w:val="001620C9"/>
    <w:rsid w:val="0016236C"/>
    <w:rsid w:val="0016248C"/>
    <w:rsid w:val="001628B6"/>
    <w:rsid w:val="00162935"/>
    <w:rsid w:val="00162B34"/>
    <w:rsid w:val="00162C15"/>
    <w:rsid w:val="00162C6F"/>
    <w:rsid w:val="00162DC5"/>
    <w:rsid w:val="00162F96"/>
    <w:rsid w:val="0016326B"/>
    <w:rsid w:val="0016339C"/>
    <w:rsid w:val="00163715"/>
    <w:rsid w:val="00163864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531B"/>
    <w:rsid w:val="00165745"/>
    <w:rsid w:val="00165B0C"/>
    <w:rsid w:val="00165C30"/>
    <w:rsid w:val="00165C8F"/>
    <w:rsid w:val="00165E6A"/>
    <w:rsid w:val="00166125"/>
    <w:rsid w:val="001661C5"/>
    <w:rsid w:val="001663F2"/>
    <w:rsid w:val="0016685D"/>
    <w:rsid w:val="001668CB"/>
    <w:rsid w:val="00166957"/>
    <w:rsid w:val="00166977"/>
    <w:rsid w:val="00166B3F"/>
    <w:rsid w:val="00166C2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9C5"/>
    <w:rsid w:val="00182D1B"/>
    <w:rsid w:val="00182EE3"/>
    <w:rsid w:val="00182EE4"/>
    <w:rsid w:val="0018303F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63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6B8D"/>
    <w:rsid w:val="001870F5"/>
    <w:rsid w:val="00187161"/>
    <w:rsid w:val="0018735F"/>
    <w:rsid w:val="00187423"/>
    <w:rsid w:val="00187550"/>
    <w:rsid w:val="001878B4"/>
    <w:rsid w:val="001879F0"/>
    <w:rsid w:val="00187B5A"/>
    <w:rsid w:val="00187C4D"/>
    <w:rsid w:val="00187D7D"/>
    <w:rsid w:val="00187F9E"/>
    <w:rsid w:val="00190055"/>
    <w:rsid w:val="001905AE"/>
    <w:rsid w:val="001905F9"/>
    <w:rsid w:val="0019087C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56"/>
    <w:rsid w:val="00192AA2"/>
    <w:rsid w:val="00192C08"/>
    <w:rsid w:val="00192C09"/>
    <w:rsid w:val="00192CE8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DED"/>
    <w:rsid w:val="001960B8"/>
    <w:rsid w:val="00196115"/>
    <w:rsid w:val="0019672D"/>
    <w:rsid w:val="001967D1"/>
    <w:rsid w:val="00196AB0"/>
    <w:rsid w:val="00196B67"/>
    <w:rsid w:val="00196BC6"/>
    <w:rsid w:val="00196CBC"/>
    <w:rsid w:val="00196DB5"/>
    <w:rsid w:val="0019701C"/>
    <w:rsid w:val="001971E6"/>
    <w:rsid w:val="00197264"/>
    <w:rsid w:val="0019727B"/>
    <w:rsid w:val="00197609"/>
    <w:rsid w:val="0019765A"/>
    <w:rsid w:val="001977EF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E4E"/>
    <w:rsid w:val="001A0EA9"/>
    <w:rsid w:val="001A0F17"/>
    <w:rsid w:val="001A1074"/>
    <w:rsid w:val="001A1712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E1"/>
    <w:rsid w:val="001A3CC7"/>
    <w:rsid w:val="001A3D06"/>
    <w:rsid w:val="001A3EEB"/>
    <w:rsid w:val="001A42B9"/>
    <w:rsid w:val="001A43BD"/>
    <w:rsid w:val="001A48FA"/>
    <w:rsid w:val="001A4C10"/>
    <w:rsid w:val="001A4D8D"/>
    <w:rsid w:val="001A4F6E"/>
    <w:rsid w:val="001A50A5"/>
    <w:rsid w:val="001A5211"/>
    <w:rsid w:val="001A522F"/>
    <w:rsid w:val="001A5666"/>
    <w:rsid w:val="001A5D69"/>
    <w:rsid w:val="001A60FE"/>
    <w:rsid w:val="001A618C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ED8"/>
    <w:rsid w:val="001B010E"/>
    <w:rsid w:val="001B01F0"/>
    <w:rsid w:val="001B0250"/>
    <w:rsid w:val="001B02FA"/>
    <w:rsid w:val="001B05AB"/>
    <w:rsid w:val="001B09D4"/>
    <w:rsid w:val="001B0D99"/>
    <w:rsid w:val="001B1008"/>
    <w:rsid w:val="001B102B"/>
    <w:rsid w:val="001B1597"/>
    <w:rsid w:val="001B1772"/>
    <w:rsid w:val="001B180F"/>
    <w:rsid w:val="001B19B7"/>
    <w:rsid w:val="001B1C79"/>
    <w:rsid w:val="001B1C98"/>
    <w:rsid w:val="001B1DF3"/>
    <w:rsid w:val="001B1EA6"/>
    <w:rsid w:val="001B21A5"/>
    <w:rsid w:val="001B21C6"/>
    <w:rsid w:val="001B2462"/>
    <w:rsid w:val="001B28C2"/>
    <w:rsid w:val="001B2966"/>
    <w:rsid w:val="001B2A21"/>
    <w:rsid w:val="001B2A76"/>
    <w:rsid w:val="001B2A98"/>
    <w:rsid w:val="001B2F25"/>
    <w:rsid w:val="001B3133"/>
    <w:rsid w:val="001B3251"/>
    <w:rsid w:val="001B3405"/>
    <w:rsid w:val="001B34B1"/>
    <w:rsid w:val="001B34BD"/>
    <w:rsid w:val="001B35B5"/>
    <w:rsid w:val="001B3835"/>
    <w:rsid w:val="001B3961"/>
    <w:rsid w:val="001B3BFA"/>
    <w:rsid w:val="001B3C2E"/>
    <w:rsid w:val="001B3E7A"/>
    <w:rsid w:val="001B3FAA"/>
    <w:rsid w:val="001B414B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832"/>
    <w:rsid w:val="001B5B58"/>
    <w:rsid w:val="001B5C11"/>
    <w:rsid w:val="001B5D9F"/>
    <w:rsid w:val="001B5DE8"/>
    <w:rsid w:val="001B5F02"/>
    <w:rsid w:val="001B5F63"/>
    <w:rsid w:val="001B6335"/>
    <w:rsid w:val="001B63F6"/>
    <w:rsid w:val="001B6407"/>
    <w:rsid w:val="001B6413"/>
    <w:rsid w:val="001B6518"/>
    <w:rsid w:val="001B6654"/>
    <w:rsid w:val="001B6A09"/>
    <w:rsid w:val="001B6CD6"/>
    <w:rsid w:val="001B6F94"/>
    <w:rsid w:val="001B703A"/>
    <w:rsid w:val="001B7124"/>
    <w:rsid w:val="001B759C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F8C"/>
    <w:rsid w:val="001C0FB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20FA"/>
    <w:rsid w:val="001C236B"/>
    <w:rsid w:val="001C24F9"/>
    <w:rsid w:val="001C296C"/>
    <w:rsid w:val="001C2E3B"/>
    <w:rsid w:val="001C2EC8"/>
    <w:rsid w:val="001C3069"/>
    <w:rsid w:val="001C3089"/>
    <w:rsid w:val="001C368B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CE6"/>
    <w:rsid w:val="001C4D39"/>
    <w:rsid w:val="001C4DE8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6244"/>
    <w:rsid w:val="001C6512"/>
    <w:rsid w:val="001C6655"/>
    <w:rsid w:val="001C6971"/>
    <w:rsid w:val="001C6DCF"/>
    <w:rsid w:val="001C6EA8"/>
    <w:rsid w:val="001C6F72"/>
    <w:rsid w:val="001C6FC2"/>
    <w:rsid w:val="001C71DF"/>
    <w:rsid w:val="001C7228"/>
    <w:rsid w:val="001C727A"/>
    <w:rsid w:val="001C73E2"/>
    <w:rsid w:val="001C7415"/>
    <w:rsid w:val="001C77FA"/>
    <w:rsid w:val="001C7869"/>
    <w:rsid w:val="001C78D4"/>
    <w:rsid w:val="001C7A9F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02E"/>
    <w:rsid w:val="001D3271"/>
    <w:rsid w:val="001D336E"/>
    <w:rsid w:val="001D3453"/>
    <w:rsid w:val="001D359B"/>
    <w:rsid w:val="001D3DE3"/>
    <w:rsid w:val="001D409B"/>
    <w:rsid w:val="001D40B3"/>
    <w:rsid w:val="001D40BE"/>
    <w:rsid w:val="001D420E"/>
    <w:rsid w:val="001D459C"/>
    <w:rsid w:val="001D48AF"/>
    <w:rsid w:val="001D4CEE"/>
    <w:rsid w:val="001D5435"/>
    <w:rsid w:val="001D5721"/>
    <w:rsid w:val="001D5802"/>
    <w:rsid w:val="001D5B12"/>
    <w:rsid w:val="001D5BB0"/>
    <w:rsid w:val="001D5F2A"/>
    <w:rsid w:val="001D5F7F"/>
    <w:rsid w:val="001D6006"/>
    <w:rsid w:val="001D61D8"/>
    <w:rsid w:val="001D6291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52"/>
    <w:rsid w:val="001E12DA"/>
    <w:rsid w:val="001E13E6"/>
    <w:rsid w:val="001E169D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071"/>
    <w:rsid w:val="001E3308"/>
    <w:rsid w:val="001E3466"/>
    <w:rsid w:val="001E3B8F"/>
    <w:rsid w:val="001E3C3B"/>
    <w:rsid w:val="001E3D8B"/>
    <w:rsid w:val="001E3DC8"/>
    <w:rsid w:val="001E3F8B"/>
    <w:rsid w:val="001E4012"/>
    <w:rsid w:val="001E41AC"/>
    <w:rsid w:val="001E41B6"/>
    <w:rsid w:val="001E472B"/>
    <w:rsid w:val="001E47D6"/>
    <w:rsid w:val="001E47EB"/>
    <w:rsid w:val="001E4AB7"/>
    <w:rsid w:val="001E4EC5"/>
    <w:rsid w:val="001E4FE9"/>
    <w:rsid w:val="001E54A8"/>
    <w:rsid w:val="001E55AC"/>
    <w:rsid w:val="001E57D0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E3"/>
    <w:rsid w:val="001E6A5B"/>
    <w:rsid w:val="001E6B51"/>
    <w:rsid w:val="001E6C62"/>
    <w:rsid w:val="001E6DE4"/>
    <w:rsid w:val="001E6EA5"/>
    <w:rsid w:val="001E6EB8"/>
    <w:rsid w:val="001E6FA0"/>
    <w:rsid w:val="001E6FFD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443"/>
    <w:rsid w:val="001F35F2"/>
    <w:rsid w:val="001F3611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B6D"/>
    <w:rsid w:val="001F4C9E"/>
    <w:rsid w:val="001F4FF0"/>
    <w:rsid w:val="001F545C"/>
    <w:rsid w:val="001F56B3"/>
    <w:rsid w:val="001F56DD"/>
    <w:rsid w:val="001F57C8"/>
    <w:rsid w:val="001F5A0A"/>
    <w:rsid w:val="001F5B85"/>
    <w:rsid w:val="001F5C62"/>
    <w:rsid w:val="001F5CD1"/>
    <w:rsid w:val="001F5D1F"/>
    <w:rsid w:val="001F600D"/>
    <w:rsid w:val="001F614C"/>
    <w:rsid w:val="001F6307"/>
    <w:rsid w:val="001F644E"/>
    <w:rsid w:val="001F6620"/>
    <w:rsid w:val="001F6661"/>
    <w:rsid w:val="001F672E"/>
    <w:rsid w:val="001F67A8"/>
    <w:rsid w:val="001F68F0"/>
    <w:rsid w:val="001F6BE1"/>
    <w:rsid w:val="001F7124"/>
    <w:rsid w:val="001F72FF"/>
    <w:rsid w:val="001F74F5"/>
    <w:rsid w:val="001F750D"/>
    <w:rsid w:val="001F7667"/>
    <w:rsid w:val="001F7909"/>
    <w:rsid w:val="001F7F1E"/>
    <w:rsid w:val="0020012D"/>
    <w:rsid w:val="0020024C"/>
    <w:rsid w:val="00200355"/>
    <w:rsid w:val="00200525"/>
    <w:rsid w:val="002006A9"/>
    <w:rsid w:val="00201174"/>
    <w:rsid w:val="00201438"/>
    <w:rsid w:val="0020147B"/>
    <w:rsid w:val="002014F3"/>
    <w:rsid w:val="00201519"/>
    <w:rsid w:val="0020176B"/>
    <w:rsid w:val="0020178D"/>
    <w:rsid w:val="002017F2"/>
    <w:rsid w:val="00201AA4"/>
    <w:rsid w:val="00201B98"/>
    <w:rsid w:val="00201D53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6D"/>
    <w:rsid w:val="00204BE8"/>
    <w:rsid w:val="00204C79"/>
    <w:rsid w:val="00204D9D"/>
    <w:rsid w:val="00204DB8"/>
    <w:rsid w:val="002052DD"/>
    <w:rsid w:val="002055B0"/>
    <w:rsid w:val="00205605"/>
    <w:rsid w:val="00205B5C"/>
    <w:rsid w:val="00205BC1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56F"/>
    <w:rsid w:val="00210822"/>
    <w:rsid w:val="00210A37"/>
    <w:rsid w:val="002111AB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F5"/>
    <w:rsid w:val="002126B4"/>
    <w:rsid w:val="00212A05"/>
    <w:rsid w:val="00212A9E"/>
    <w:rsid w:val="00212D02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838"/>
    <w:rsid w:val="002158AD"/>
    <w:rsid w:val="0021598E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DEF"/>
    <w:rsid w:val="00221F46"/>
    <w:rsid w:val="00221F8B"/>
    <w:rsid w:val="0022203E"/>
    <w:rsid w:val="0022207F"/>
    <w:rsid w:val="00222599"/>
    <w:rsid w:val="0022262B"/>
    <w:rsid w:val="0022268D"/>
    <w:rsid w:val="002226D2"/>
    <w:rsid w:val="00222D9F"/>
    <w:rsid w:val="00222DA6"/>
    <w:rsid w:val="00222DD3"/>
    <w:rsid w:val="00222DE7"/>
    <w:rsid w:val="00222FDE"/>
    <w:rsid w:val="002230DF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4018"/>
    <w:rsid w:val="002240F1"/>
    <w:rsid w:val="00224724"/>
    <w:rsid w:val="002249E6"/>
    <w:rsid w:val="00224BF2"/>
    <w:rsid w:val="00225139"/>
    <w:rsid w:val="0022516D"/>
    <w:rsid w:val="002251D0"/>
    <w:rsid w:val="002253BD"/>
    <w:rsid w:val="00225410"/>
    <w:rsid w:val="002254C5"/>
    <w:rsid w:val="0022553D"/>
    <w:rsid w:val="002257A1"/>
    <w:rsid w:val="00225A9F"/>
    <w:rsid w:val="00225E11"/>
    <w:rsid w:val="0022632A"/>
    <w:rsid w:val="0022633F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30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04CB"/>
    <w:rsid w:val="002310E5"/>
    <w:rsid w:val="0023123B"/>
    <w:rsid w:val="00231242"/>
    <w:rsid w:val="00231901"/>
    <w:rsid w:val="00231B8D"/>
    <w:rsid w:val="00231CEA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FB"/>
    <w:rsid w:val="002346C8"/>
    <w:rsid w:val="00234B19"/>
    <w:rsid w:val="00234F65"/>
    <w:rsid w:val="002350F8"/>
    <w:rsid w:val="0023549C"/>
    <w:rsid w:val="0023583E"/>
    <w:rsid w:val="00235BFD"/>
    <w:rsid w:val="00235C05"/>
    <w:rsid w:val="00235CB8"/>
    <w:rsid w:val="002367AA"/>
    <w:rsid w:val="00236885"/>
    <w:rsid w:val="00236B78"/>
    <w:rsid w:val="00236E0B"/>
    <w:rsid w:val="00236EFA"/>
    <w:rsid w:val="002370C4"/>
    <w:rsid w:val="00237742"/>
    <w:rsid w:val="00237971"/>
    <w:rsid w:val="002379E6"/>
    <w:rsid w:val="0024008F"/>
    <w:rsid w:val="00240217"/>
    <w:rsid w:val="002406AD"/>
    <w:rsid w:val="0024087E"/>
    <w:rsid w:val="0024089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309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2E"/>
    <w:rsid w:val="002460A3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712"/>
    <w:rsid w:val="00247823"/>
    <w:rsid w:val="00247885"/>
    <w:rsid w:val="00247C5E"/>
    <w:rsid w:val="00247C9C"/>
    <w:rsid w:val="00247CB0"/>
    <w:rsid w:val="0025022A"/>
    <w:rsid w:val="00250626"/>
    <w:rsid w:val="0025066E"/>
    <w:rsid w:val="0025078B"/>
    <w:rsid w:val="00250BB5"/>
    <w:rsid w:val="00250CF8"/>
    <w:rsid w:val="002510BC"/>
    <w:rsid w:val="00251241"/>
    <w:rsid w:val="0025151E"/>
    <w:rsid w:val="002515DC"/>
    <w:rsid w:val="00251621"/>
    <w:rsid w:val="00251B9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F6"/>
    <w:rsid w:val="0025660F"/>
    <w:rsid w:val="00256695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601BE"/>
    <w:rsid w:val="00260A76"/>
    <w:rsid w:val="00260C70"/>
    <w:rsid w:val="00260D1D"/>
    <w:rsid w:val="0026113A"/>
    <w:rsid w:val="002611A6"/>
    <w:rsid w:val="00261230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4A3"/>
    <w:rsid w:val="00263564"/>
    <w:rsid w:val="002637AC"/>
    <w:rsid w:val="002637CC"/>
    <w:rsid w:val="00263838"/>
    <w:rsid w:val="00263875"/>
    <w:rsid w:val="00263994"/>
    <w:rsid w:val="00263B67"/>
    <w:rsid w:val="00263CA7"/>
    <w:rsid w:val="00263E21"/>
    <w:rsid w:val="00264186"/>
    <w:rsid w:val="00264341"/>
    <w:rsid w:val="0026442A"/>
    <w:rsid w:val="00264465"/>
    <w:rsid w:val="002646F5"/>
    <w:rsid w:val="00264C1A"/>
    <w:rsid w:val="00264C51"/>
    <w:rsid w:val="0026550A"/>
    <w:rsid w:val="002656F1"/>
    <w:rsid w:val="00265735"/>
    <w:rsid w:val="00265942"/>
    <w:rsid w:val="00265A63"/>
    <w:rsid w:val="00265F02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7500"/>
    <w:rsid w:val="002675FE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3C9"/>
    <w:rsid w:val="002744D8"/>
    <w:rsid w:val="002745FE"/>
    <w:rsid w:val="0027460F"/>
    <w:rsid w:val="002746A3"/>
    <w:rsid w:val="002746EE"/>
    <w:rsid w:val="00274788"/>
    <w:rsid w:val="002748B6"/>
    <w:rsid w:val="00274BB8"/>
    <w:rsid w:val="00274DA7"/>
    <w:rsid w:val="00275011"/>
    <w:rsid w:val="002751B1"/>
    <w:rsid w:val="00275214"/>
    <w:rsid w:val="00275605"/>
    <w:rsid w:val="002759AA"/>
    <w:rsid w:val="00275A95"/>
    <w:rsid w:val="00275D0D"/>
    <w:rsid w:val="00275D19"/>
    <w:rsid w:val="00275D87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195"/>
    <w:rsid w:val="00277220"/>
    <w:rsid w:val="002775DE"/>
    <w:rsid w:val="00277716"/>
    <w:rsid w:val="0027783F"/>
    <w:rsid w:val="00277856"/>
    <w:rsid w:val="00277964"/>
    <w:rsid w:val="00277C82"/>
    <w:rsid w:val="00277DE9"/>
    <w:rsid w:val="00277EF7"/>
    <w:rsid w:val="00280043"/>
    <w:rsid w:val="0028009E"/>
    <w:rsid w:val="002807AB"/>
    <w:rsid w:val="00280836"/>
    <w:rsid w:val="00280BBA"/>
    <w:rsid w:val="00280EDB"/>
    <w:rsid w:val="00281181"/>
    <w:rsid w:val="002812E8"/>
    <w:rsid w:val="00281506"/>
    <w:rsid w:val="00281987"/>
    <w:rsid w:val="00281A0D"/>
    <w:rsid w:val="00281EB0"/>
    <w:rsid w:val="00282398"/>
    <w:rsid w:val="0028246B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3549"/>
    <w:rsid w:val="00283707"/>
    <w:rsid w:val="002837F7"/>
    <w:rsid w:val="00283D69"/>
    <w:rsid w:val="00283EFC"/>
    <w:rsid w:val="00284262"/>
    <w:rsid w:val="0028455E"/>
    <w:rsid w:val="00284607"/>
    <w:rsid w:val="00284660"/>
    <w:rsid w:val="002848A4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FE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99D"/>
    <w:rsid w:val="00287A8B"/>
    <w:rsid w:val="00287BDD"/>
    <w:rsid w:val="00287E47"/>
    <w:rsid w:val="0029017C"/>
    <w:rsid w:val="002901C2"/>
    <w:rsid w:val="002904CF"/>
    <w:rsid w:val="002907CE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871"/>
    <w:rsid w:val="002918A2"/>
    <w:rsid w:val="00291A6D"/>
    <w:rsid w:val="00291C63"/>
    <w:rsid w:val="00291E85"/>
    <w:rsid w:val="0029222F"/>
    <w:rsid w:val="00292C9B"/>
    <w:rsid w:val="00292FB7"/>
    <w:rsid w:val="002932AF"/>
    <w:rsid w:val="002932F2"/>
    <w:rsid w:val="00293A4B"/>
    <w:rsid w:val="00293A61"/>
    <w:rsid w:val="00293C0A"/>
    <w:rsid w:val="002943AE"/>
    <w:rsid w:val="00294485"/>
    <w:rsid w:val="00294AA0"/>
    <w:rsid w:val="00294BB1"/>
    <w:rsid w:val="00294C42"/>
    <w:rsid w:val="00294D76"/>
    <w:rsid w:val="00294FDB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428"/>
    <w:rsid w:val="00296519"/>
    <w:rsid w:val="0029679D"/>
    <w:rsid w:val="0029685F"/>
    <w:rsid w:val="00296AB6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DB"/>
    <w:rsid w:val="002A07DC"/>
    <w:rsid w:val="002A0996"/>
    <w:rsid w:val="002A0A0F"/>
    <w:rsid w:val="002A0FF5"/>
    <w:rsid w:val="002A113D"/>
    <w:rsid w:val="002A12E1"/>
    <w:rsid w:val="002A153F"/>
    <w:rsid w:val="002A1543"/>
    <w:rsid w:val="002A1C2D"/>
    <w:rsid w:val="002A2181"/>
    <w:rsid w:val="002A22F9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F9"/>
    <w:rsid w:val="002A3E27"/>
    <w:rsid w:val="002A3F01"/>
    <w:rsid w:val="002A405B"/>
    <w:rsid w:val="002A44AB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AB9"/>
    <w:rsid w:val="002A5B87"/>
    <w:rsid w:val="002A5EA5"/>
    <w:rsid w:val="002A60C1"/>
    <w:rsid w:val="002A6277"/>
    <w:rsid w:val="002A6705"/>
    <w:rsid w:val="002A6757"/>
    <w:rsid w:val="002A6D6E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90D"/>
    <w:rsid w:val="002B0983"/>
    <w:rsid w:val="002B0A84"/>
    <w:rsid w:val="002B0B6A"/>
    <w:rsid w:val="002B0CEB"/>
    <w:rsid w:val="002B0D93"/>
    <w:rsid w:val="002B12EF"/>
    <w:rsid w:val="002B1326"/>
    <w:rsid w:val="002B1542"/>
    <w:rsid w:val="002B17C5"/>
    <w:rsid w:val="002B1A98"/>
    <w:rsid w:val="002B1C64"/>
    <w:rsid w:val="002B1D08"/>
    <w:rsid w:val="002B1DF6"/>
    <w:rsid w:val="002B2281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D3D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CA"/>
    <w:rsid w:val="002C5239"/>
    <w:rsid w:val="002C5298"/>
    <w:rsid w:val="002C52D8"/>
    <w:rsid w:val="002C54C7"/>
    <w:rsid w:val="002C58C2"/>
    <w:rsid w:val="002C595D"/>
    <w:rsid w:val="002C5C17"/>
    <w:rsid w:val="002C5CA9"/>
    <w:rsid w:val="002C5DB7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719F"/>
    <w:rsid w:val="002C727E"/>
    <w:rsid w:val="002C72A6"/>
    <w:rsid w:val="002C7828"/>
    <w:rsid w:val="002C796E"/>
    <w:rsid w:val="002C7A6D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A02"/>
    <w:rsid w:val="002D1BF5"/>
    <w:rsid w:val="002D1D21"/>
    <w:rsid w:val="002D1FA8"/>
    <w:rsid w:val="002D20CA"/>
    <w:rsid w:val="002D23D2"/>
    <w:rsid w:val="002D2424"/>
    <w:rsid w:val="002D2537"/>
    <w:rsid w:val="002D25F7"/>
    <w:rsid w:val="002D26EA"/>
    <w:rsid w:val="002D296A"/>
    <w:rsid w:val="002D2ECB"/>
    <w:rsid w:val="002D328A"/>
    <w:rsid w:val="002D33FB"/>
    <w:rsid w:val="002D3566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4C7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C87"/>
    <w:rsid w:val="002D6124"/>
    <w:rsid w:val="002D6307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5E"/>
    <w:rsid w:val="002D7B85"/>
    <w:rsid w:val="002D7C90"/>
    <w:rsid w:val="002E0040"/>
    <w:rsid w:val="002E0251"/>
    <w:rsid w:val="002E02B6"/>
    <w:rsid w:val="002E051F"/>
    <w:rsid w:val="002E0637"/>
    <w:rsid w:val="002E08E3"/>
    <w:rsid w:val="002E0A95"/>
    <w:rsid w:val="002E0AE3"/>
    <w:rsid w:val="002E1078"/>
    <w:rsid w:val="002E10D2"/>
    <w:rsid w:val="002E11BF"/>
    <w:rsid w:val="002E14E1"/>
    <w:rsid w:val="002E1B8D"/>
    <w:rsid w:val="002E2007"/>
    <w:rsid w:val="002E2301"/>
    <w:rsid w:val="002E2519"/>
    <w:rsid w:val="002E2702"/>
    <w:rsid w:val="002E2742"/>
    <w:rsid w:val="002E2750"/>
    <w:rsid w:val="002E2783"/>
    <w:rsid w:val="002E27CF"/>
    <w:rsid w:val="002E29D5"/>
    <w:rsid w:val="002E2A2E"/>
    <w:rsid w:val="002E2A62"/>
    <w:rsid w:val="002E2B35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3E6"/>
    <w:rsid w:val="002E49AF"/>
    <w:rsid w:val="002E4B18"/>
    <w:rsid w:val="002E4FB6"/>
    <w:rsid w:val="002E50E9"/>
    <w:rsid w:val="002E5305"/>
    <w:rsid w:val="002E57FD"/>
    <w:rsid w:val="002E5851"/>
    <w:rsid w:val="002E58B4"/>
    <w:rsid w:val="002E595B"/>
    <w:rsid w:val="002E5BE4"/>
    <w:rsid w:val="002E5F44"/>
    <w:rsid w:val="002E603F"/>
    <w:rsid w:val="002E6346"/>
    <w:rsid w:val="002E66A9"/>
    <w:rsid w:val="002E698D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39"/>
    <w:rsid w:val="002F1CD1"/>
    <w:rsid w:val="002F1FD0"/>
    <w:rsid w:val="002F2022"/>
    <w:rsid w:val="002F203C"/>
    <w:rsid w:val="002F2420"/>
    <w:rsid w:val="002F2562"/>
    <w:rsid w:val="002F2AF5"/>
    <w:rsid w:val="002F2C7D"/>
    <w:rsid w:val="002F2DCC"/>
    <w:rsid w:val="002F2E51"/>
    <w:rsid w:val="002F32B4"/>
    <w:rsid w:val="002F32F9"/>
    <w:rsid w:val="002F34E2"/>
    <w:rsid w:val="002F367E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708"/>
    <w:rsid w:val="0030086C"/>
    <w:rsid w:val="003008BD"/>
    <w:rsid w:val="00300CD1"/>
    <w:rsid w:val="00300D44"/>
    <w:rsid w:val="00300E2D"/>
    <w:rsid w:val="0030174D"/>
    <w:rsid w:val="0030195D"/>
    <w:rsid w:val="00301A47"/>
    <w:rsid w:val="00301BB7"/>
    <w:rsid w:val="00301C37"/>
    <w:rsid w:val="00301D6D"/>
    <w:rsid w:val="00301F60"/>
    <w:rsid w:val="00302038"/>
    <w:rsid w:val="0030208F"/>
    <w:rsid w:val="0030212A"/>
    <w:rsid w:val="003022E8"/>
    <w:rsid w:val="00302439"/>
    <w:rsid w:val="003024F3"/>
    <w:rsid w:val="0030257D"/>
    <w:rsid w:val="003025A6"/>
    <w:rsid w:val="00302604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1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6EA3"/>
    <w:rsid w:val="0030709B"/>
    <w:rsid w:val="003073D1"/>
    <w:rsid w:val="00307821"/>
    <w:rsid w:val="00307A24"/>
    <w:rsid w:val="00307D62"/>
    <w:rsid w:val="0031006D"/>
    <w:rsid w:val="003104A4"/>
    <w:rsid w:val="003105ED"/>
    <w:rsid w:val="0031063F"/>
    <w:rsid w:val="00310712"/>
    <w:rsid w:val="0031094C"/>
    <w:rsid w:val="00310F4D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C6C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9C9"/>
    <w:rsid w:val="00322B98"/>
    <w:rsid w:val="00322CE3"/>
    <w:rsid w:val="00322DD7"/>
    <w:rsid w:val="0032319B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16F"/>
    <w:rsid w:val="00324223"/>
    <w:rsid w:val="003243DD"/>
    <w:rsid w:val="00324436"/>
    <w:rsid w:val="003246D5"/>
    <w:rsid w:val="0032478F"/>
    <w:rsid w:val="00324904"/>
    <w:rsid w:val="00324A98"/>
    <w:rsid w:val="00324CA4"/>
    <w:rsid w:val="00324CC3"/>
    <w:rsid w:val="003251F6"/>
    <w:rsid w:val="00325898"/>
    <w:rsid w:val="003259EE"/>
    <w:rsid w:val="00325ADD"/>
    <w:rsid w:val="00325D43"/>
    <w:rsid w:val="00325E67"/>
    <w:rsid w:val="00325FC3"/>
    <w:rsid w:val="0032679C"/>
    <w:rsid w:val="00326B24"/>
    <w:rsid w:val="00326B5E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C50"/>
    <w:rsid w:val="00327CC7"/>
    <w:rsid w:val="00327D49"/>
    <w:rsid w:val="00327E5E"/>
    <w:rsid w:val="0033007E"/>
    <w:rsid w:val="003300B0"/>
    <w:rsid w:val="003302D3"/>
    <w:rsid w:val="003302D8"/>
    <w:rsid w:val="003304AF"/>
    <w:rsid w:val="003304CA"/>
    <w:rsid w:val="003304D8"/>
    <w:rsid w:val="0033063C"/>
    <w:rsid w:val="003306C8"/>
    <w:rsid w:val="003306E5"/>
    <w:rsid w:val="0033099C"/>
    <w:rsid w:val="00330C7E"/>
    <w:rsid w:val="00330CD0"/>
    <w:rsid w:val="00330E48"/>
    <w:rsid w:val="00330E59"/>
    <w:rsid w:val="00330F83"/>
    <w:rsid w:val="00330F91"/>
    <w:rsid w:val="003312C0"/>
    <w:rsid w:val="00331301"/>
    <w:rsid w:val="0033169C"/>
    <w:rsid w:val="0033189D"/>
    <w:rsid w:val="00331A74"/>
    <w:rsid w:val="00331A7C"/>
    <w:rsid w:val="00331B17"/>
    <w:rsid w:val="00331B32"/>
    <w:rsid w:val="00332151"/>
    <w:rsid w:val="003321A1"/>
    <w:rsid w:val="0033235F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5141"/>
    <w:rsid w:val="003351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A0"/>
    <w:rsid w:val="00335CC9"/>
    <w:rsid w:val="00335CDC"/>
    <w:rsid w:val="00335E4E"/>
    <w:rsid w:val="00335E51"/>
    <w:rsid w:val="00335E5B"/>
    <w:rsid w:val="00335F52"/>
    <w:rsid w:val="00335FDE"/>
    <w:rsid w:val="00336280"/>
    <w:rsid w:val="00336606"/>
    <w:rsid w:val="003368FD"/>
    <w:rsid w:val="00336EA8"/>
    <w:rsid w:val="0033726A"/>
    <w:rsid w:val="003374BC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22"/>
    <w:rsid w:val="003413D9"/>
    <w:rsid w:val="00341417"/>
    <w:rsid w:val="0034177B"/>
    <w:rsid w:val="003418B4"/>
    <w:rsid w:val="00341914"/>
    <w:rsid w:val="00341A0F"/>
    <w:rsid w:val="00341CFE"/>
    <w:rsid w:val="003420C8"/>
    <w:rsid w:val="00342161"/>
    <w:rsid w:val="00342486"/>
    <w:rsid w:val="00342602"/>
    <w:rsid w:val="003426EB"/>
    <w:rsid w:val="003427AE"/>
    <w:rsid w:val="003429C9"/>
    <w:rsid w:val="00342A61"/>
    <w:rsid w:val="003431A0"/>
    <w:rsid w:val="003435CD"/>
    <w:rsid w:val="00343894"/>
    <w:rsid w:val="003441A0"/>
    <w:rsid w:val="0034431D"/>
    <w:rsid w:val="003443A1"/>
    <w:rsid w:val="00344532"/>
    <w:rsid w:val="003445C0"/>
    <w:rsid w:val="00344735"/>
    <w:rsid w:val="00344B23"/>
    <w:rsid w:val="00344C8E"/>
    <w:rsid w:val="00344E55"/>
    <w:rsid w:val="00344E62"/>
    <w:rsid w:val="003455DD"/>
    <w:rsid w:val="00345729"/>
    <w:rsid w:val="0034590F"/>
    <w:rsid w:val="00345942"/>
    <w:rsid w:val="00345B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85"/>
    <w:rsid w:val="003512E2"/>
    <w:rsid w:val="003514AF"/>
    <w:rsid w:val="003516A5"/>
    <w:rsid w:val="003516E8"/>
    <w:rsid w:val="0035173D"/>
    <w:rsid w:val="0035192B"/>
    <w:rsid w:val="00351A39"/>
    <w:rsid w:val="00351A78"/>
    <w:rsid w:val="00351B26"/>
    <w:rsid w:val="00351CCD"/>
    <w:rsid w:val="00351F8D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364"/>
    <w:rsid w:val="003534CE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B2B"/>
    <w:rsid w:val="0036161E"/>
    <w:rsid w:val="00361C55"/>
    <w:rsid w:val="00362091"/>
    <w:rsid w:val="003622A3"/>
    <w:rsid w:val="0036246A"/>
    <w:rsid w:val="0036252D"/>
    <w:rsid w:val="003629C8"/>
    <w:rsid w:val="00363080"/>
    <w:rsid w:val="0036308E"/>
    <w:rsid w:val="003630A0"/>
    <w:rsid w:val="003632F5"/>
    <w:rsid w:val="0036330C"/>
    <w:rsid w:val="003634AE"/>
    <w:rsid w:val="003638EE"/>
    <w:rsid w:val="00363B36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6BD"/>
    <w:rsid w:val="0036698C"/>
    <w:rsid w:val="003671D8"/>
    <w:rsid w:val="00367204"/>
    <w:rsid w:val="00367207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91"/>
    <w:rsid w:val="00373B9E"/>
    <w:rsid w:val="00373D69"/>
    <w:rsid w:val="003747F8"/>
    <w:rsid w:val="00374A94"/>
    <w:rsid w:val="00374FCA"/>
    <w:rsid w:val="003751E8"/>
    <w:rsid w:val="00375211"/>
    <w:rsid w:val="00375351"/>
    <w:rsid w:val="00375887"/>
    <w:rsid w:val="00375BFF"/>
    <w:rsid w:val="00375CC8"/>
    <w:rsid w:val="00375F5C"/>
    <w:rsid w:val="00376201"/>
    <w:rsid w:val="00376302"/>
    <w:rsid w:val="003766B6"/>
    <w:rsid w:val="00376742"/>
    <w:rsid w:val="00376A29"/>
    <w:rsid w:val="00376CDB"/>
    <w:rsid w:val="00376E52"/>
    <w:rsid w:val="0037714E"/>
    <w:rsid w:val="00377653"/>
    <w:rsid w:val="003779A4"/>
    <w:rsid w:val="00377C95"/>
    <w:rsid w:val="00377F08"/>
    <w:rsid w:val="003800CA"/>
    <w:rsid w:val="0038030A"/>
    <w:rsid w:val="00380338"/>
    <w:rsid w:val="00380500"/>
    <w:rsid w:val="0038057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E1"/>
    <w:rsid w:val="0038372A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3ED"/>
    <w:rsid w:val="0038448B"/>
    <w:rsid w:val="00384631"/>
    <w:rsid w:val="0038463C"/>
    <w:rsid w:val="00384813"/>
    <w:rsid w:val="00384925"/>
    <w:rsid w:val="00384949"/>
    <w:rsid w:val="00384AB2"/>
    <w:rsid w:val="00384B94"/>
    <w:rsid w:val="00384CBE"/>
    <w:rsid w:val="003850CA"/>
    <w:rsid w:val="0038545B"/>
    <w:rsid w:val="003859D0"/>
    <w:rsid w:val="00385A47"/>
    <w:rsid w:val="00385AD9"/>
    <w:rsid w:val="00385DF6"/>
    <w:rsid w:val="00386041"/>
    <w:rsid w:val="00386113"/>
    <w:rsid w:val="0038650D"/>
    <w:rsid w:val="00386678"/>
    <w:rsid w:val="0038675E"/>
    <w:rsid w:val="00386770"/>
    <w:rsid w:val="00386D6E"/>
    <w:rsid w:val="003870AD"/>
    <w:rsid w:val="003870F9"/>
    <w:rsid w:val="00387283"/>
    <w:rsid w:val="003878BB"/>
    <w:rsid w:val="00387A15"/>
    <w:rsid w:val="00387DAA"/>
    <w:rsid w:val="00387EC5"/>
    <w:rsid w:val="00387F24"/>
    <w:rsid w:val="003900F6"/>
    <w:rsid w:val="00390333"/>
    <w:rsid w:val="003904BE"/>
    <w:rsid w:val="003907BA"/>
    <w:rsid w:val="00390977"/>
    <w:rsid w:val="00390994"/>
    <w:rsid w:val="00390A25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1BC"/>
    <w:rsid w:val="0039323E"/>
    <w:rsid w:val="003932A3"/>
    <w:rsid w:val="003933A2"/>
    <w:rsid w:val="00393655"/>
    <w:rsid w:val="003937F8"/>
    <w:rsid w:val="0039392E"/>
    <w:rsid w:val="00393ABA"/>
    <w:rsid w:val="00394001"/>
    <w:rsid w:val="0039427A"/>
    <w:rsid w:val="00394450"/>
    <w:rsid w:val="003944FC"/>
    <w:rsid w:val="00394755"/>
    <w:rsid w:val="00394959"/>
    <w:rsid w:val="00394B57"/>
    <w:rsid w:val="00394FD1"/>
    <w:rsid w:val="003950E8"/>
    <w:rsid w:val="0039526F"/>
    <w:rsid w:val="00395558"/>
    <w:rsid w:val="00395A78"/>
    <w:rsid w:val="00395B49"/>
    <w:rsid w:val="00395CD7"/>
    <w:rsid w:val="00395D96"/>
    <w:rsid w:val="00395EC2"/>
    <w:rsid w:val="00395F49"/>
    <w:rsid w:val="00395FD1"/>
    <w:rsid w:val="003965C9"/>
    <w:rsid w:val="003965D2"/>
    <w:rsid w:val="00396871"/>
    <w:rsid w:val="003969CC"/>
    <w:rsid w:val="00396E98"/>
    <w:rsid w:val="00396F79"/>
    <w:rsid w:val="003970CB"/>
    <w:rsid w:val="0039714A"/>
    <w:rsid w:val="003974D1"/>
    <w:rsid w:val="003974DF"/>
    <w:rsid w:val="0039782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1345"/>
    <w:rsid w:val="003A153D"/>
    <w:rsid w:val="003A15D2"/>
    <w:rsid w:val="003A1631"/>
    <w:rsid w:val="003A1826"/>
    <w:rsid w:val="003A197A"/>
    <w:rsid w:val="003A1C30"/>
    <w:rsid w:val="003A1EDB"/>
    <w:rsid w:val="003A2491"/>
    <w:rsid w:val="003A26C2"/>
    <w:rsid w:val="003A27F3"/>
    <w:rsid w:val="003A2B83"/>
    <w:rsid w:val="003A2E60"/>
    <w:rsid w:val="003A34DE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D91"/>
    <w:rsid w:val="003A4FC9"/>
    <w:rsid w:val="003A4FF1"/>
    <w:rsid w:val="003A52C4"/>
    <w:rsid w:val="003A5753"/>
    <w:rsid w:val="003A5A01"/>
    <w:rsid w:val="003A5B98"/>
    <w:rsid w:val="003A5BEA"/>
    <w:rsid w:val="003A5CE2"/>
    <w:rsid w:val="003A5E50"/>
    <w:rsid w:val="003A5FAB"/>
    <w:rsid w:val="003A5FD4"/>
    <w:rsid w:val="003A6251"/>
    <w:rsid w:val="003A6583"/>
    <w:rsid w:val="003A68FB"/>
    <w:rsid w:val="003A6FB5"/>
    <w:rsid w:val="003A7034"/>
    <w:rsid w:val="003A78E1"/>
    <w:rsid w:val="003A7952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4238"/>
    <w:rsid w:val="003B475A"/>
    <w:rsid w:val="003B4A70"/>
    <w:rsid w:val="003B4C7A"/>
    <w:rsid w:val="003B4E8C"/>
    <w:rsid w:val="003B5D62"/>
    <w:rsid w:val="003B6170"/>
    <w:rsid w:val="003B6351"/>
    <w:rsid w:val="003B6572"/>
    <w:rsid w:val="003B6602"/>
    <w:rsid w:val="003B6E96"/>
    <w:rsid w:val="003B6EDC"/>
    <w:rsid w:val="003B6FEB"/>
    <w:rsid w:val="003B704F"/>
    <w:rsid w:val="003B7738"/>
    <w:rsid w:val="003B773B"/>
    <w:rsid w:val="003B776F"/>
    <w:rsid w:val="003B7832"/>
    <w:rsid w:val="003B784A"/>
    <w:rsid w:val="003B7B7E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22"/>
    <w:rsid w:val="003C2E90"/>
    <w:rsid w:val="003C2FDC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5036"/>
    <w:rsid w:val="003C50B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71E2"/>
    <w:rsid w:val="003C71FC"/>
    <w:rsid w:val="003C74D7"/>
    <w:rsid w:val="003C763A"/>
    <w:rsid w:val="003C763B"/>
    <w:rsid w:val="003C768A"/>
    <w:rsid w:val="003C799A"/>
    <w:rsid w:val="003C7AF2"/>
    <w:rsid w:val="003C7B4C"/>
    <w:rsid w:val="003C7B93"/>
    <w:rsid w:val="003C7C62"/>
    <w:rsid w:val="003D0342"/>
    <w:rsid w:val="003D0DB0"/>
    <w:rsid w:val="003D0E6B"/>
    <w:rsid w:val="003D111C"/>
    <w:rsid w:val="003D12EE"/>
    <w:rsid w:val="003D134E"/>
    <w:rsid w:val="003D1406"/>
    <w:rsid w:val="003D177A"/>
    <w:rsid w:val="003D193D"/>
    <w:rsid w:val="003D198E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3080"/>
    <w:rsid w:val="003D30AB"/>
    <w:rsid w:val="003D325C"/>
    <w:rsid w:val="003D37F0"/>
    <w:rsid w:val="003D38AB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EA4"/>
    <w:rsid w:val="003E1EEB"/>
    <w:rsid w:val="003E1F49"/>
    <w:rsid w:val="003E1FA6"/>
    <w:rsid w:val="003E20B5"/>
    <w:rsid w:val="003E2302"/>
    <w:rsid w:val="003E2371"/>
    <w:rsid w:val="003E2473"/>
    <w:rsid w:val="003E25BE"/>
    <w:rsid w:val="003E2B62"/>
    <w:rsid w:val="003E2BFE"/>
    <w:rsid w:val="003E30B2"/>
    <w:rsid w:val="003E316C"/>
    <w:rsid w:val="003E3501"/>
    <w:rsid w:val="003E366A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E0"/>
    <w:rsid w:val="003E53F2"/>
    <w:rsid w:val="003E559B"/>
    <w:rsid w:val="003E562B"/>
    <w:rsid w:val="003E56D4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F62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B08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4074"/>
    <w:rsid w:val="003F41C6"/>
    <w:rsid w:val="003F42A2"/>
    <w:rsid w:val="003F43C6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BA0"/>
    <w:rsid w:val="003F5BAA"/>
    <w:rsid w:val="003F5BCD"/>
    <w:rsid w:val="003F5DCD"/>
    <w:rsid w:val="003F5DF3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B3"/>
    <w:rsid w:val="003F747D"/>
    <w:rsid w:val="003F7ABD"/>
    <w:rsid w:val="003F7BEB"/>
    <w:rsid w:val="003F7D76"/>
    <w:rsid w:val="003F7F94"/>
    <w:rsid w:val="00400007"/>
    <w:rsid w:val="004003BF"/>
    <w:rsid w:val="004004D4"/>
    <w:rsid w:val="00400512"/>
    <w:rsid w:val="0040090D"/>
    <w:rsid w:val="004009CE"/>
    <w:rsid w:val="00400A2D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A8"/>
    <w:rsid w:val="004042FD"/>
    <w:rsid w:val="004043AD"/>
    <w:rsid w:val="0040447C"/>
    <w:rsid w:val="00404773"/>
    <w:rsid w:val="00404A31"/>
    <w:rsid w:val="00404BA7"/>
    <w:rsid w:val="00404C9E"/>
    <w:rsid w:val="00405348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59B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922"/>
    <w:rsid w:val="004109AF"/>
    <w:rsid w:val="0041104A"/>
    <w:rsid w:val="00411104"/>
    <w:rsid w:val="00411181"/>
    <w:rsid w:val="004113D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C5E"/>
    <w:rsid w:val="00412E50"/>
    <w:rsid w:val="0041305F"/>
    <w:rsid w:val="004130C9"/>
    <w:rsid w:val="00413252"/>
    <w:rsid w:val="0041361C"/>
    <w:rsid w:val="0041364C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60BB"/>
    <w:rsid w:val="00416364"/>
    <w:rsid w:val="004165A7"/>
    <w:rsid w:val="0041688E"/>
    <w:rsid w:val="00416906"/>
    <w:rsid w:val="00416E3A"/>
    <w:rsid w:val="00417090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CD5"/>
    <w:rsid w:val="00423E09"/>
    <w:rsid w:val="0042413A"/>
    <w:rsid w:val="00424191"/>
    <w:rsid w:val="0042442D"/>
    <w:rsid w:val="00424600"/>
    <w:rsid w:val="00424636"/>
    <w:rsid w:val="00424B4C"/>
    <w:rsid w:val="00424F3B"/>
    <w:rsid w:val="00424F5C"/>
    <w:rsid w:val="004253D9"/>
    <w:rsid w:val="0042575C"/>
    <w:rsid w:val="00425F77"/>
    <w:rsid w:val="00426083"/>
    <w:rsid w:val="0042620C"/>
    <w:rsid w:val="0042633F"/>
    <w:rsid w:val="00426447"/>
    <w:rsid w:val="00426540"/>
    <w:rsid w:val="004269A6"/>
    <w:rsid w:val="00426A2F"/>
    <w:rsid w:val="00426A98"/>
    <w:rsid w:val="00426DCA"/>
    <w:rsid w:val="00426F43"/>
    <w:rsid w:val="00426FAF"/>
    <w:rsid w:val="0042716F"/>
    <w:rsid w:val="00427319"/>
    <w:rsid w:val="00427625"/>
    <w:rsid w:val="004279BC"/>
    <w:rsid w:val="00430180"/>
    <w:rsid w:val="0043019B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6A2"/>
    <w:rsid w:val="00432BBB"/>
    <w:rsid w:val="00432D3D"/>
    <w:rsid w:val="00432DCA"/>
    <w:rsid w:val="00432EC9"/>
    <w:rsid w:val="00432F95"/>
    <w:rsid w:val="004331EE"/>
    <w:rsid w:val="004332B2"/>
    <w:rsid w:val="0043395D"/>
    <w:rsid w:val="00433BC1"/>
    <w:rsid w:val="00433E5A"/>
    <w:rsid w:val="00433FB7"/>
    <w:rsid w:val="00434075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EC"/>
    <w:rsid w:val="00440E32"/>
    <w:rsid w:val="00441259"/>
    <w:rsid w:val="004413A7"/>
    <w:rsid w:val="00441545"/>
    <w:rsid w:val="004415AB"/>
    <w:rsid w:val="004415F5"/>
    <w:rsid w:val="00441C6F"/>
    <w:rsid w:val="00442187"/>
    <w:rsid w:val="00442390"/>
    <w:rsid w:val="00442927"/>
    <w:rsid w:val="00442AB6"/>
    <w:rsid w:val="00442B4B"/>
    <w:rsid w:val="00442C7C"/>
    <w:rsid w:val="00442D17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89"/>
    <w:rsid w:val="00444AB6"/>
    <w:rsid w:val="00444E57"/>
    <w:rsid w:val="00444ECA"/>
    <w:rsid w:val="00445345"/>
    <w:rsid w:val="00445402"/>
    <w:rsid w:val="004456A5"/>
    <w:rsid w:val="0044574C"/>
    <w:rsid w:val="00445CCE"/>
    <w:rsid w:val="00445D86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FF"/>
    <w:rsid w:val="0044779B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11F1"/>
    <w:rsid w:val="00451251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3CC"/>
    <w:rsid w:val="004527A1"/>
    <w:rsid w:val="004528E0"/>
    <w:rsid w:val="00452E88"/>
    <w:rsid w:val="0045332F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900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F0"/>
    <w:rsid w:val="00456494"/>
    <w:rsid w:val="0045658B"/>
    <w:rsid w:val="004567B7"/>
    <w:rsid w:val="00456A11"/>
    <w:rsid w:val="00456C56"/>
    <w:rsid w:val="00456E1D"/>
    <w:rsid w:val="00456E33"/>
    <w:rsid w:val="004575C8"/>
    <w:rsid w:val="004576F3"/>
    <w:rsid w:val="00457799"/>
    <w:rsid w:val="00457873"/>
    <w:rsid w:val="00457B8E"/>
    <w:rsid w:val="00457C18"/>
    <w:rsid w:val="00457F8F"/>
    <w:rsid w:val="004602A1"/>
    <w:rsid w:val="0046076F"/>
    <w:rsid w:val="00460B2D"/>
    <w:rsid w:val="00460F97"/>
    <w:rsid w:val="0046126B"/>
    <w:rsid w:val="004617C6"/>
    <w:rsid w:val="00461C56"/>
    <w:rsid w:val="00461DBE"/>
    <w:rsid w:val="00461FCF"/>
    <w:rsid w:val="00462282"/>
    <w:rsid w:val="00462288"/>
    <w:rsid w:val="004622C0"/>
    <w:rsid w:val="004624C4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E40"/>
    <w:rsid w:val="00467F68"/>
    <w:rsid w:val="00470128"/>
    <w:rsid w:val="004706EC"/>
    <w:rsid w:val="0047099D"/>
    <w:rsid w:val="00470D0C"/>
    <w:rsid w:val="00471117"/>
    <w:rsid w:val="004711A2"/>
    <w:rsid w:val="004713BD"/>
    <w:rsid w:val="004713F3"/>
    <w:rsid w:val="00471419"/>
    <w:rsid w:val="0047145B"/>
    <w:rsid w:val="00471A0F"/>
    <w:rsid w:val="00471A25"/>
    <w:rsid w:val="00471B7A"/>
    <w:rsid w:val="00471CED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C1E"/>
    <w:rsid w:val="00473E06"/>
    <w:rsid w:val="00473E4E"/>
    <w:rsid w:val="004740BE"/>
    <w:rsid w:val="004741A6"/>
    <w:rsid w:val="004743D4"/>
    <w:rsid w:val="00474482"/>
    <w:rsid w:val="004744F5"/>
    <w:rsid w:val="00474869"/>
    <w:rsid w:val="0047499A"/>
    <w:rsid w:val="00474B36"/>
    <w:rsid w:val="00474C79"/>
    <w:rsid w:val="00474F50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564"/>
    <w:rsid w:val="00477617"/>
    <w:rsid w:val="00477640"/>
    <w:rsid w:val="004779A6"/>
    <w:rsid w:val="00477B36"/>
    <w:rsid w:val="00480011"/>
    <w:rsid w:val="00480252"/>
    <w:rsid w:val="0048090C"/>
    <w:rsid w:val="004809AC"/>
    <w:rsid w:val="00480BAB"/>
    <w:rsid w:val="00480C66"/>
    <w:rsid w:val="00480E51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4CC"/>
    <w:rsid w:val="004826B3"/>
    <w:rsid w:val="00482AA2"/>
    <w:rsid w:val="00482D28"/>
    <w:rsid w:val="00482F02"/>
    <w:rsid w:val="00483216"/>
    <w:rsid w:val="004833D9"/>
    <w:rsid w:val="0048343E"/>
    <w:rsid w:val="004837C1"/>
    <w:rsid w:val="004837E2"/>
    <w:rsid w:val="00483879"/>
    <w:rsid w:val="0048399E"/>
    <w:rsid w:val="00483D87"/>
    <w:rsid w:val="00483E40"/>
    <w:rsid w:val="0048415D"/>
    <w:rsid w:val="0048416D"/>
    <w:rsid w:val="00484381"/>
    <w:rsid w:val="00484537"/>
    <w:rsid w:val="00484C42"/>
    <w:rsid w:val="00484D04"/>
    <w:rsid w:val="00484F6C"/>
    <w:rsid w:val="00485123"/>
    <w:rsid w:val="00485145"/>
    <w:rsid w:val="00485315"/>
    <w:rsid w:val="004854EA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710E"/>
    <w:rsid w:val="004871B4"/>
    <w:rsid w:val="004872C6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AA"/>
    <w:rsid w:val="00491B09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40D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63D"/>
    <w:rsid w:val="004968B9"/>
    <w:rsid w:val="00496BA8"/>
    <w:rsid w:val="00496EED"/>
    <w:rsid w:val="00497007"/>
    <w:rsid w:val="004970F7"/>
    <w:rsid w:val="0049716D"/>
    <w:rsid w:val="004971B9"/>
    <w:rsid w:val="00497241"/>
    <w:rsid w:val="0049744C"/>
    <w:rsid w:val="00497517"/>
    <w:rsid w:val="0049766C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F3"/>
    <w:rsid w:val="004A1328"/>
    <w:rsid w:val="004A1701"/>
    <w:rsid w:val="004A1794"/>
    <w:rsid w:val="004A1BE7"/>
    <w:rsid w:val="004A1DD7"/>
    <w:rsid w:val="004A2468"/>
    <w:rsid w:val="004A2533"/>
    <w:rsid w:val="004A25E8"/>
    <w:rsid w:val="004A296C"/>
    <w:rsid w:val="004A2AB2"/>
    <w:rsid w:val="004A2C72"/>
    <w:rsid w:val="004A2CD0"/>
    <w:rsid w:val="004A2DAF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491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863"/>
    <w:rsid w:val="004B0CD8"/>
    <w:rsid w:val="004B0E21"/>
    <w:rsid w:val="004B12E0"/>
    <w:rsid w:val="004B17B1"/>
    <w:rsid w:val="004B17F6"/>
    <w:rsid w:val="004B18DF"/>
    <w:rsid w:val="004B1B7A"/>
    <w:rsid w:val="004B1C6D"/>
    <w:rsid w:val="004B1D02"/>
    <w:rsid w:val="004B1DD1"/>
    <w:rsid w:val="004B1E1F"/>
    <w:rsid w:val="004B209E"/>
    <w:rsid w:val="004B2594"/>
    <w:rsid w:val="004B26E9"/>
    <w:rsid w:val="004B2C96"/>
    <w:rsid w:val="004B321F"/>
    <w:rsid w:val="004B34C3"/>
    <w:rsid w:val="004B35E3"/>
    <w:rsid w:val="004B36B4"/>
    <w:rsid w:val="004B38FD"/>
    <w:rsid w:val="004B3F28"/>
    <w:rsid w:val="004B3F7C"/>
    <w:rsid w:val="004B4070"/>
    <w:rsid w:val="004B40D6"/>
    <w:rsid w:val="004B42EB"/>
    <w:rsid w:val="004B439F"/>
    <w:rsid w:val="004B459D"/>
    <w:rsid w:val="004B45AD"/>
    <w:rsid w:val="004B4679"/>
    <w:rsid w:val="004B47B4"/>
    <w:rsid w:val="004B4D31"/>
    <w:rsid w:val="004B52A0"/>
    <w:rsid w:val="004B5388"/>
    <w:rsid w:val="004B591B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E10"/>
    <w:rsid w:val="004B6EC8"/>
    <w:rsid w:val="004B721A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5C"/>
    <w:rsid w:val="004C2AEE"/>
    <w:rsid w:val="004C3221"/>
    <w:rsid w:val="004C3236"/>
    <w:rsid w:val="004C33FD"/>
    <w:rsid w:val="004C3578"/>
    <w:rsid w:val="004C35BC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2D8"/>
    <w:rsid w:val="004C636D"/>
    <w:rsid w:val="004C6550"/>
    <w:rsid w:val="004C6655"/>
    <w:rsid w:val="004C68B3"/>
    <w:rsid w:val="004C6A2B"/>
    <w:rsid w:val="004C6B6D"/>
    <w:rsid w:val="004C6BD3"/>
    <w:rsid w:val="004C6BE4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21"/>
    <w:rsid w:val="004D00CE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EAB"/>
    <w:rsid w:val="004D0FB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0BE"/>
    <w:rsid w:val="004D4433"/>
    <w:rsid w:val="004D45D4"/>
    <w:rsid w:val="004D4C4A"/>
    <w:rsid w:val="004D515D"/>
    <w:rsid w:val="004D5169"/>
    <w:rsid w:val="004D550A"/>
    <w:rsid w:val="004D5588"/>
    <w:rsid w:val="004D5620"/>
    <w:rsid w:val="004D56DB"/>
    <w:rsid w:val="004D591B"/>
    <w:rsid w:val="004D5960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5E"/>
    <w:rsid w:val="004D7ED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901"/>
    <w:rsid w:val="004E4AE8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C00"/>
    <w:rsid w:val="004E7C1E"/>
    <w:rsid w:val="004E7C76"/>
    <w:rsid w:val="004E7E01"/>
    <w:rsid w:val="004E7F9C"/>
    <w:rsid w:val="004E7FBD"/>
    <w:rsid w:val="004E7FE7"/>
    <w:rsid w:val="004F00ED"/>
    <w:rsid w:val="004F0137"/>
    <w:rsid w:val="004F0444"/>
    <w:rsid w:val="004F08DA"/>
    <w:rsid w:val="004F0945"/>
    <w:rsid w:val="004F0B8B"/>
    <w:rsid w:val="004F0D3A"/>
    <w:rsid w:val="004F0FC7"/>
    <w:rsid w:val="004F104F"/>
    <w:rsid w:val="004F13C2"/>
    <w:rsid w:val="004F140F"/>
    <w:rsid w:val="004F15B6"/>
    <w:rsid w:val="004F16EA"/>
    <w:rsid w:val="004F1805"/>
    <w:rsid w:val="004F1930"/>
    <w:rsid w:val="004F1EC5"/>
    <w:rsid w:val="004F22A1"/>
    <w:rsid w:val="004F23CE"/>
    <w:rsid w:val="004F26F9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BE8"/>
    <w:rsid w:val="004F3C78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51"/>
    <w:rsid w:val="00504DFC"/>
    <w:rsid w:val="00505135"/>
    <w:rsid w:val="00505184"/>
    <w:rsid w:val="00505398"/>
    <w:rsid w:val="005054EC"/>
    <w:rsid w:val="00505547"/>
    <w:rsid w:val="00505A0A"/>
    <w:rsid w:val="0050623A"/>
    <w:rsid w:val="00506269"/>
    <w:rsid w:val="00506D15"/>
    <w:rsid w:val="00506E7A"/>
    <w:rsid w:val="00507231"/>
    <w:rsid w:val="00507482"/>
    <w:rsid w:val="00507677"/>
    <w:rsid w:val="005078F0"/>
    <w:rsid w:val="00507C0E"/>
    <w:rsid w:val="00507EF7"/>
    <w:rsid w:val="005101D5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CBF"/>
    <w:rsid w:val="00511F28"/>
    <w:rsid w:val="0051203C"/>
    <w:rsid w:val="0051238E"/>
    <w:rsid w:val="00512545"/>
    <w:rsid w:val="0051264F"/>
    <w:rsid w:val="005127D9"/>
    <w:rsid w:val="0051298F"/>
    <w:rsid w:val="00512B0F"/>
    <w:rsid w:val="00512C89"/>
    <w:rsid w:val="00512DF0"/>
    <w:rsid w:val="005130CA"/>
    <w:rsid w:val="005130E3"/>
    <w:rsid w:val="00513566"/>
    <w:rsid w:val="00513BB1"/>
    <w:rsid w:val="00513EE9"/>
    <w:rsid w:val="00513FBE"/>
    <w:rsid w:val="00514315"/>
    <w:rsid w:val="005144A2"/>
    <w:rsid w:val="005146AC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6AB"/>
    <w:rsid w:val="005156D8"/>
    <w:rsid w:val="0051570E"/>
    <w:rsid w:val="0051571E"/>
    <w:rsid w:val="005158B2"/>
    <w:rsid w:val="005158EB"/>
    <w:rsid w:val="00515A98"/>
    <w:rsid w:val="00516126"/>
    <w:rsid w:val="0051641B"/>
    <w:rsid w:val="005165A9"/>
    <w:rsid w:val="005165D9"/>
    <w:rsid w:val="005166B4"/>
    <w:rsid w:val="00516986"/>
    <w:rsid w:val="005169AE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AC"/>
    <w:rsid w:val="005214B0"/>
    <w:rsid w:val="00521698"/>
    <w:rsid w:val="005216F2"/>
    <w:rsid w:val="00521889"/>
    <w:rsid w:val="00521D2A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7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3000D"/>
    <w:rsid w:val="0053000E"/>
    <w:rsid w:val="005301E4"/>
    <w:rsid w:val="0053045B"/>
    <w:rsid w:val="0053050D"/>
    <w:rsid w:val="005309D3"/>
    <w:rsid w:val="00530ADB"/>
    <w:rsid w:val="00530D13"/>
    <w:rsid w:val="00530D32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27F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C34"/>
    <w:rsid w:val="00534CAC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BA"/>
    <w:rsid w:val="00541BE1"/>
    <w:rsid w:val="00541F9A"/>
    <w:rsid w:val="00542167"/>
    <w:rsid w:val="005422EE"/>
    <w:rsid w:val="005425F9"/>
    <w:rsid w:val="0054266D"/>
    <w:rsid w:val="00542926"/>
    <w:rsid w:val="00542D32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D4E"/>
    <w:rsid w:val="00544D51"/>
    <w:rsid w:val="00544DC9"/>
    <w:rsid w:val="00544EEE"/>
    <w:rsid w:val="00544FEE"/>
    <w:rsid w:val="0054503B"/>
    <w:rsid w:val="0054520E"/>
    <w:rsid w:val="00545530"/>
    <w:rsid w:val="00545AEE"/>
    <w:rsid w:val="00545BF2"/>
    <w:rsid w:val="00545D97"/>
    <w:rsid w:val="00545FC9"/>
    <w:rsid w:val="005460FB"/>
    <w:rsid w:val="0054647E"/>
    <w:rsid w:val="0054652A"/>
    <w:rsid w:val="00546620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E5C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E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B58"/>
    <w:rsid w:val="00554D5F"/>
    <w:rsid w:val="00554E05"/>
    <w:rsid w:val="005553A8"/>
    <w:rsid w:val="005553BA"/>
    <w:rsid w:val="00555629"/>
    <w:rsid w:val="005556B3"/>
    <w:rsid w:val="005556BF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D6F"/>
    <w:rsid w:val="00563280"/>
    <w:rsid w:val="005632CA"/>
    <w:rsid w:val="00563311"/>
    <w:rsid w:val="0056392D"/>
    <w:rsid w:val="00563AD9"/>
    <w:rsid w:val="00563BBE"/>
    <w:rsid w:val="00563BE7"/>
    <w:rsid w:val="005641A9"/>
    <w:rsid w:val="005642D4"/>
    <w:rsid w:val="0056434B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A01"/>
    <w:rsid w:val="00567BC0"/>
    <w:rsid w:val="00567DA6"/>
    <w:rsid w:val="0057029F"/>
    <w:rsid w:val="005703FC"/>
    <w:rsid w:val="005704E9"/>
    <w:rsid w:val="0057068E"/>
    <w:rsid w:val="00570741"/>
    <w:rsid w:val="005709F6"/>
    <w:rsid w:val="00570EB8"/>
    <w:rsid w:val="00570F94"/>
    <w:rsid w:val="00570FC8"/>
    <w:rsid w:val="00570FF0"/>
    <w:rsid w:val="00571772"/>
    <w:rsid w:val="005717CD"/>
    <w:rsid w:val="00571834"/>
    <w:rsid w:val="00571BC6"/>
    <w:rsid w:val="00571BD0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641"/>
    <w:rsid w:val="00573723"/>
    <w:rsid w:val="00573E91"/>
    <w:rsid w:val="00573F4E"/>
    <w:rsid w:val="00573F5D"/>
    <w:rsid w:val="00573FCF"/>
    <w:rsid w:val="00574278"/>
    <w:rsid w:val="005745EC"/>
    <w:rsid w:val="0057481F"/>
    <w:rsid w:val="00574963"/>
    <w:rsid w:val="00574AD0"/>
    <w:rsid w:val="00574C8A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249"/>
    <w:rsid w:val="00577464"/>
    <w:rsid w:val="0057750D"/>
    <w:rsid w:val="0057761C"/>
    <w:rsid w:val="00577683"/>
    <w:rsid w:val="005777F5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F65"/>
    <w:rsid w:val="0058105C"/>
    <w:rsid w:val="00581564"/>
    <w:rsid w:val="005816E2"/>
    <w:rsid w:val="00581936"/>
    <w:rsid w:val="005819FB"/>
    <w:rsid w:val="00581B8B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8"/>
    <w:rsid w:val="00582FF4"/>
    <w:rsid w:val="0058311F"/>
    <w:rsid w:val="005831CC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4A9"/>
    <w:rsid w:val="00586694"/>
    <w:rsid w:val="0058676A"/>
    <w:rsid w:val="0058676F"/>
    <w:rsid w:val="005868BB"/>
    <w:rsid w:val="00586A2A"/>
    <w:rsid w:val="00586B7B"/>
    <w:rsid w:val="00586C02"/>
    <w:rsid w:val="005873F8"/>
    <w:rsid w:val="00587564"/>
    <w:rsid w:val="0058766D"/>
    <w:rsid w:val="0058784F"/>
    <w:rsid w:val="00587C08"/>
    <w:rsid w:val="00587CA5"/>
    <w:rsid w:val="00587CEE"/>
    <w:rsid w:val="005903E3"/>
    <w:rsid w:val="005908D9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2071"/>
    <w:rsid w:val="005920CD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F50"/>
    <w:rsid w:val="00593299"/>
    <w:rsid w:val="00593788"/>
    <w:rsid w:val="00593BC6"/>
    <w:rsid w:val="00593FB7"/>
    <w:rsid w:val="00594124"/>
    <w:rsid w:val="00594419"/>
    <w:rsid w:val="00594509"/>
    <w:rsid w:val="005946A6"/>
    <w:rsid w:val="00594A77"/>
    <w:rsid w:val="00594F48"/>
    <w:rsid w:val="00595038"/>
    <w:rsid w:val="00595397"/>
    <w:rsid w:val="00595640"/>
    <w:rsid w:val="005956A5"/>
    <w:rsid w:val="0059571B"/>
    <w:rsid w:val="00595873"/>
    <w:rsid w:val="005959F8"/>
    <w:rsid w:val="00595B21"/>
    <w:rsid w:val="00595C13"/>
    <w:rsid w:val="00595D91"/>
    <w:rsid w:val="00595F31"/>
    <w:rsid w:val="00596042"/>
    <w:rsid w:val="0059617B"/>
    <w:rsid w:val="0059656D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38"/>
    <w:rsid w:val="005A0B9A"/>
    <w:rsid w:val="005A0CE1"/>
    <w:rsid w:val="005A0D55"/>
    <w:rsid w:val="005A12D2"/>
    <w:rsid w:val="005A13EA"/>
    <w:rsid w:val="005A1660"/>
    <w:rsid w:val="005A201E"/>
    <w:rsid w:val="005A2037"/>
    <w:rsid w:val="005A2092"/>
    <w:rsid w:val="005A20B7"/>
    <w:rsid w:val="005A21E8"/>
    <w:rsid w:val="005A2274"/>
    <w:rsid w:val="005A247E"/>
    <w:rsid w:val="005A26F5"/>
    <w:rsid w:val="005A2BBD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ED7"/>
    <w:rsid w:val="005A5F4F"/>
    <w:rsid w:val="005A5FBB"/>
    <w:rsid w:val="005A6026"/>
    <w:rsid w:val="005A6AF6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5E2"/>
    <w:rsid w:val="005B0AFB"/>
    <w:rsid w:val="005B0C99"/>
    <w:rsid w:val="005B14B7"/>
    <w:rsid w:val="005B168D"/>
    <w:rsid w:val="005B16EA"/>
    <w:rsid w:val="005B17B8"/>
    <w:rsid w:val="005B17E1"/>
    <w:rsid w:val="005B1867"/>
    <w:rsid w:val="005B19B3"/>
    <w:rsid w:val="005B246C"/>
    <w:rsid w:val="005B288F"/>
    <w:rsid w:val="005B2C5E"/>
    <w:rsid w:val="005B3308"/>
    <w:rsid w:val="005B35F3"/>
    <w:rsid w:val="005B3623"/>
    <w:rsid w:val="005B3A56"/>
    <w:rsid w:val="005B3C8D"/>
    <w:rsid w:val="005B3EA0"/>
    <w:rsid w:val="005B40F4"/>
    <w:rsid w:val="005B4198"/>
    <w:rsid w:val="005B4199"/>
    <w:rsid w:val="005B426F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D6B"/>
    <w:rsid w:val="005B7FAA"/>
    <w:rsid w:val="005C00C1"/>
    <w:rsid w:val="005C05F7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415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90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A47"/>
    <w:rsid w:val="005D1A5B"/>
    <w:rsid w:val="005D1BFA"/>
    <w:rsid w:val="005D1F5E"/>
    <w:rsid w:val="005D219D"/>
    <w:rsid w:val="005D22DD"/>
    <w:rsid w:val="005D22FC"/>
    <w:rsid w:val="005D27DF"/>
    <w:rsid w:val="005D2D4F"/>
    <w:rsid w:val="005D2F6A"/>
    <w:rsid w:val="005D31FF"/>
    <w:rsid w:val="005D331B"/>
    <w:rsid w:val="005D3689"/>
    <w:rsid w:val="005D36C9"/>
    <w:rsid w:val="005D37DD"/>
    <w:rsid w:val="005D383A"/>
    <w:rsid w:val="005D38C1"/>
    <w:rsid w:val="005D3D84"/>
    <w:rsid w:val="005D3E6E"/>
    <w:rsid w:val="005D4040"/>
    <w:rsid w:val="005D41F8"/>
    <w:rsid w:val="005D432F"/>
    <w:rsid w:val="005D4424"/>
    <w:rsid w:val="005D4637"/>
    <w:rsid w:val="005D4644"/>
    <w:rsid w:val="005D4816"/>
    <w:rsid w:val="005D4D6F"/>
    <w:rsid w:val="005D4D73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E69"/>
    <w:rsid w:val="005D6FC1"/>
    <w:rsid w:val="005D71C2"/>
    <w:rsid w:val="005D7201"/>
    <w:rsid w:val="005D7333"/>
    <w:rsid w:val="005D73B9"/>
    <w:rsid w:val="005D7402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DD6"/>
    <w:rsid w:val="005E1F95"/>
    <w:rsid w:val="005E212F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474"/>
    <w:rsid w:val="005E5792"/>
    <w:rsid w:val="005E58B1"/>
    <w:rsid w:val="005E595E"/>
    <w:rsid w:val="005E5B88"/>
    <w:rsid w:val="005E5C03"/>
    <w:rsid w:val="005E5C42"/>
    <w:rsid w:val="005E5C6F"/>
    <w:rsid w:val="005E5D0F"/>
    <w:rsid w:val="005E5DA6"/>
    <w:rsid w:val="005E611D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4C7"/>
    <w:rsid w:val="005E758B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BD"/>
    <w:rsid w:val="005F0FFA"/>
    <w:rsid w:val="005F1896"/>
    <w:rsid w:val="005F1BBD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DE8"/>
    <w:rsid w:val="005F40AD"/>
    <w:rsid w:val="005F4769"/>
    <w:rsid w:val="005F4800"/>
    <w:rsid w:val="005F4817"/>
    <w:rsid w:val="005F4A47"/>
    <w:rsid w:val="005F4B3B"/>
    <w:rsid w:val="005F4E8B"/>
    <w:rsid w:val="005F4EFA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71E"/>
    <w:rsid w:val="005F7A9A"/>
    <w:rsid w:val="005F7BAB"/>
    <w:rsid w:val="005F7DF4"/>
    <w:rsid w:val="005F7EBF"/>
    <w:rsid w:val="00600225"/>
    <w:rsid w:val="00600301"/>
    <w:rsid w:val="00600413"/>
    <w:rsid w:val="0060079F"/>
    <w:rsid w:val="00600AF5"/>
    <w:rsid w:val="00600BC6"/>
    <w:rsid w:val="00600C54"/>
    <w:rsid w:val="00600DB8"/>
    <w:rsid w:val="00600E67"/>
    <w:rsid w:val="00600E94"/>
    <w:rsid w:val="00600F4A"/>
    <w:rsid w:val="00600FCE"/>
    <w:rsid w:val="00601232"/>
    <w:rsid w:val="006013B3"/>
    <w:rsid w:val="00601619"/>
    <w:rsid w:val="00601A5A"/>
    <w:rsid w:val="00601C73"/>
    <w:rsid w:val="00601C86"/>
    <w:rsid w:val="00601CC7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6D0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085"/>
    <w:rsid w:val="006061C2"/>
    <w:rsid w:val="006061CF"/>
    <w:rsid w:val="00606604"/>
    <w:rsid w:val="00606608"/>
    <w:rsid w:val="006067B6"/>
    <w:rsid w:val="00606A80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81F"/>
    <w:rsid w:val="00607872"/>
    <w:rsid w:val="0060795A"/>
    <w:rsid w:val="00607B17"/>
    <w:rsid w:val="00607B96"/>
    <w:rsid w:val="00607BE4"/>
    <w:rsid w:val="00607D31"/>
    <w:rsid w:val="00607D33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6EE"/>
    <w:rsid w:val="00611829"/>
    <w:rsid w:val="00611841"/>
    <w:rsid w:val="00611C1F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B12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8F7"/>
    <w:rsid w:val="006159D9"/>
    <w:rsid w:val="00615CFE"/>
    <w:rsid w:val="00615E1B"/>
    <w:rsid w:val="00615FDD"/>
    <w:rsid w:val="00615FE0"/>
    <w:rsid w:val="0061645F"/>
    <w:rsid w:val="00616566"/>
    <w:rsid w:val="00616568"/>
    <w:rsid w:val="0061662F"/>
    <w:rsid w:val="00616649"/>
    <w:rsid w:val="0061689C"/>
    <w:rsid w:val="00616B18"/>
    <w:rsid w:val="00616D2C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59D"/>
    <w:rsid w:val="0062159F"/>
    <w:rsid w:val="006217CF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78A"/>
    <w:rsid w:val="00626A46"/>
    <w:rsid w:val="00626B64"/>
    <w:rsid w:val="00626C91"/>
    <w:rsid w:val="00626CF9"/>
    <w:rsid w:val="00626E63"/>
    <w:rsid w:val="0062705E"/>
    <w:rsid w:val="006272AE"/>
    <w:rsid w:val="0062756C"/>
    <w:rsid w:val="006275E4"/>
    <w:rsid w:val="00627960"/>
    <w:rsid w:val="006279B9"/>
    <w:rsid w:val="00627AA0"/>
    <w:rsid w:val="00627BDB"/>
    <w:rsid w:val="00627C28"/>
    <w:rsid w:val="00627C88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AB0"/>
    <w:rsid w:val="00631AC3"/>
    <w:rsid w:val="00632040"/>
    <w:rsid w:val="006322E7"/>
    <w:rsid w:val="00632800"/>
    <w:rsid w:val="00632A31"/>
    <w:rsid w:val="00632EBC"/>
    <w:rsid w:val="00632F2E"/>
    <w:rsid w:val="0063313F"/>
    <w:rsid w:val="006331F4"/>
    <w:rsid w:val="006334A3"/>
    <w:rsid w:val="006335B5"/>
    <w:rsid w:val="006339FF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1B3"/>
    <w:rsid w:val="00641314"/>
    <w:rsid w:val="00641325"/>
    <w:rsid w:val="0064147A"/>
    <w:rsid w:val="006414FF"/>
    <w:rsid w:val="006415A3"/>
    <w:rsid w:val="006415BD"/>
    <w:rsid w:val="006415D1"/>
    <w:rsid w:val="00641721"/>
    <w:rsid w:val="006417E0"/>
    <w:rsid w:val="00641889"/>
    <w:rsid w:val="00641956"/>
    <w:rsid w:val="00641C84"/>
    <w:rsid w:val="00641D33"/>
    <w:rsid w:val="0064228E"/>
    <w:rsid w:val="00642334"/>
    <w:rsid w:val="00642574"/>
    <w:rsid w:val="006426E1"/>
    <w:rsid w:val="006429FD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D2"/>
    <w:rsid w:val="0064533D"/>
    <w:rsid w:val="0064542C"/>
    <w:rsid w:val="0064558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4C6"/>
    <w:rsid w:val="006465F7"/>
    <w:rsid w:val="006467ED"/>
    <w:rsid w:val="00646938"/>
    <w:rsid w:val="00646A4C"/>
    <w:rsid w:val="00646B91"/>
    <w:rsid w:val="00646DC4"/>
    <w:rsid w:val="00646DE2"/>
    <w:rsid w:val="00646FD4"/>
    <w:rsid w:val="0064723D"/>
    <w:rsid w:val="00647468"/>
    <w:rsid w:val="00647500"/>
    <w:rsid w:val="00647B53"/>
    <w:rsid w:val="006500AC"/>
    <w:rsid w:val="0065040D"/>
    <w:rsid w:val="0065076F"/>
    <w:rsid w:val="00650A1A"/>
    <w:rsid w:val="00650A30"/>
    <w:rsid w:val="00650A76"/>
    <w:rsid w:val="00650CA4"/>
    <w:rsid w:val="00650DD7"/>
    <w:rsid w:val="006511C5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BB5"/>
    <w:rsid w:val="00660DDC"/>
    <w:rsid w:val="00660FE5"/>
    <w:rsid w:val="006611AE"/>
    <w:rsid w:val="00661A23"/>
    <w:rsid w:val="00661C9E"/>
    <w:rsid w:val="00661F56"/>
    <w:rsid w:val="00662170"/>
    <w:rsid w:val="00662264"/>
    <w:rsid w:val="006625A9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533F"/>
    <w:rsid w:val="006653ED"/>
    <w:rsid w:val="0066555E"/>
    <w:rsid w:val="0066574E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7C"/>
    <w:rsid w:val="006673AA"/>
    <w:rsid w:val="0066770A"/>
    <w:rsid w:val="00667900"/>
    <w:rsid w:val="00667905"/>
    <w:rsid w:val="00667FD1"/>
    <w:rsid w:val="006701CC"/>
    <w:rsid w:val="006704E3"/>
    <w:rsid w:val="00670865"/>
    <w:rsid w:val="006709B4"/>
    <w:rsid w:val="00670E3E"/>
    <w:rsid w:val="00671066"/>
    <w:rsid w:val="00671274"/>
    <w:rsid w:val="006714B6"/>
    <w:rsid w:val="006716B8"/>
    <w:rsid w:val="00671835"/>
    <w:rsid w:val="00671928"/>
    <w:rsid w:val="00671BD4"/>
    <w:rsid w:val="00671DC6"/>
    <w:rsid w:val="006720AE"/>
    <w:rsid w:val="00672414"/>
    <w:rsid w:val="00672645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75B"/>
    <w:rsid w:val="0067387A"/>
    <w:rsid w:val="00673D9D"/>
    <w:rsid w:val="00673F46"/>
    <w:rsid w:val="006743C0"/>
    <w:rsid w:val="006745CF"/>
    <w:rsid w:val="00674736"/>
    <w:rsid w:val="006748B2"/>
    <w:rsid w:val="00674932"/>
    <w:rsid w:val="00674AEB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DC"/>
    <w:rsid w:val="00677840"/>
    <w:rsid w:val="006778C1"/>
    <w:rsid w:val="00677DA4"/>
    <w:rsid w:val="00677FF6"/>
    <w:rsid w:val="00680020"/>
    <w:rsid w:val="0068047C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CDF"/>
    <w:rsid w:val="00682CE9"/>
    <w:rsid w:val="00682DD9"/>
    <w:rsid w:val="00682FB4"/>
    <w:rsid w:val="00682FCF"/>
    <w:rsid w:val="00683348"/>
    <w:rsid w:val="00683535"/>
    <w:rsid w:val="00683575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B99"/>
    <w:rsid w:val="00687D02"/>
    <w:rsid w:val="00687D23"/>
    <w:rsid w:val="00687DD5"/>
    <w:rsid w:val="00690191"/>
    <w:rsid w:val="006901F0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FB7"/>
    <w:rsid w:val="0069411F"/>
    <w:rsid w:val="006941E9"/>
    <w:rsid w:val="00694372"/>
    <w:rsid w:val="006943C4"/>
    <w:rsid w:val="006944AE"/>
    <w:rsid w:val="006944E6"/>
    <w:rsid w:val="00694596"/>
    <w:rsid w:val="006945F9"/>
    <w:rsid w:val="00694649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27D"/>
    <w:rsid w:val="006955FE"/>
    <w:rsid w:val="00695666"/>
    <w:rsid w:val="006957F1"/>
    <w:rsid w:val="00695874"/>
    <w:rsid w:val="00695CB8"/>
    <w:rsid w:val="00695E6A"/>
    <w:rsid w:val="00695F3F"/>
    <w:rsid w:val="0069626A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931"/>
    <w:rsid w:val="00697942"/>
    <w:rsid w:val="00697A8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9E"/>
    <w:rsid w:val="006A285F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48"/>
    <w:rsid w:val="006A456E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BD6"/>
    <w:rsid w:val="006A7C82"/>
    <w:rsid w:val="006A7D55"/>
    <w:rsid w:val="006A7F6C"/>
    <w:rsid w:val="006A7F7D"/>
    <w:rsid w:val="006A7FC1"/>
    <w:rsid w:val="006B04F0"/>
    <w:rsid w:val="006B05C0"/>
    <w:rsid w:val="006B06AB"/>
    <w:rsid w:val="006B06D2"/>
    <w:rsid w:val="006B06FF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767"/>
    <w:rsid w:val="006B47B2"/>
    <w:rsid w:val="006B48CE"/>
    <w:rsid w:val="006B4ACA"/>
    <w:rsid w:val="006B4B79"/>
    <w:rsid w:val="006B4E92"/>
    <w:rsid w:val="006B56A7"/>
    <w:rsid w:val="006B5704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4AD"/>
    <w:rsid w:val="006B7562"/>
    <w:rsid w:val="006B7711"/>
    <w:rsid w:val="006B78ED"/>
    <w:rsid w:val="006B7A31"/>
    <w:rsid w:val="006B7AA5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EC1"/>
    <w:rsid w:val="006C0F73"/>
    <w:rsid w:val="006C0F9A"/>
    <w:rsid w:val="006C16D5"/>
    <w:rsid w:val="006C184E"/>
    <w:rsid w:val="006C1CED"/>
    <w:rsid w:val="006C211F"/>
    <w:rsid w:val="006C2167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2E5F"/>
    <w:rsid w:val="006C3070"/>
    <w:rsid w:val="006C307F"/>
    <w:rsid w:val="006C313A"/>
    <w:rsid w:val="006C31B2"/>
    <w:rsid w:val="006C3202"/>
    <w:rsid w:val="006C38B2"/>
    <w:rsid w:val="006C3C6F"/>
    <w:rsid w:val="006C4388"/>
    <w:rsid w:val="006C48D5"/>
    <w:rsid w:val="006C4A74"/>
    <w:rsid w:val="006C4CD4"/>
    <w:rsid w:val="006C53D9"/>
    <w:rsid w:val="006C5514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DA"/>
    <w:rsid w:val="006C6834"/>
    <w:rsid w:val="006C68D4"/>
    <w:rsid w:val="006C6ABC"/>
    <w:rsid w:val="006C6B0F"/>
    <w:rsid w:val="006C6BFC"/>
    <w:rsid w:val="006C6DE0"/>
    <w:rsid w:val="006C6ED3"/>
    <w:rsid w:val="006C7093"/>
    <w:rsid w:val="006C761C"/>
    <w:rsid w:val="006C77DD"/>
    <w:rsid w:val="006C7876"/>
    <w:rsid w:val="006C799E"/>
    <w:rsid w:val="006C7AF5"/>
    <w:rsid w:val="006C7C45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60B"/>
    <w:rsid w:val="006D4707"/>
    <w:rsid w:val="006D4921"/>
    <w:rsid w:val="006D4930"/>
    <w:rsid w:val="006D496F"/>
    <w:rsid w:val="006D4B11"/>
    <w:rsid w:val="006D4C9C"/>
    <w:rsid w:val="006D5137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80F"/>
    <w:rsid w:val="006D6A27"/>
    <w:rsid w:val="006D6B08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3B"/>
    <w:rsid w:val="006E07ED"/>
    <w:rsid w:val="006E0862"/>
    <w:rsid w:val="006E08C2"/>
    <w:rsid w:val="006E0D87"/>
    <w:rsid w:val="006E0FA2"/>
    <w:rsid w:val="006E1222"/>
    <w:rsid w:val="006E14DF"/>
    <w:rsid w:val="006E16FA"/>
    <w:rsid w:val="006E1CA4"/>
    <w:rsid w:val="006E1D2B"/>
    <w:rsid w:val="006E2176"/>
    <w:rsid w:val="006E2A6A"/>
    <w:rsid w:val="006E3079"/>
    <w:rsid w:val="006E3861"/>
    <w:rsid w:val="006E3D63"/>
    <w:rsid w:val="006E3E07"/>
    <w:rsid w:val="006E4679"/>
    <w:rsid w:val="006E4772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8B6"/>
    <w:rsid w:val="006E6D5A"/>
    <w:rsid w:val="006E6F8A"/>
    <w:rsid w:val="006E6FBC"/>
    <w:rsid w:val="006E7205"/>
    <w:rsid w:val="006E7253"/>
    <w:rsid w:val="006E73F1"/>
    <w:rsid w:val="006E791C"/>
    <w:rsid w:val="006E7A6D"/>
    <w:rsid w:val="006E7D0F"/>
    <w:rsid w:val="006E7EB2"/>
    <w:rsid w:val="006E7EF9"/>
    <w:rsid w:val="006F04E3"/>
    <w:rsid w:val="006F0D2C"/>
    <w:rsid w:val="006F0D9E"/>
    <w:rsid w:val="006F0EE8"/>
    <w:rsid w:val="006F0FE9"/>
    <w:rsid w:val="006F104B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2124"/>
    <w:rsid w:val="006F21D5"/>
    <w:rsid w:val="006F2483"/>
    <w:rsid w:val="006F2748"/>
    <w:rsid w:val="006F2B54"/>
    <w:rsid w:val="006F2CBE"/>
    <w:rsid w:val="006F2F7A"/>
    <w:rsid w:val="006F2FDE"/>
    <w:rsid w:val="006F3057"/>
    <w:rsid w:val="006F3193"/>
    <w:rsid w:val="006F31AE"/>
    <w:rsid w:val="006F345F"/>
    <w:rsid w:val="006F3517"/>
    <w:rsid w:val="006F358F"/>
    <w:rsid w:val="006F35FC"/>
    <w:rsid w:val="006F3642"/>
    <w:rsid w:val="006F3839"/>
    <w:rsid w:val="006F3887"/>
    <w:rsid w:val="006F3E17"/>
    <w:rsid w:val="006F410F"/>
    <w:rsid w:val="006F4189"/>
    <w:rsid w:val="006F4204"/>
    <w:rsid w:val="006F425F"/>
    <w:rsid w:val="006F4550"/>
    <w:rsid w:val="006F472D"/>
    <w:rsid w:val="006F4C1D"/>
    <w:rsid w:val="006F517C"/>
    <w:rsid w:val="006F52A8"/>
    <w:rsid w:val="006F5493"/>
    <w:rsid w:val="006F576A"/>
    <w:rsid w:val="006F57A5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A6A"/>
    <w:rsid w:val="00700B48"/>
    <w:rsid w:val="00700CF4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F3"/>
    <w:rsid w:val="007046B5"/>
    <w:rsid w:val="0070488C"/>
    <w:rsid w:val="0070489F"/>
    <w:rsid w:val="007048B2"/>
    <w:rsid w:val="00704A14"/>
    <w:rsid w:val="00704B34"/>
    <w:rsid w:val="00704BCF"/>
    <w:rsid w:val="00705028"/>
    <w:rsid w:val="007051FA"/>
    <w:rsid w:val="0070549A"/>
    <w:rsid w:val="007055D1"/>
    <w:rsid w:val="0070560F"/>
    <w:rsid w:val="007059DD"/>
    <w:rsid w:val="00705CC1"/>
    <w:rsid w:val="00705EDA"/>
    <w:rsid w:val="007060F5"/>
    <w:rsid w:val="007062BB"/>
    <w:rsid w:val="00706695"/>
    <w:rsid w:val="007066B9"/>
    <w:rsid w:val="00706BBF"/>
    <w:rsid w:val="00706BD8"/>
    <w:rsid w:val="00706DDB"/>
    <w:rsid w:val="00706F19"/>
    <w:rsid w:val="007071D5"/>
    <w:rsid w:val="0070765C"/>
    <w:rsid w:val="00707989"/>
    <w:rsid w:val="00707D87"/>
    <w:rsid w:val="00707DD3"/>
    <w:rsid w:val="00707E3C"/>
    <w:rsid w:val="00707ECA"/>
    <w:rsid w:val="00707ED5"/>
    <w:rsid w:val="00710078"/>
    <w:rsid w:val="0071024E"/>
    <w:rsid w:val="00710467"/>
    <w:rsid w:val="007105A8"/>
    <w:rsid w:val="00710A75"/>
    <w:rsid w:val="00710E94"/>
    <w:rsid w:val="00710EAC"/>
    <w:rsid w:val="00711495"/>
    <w:rsid w:val="00711576"/>
    <w:rsid w:val="007117A2"/>
    <w:rsid w:val="0071185F"/>
    <w:rsid w:val="00711A8B"/>
    <w:rsid w:val="00711D87"/>
    <w:rsid w:val="00711E2B"/>
    <w:rsid w:val="00711E3C"/>
    <w:rsid w:val="00711EB0"/>
    <w:rsid w:val="00712008"/>
    <w:rsid w:val="007122AA"/>
    <w:rsid w:val="0071283E"/>
    <w:rsid w:val="00712861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A94"/>
    <w:rsid w:val="00715528"/>
    <w:rsid w:val="0071572A"/>
    <w:rsid w:val="00715744"/>
    <w:rsid w:val="00715765"/>
    <w:rsid w:val="00715D6A"/>
    <w:rsid w:val="00715E9A"/>
    <w:rsid w:val="007160F9"/>
    <w:rsid w:val="00716122"/>
    <w:rsid w:val="0071622F"/>
    <w:rsid w:val="00716598"/>
    <w:rsid w:val="00716643"/>
    <w:rsid w:val="007166D6"/>
    <w:rsid w:val="00716979"/>
    <w:rsid w:val="007169BD"/>
    <w:rsid w:val="00716BA5"/>
    <w:rsid w:val="00716CBF"/>
    <w:rsid w:val="00716DA4"/>
    <w:rsid w:val="00716ED3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8C"/>
    <w:rsid w:val="00722E1E"/>
    <w:rsid w:val="007235AC"/>
    <w:rsid w:val="00723A38"/>
    <w:rsid w:val="00723AC5"/>
    <w:rsid w:val="00723B54"/>
    <w:rsid w:val="00723C76"/>
    <w:rsid w:val="0072408A"/>
    <w:rsid w:val="0072420D"/>
    <w:rsid w:val="007242B9"/>
    <w:rsid w:val="007243EB"/>
    <w:rsid w:val="007244EA"/>
    <w:rsid w:val="00724968"/>
    <w:rsid w:val="00724A02"/>
    <w:rsid w:val="00724CB6"/>
    <w:rsid w:val="00724DD7"/>
    <w:rsid w:val="00724E68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B17"/>
    <w:rsid w:val="00725C08"/>
    <w:rsid w:val="00725CF7"/>
    <w:rsid w:val="00726034"/>
    <w:rsid w:val="00726205"/>
    <w:rsid w:val="00726238"/>
    <w:rsid w:val="00726564"/>
    <w:rsid w:val="00726694"/>
    <w:rsid w:val="007266DA"/>
    <w:rsid w:val="00726728"/>
    <w:rsid w:val="0072673A"/>
    <w:rsid w:val="00726E1C"/>
    <w:rsid w:val="00726EAA"/>
    <w:rsid w:val="00726F1C"/>
    <w:rsid w:val="00727004"/>
    <w:rsid w:val="00727244"/>
    <w:rsid w:val="00727298"/>
    <w:rsid w:val="007272DA"/>
    <w:rsid w:val="0072744D"/>
    <w:rsid w:val="007274D8"/>
    <w:rsid w:val="00727B41"/>
    <w:rsid w:val="00727DFE"/>
    <w:rsid w:val="007306F8"/>
    <w:rsid w:val="00730838"/>
    <w:rsid w:val="0073084B"/>
    <w:rsid w:val="00730D06"/>
    <w:rsid w:val="00730D31"/>
    <w:rsid w:val="00730F2A"/>
    <w:rsid w:val="00730F50"/>
    <w:rsid w:val="00731185"/>
    <w:rsid w:val="007316E4"/>
    <w:rsid w:val="00731C66"/>
    <w:rsid w:val="00731CD1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E52"/>
    <w:rsid w:val="00736019"/>
    <w:rsid w:val="00736251"/>
    <w:rsid w:val="007362B2"/>
    <w:rsid w:val="00736309"/>
    <w:rsid w:val="00736628"/>
    <w:rsid w:val="00736664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96C"/>
    <w:rsid w:val="00741E74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A"/>
    <w:rsid w:val="007433EC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A77"/>
    <w:rsid w:val="00745A81"/>
    <w:rsid w:val="00745A94"/>
    <w:rsid w:val="00745B76"/>
    <w:rsid w:val="00745D39"/>
    <w:rsid w:val="00745D92"/>
    <w:rsid w:val="00745E20"/>
    <w:rsid w:val="007463D9"/>
    <w:rsid w:val="00746492"/>
    <w:rsid w:val="007467F8"/>
    <w:rsid w:val="007468B5"/>
    <w:rsid w:val="007468D7"/>
    <w:rsid w:val="00746979"/>
    <w:rsid w:val="00746A6A"/>
    <w:rsid w:val="00746AB7"/>
    <w:rsid w:val="00746D1A"/>
    <w:rsid w:val="00747054"/>
    <w:rsid w:val="00747382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54A9"/>
    <w:rsid w:val="007556F0"/>
    <w:rsid w:val="00755892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7"/>
    <w:rsid w:val="007655FA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13E"/>
    <w:rsid w:val="007703AA"/>
    <w:rsid w:val="00770404"/>
    <w:rsid w:val="00770422"/>
    <w:rsid w:val="00770A99"/>
    <w:rsid w:val="00771294"/>
    <w:rsid w:val="007712B5"/>
    <w:rsid w:val="007713B9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26C"/>
    <w:rsid w:val="00774395"/>
    <w:rsid w:val="00774494"/>
    <w:rsid w:val="007745C4"/>
    <w:rsid w:val="007746F5"/>
    <w:rsid w:val="00774CAE"/>
    <w:rsid w:val="00774D47"/>
    <w:rsid w:val="00774E5B"/>
    <w:rsid w:val="00774F53"/>
    <w:rsid w:val="00775001"/>
    <w:rsid w:val="007752E9"/>
    <w:rsid w:val="00775395"/>
    <w:rsid w:val="007754AA"/>
    <w:rsid w:val="0077570A"/>
    <w:rsid w:val="007757C0"/>
    <w:rsid w:val="00775844"/>
    <w:rsid w:val="00775A7F"/>
    <w:rsid w:val="00775BA3"/>
    <w:rsid w:val="00775C6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604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3B"/>
    <w:rsid w:val="00782CA3"/>
    <w:rsid w:val="00782EAC"/>
    <w:rsid w:val="0078334D"/>
    <w:rsid w:val="007834DE"/>
    <w:rsid w:val="0078365E"/>
    <w:rsid w:val="00783747"/>
    <w:rsid w:val="00783765"/>
    <w:rsid w:val="00783FFD"/>
    <w:rsid w:val="0078400A"/>
    <w:rsid w:val="007840C0"/>
    <w:rsid w:val="007840FB"/>
    <w:rsid w:val="007841D5"/>
    <w:rsid w:val="0078439F"/>
    <w:rsid w:val="007844A2"/>
    <w:rsid w:val="007844C1"/>
    <w:rsid w:val="00785238"/>
    <w:rsid w:val="0078541A"/>
    <w:rsid w:val="0078551D"/>
    <w:rsid w:val="00785522"/>
    <w:rsid w:val="00785553"/>
    <w:rsid w:val="0078570B"/>
    <w:rsid w:val="0078572E"/>
    <w:rsid w:val="00785767"/>
    <w:rsid w:val="00785B2C"/>
    <w:rsid w:val="00785FBE"/>
    <w:rsid w:val="00786028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B47"/>
    <w:rsid w:val="00787B8F"/>
    <w:rsid w:val="00787BB4"/>
    <w:rsid w:val="007900E1"/>
    <w:rsid w:val="007904CD"/>
    <w:rsid w:val="007904DF"/>
    <w:rsid w:val="007907AF"/>
    <w:rsid w:val="007907DB"/>
    <w:rsid w:val="00790A90"/>
    <w:rsid w:val="00790AA8"/>
    <w:rsid w:val="00790B18"/>
    <w:rsid w:val="00790DB5"/>
    <w:rsid w:val="00790DBF"/>
    <w:rsid w:val="00790ECF"/>
    <w:rsid w:val="0079107F"/>
    <w:rsid w:val="007911EF"/>
    <w:rsid w:val="007915C9"/>
    <w:rsid w:val="007915FB"/>
    <w:rsid w:val="007917BF"/>
    <w:rsid w:val="00791B11"/>
    <w:rsid w:val="00791B58"/>
    <w:rsid w:val="00791C5C"/>
    <w:rsid w:val="00792576"/>
    <w:rsid w:val="00792E68"/>
    <w:rsid w:val="00792F94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85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F4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9C"/>
    <w:rsid w:val="007A1BC4"/>
    <w:rsid w:val="007A242B"/>
    <w:rsid w:val="007A26CE"/>
    <w:rsid w:val="007A2B57"/>
    <w:rsid w:val="007A2C85"/>
    <w:rsid w:val="007A3341"/>
    <w:rsid w:val="007A3676"/>
    <w:rsid w:val="007A3689"/>
    <w:rsid w:val="007A391A"/>
    <w:rsid w:val="007A3A72"/>
    <w:rsid w:val="007A3C3E"/>
    <w:rsid w:val="007A3D5C"/>
    <w:rsid w:val="007A3FFC"/>
    <w:rsid w:val="007A4152"/>
    <w:rsid w:val="007A4781"/>
    <w:rsid w:val="007A4B77"/>
    <w:rsid w:val="007A4E81"/>
    <w:rsid w:val="007A5173"/>
    <w:rsid w:val="007A5305"/>
    <w:rsid w:val="007A53BC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963"/>
    <w:rsid w:val="007A6AE3"/>
    <w:rsid w:val="007A6B90"/>
    <w:rsid w:val="007A6BFA"/>
    <w:rsid w:val="007A6C47"/>
    <w:rsid w:val="007A6D50"/>
    <w:rsid w:val="007A719C"/>
    <w:rsid w:val="007A7364"/>
    <w:rsid w:val="007A73E5"/>
    <w:rsid w:val="007A7452"/>
    <w:rsid w:val="007A7480"/>
    <w:rsid w:val="007A7824"/>
    <w:rsid w:val="007A78FD"/>
    <w:rsid w:val="007A7980"/>
    <w:rsid w:val="007A7CA8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A6C"/>
    <w:rsid w:val="007B1D5F"/>
    <w:rsid w:val="007B22AC"/>
    <w:rsid w:val="007B24F9"/>
    <w:rsid w:val="007B2552"/>
    <w:rsid w:val="007B2755"/>
    <w:rsid w:val="007B29A4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8F3"/>
    <w:rsid w:val="007B3961"/>
    <w:rsid w:val="007B3A6D"/>
    <w:rsid w:val="007B3AD0"/>
    <w:rsid w:val="007B3D96"/>
    <w:rsid w:val="007B3E30"/>
    <w:rsid w:val="007B3F2A"/>
    <w:rsid w:val="007B48F9"/>
    <w:rsid w:val="007B4AC5"/>
    <w:rsid w:val="007B50FB"/>
    <w:rsid w:val="007B517E"/>
    <w:rsid w:val="007B5383"/>
    <w:rsid w:val="007B541B"/>
    <w:rsid w:val="007B544F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8B"/>
    <w:rsid w:val="007B742E"/>
    <w:rsid w:val="007B76A1"/>
    <w:rsid w:val="007B7FA8"/>
    <w:rsid w:val="007C0048"/>
    <w:rsid w:val="007C02D3"/>
    <w:rsid w:val="007C089C"/>
    <w:rsid w:val="007C0AB2"/>
    <w:rsid w:val="007C0BCB"/>
    <w:rsid w:val="007C0D63"/>
    <w:rsid w:val="007C0FE6"/>
    <w:rsid w:val="007C10A8"/>
    <w:rsid w:val="007C1133"/>
    <w:rsid w:val="007C1510"/>
    <w:rsid w:val="007C1638"/>
    <w:rsid w:val="007C19AF"/>
    <w:rsid w:val="007C19BD"/>
    <w:rsid w:val="007C1BF2"/>
    <w:rsid w:val="007C1C5C"/>
    <w:rsid w:val="007C1F62"/>
    <w:rsid w:val="007C2494"/>
    <w:rsid w:val="007C251C"/>
    <w:rsid w:val="007C2714"/>
    <w:rsid w:val="007C2911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B3F"/>
    <w:rsid w:val="007D0CFA"/>
    <w:rsid w:val="007D0ECB"/>
    <w:rsid w:val="007D0FAA"/>
    <w:rsid w:val="007D126E"/>
    <w:rsid w:val="007D12D8"/>
    <w:rsid w:val="007D12DB"/>
    <w:rsid w:val="007D1756"/>
    <w:rsid w:val="007D1922"/>
    <w:rsid w:val="007D1B48"/>
    <w:rsid w:val="007D1B66"/>
    <w:rsid w:val="007D2206"/>
    <w:rsid w:val="007D2262"/>
    <w:rsid w:val="007D2316"/>
    <w:rsid w:val="007D2425"/>
    <w:rsid w:val="007D262A"/>
    <w:rsid w:val="007D2880"/>
    <w:rsid w:val="007D299F"/>
    <w:rsid w:val="007D2AAA"/>
    <w:rsid w:val="007D2D01"/>
    <w:rsid w:val="007D2F3B"/>
    <w:rsid w:val="007D31CC"/>
    <w:rsid w:val="007D350D"/>
    <w:rsid w:val="007D37D1"/>
    <w:rsid w:val="007D3873"/>
    <w:rsid w:val="007D3A22"/>
    <w:rsid w:val="007D3B09"/>
    <w:rsid w:val="007D3B6C"/>
    <w:rsid w:val="007D3DCB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450"/>
    <w:rsid w:val="007E2950"/>
    <w:rsid w:val="007E2AB2"/>
    <w:rsid w:val="007E2F2E"/>
    <w:rsid w:val="007E311E"/>
    <w:rsid w:val="007E35A6"/>
    <w:rsid w:val="007E35A9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AC4"/>
    <w:rsid w:val="007E4B14"/>
    <w:rsid w:val="007E5224"/>
    <w:rsid w:val="007E5226"/>
    <w:rsid w:val="007E59A8"/>
    <w:rsid w:val="007E61F5"/>
    <w:rsid w:val="007E6369"/>
    <w:rsid w:val="007E63D3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2B5"/>
    <w:rsid w:val="007E72CD"/>
    <w:rsid w:val="007E735F"/>
    <w:rsid w:val="007E752E"/>
    <w:rsid w:val="007E7569"/>
    <w:rsid w:val="007E774F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53B"/>
    <w:rsid w:val="007F1862"/>
    <w:rsid w:val="007F189A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170"/>
    <w:rsid w:val="007F31B8"/>
    <w:rsid w:val="007F3615"/>
    <w:rsid w:val="007F39D1"/>
    <w:rsid w:val="007F39D4"/>
    <w:rsid w:val="007F3A1B"/>
    <w:rsid w:val="007F3A5A"/>
    <w:rsid w:val="007F3CF6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1AF"/>
    <w:rsid w:val="007F5368"/>
    <w:rsid w:val="007F541A"/>
    <w:rsid w:val="007F571B"/>
    <w:rsid w:val="007F577E"/>
    <w:rsid w:val="007F5892"/>
    <w:rsid w:val="007F5A8E"/>
    <w:rsid w:val="007F5CBB"/>
    <w:rsid w:val="007F5CD3"/>
    <w:rsid w:val="007F5DCA"/>
    <w:rsid w:val="007F5F95"/>
    <w:rsid w:val="007F5FAE"/>
    <w:rsid w:val="007F604A"/>
    <w:rsid w:val="007F60D8"/>
    <w:rsid w:val="007F63D7"/>
    <w:rsid w:val="007F69F2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A84"/>
    <w:rsid w:val="00805EE0"/>
    <w:rsid w:val="00805EE7"/>
    <w:rsid w:val="008064F1"/>
    <w:rsid w:val="008065ED"/>
    <w:rsid w:val="00806757"/>
    <w:rsid w:val="008067D9"/>
    <w:rsid w:val="00806D0F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6F0"/>
    <w:rsid w:val="0081070B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23"/>
    <w:rsid w:val="00812B6D"/>
    <w:rsid w:val="00812BCA"/>
    <w:rsid w:val="00812CB3"/>
    <w:rsid w:val="00812E8C"/>
    <w:rsid w:val="00812EAD"/>
    <w:rsid w:val="00813332"/>
    <w:rsid w:val="00813444"/>
    <w:rsid w:val="008134C3"/>
    <w:rsid w:val="008134E8"/>
    <w:rsid w:val="00813502"/>
    <w:rsid w:val="00813732"/>
    <w:rsid w:val="00813885"/>
    <w:rsid w:val="008138AA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FA8"/>
    <w:rsid w:val="00815FC1"/>
    <w:rsid w:val="008162E2"/>
    <w:rsid w:val="008166D4"/>
    <w:rsid w:val="008168B8"/>
    <w:rsid w:val="0081697D"/>
    <w:rsid w:val="00816A59"/>
    <w:rsid w:val="00816D06"/>
    <w:rsid w:val="00816DE8"/>
    <w:rsid w:val="0081715E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505"/>
    <w:rsid w:val="0082059D"/>
    <w:rsid w:val="008205FB"/>
    <w:rsid w:val="00820C43"/>
    <w:rsid w:val="00820E7E"/>
    <w:rsid w:val="008212F0"/>
    <w:rsid w:val="008218BA"/>
    <w:rsid w:val="008218EA"/>
    <w:rsid w:val="00821B06"/>
    <w:rsid w:val="00821BC0"/>
    <w:rsid w:val="00821F93"/>
    <w:rsid w:val="00821FF1"/>
    <w:rsid w:val="00822283"/>
    <w:rsid w:val="00822288"/>
    <w:rsid w:val="00822CB6"/>
    <w:rsid w:val="00822D87"/>
    <w:rsid w:val="00822E25"/>
    <w:rsid w:val="008231E5"/>
    <w:rsid w:val="0082332D"/>
    <w:rsid w:val="00823A8C"/>
    <w:rsid w:val="00823AFF"/>
    <w:rsid w:val="00823CB5"/>
    <w:rsid w:val="008247DC"/>
    <w:rsid w:val="008248A6"/>
    <w:rsid w:val="00824C0E"/>
    <w:rsid w:val="00824E5B"/>
    <w:rsid w:val="0082521E"/>
    <w:rsid w:val="00825223"/>
    <w:rsid w:val="008252EF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AE4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67"/>
    <w:rsid w:val="008356FC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AD"/>
    <w:rsid w:val="0083740D"/>
    <w:rsid w:val="0083760C"/>
    <w:rsid w:val="008379D1"/>
    <w:rsid w:val="00837A98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F1"/>
    <w:rsid w:val="008413E5"/>
    <w:rsid w:val="00841469"/>
    <w:rsid w:val="0084165D"/>
    <w:rsid w:val="00841747"/>
    <w:rsid w:val="00841A3C"/>
    <w:rsid w:val="00841AF7"/>
    <w:rsid w:val="00841E70"/>
    <w:rsid w:val="0084214D"/>
    <w:rsid w:val="008421C6"/>
    <w:rsid w:val="008425C7"/>
    <w:rsid w:val="008427AD"/>
    <w:rsid w:val="00842925"/>
    <w:rsid w:val="00842A4D"/>
    <w:rsid w:val="00842DA3"/>
    <w:rsid w:val="00842E17"/>
    <w:rsid w:val="00843090"/>
    <w:rsid w:val="008430A5"/>
    <w:rsid w:val="0084315A"/>
    <w:rsid w:val="008435B4"/>
    <w:rsid w:val="00843724"/>
    <w:rsid w:val="00843747"/>
    <w:rsid w:val="008438ED"/>
    <w:rsid w:val="00843BCE"/>
    <w:rsid w:val="00843C45"/>
    <w:rsid w:val="00843DFC"/>
    <w:rsid w:val="00843EF5"/>
    <w:rsid w:val="00843FF4"/>
    <w:rsid w:val="0084471C"/>
    <w:rsid w:val="0084483B"/>
    <w:rsid w:val="008448AE"/>
    <w:rsid w:val="0084493E"/>
    <w:rsid w:val="00844AC5"/>
    <w:rsid w:val="00845051"/>
    <w:rsid w:val="008453A5"/>
    <w:rsid w:val="00845549"/>
    <w:rsid w:val="0084566F"/>
    <w:rsid w:val="00845AD6"/>
    <w:rsid w:val="00845D60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F2"/>
    <w:rsid w:val="008476E7"/>
    <w:rsid w:val="00847A7B"/>
    <w:rsid w:val="008500CE"/>
    <w:rsid w:val="00850304"/>
    <w:rsid w:val="0085054A"/>
    <w:rsid w:val="00850903"/>
    <w:rsid w:val="00850B79"/>
    <w:rsid w:val="00850F61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768"/>
    <w:rsid w:val="00853A30"/>
    <w:rsid w:val="00853AC8"/>
    <w:rsid w:val="00853D1E"/>
    <w:rsid w:val="00853EBA"/>
    <w:rsid w:val="0085448F"/>
    <w:rsid w:val="00854543"/>
    <w:rsid w:val="00854572"/>
    <w:rsid w:val="0085460D"/>
    <w:rsid w:val="00854976"/>
    <w:rsid w:val="0085499F"/>
    <w:rsid w:val="00854AB3"/>
    <w:rsid w:val="00854E0A"/>
    <w:rsid w:val="00854FDE"/>
    <w:rsid w:val="00854FF7"/>
    <w:rsid w:val="0085514F"/>
    <w:rsid w:val="0085530C"/>
    <w:rsid w:val="00855459"/>
    <w:rsid w:val="008559FF"/>
    <w:rsid w:val="00855A57"/>
    <w:rsid w:val="00855C25"/>
    <w:rsid w:val="00855F06"/>
    <w:rsid w:val="00855FA5"/>
    <w:rsid w:val="00856BDD"/>
    <w:rsid w:val="00856EAE"/>
    <w:rsid w:val="00856F06"/>
    <w:rsid w:val="00856F53"/>
    <w:rsid w:val="00857018"/>
    <w:rsid w:val="008572A6"/>
    <w:rsid w:val="0085742E"/>
    <w:rsid w:val="0085746D"/>
    <w:rsid w:val="00857730"/>
    <w:rsid w:val="0085784F"/>
    <w:rsid w:val="008578CE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AC2"/>
    <w:rsid w:val="00864B3A"/>
    <w:rsid w:val="00864BE4"/>
    <w:rsid w:val="00864C7E"/>
    <w:rsid w:val="00864CF5"/>
    <w:rsid w:val="00864E8A"/>
    <w:rsid w:val="00864F17"/>
    <w:rsid w:val="008650F4"/>
    <w:rsid w:val="008651C6"/>
    <w:rsid w:val="008651D1"/>
    <w:rsid w:val="0086554E"/>
    <w:rsid w:val="00865808"/>
    <w:rsid w:val="00865DF8"/>
    <w:rsid w:val="0086600C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D3"/>
    <w:rsid w:val="00867E39"/>
    <w:rsid w:val="00867FFB"/>
    <w:rsid w:val="00870407"/>
    <w:rsid w:val="00870417"/>
    <w:rsid w:val="00870943"/>
    <w:rsid w:val="008709E4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DC7"/>
    <w:rsid w:val="00871DEC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2EC"/>
    <w:rsid w:val="008744A4"/>
    <w:rsid w:val="0087479B"/>
    <w:rsid w:val="00874D97"/>
    <w:rsid w:val="00874E27"/>
    <w:rsid w:val="00874E5B"/>
    <w:rsid w:val="00874EA2"/>
    <w:rsid w:val="008750FA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F1A"/>
    <w:rsid w:val="008818B4"/>
    <w:rsid w:val="00881AF9"/>
    <w:rsid w:val="00881C5C"/>
    <w:rsid w:val="00881EB8"/>
    <w:rsid w:val="008821EE"/>
    <w:rsid w:val="00882442"/>
    <w:rsid w:val="00882561"/>
    <w:rsid w:val="00882873"/>
    <w:rsid w:val="00882CC5"/>
    <w:rsid w:val="00882E80"/>
    <w:rsid w:val="00882E8C"/>
    <w:rsid w:val="00882EFC"/>
    <w:rsid w:val="00883484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68E"/>
    <w:rsid w:val="008848AD"/>
    <w:rsid w:val="00884AE5"/>
    <w:rsid w:val="00884C8A"/>
    <w:rsid w:val="00884FFE"/>
    <w:rsid w:val="00885217"/>
    <w:rsid w:val="00885247"/>
    <w:rsid w:val="008855A0"/>
    <w:rsid w:val="008857AA"/>
    <w:rsid w:val="0088596E"/>
    <w:rsid w:val="008859FF"/>
    <w:rsid w:val="00885BDD"/>
    <w:rsid w:val="00885D79"/>
    <w:rsid w:val="00885ECD"/>
    <w:rsid w:val="008862BE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5A9"/>
    <w:rsid w:val="008935B1"/>
    <w:rsid w:val="008935F1"/>
    <w:rsid w:val="008936C9"/>
    <w:rsid w:val="00893758"/>
    <w:rsid w:val="0089378E"/>
    <w:rsid w:val="00894086"/>
    <w:rsid w:val="008940E7"/>
    <w:rsid w:val="008942AE"/>
    <w:rsid w:val="008943F8"/>
    <w:rsid w:val="00894516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FE7"/>
    <w:rsid w:val="008970E0"/>
    <w:rsid w:val="0089744A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618"/>
    <w:rsid w:val="008A1FE3"/>
    <w:rsid w:val="008A21B4"/>
    <w:rsid w:val="008A2537"/>
    <w:rsid w:val="008A26B0"/>
    <w:rsid w:val="008A2A6D"/>
    <w:rsid w:val="008A2BEE"/>
    <w:rsid w:val="008A2CDD"/>
    <w:rsid w:val="008A2D39"/>
    <w:rsid w:val="008A33C8"/>
    <w:rsid w:val="008A3683"/>
    <w:rsid w:val="008A3892"/>
    <w:rsid w:val="008A3A88"/>
    <w:rsid w:val="008A3AAC"/>
    <w:rsid w:val="008A3CE5"/>
    <w:rsid w:val="008A3D40"/>
    <w:rsid w:val="008A3EB1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D3F"/>
    <w:rsid w:val="008B1E0B"/>
    <w:rsid w:val="008B1E1F"/>
    <w:rsid w:val="008B1EE3"/>
    <w:rsid w:val="008B2406"/>
    <w:rsid w:val="008B2420"/>
    <w:rsid w:val="008B2501"/>
    <w:rsid w:val="008B2AB8"/>
    <w:rsid w:val="008B2EDC"/>
    <w:rsid w:val="008B3167"/>
    <w:rsid w:val="008B3187"/>
    <w:rsid w:val="008B3541"/>
    <w:rsid w:val="008B3B01"/>
    <w:rsid w:val="008B3B58"/>
    <w:rsid w:val="008B3BBD"/>
    <w:rsid w:val="008B3C3B"/>
    <w:rsid w:val="008B3CD6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21"/>
    <w:rsid w:val="008B4A70"/>
    <w:rsid w:val="008B4AEF"/>
    <w:rsid w:val="008B51E9"/>
    <w:rsid w:val="008B5274"/>
    <w:rsid w:val="008B530A"/>
    <w:rsid w:val="008B53BE"/>
    <w:rsid w:val="008B55C4"/>
    <w:rsid w:val="008B566D"/>
    <w:rsid w:val="008B5808"/>
    <w:rsid w:val="008B59AC"/>
    <w:rsid w:val="008B604B"/>
    <w:rsid w:val="008B611F"/>
    <w:rsid w:val="008B63B0"/>
    <w:rsid w:val="008B672C"/>
    <w:rsid w:val="008B6916"/>
    <w:rsid w:val="008B6A0B"/>
    <w:rsid w:val="008B6BC8"/>
    <w:rsid w:val="008B6E98"/>
    <w:rsid w:val="008B705D"/>
    <w:rsid w:val="008B743E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701"/>
    <w:rsid w:val="008C0877"/>
    <w:rsid w:val="008C0A5D"/>
    <w:rsid w:val="008C0D41"/>
    <w:rsid w:val="008C11B9"/>
    <w:rsid w:val="008C138C"/>
    <w:rsid w:val="008C149B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3AC"/>
    <w:rsid w:val="008C6497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B6D"/>
    <w:rsid w:val="008C7E10"/>
    <w:rsid w:val="008D0049"/>
    <w:rsid w:val="008D0182"/>
    <w:rsid w:val="008D029C"/>
    <w:rsid w:val="008D02AB"/>
    <w:rsid w:val="008D051E"/>
    <w:rsid w:val="008D083B"/>
    <w:rsid w:val="008D1116"/>
    <w:rsid w:val="008D122D"/>
    <w:rsid w:val="008D1272"/>
    <w:rsid w:val="008D128C"/>
    <w:rsid w:val="008D13E1"/>
    <w:rsid w:val="008D1434"/>
    <w:rsid w:val="008D165A"/>
    <w:rsid w:val="008D169A"/>
    <w:rsid w:val="008D1A96"/>
    <w:rsid w:val="008D1B3E"/>
    <w:rsid w:val="008D1C24"/>
    <w:rsid w:val="008D2209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211"/>
    <w:rsid w:val="008D6304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9B4"/>
    <w:rsid w:val="008E1DA3"/>
    <w:rsid w:val="008E1DF3"/>
    <w:rsid w:val="008E1EDE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B5B"/>
    <w:rsid w:val="008E5B9C"/>
    <w:rsid w:val="008E5DBE"/>
    <w:rsid w:val="008E5DE2"/>
    <w:rsid w:val="008E5E54"/>
    <w:rsid w:val="008E65B8"/>
    <w:rsid w:val="008E685D"/>
    <w:rsid w:val="008E69C9"/>
    <w:rsid w:val="008E6C91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705"/>
    <w:rsid w:val="008F0959"/>
    <w:rsid w:val="008F09E9"/>
    <w:rsid w:val="008F0A06"/>
    <w:rsid w:val="008F0D9E"/>
    <w:rsid w:val="008F0F76"/>
    <w:rsid w:val="008F106F"/>
    <w:rsid w:val="008F10B8"/>
    <w:rsid w:val="008F13EE"/>
    <w:rsid w:val="008F14C3"/>
    <w:rsid w:val="008F15DF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A1E"/>
    <w:rsid w:val="008F2B08"/>
    <w:rsid w:val="008F2B87"/>
    <w:rsid w:val="008F2CEA"/>
    <w:rsid w:val="008F2D38"/>
    <w:rsid w:val="008F2E61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ECF"/>
    <w:rsid w:val="008F5089"/>
    <w:rsid w:val="008F50A3"/>
    <w:rsid w:val="008F560D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B11"/>
    <w:rsid w:val="008F7BD2"/>
    <w:rsid w:val="00900010"/>
    <w:rsid w:val="00900064"/>
    <w:rsid w:val="009000DA"/>
    <w:rsid w:val="009001E8"/>
    <w:rsid w:val="00900698"/>
    <w:rsid w:val="009006E7"/>
    <w:rsid w:val="00900D5B"/>
    <w:rsid w:val="00900E8C"/>
    <w:rsid w:val="00900F60"/>
    <w:rsid w:val="00900FFD"/>
    <w:rsid w:val="0090121C"/>
    <w:rsid w:val="0090123A"/>
    <w:rsid w:val="00901432"/>
    <w:rsid w:val="00901984"/>
    <w:rsid w:val="00901AF3"/>
    <w:rsid w:val="00901DFA"/>
    <w:rsid w:val="00901E90"/>
    <w:rsid w:val="00901FE8"/>
    <w:rsid w:val="009025DB"/>
    <w:rsid w:val="009028F5"/>
    <w:rsid w:val="00902A11"/>
    <w:rsid w:val="00902BFF"/>
    <w:rsid w:val="00902CAB"/>
    <w:rsid w:val="00902D52"/>
    <w:rsid w:val="00902F21"/>
    <w:rsid w:val="0090343F"/>
    <w:rsid w:val="00903507"/>
    <w:rsid w:val="009035E9"/>
    <w:rsid w:val="00903836"/>
    <w:rsid w:val="00903845"/>
    <w:rsid w:val="00903910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307"/>
    <w:rsid w:val="009043D8"/>
    <w:rsid w:val="009043EA"/>
    <w:rsid w:val="009045D9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2037"/>
    <w:rsid w:val="009123A1"/>
    <w:rsid w:val="009128C6"/>
    <w:rsid w:val="00912ABC"/>
    <w:rsid w:val="00912C4A"/>
    <w:rsid w:val="00912C77"/>
    <w:rsid w:val="00912D30"/>
    <w:rsid w:val="00912D32"/>
    <w:rsid w:val="00912F72"/>
    <w:rsid w:val="00913197"/>
    <w:rsid w:val="009133DC"/>
    <w:rsid w:val="0091348F"/>
    <w:rsid w:val="009137D0"/>
    <w:rsid w:val="00913C71"/>
    <w:rsid w:val="00913D52"/>
    <w:rsid w:val="009141CD"/>
    <w:rsid w:val="00914573"/>
    <w:rsid w:val="009147C4"/>
    <w:rsid w:val="00914944"/>
    <w:rsid w:val="009149EC"/>
    <w:rsid w:val="00914AAF"/>
    <w:rsid w:val="00914AD7"/>
    <w:rsid w:val="00915129"/>
    <w:rsid w:val="009153EB"/>
    <w:rsid w:val="00915770"/>
    <w:rsid w:val="00915DDB"/>
    <w:rsid w:val="00915E94"/>
    <w:rsid w:val="00915EB8"/>
    <w:rsid w:val="00915FA2"/>
    <w:rsid w:val="0091612D"/>
    <w:rsid w:val="00916487"/>
    <w:rsid w:val="009164C5"/>
    <w:rsid w:val="0091669B"/>
    <w:rsid w:val="009166A7"/>
    <w:rsid w:val="009166E4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F2"/>
    <w:rsid w:val="00917D12"/>
    <w:rsid w:val="00917DD9"/>
    <w:rsid w:val="00917F4C"/>
    <w:rsid w:val="00917F61"/>
    <w:rsid w:val="00917FDC"/>
    <w:rsid w:val="0092045D"/>
    <w:rsid w:val="009204ED"/>
    <w:rsid w:val="00920593"/>
    <w:rsid w:val="00920747"/>
    <w:rsid w:val="009207DF"/>
    <w:rsid w:val="009209B6"/>
    <w:rsid w:val="00920A2C"/>
    <w:rsid w:val="00920B23"/>
    <w:rsid w:val="00920CB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F"/>
    <w:rsid w:val="00921B06"/>
    <w:rsid w:val="00921B2E"/>
    <w:rsid w:val="00921C45"/>
    <w:rsid w:val="00921C5A"/>
    <w:rsid w:val="00921CF0"/>
    <w:rsid w:val="00921D0D"/>
    <w:rsid w:val="00921DA1"/>
    <w:rsid w:val="00921DC4"/>
    <w:rsid w:val="00921ECD"/>
    <w:rsid w:val="00921F19"/>
    <w:rsid w:val="00921F62"/>
    <w:rsid w:val="00922263"/>
    <w:rsid w:val="00922378"/>
    <w:rsid w:val="0092237D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F34"/>
    <w:rsid w:val="00926FCD"/>
    <w:rsid w:val="00927435"/>
    <w:rsid w:val="0092751C"/>
    <w:rsid w:val="0092778C"/>
    <w:rsid w:val="009277D3"/>
    <w:rsid w:val="00927B0A"/>
    <w:rsid w:val="00927BF8"/>
    <w:rsid w:val="00927D21"/>
    <w:rsid w:val="00927EBB"/>
    <w:rsid w:val="0093043D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691"/>
    <w:rsid w:val="0093176F"/>
    <w:rsid w:val="00931EA5"/>
    <w:rsid w:val="00932098"/>
    <w:rsid w:val="0093250D"/>
    <w:rsid w:val="00932611"/>
    <w:rsid w:val="0093275F"/>
    <w:rsid w:val="00932BC9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D16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51"/>
    <w:rsid w:val="009365D3"/>
    <w:rsid w:val="0093674E"/>
    <w:rsid w:val="009367AF"/>
    <w:rsid w:val="00936CAD"/>
    <w:rsid w:val="00936EE8"/>
    <w:rsid w:val="0093701E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15A"/>
    <w:rsid w:val="009414B3"/>
    <w:rsid w:val="00942075"/>
    <w:rsid w:val="009422EA"/>
    <w:rsid w:val="009425F6"/>
    <w:rsid w:val="0094264D"/>
    <w:rsid w:val="00942860"/>
    <w:rsid w:val="00942B00"/>
    <w:rsid w:val="00942B32"/>
    <w:rsid w:val="00942BA2"/>
    <w:rsid w:val="00942D20"/>
    <w:rsid w:val="00942DC2"/>
    <w:rsid w:val="0094306B"/>
    <w:rsid w:val="00943297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2D"/>
    <w:rsid w:val="00946F15"/>
    <w:rsid w:val="009474D7"/>
    <w:rsid w:val="00947661"/>
    <w:rsid w:val="00947871"/>
    <w:rsid w:val="00947B8F"/>
    <w:rsid w:val="00947EE5"/>
    <w:rsid w:val="009501E5"/>
    <w:rsid w:val="00950861"/>
    <w:rsid w:val="00950A33"/>
    <w:rsid w:val="00950DBA"/>
    <w:rsid w:val="00950E00"/>
    <w:rsid w:val="009511E4"/>
    <w:rsid w:val="0095142D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3E4"/>
    <w:rsid w:val="0095353C"/>
    <w:rsid w:val="00953560"/>
    <w:rsid w:val="009535A5"/>
    <w:rsid w:val="00953818"/>
    <w:rsid w:val="00953CA5"/>
    <w:rsid w:val="0095437F"/>
    <w:rsid w:val="00954472"/>
    <w:rsid w:val="00954474"/>
    <w:rsid w:val="0095454B"/>
    <w:rsid w:val="00954582"/>
    <w:rsid w:val="009546D7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4D"/>
    <w:rsid w:val="00956071"/>
    <w:rsid w:val="00956543"/>
    <w:rsid w:val="00956594"/>
    <w:rsid w:val="00956665"/>
    <w:rsid w:val="00956942"/>
    <w:rsid w:val="00956B07"/>
    <w:rsid w:val="00956C91"/>
    <w:rsid w:val="0095708F"/>
    <w:rsid w:val="009570D4"/>
    <w:rsid w:val="0095716B"/>
    <w:rsid w:val="0095761A"/>
    <w:rsid w:val="00957DAA"/>
    <w:rsid w:val="0096028E"/>
    <w:rsid w:val="00960369"/>
    <w:rsid w:val="00960632"/>
    <w:rsid w:val="00960A6D"/>
    <w:rsid w:val="00960AA6"/>
    <w:rsid w:val="00960B8B"/>
    <w:rsid w:val="0096150B"/>
    <w:rsid w:val="00961595"/>
    <w:rsid w:val="0096180D"/>
    <w:rsid w:val="00961871"/>
    <w:rsid w:val="009619B9"/>
    <w:rsid w:val="00961D52"/>
    <w:rsid w:val="00961EB3"/>
    <w:rsid w:val="009621F0"/>
    <w:rsid w:val="0096234C"/>
    <w:rsid w:val="00962566"/>
    <w:rsid w:val="009626DB"/>
    <w:rsid w:val="009627A6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82B"/>
    <w:rsid w:val="009648D4"/>
    <w:rsid w:val="00964A2F"/>
    <w:rsid w:val="00964B17"/>
    <w:rsid w:val="00964BE6"/>
    <w:rsid w:val="00964EA7"/>
    <w:rsid w:val="00964F84"/>
    <w:rsid w:val="009650C7"/>
    <w:rsid w:val="0096511F"/>
    <w:rsid w:val="009653D8"/>
    <w:rsid w:val="009655B1"/>
    <w:rsid w:val="0096573A"/>
    <w:rsid w:val="00965790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B4F"/>
    <w:rsid w:val="00971C27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A80"/>
    <w:rsid w:val="00975CAE"/>
    <w:rsid w:val="00975DC8"/>
    <w:rsid w:val="00975E81"/>
    <w:rsid w:val="00975F27"/>
    <w:rsid w:val="00975F4A"/>
    <w:rsid w:val="00976316"/>
    <w:rsid w:val="00976895"/>
    <w:rsid w:val="009768C1"/>
    <w:rsid w:val="00976930"/>
    <w:rsid w:val="00976F0D"/>
    <w:rsid w:val="0097723D"/>
    <w:rsid w:val="009773C7"/>
    <w:rsid w:val="009775C4"/>
    <w:rsid w:val="00977666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EE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8CE"/>
    <w:rsid w:val="00983A8B"/>
    <w:rsid w:val="00983CC0"/>
    <w:rsid w:val="00983E0C"/>
    <w:rsid w:val="00983E1E"/>
    <w:rsid w:val="00983E66"/>
    <w:rsid w:val="0098407E"/>
    <w:rsid w:val="00984271"/>
    <w:rsid w:val="0098431D"/>
    <w:rsid w:val="00984407"/>
    <w:rsid w:val="00984773"/>
    <w:rsid w:val="00984929"/>
    <w:rsid w:val="00984940"/>
    <w:rsid w:val="00984987"/>
    <w:rsid w:val="00984A8B"/>
    <w:rsid w:val="00984D72"/>
    <w:rsid w:val="00984E6E"/>
    <w:rsid w:val="00984F92"/>
    <w:rsid w:val="009850C7"/>
    <w:rsid w:val="00985178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5FD"/>
    <w:rsid w:val="009876CE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CBF"/>
    <w:rsid w:val="00992E8B"/>
    <w:rsid w:val="00992FD5"/>
    <w:rsid w:val="00993160"/>
    <w:rsid w:val="009931AD"/>
    <w:rsid w:val="009934BF"/>
    <w:rsid w:val="009934C5"/>
    <w:rsid w:val="009935BA"/>
    <w:rsid w:val="0099371B"/>
    <w:rsid w:val="009939CA"/>
    <w:rsid w:val="009939DB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E1"/>
    <w:rsid w:val="00996CF1"/>
    <w:rsid w:val="00996DBD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167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0D4A"/>
    <w:rsid w:val="009A12FE"/>
    <w:rsid w:val="009A1342"/>
    <w:rsid w:val="009A147C"/>
    <w:rsid w:val="009A1572"/>
    <w:rsid w:val="009A17C4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C1B"/>
    <w:rsid w:val="009A7CE2"/>
    <w:rsid w:val="009B026A"/>
    <w:rsid w:val="009B0464"/>
    <w:rsid w:val="009B092F"/>
    <w:rsid w:val="009B0D23"/>
    <w:rsid w:val="009B0F44"/>
    <w:rsid w:val="009B0FC1"/>
    <w:rsid w:val="009B1288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6B"/>
    <w:rsid w:val="009B4623"/>
    <w:rsid w:val="009B471B"/>
    <w:rsid w:val="009B4A99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AB4"/>
    <w:rsid w:val="009B5B1E"/>
    <w:rsid w:val="009B5C29"/>
    <w:rsid w:val="009B5CF9"/>
    <w:rsid w:val="009B5DD1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C0189"/>
    <w:rsid w:val="009C0234"/>
    <w:rsid w:val="009C06EF"/>
    <w:rsid w:val="009C07A5"/>
    <w:rsid w:val="009C0922"/>
    <w:rsid w:val="009C0BAB"/>
    <w:rsid w:val="009C0F35"/>
    <w:rsid w:val="009C1021"/>
    <w:rsid w:val="009C1205"/>
    <w:rsid w:val="009C12A6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726"/>
    <w:rsid w:val="009C2A94"/>
    <w:rsid w:val="009C2B9B"/>
    <w:rsid w:val="009C2BDE"/>
    <w:rsid w:val="009C2CAD"/>
    <w:rsid w:val="009C31CE"/>
    <w:rsid w:val="009C3282"/>
    <w:rsid w:val="009C328D"/>
    <w:rsid w:val="009C3315"/>
    <w:rsid w:val="009C34AB"/>
    <w:rsid w:val="009C3952"/>
    <w:rsid w:val="009C39D7"/>
    <w:rsid w:val="009C3C43"/>
    <w:rsid w:val="009C425A"/>
    <w:rsid w:val="009C457A"/>
    <w:rsid w:val="009C4735"/>
    <w:rsid w:val="009C4866"/>
    <w:rsid w:val="009C49B2"/>
    <w:rsid w:val="009C4C72"/>
    <w:rsid w:val="009C4F7A"/>
    <w:rsid w:val="009C5410"/>
    <w:rsid w:val="009C553A"/>
    <w:rsid w:val="009C55BE"/>
    <w:rsid w:val="009C55BF"/>
    <w:rsid w:val="009C5640"/>
    <w:rsid w:val="009C5AD8"/>
    <w:rsid w:val="009C6155"/>
    <w:rsid w:val="009C62CD"/>
    <w:rsid w:val="009C64D4"/>
    <w:rsid w:val="009C65A8"/>
    <w:rsid w:val="009C6634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F9D"/>
    <w:rsid w:val="009D106F"/>
    <w:rsid w:val="009D1112"/>
    <w:rsid w:val="009D11A8"/>
    <w:rsid w:val="009D148E"/>
    <w:rsid w:val="009D15F2"/>
    <w:rsid w:val="009D162D"/>
    <w:rsid w:val="009D1664"/>
    <w:rsid w:val="009D17D7"/>
    <w:rsid w:val="009D1819"/>
    <w:rsid w:val="009D1D53"/>
    <w:rsid w:val="009D2134"/>
    <w:rsid w:val="009D22DF"/>
    <w:rsid w:val="009D23B8"/>
    <w:rsid w:val="009D24A9"/>
    <w:rsid w:val="009D2659"/>
    <w:rsid w:val="009D265F"/>
    <w:rsid w:val="009D2AF8"/>
    <w:rsid w:val="009D2C1C"/>
    <w:rsid w:val="009D2CA4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403A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9B6"/>
    <w:rsid w:val="009D7D8E"/>
    <w:rsid w:val="009D7DCD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981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4F30"/>
    <w:rsid w:val="009E505A"/>
    <w:rsid w:val="009E5146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B28"/>
    <w:rsid w:val="009E7B50"/>
    <w:rsid w:val="009E7BC9"/>
    <w:rsid w:val="009E7DD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221"/>
    <w:rsid w:val="009F6525"/>
    <w:rsid w:val="009F65AE"/>
    <w:rsid w:val="009F67B7"/>
    <w:rsid w:val="009F67D6"/>
    <w:rsid w:val="009F6BC4"/>
    <w:rsid w:val="009F6C4F"/>
    <w:rsid w:val="009F6D79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A00279"/>
    <w:rsid w:val="00A0032C"/>
    <w:rsid w:val="00A00538"/>
    <w:rsid w:val="00A005B4"/>
    <w:rsid w:val="00A00607"/>
    <w:rsid w:val="00A006AB"/>
    <w:rsid w:val="00A00932"/>
    <w:rsid w:val="00A0096A"/>
    <w:rsid w:val="00A00DF0"/>
    <w:rsid w:val="00A00E1C"/>
    <w:rsid w:val="00A0135E"/>
    <w:rsid w:val="00A015A1"/>
    <w:rsid w:val="00A016C1"/>
    <w:rsid w:val="00A01926"/>
    <w:rsid w:val="00A019AB"/>
    <w:rsid w:val="00A0200D"/>
    <w:rsid w:val="00A0228B"/>
    <w:rsid w:val="00A02298"/>
    <w:rsid w:val="00A028CE"/>
    <w:rsid w:val="00A02919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613"/>
    <w:rsid w:val="00A04788"/>
    <w:rsid w:val="00A0481D"/>
    <w:rsid w:val="00A04BC4"/>
    <w:rsid w:val="00A04D9D"/>
    <w:rsid w:val="00A04EC6"/>
    <w:rsid w:val="00A051CD"/>
    <w:rsid w:val="00A0524C"/>
    <w:rsid w:val="00A0535C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EE2"/>
    <w:rsid w:val="00A06F68"/>
    <w:rsid w:val="00A07042"/>
    <w:rsid w:val="00A0707C"/>
    <w:rsid w:val="00A074D3"/>
    <w:rsid w:val="00A07549"/>
    <w:rsid w:val="00A07597"/>
    <w:rsid w:val="00A07645"/>
    <w:rsid w:val="00A0765E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57"/>
    <w:rsid w:val="00A11CCA"/>
    <w:rsid w:val="00A11E1B"/>
    <w:rsid w:val="00A11F03"/>
    <w:rsid w:val="00A1249B"/>
    <w:rsid w:val="00A1280C"/>
    <w:rsid w:val="00A128AA"/>
    <w:rsid w:val="00A129D2"/>
    <w:rsid w:val="00A12AB4"/>
    <w:rsid w:val="00A12AC9"/>
    <w:rsid w:val="00A12BEB"/>
    <w:rsid w:val="00A12D4B"/>
    <w:rsid w:val="00A12E05"/>
    <w:rsid w:val="00A1323B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4BC8"/>
    <w:rsid w:val="00A15066"/>
    <w:rsid w:val="00A150D2"/>
    <w:rsid w:val="00A150EE"/>
    <w:rsid w:val="00A152AB"/>
    <w:rsid w:val="00A15736"/>
    <w:rsid w:val="00A1577E"/>
    <w:rsid w:val="00A15790"/>
    <w:rsid w:val="00A159EB"/>
    <w:rsid w:val="00A1600D"/>
    <w:rsid w:val="00A165D5"/>
    <w:rsid w:val="00A16693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A9"/>
    <w:rsid w:val="00A17FB3"/>
    <w:rsid w:val="00A201F2"/>
    <w:rsid w:val="00A20582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8FE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4D0"/>
    <w:rsid w:val="00A23569"/>
    <w:rsid w:val="00A2356B"/>
    <w:rsid w:val="00A236E4"/>
    <w:rsid w:val="00A2393D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5109"/>
    <w:rsid w:val="00A25112"/>
    <w:rsid w:val="00A251DA"/>
    <w:rsid w:val="00A253A9"/>
    <w:rsid w:val="00A253BC"/>
    <w:rsid w:val="00A253C0"/>
    <w:rsid w:val="00A25401"/>
    <w:rsid w:val="00A25742"/>
    <w:rsid w:val="00A25833"/>
    <w:rsid w:val="00A25937"/>
    <w:rsid w:val="00A25A2C"/>
    <w:rsid w:val="00A25B4C"/>
    <w:rsid w:val="00A26061"/>
    <w:rsid w:val="00A261D4"/>
    <w:rsid w:val="00A26431"/>
    <w:rsid w:val="00A264AF"/>
    <w:rsid w:val="00A2659E"/>
    <w:rsid w:val="00A26791"/>
    <w:rsid w:val="00A267BA"/>
    <w:rsid w:val="00A267D2"/>
    <w:rsid w:val="00A26955"/>
    <w:rsid w:val="00A26983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C12"/>
    <w:rsid w:val="00A32CFE"/>
    <w:rsid w:val="00A32D4E"/>
    <w:rsid w:val="00A32F8E"/>
    <w:rsid w:val="00A33138"/>
    <w:rsid w:val="00A3334D"/>
    <w:rsid w:val="00A333AE"/>
    <w:rsid w:val="00A334A5"/>
    <w:rsid w:val="00A33BF9"/>
    <w:rsid w:val="00A33E17"/>
    <w:rsid w:val="00A33F07"/>
    <w:rsid w:val="00A33F6E"/>
    <w:rsid w:val="00A340CC"/>
    <w:rsid w:val="00A3426B"/>
    <w:rsid w:val="00A343B3"/>
    <w:rsid w:val="00A345D0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802"/>
    <w:rsid w:val="00A43911"/>
    <w:rsid w:val="00A43A40"/>
    <w:rsid w:val="00A43B27"/>
    <w:rsid w:val="00A43C45"/>
    <w:rsid w:val="00A43D8F"/>
    <w:rsid w:val="00A4408A"/>
    <w:rsid w:val="00A440CD"/>
    <w:rsid w:val="00A4442E"/>
    <w:rsid w:val="00A45090"/>
    <w:rsid w:val="00A45276"/>
    <w:rsid w:val="00A453AD"/>
    <w:rsid w:val="00A45518"/>
    <w:rsid w:val="00A45520"/>
    <w:rsid w:val="00A45579"/>
    <w:rsid w:val="00A4557E"/>
    <w:rsid w:val="00A45BD8"/>
    <w:rsid w:val="00A45C58"/>
    <w:rsid w:val="00A46881"/>
    <w:rsid w:val="00A46BBF"/>
    <w:rsid w:val="00A46C62"/>
    <w:rsid w:val="00A46E0D"/>
    <w:rsid w:val="00A46E2F"/>
    <w:rsid w:val="00A4706E"/>
    <w:rsid w:val="00A4723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D0"/>
    <w:rsid w:val="00A523A5"/>
    <w:rsid w:val="00A5281C"/>
    <w:rsid w:val="00A529AE"/>
    <w:rsid w:val="00A52CA0"/>
    <w:rsid w:val="00A5322A"/>
    <w:rsid w:val="00A53781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934"/>
    <w:rsid w:val="00A55BCB"/>
    <w:rsid w:val="00A55D6C"/>
    <w:rsid w:val="00A55EA4"/>
    <w:rsid w:val="00A55F43"/>
    <w:rsid w:val="00A5624F"/>
    <w:rsid w:val="00A56332"/>
    <w:rsid w:val="00A563B1"/>
    <w:rsid w:val="00A569C2"/>
    <w:rsid w:val="00A570B9"/>
    <w:rsid w:val="00A570E1"/>
    <w:rsid w:val="00A572BF"/>
    <w:rsid w:val="00A575CE"/>
    <w:rsid w:val="00A576E8"/>
    <w:rsid w:val="00A57754"/>
    <w:rsid w:val="00A57C0C"/>
    <w:rsid w:val="00A57C34"/>
    <w:rsid w:val="00A57D84"/>
    <w:rsid w:val="00A600AE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2F9"/>
    <w:rsid w:val="00A614E9"/>
    <w:rsid w:val="00A6179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561"/>
    <w:rsid w:val="00A62578"/>
    <w:rsid w:val="00A62694"/>
    <w:rsid w:val="00A626A6"/>
    <w:rsid w:val="00A62743"/>
    <w:rsid w:val="00A6283F"/>
    <w:rsid w:val="00A628B2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E58"/>
    <w:rsid w:val="00A64FD6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FE5"/>
    <w:rsid w:val="00A711F5"/>
    <w:rsid w:val="00A713FF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265"/>
    <w:rsid w:val="00A81736"/>
    <w:rsid w:val="00A817F3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3F0"/>
    <w:rsid w:val="00A83448"/>
    <w:rsid w:val="00A83678"/>
    <w:rsid w:val="00A8386F"/>
    <w:rsid w:val="00A83A43"/>
    <w:rsid w:val="00A83A49"/>
    <w:rsid w:val="00A83D2B"/>
    <w:rsid w:val="00A83D8B"/>
    <w:rsid w:val="00A83EBF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637"/>
    <w:rsid w:val="00A866BE"/>
    <w:rsid w:val="00A86A14"/>
    <w:rsid w:val="00A86AA8"/>
    <w:rsid w:val="00A872A9"/>
    <w:rsid w:val="00A879FC"/>
    <w:rsid w:val="00A87AB0"/>
    <w:rsid w:val="00A87E25"/>
    <w:rsid w:val="00A87FB2"/>
    <w:rsid w:val="00A90145"/>
    <w:rsid w:val="00A90241"/>
    <w:rsid w:val="00A90567"/>
    <w:rsid w:val="00A905D8"/>
    <w:rsid w:val="00A90749"/>
    <w:rsid w:val="00A907BF"/>
    <w:rsid w:val="00A909B0"/>
    <w:rsid w:val="00A90CFB"/>
    <w:rsid w:val="00A91052"/>
    <w:rsid w:val="00A916C6"/>
    <w:rsid w:val="00A91841"/>
    <w:rsid w:val="00A919DE"/>
    <w:rsid w:val="00A91CD6"/>
    <w:rsid w:val="00A91D57"/>
    <w:rsid w:val="00A91DB1"/>
    <w:rsid w:val="00A92058"/>
    <w:rsid w:val="00A9210E"/>
    <w:rsid w:val="00A92116"/>
    <w:rsid w:val="00A92600"/>
    <w:rsid w:val="00A926F4"/>
    <w:rsid w:val="00A92767"/>
    <w:rsid w:val="00A9288B"/>
    <w:rsid w:val="00A92A2C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40"/>
    <w:rsid w:val="00AA1B72"/>
    <w:rsid w:val="00AA1BD1"/>
    <w:rsid w:val="00AA1CA5"/>
    <w:rsid w:val="00AA1D9C"/>
    <w:rsid w:val="00AA1FA5"/>
    <w:rsid w:val="00AA2198"/>
    <w:rsid w:val="00AA234D"/>
    <w:rsid w:val="00AA250D"/>
    <w:rsid w:val="00AA2636"/>
    <w:rsid w:val="00AA2711"/>
    <w:rsid w:val="00AA29E0"/>
    <w:rsid w:val="00AA2B86"/>
    <w:rsid w:val="00AA2D24"/>
    <w:rsid w:val="00AA2DC2"/>
    <w:rsid w:val="00AA3497"/>
    <w:rsid w:val="00AA3640"/>
    <w:rsid w:val="00AA366C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5180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3E3"/>
    <w:rsid w:val="00AB1408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321"/>
    <w:rsid w:val="00AB4461"/>
    <w:rsid w:val="00AB4490"/>
    <w:rsid w:val="00AB451D"/>
    <w:rsid w:val="00AB4603"/>
    <w:rsid w:val="00AB4610"/>
    <w:rsid w:val="00AB4912"/>
    <w:rsid w:val="00AB4BFB"/>
    <w:rsid w:val="00AB4CA5"/>
    <w:rsid w:val="00AB4CD3"/>
    <w:rsid w:val="00AB5098"/>
    <w:rsid w:val="00AB5203"/>
    <w:rsid w:val="00AB5409"/>
    <w:rsid w:val="00AB5655"/>
    <w:rsid w:val="00AB57A1"/>
    <w:rsid w:val="00AB5A5E"/>
    <w:rsid w:val="00AB5AB6"/>
    <w:rsid w:val="00AB5CB4"/>
    <w:rsid w:val="00AB5E37"/>
    <w:rsid w:val="00AB5F10"/>
    <w:rsid w:val="00AB5F61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774"/>
    <w:rsid w:val="00AC083E"/>
    <w:rsid w:val="00AC08BF"/>
    <w:rsid w:val="00AC0A9E"/>
    <w:rsid w:val="00AC0D1D"/>
    <w:rsid w:val="00AC0E28"/>
    <w:rsid w:val="00AC0E5D"/>
    <w:rsid w:val="00AC0EAE"/>
    <w:rsid w:val="00AC1245"/>
    <w:rsid w:val="00AC12D1"/>
    <w:rsid w:val="00AC12FF"/>
    <w:rsid w:val="00AC150D"/>
    <w:rsid w:val="00AC17CC"/>
    <w:rsid w:val="00AC1855"/>
    <w:rsid w:val="00AC1A06"/>
    <w:rsid w:val="00AC1B34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8B7"/>
    <w:rsid w:val="00AC3E57"/>
    <w:rsid w:val="00AC41D2"/>
    <w:rsid w:val="00AC422D"/>
    <w:rsid w:val="00AC446C"/>
    <w:rsid w:val="00AC45F2"/>
    <w:rsid w:val="00AC4D06"/>
    <w:rsid w:val="00AC50D6"/>
    <w:rsid w:val="00AC537B"/>
    <w:rsid w:val="00AC5463"/>
    <w:rsid w:val="00AC5473"/>
    <w:rsid w:val="00AC55CC"/>
    <w:rsid w:val="00AC55FD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B3F"/>
    <w:rsid w:val="00AC6D7D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114F"/>
    <w:rsid w:val="00AD1189"/>
    <w:rsid w:val="00AD1366"/>
    <w:rsid w:val="00AD13D0"/>
    <w:rsid w:val="00AD1585"/>
    <w:rsid w:val="00AD16DA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582"/>
    <w:rsid w:val="00AD27B6"/>
    <w:rsid w:val="00AD27F7"/>
    <w:rsid w:val="00AD2891"/>
    <w:rsid w:val="00AD2A43"/>
    <w:rsid w:val="00AD2CB8"/>
    <w:rsid w:val="00AD2DCF"/>
    <w:rsid w:val="00AD2F5B"/>
    <w:rsid w:val="00AD30CF"/>
    <w:rsid w:val="00AD3524"/>
    <w:rsid w:val="00AD35A6"/>
    <w:rsid w:val="00AD3765"/>
    <w:rsid w:val="00AD37B6"/>
    <w:rsid w:val="00AD3A35"/>
    <w:rsid w:val="00AD3EB5"/>
    <w:rsid w:val="00AD3FAA"/>
    <w:rsid w:val="00AD44F0"/>
    <w:rsid w:val="00AD4873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ADF"/>
    <w:rsid w:val="00AD5B33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FF"/>
    <w:rsid w:val="00AE074C"/>
    <w:rsid w:val="00AE0883"/>
    <w:rsid w:val="00AE0B5F"/>
    <w:rsid w:val="00AE0BB3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B2B"/>
    <w:rsid w:val="00AE2C84"/>
    <w:rsid w:val="00AE2C9A"/>
    <w:rsid w:val="00AE2F9E"/>
    <w:rsid w:val="00AE330A"/>
    <w:rsid w:val="00AE3317"/>
    <w:rsid w:val="00AE3607"/>
    <w:rsid w:val="00AE36D6"/>
    <w:rsid w:val="00AE3850"/>
    <w:rsid w:val="00AE3AA6"/>
    <w:rsid w:val="00AE3DA8"/>
    <w:rsid w:val="00AE3DE1"/>
    <w:rsid w:val="00AE4003"/>
    <w:rsid w:val="00AE4068"/>
    <w:rsid w:val="00AE420B"/>
    <w:rsid w:val="00AE44F8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AC0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0FB8"/>
    <w:rsid w:val="00AF1164"/>
    <w:rsid w:val="00AF1238"/>
    <w:rsid w:val="00AF143D"/>
    <w:rsid w:val="00AF144F"/>
    <w:rsid w:val="00AF1725"/>
    <w:rsid w:val="00AF19FD"/>
    <w:rsid w:val="00AF1BD0"/>
    <w:rsid w:val="00AF1C13"/>
    <w:rsid w:val="00AF1E77"/>
    <w:rsid w:val="00AF1F86"/>
    <w:rsid w:val="00AF2035"/>
    <w:rsid w:val="00AF20EB"/>
    <w:rsid w:val="00AF2210"/>
    <w:rsid w:val="00AF225B"/>
    <w:rsid w:val="00AF2361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75E"/>
    <w:rsid w:val="00AF480C"/>
    <w:rsid w:val="00AF4D89"/>
    <w:rsid w:val="00AF5021"/>
    <w:rsid w:val="00AF5026"/>
    <w:rsid w:val="00AF507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2A6"/>
    <w:rsid w:val="00AF62B8"/>
    <w:rsid w:val="00AF62DB"/>
    <w:rsid w:val="00AF666E"/>
    <w:rsid w:val="00AF675B"/>
    <w:rsid w:val="00AF6852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2B9"/>
    <w:rsid w:val="00B01475"/>
    <w:rsid w:val="00B015A9"/>
    <w:rsid w:val="00B019D2"/>
    <w:rsid w:val="00B01B5C"/>
    <w:rsid w:val="00B01F9E"/>
    <w:rsid w:val="00B02653"/>
    <w:rsid w:val="00B026EF"/>
    <w:rsid w:val="00B02768"/>
    <w:rsid w:val="00B02A0F"/>
    <w:rsid w:val="00B02A62"/>
    <w:rsid w:val="00B03321"/>
    <w:rsid w:val="00B03387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7A0"/>
    <w:rsid w:val="00B10AA4"/>
    <w:rsid w:val="00B10BE1"/>
    <w:rsid w:val="00B11100"/>
    <w:rsid w:val="00B11467"/>
    <w:rsid w:val="00B114F3"/>
    <w:rsid w:val="00B1176C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631"/>
    <w:rsid w:val="00B1374F"/>
    <w:rsid w:val="00B13970"/>
    <w:rsid w:val="00B13A72"/>
    <w:rsid w:val="00B13B7A"/>
    <w:rsid w:val="00B13DCE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7140"/>
    <w:rsid w:val="00B171F8"/>
    <w:rsid w:val="00B17208"/>
    <w:rsid w:val="00B17250"/>
    <w:rsid w:val="00B1744C"/>
    <w:rsid w:val="00B17940"/>
    <w:rsid w:val="00B17A24"/>
    <w:rsid w:val="00B17F45"/>
    <w:rsid w:val="00B2027E"/>
    <w:rsid w:val="00B205B2"/>
    <w:rsid w:val="00B207E0"/>
    <w:rsid w:val="00B20BEA"/>
    <w:rsid w:val="00B20CC4"/>
    <w:rsid w:val="00B20E24"/>
    <w:rsid w:val="00B20EBC"/>
    <w:rsid w:val="00B20EE4"/>
    <w:rsid w:val="00B21145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5B2"/>
    <w:rsid w:val="00B226E8"/>
    <w:rsid w:val="00B22970"/>
    <w:rsid w:val="00B22ACC"/>
    <w:rsid w:val="00B23559"/>
    <w:rsid w:val="00B236D1"/>
    <w:rsid w:val="00B23964"/>
    <w:rsid w:val="00B23B08"/>
    <w:rsid w:val="00B23C20"/>
    <w:rsid w:val="00B23EB3"/>
    <w:rsid w:val="00B2403F"/>
    <w:rsid w:val="00B243E1"/>
    <w:rsid w:val="00B244E4"/>
    <w:rsid w:val="00B2454D"/>
    <w:rsid w:val="00B245A1"/>
    <w:rsid w:val="00B24939"/>
    <w:rsid w:val="00B24A2D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808"/>
    <w:rsid w:val="00B2685D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838"/>
    <w:rsid w:val="00B27995"/>
    <w:rsid w:val="00B27B37"/>
    <w:rsid w:val="00B27DA4"/>
    <w:rsid w:val="00B27DDB"/>
    <w:rsid w:val="00B27E40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FC"/>
    <w:rsid w:val="00B329B0"/>
    <w:rsid w:val="00B32A0F"/>
    <w:rsid w:val="00B32C38"/>
    <w:rsid w:val="00B32F02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C3C"/>
    <w:rsid w:val="00B36352"/>
    <w:rsid w:val="00B3680B"/>
    <w:rsid w:val="00B36908"/>
    <w:rsid w:val="00B369D8"/>
    <w:rsid w:val="00B36A69"/>
    <w:rsid w:val="00B36E0F"/>
    <w:rsid w:val="00B3712E"/>
    <w:rsid w:val="00B37447"/>
    <w:rsid w:val="00B37732"/>
    <w:rsid w:val="00B379D9"/>
    <w:rsid w:val="00B37C22"/>
    <w:rsid w:val="00B37D5E"/>
    <w:rsid w:val="00B37DA3"/>
    <w:rsid w:val="00B40123"/>
    <w:rsid w:val="00B401B6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44"/>
    <w:rsid w:val="00B44E66"/>
    <w:rsid w:val="00B44F60"/>
    <w:rsid w:val="00B45161"/>
    <w:rsid w:val="00B452B5"/>
    <w:rsid w:val="00B453D7"/>
    <w:rsid w:val="00B454DB"/>
    <w:rsid w:val="00B45987"/>
    <w:rsid w:val="00B45DF2"/>
    <w:rsid w:val="00B45FC3"/>
    <w:rsid w:val="00B4650A"/>
    <w:rsid w:val="00B46866"/>
    <w:rsid w:val="00B46CE3"/>
    <w:rsid w:val="00B46D47"/>
    <w:rsid w:val="00B47008"/>
    <w:rsid w:val="00B4728E"/>
    <w:rsid w:val="00B472BF"/>
    <w:rsid w:val="00B47369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C9C"/>
    <w:rsid w:val="00B50C9E"/>
    <w:rsid w:val="00B50D87"/>
    <w:rsid w:val="00B50EE2"/>
    <w:rsid w:val="00B50FFC"/>
    <w:rsid w:val="00B5146A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A62"/>
    <w:rsid w:val="00B57B81"/>
    <w:rsid w:val="00B57C0F"/>
    <w:rsid w:val="00B57D1D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EAC"/>
    <w:rsid w:val="00B63F12"/>
    <w:rsid w:val="00B640EA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8CE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E6"/>
    <w:rsid w:val="00B7402B"/>
    <w:rsid w:val="00B74395"/>
    <w:rsid w:val="00B743F7"/>
    <w:rsid w:val="00B74489"/>
    <w:rsid w:val="00B7493F"/>
    <w:rsid w:val="00B74FAB"/>
    <w:rsid w:val="00B75424"/>
    <w:rsid w:val="00B7565C"/>
    <w:rsid w:val="00B757BC"/>
    <w:rsid w:val="00B759BC"/>
    <w:rsid w:val="00B75CCA"/>
    <w:rsid w:val="00B76075"/>
    <w:rsid w:val="00B76173"/>
    <w:rsid w:val="00B7634A"/>
    <w:rsid w:val="00B76498"/>
    <w:rsid w:val="00B7649D"/>
    <w:rsid w:val="00B76642"/>
    <w:rsid w:val="00B76743"/>
    <w:rsid w:val="00B7674C"/>
    <w:rsid w:val="00B76805"/>
    <w:rsid w:val="00B768F8"/>
    <w:rsid w:val="00B76923"/>
    <w:rsid w:val="00B769BF"/>
    <w:rsid w:val="00B76B72"/>
    <w:rsid w:val="00B76DA0"/>
    <w:rsid w:val="00B76F99"/>
    <w:rsid w:val="00B7747C"/>
    <w:rsid w:val="00B77834"/>
    <w:rsid w:val="00B77A2B"/>
    <w:rsid w:val="00B77F1D"/>
    <w:rsid w:val="00B77F44"/>
    <w:rsid w:val="00B77FD4"/>
    <w:rsid w:val="00B802ED"/>
    <w:rsid w:val="00B80335"/>
    <w:rsid w:val="00B80537"/>
    <w:rsid w:val="00B805E5"/>
    <w:rsid w:val="00B80699"/>
    <w:rsid w:val="00B80964"/>
    <w:rsid w:val="00B809BC"/>
    <w:rsid w:val="00B81074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AC7"/>
    <w:rsid w:val="00B82CE5"/>
    <w:rsid w:val="00B82DB2"/>
    <w:rsid w:val="00B82F48"/>
    <w:rsid w:val="00B83019"/>
    <w:rsid w:val="00B83066"/>
    <w:rsid w:val="00B83253"/>
    <w:rsid w:val="00B836D3"/>
    <w:rsid w:val="00B83874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BC"/>
    <w:rsid w:val="00B867F3"/>
    <w:rsid w:val="00B868D3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A45"/>
    <w:rsid w:val="00B87BE5"/>
    <w:rsid w:val="00B87BFE"/>
    <w:rsid w:val="00B87C0C"/>
    <w:rsid w:val="00B87C1C"/>
    <w:rsid w:val="00B87D45"/>
    <w:rsid w:val="00B87F65"/>
    <w:rsid w:val="00B904C0"/>
    <w:rsid w:val="00B908F6"/>
    <w:rsid w:val="00B90906"/>
    <w:rsid w:val="00B909B8"/>
    <w:rsid w:val="00B90A25"/>
    <w:rsid w:val="00B90B23"/>
    <w:rsid w:val="00B90EAB"/>
    <w:rsid w:val="00B914AA"/>
    <w:rsid w:val="00B91DBE"/>
    <w:rsid w:val="00B924DC"/>
    <w:rsid w:val="00B92678"/>
    <w:rsid w:val="00B92B79"/>
    <w:rsid w:val="00B92D6A"/>
    <w:rsid w:val="00B92DA6"/>
    <w:rsid w:val="00B92E62"/>
    <w:rsid w:val="00B92EB0"/>
    <w:rsid w:val="00B92F1E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FBC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46C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0BE8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82"/>
    <w:rsid w:val="00BB0093"/>
    <w:rsid w:val="00BB0112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55D"/>
    <w:rsid w:val="00BB35E4"/>
    <w:rsid w:val="00BB36CB"/>
    <w:rsid w:val="00BB3AB8"/>
    <w:rsid w:val="00BB3DB2"/>
    <w:rsid w:val="00BB3DCE"/>
    <w:rsid w:val="00BB40DF"/>
    <w:rsid w:val="00BB41A1"/>
    <w:rsid w:val="00BB423A"/>
    <w:rsid w:val="00BB4278"/>
    <w:rsid w:val="00BB42BF"/>
    <w:rsid w:val="00BB42C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254"/>
    <w:rsid w:val="00BC027A"/>
    <w:rsid w:val="00BC0792"/>
    <w:rsid w:val="00BC0BB4"/>
    <w:rsid w:val="00BC0D93"/>
    <w:rsid w:val="00BC108C"/>
    <w:rsid w:val="00BC12B2"/>
    <w:rsid w:val="00BC12FD"/>
    <w:rsid w:val="00BC152E"/>
    <w:rsid w:val="00BC1625"/>
    <w:rsid w:val="00BC18B0"/>
    <w:rsid w:val="00BC196E"/>
    <w:rsid w:val="00BC197F"/>
    <w:rsid w:val="00BC1A14"/>
    <w:rsid w:val="00BC1CF9"/>
    <w:rsid w:val="00BC1D38"/>
    <w:rsid w:val="00BC201C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5C"/>
    <w:rsid w:val="00BC46CD"/>
    <w:rsid w:val="00BC470C"/>
    <w:rsid w:val="00BC485C"/>
    <w:rsid w:val="00BC4B2E"/>
    <w:rsid w:val="00BC4F07"/>
    <w:rsid w:val="00BC4F3C"/>
    <w:rsid w:val="00BC5028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700B"/>
    <w:rsid w:val="00BC745A"/>
    <w:rsid w:val="00BC76CD"/>
    <w:rsid w:val="00BC7856"/>
    <w:rsid w:val="00BC7931"/>
    <w:rsid w:val="00BC7DEA"/>
    <w:rsid w:val="00BD01B3"/>
    <w:rsid w:val="00BD03F5"/>
    <w:rsid w:val="00BD0667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6BA"/>
    <w:rsid w:val="00BD26DB"/>
    <w:rsid w:val="00BD2995"/>
    <w:rsid w:val="00BD2FD7"/>
    <w:rsid w:val="00BD30E1"/>
    <w:rsid w:val="00BD3212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2E2"/>
    <w:rsid w:val="00BD6616"/>
    <w:rsid w:val="00BD6850"/>
    <w:rsid w:val="00BD6A57"/>
    <w:rsid w:val="00BD6B88"/>
    <w:rsid w:val="00BD71C7"/>
    <w:rsid w:val="00BD75E9"/>
    <w:rsid w:val="00BD76A3"/>
    <w:rsid w:val="00BD76C0"/>
    <w:rsid w:val="00BD79EA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41F"/>
    <w:rsid w:val="00BE5422"/>
    <w:rsid w:val="00BE580A"/>
    <w:rsid w:val="00BE5852"/>
    <w:rsid w:val="00BE5AF0"/>
    <w:rsid w:val="00BE6B8B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822"/>
    <w:rsid w:val="00BF0E55"/>
    <w:rsid w:val="00BF0F89"/>
    <w:rsid w:val="00BF1042"/>
    <w:rsid w:val="00BF108B"/>
    <w:rsid w:val="00BF1160"/>
    <w:rsid w:val="00BF14D8"/>
    <w:rsid w:val="00BF167D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23E"/>
    <w:rsid w:val="00BF35F7"/>
    <w:rsid w:val="00BF38E0"/>
    <w:rsid w:val="00BF397C"/>
    <w:rsid w:val="00BF3A2B"/>
    <w:rsid w:val="00BF3A58"/>
    <w:rsid w:val="00BF3CA1"/>
    <w:rsid w:val="00BF3CE0"/>
    <w:rsid w:val="00BF3F90"/>
    <w:rsid w:val="00BF449B"/>
    <w:rsid w:val="00BF4864"/>
    <w:rsid w:val="00BF49DE"/>
    <w:rsid w:val="00BF4A98"/>
    <w:rsid w:val="00BF4B5A"/>
    <w:rsid w:val="00BF51AB"/>
    <w:rsid w:val="00BF5317"/>
    <w:rsid w:val="00BF5A9B"/>
    <w:rsid w:val="00BF5E43"/>
    <w:rsid w:val="00BF5E60"/>
    <w:rsid w:val="00BF5F12"/>
    <w:rsid w:val="00BF6283"/>
    <w:rsid w:val="00BF64E4"/>
    <w:rsid w:val="00BF660A"/>
    <w:rsid w:val="00BF6924"/>
    <w:rsid w:val="00BF6A3C"/>
    <w:rsid w:val="00BF6B63"/>
    <w:rsid w:val="00BF6B9F"/>
    <w:rsid w:val="00BF6EEC"/>
    <w:rsid w:val="00BF708D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11D4"/>
    <w:rsid w:val="00C012F2"/>
    <w:rsid w:val="00C013B3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714"/>
    <w:rsid w:val="00C07BE1"/>
    <w:rsid w:val="00C07CAF"/>
    <w:rsid w:val="00C07CF4"/>
    <w:rsid w:val="00C100BE"/>
    <w:rsid w:val="00C101C0"/>
    <w:rsid w:val="00C1032F"/>
    <w:rsid w:val="00C10550"/>
    <w:rsid w:val="00C1058A"/>
    <w:rsid w:val="00C107E8"/>
    <w:rsid w:val="00C108C8"/>
    <w:rsid w:val="00C10915"/>
    <w:rsid w:val="00C10B61"/>
    <w:rsid w:val="00C10B97"/>
    <w:rsid w:val="00C10DEE"/>
    <w:rsid w:val="00C11034"/>
    <w:rsid w:val="00C11358"/>
    <w:rsid w:val="00C1138A"/>
    <w:rsid w:val="00C11565"/>
    <w:rsid w:val="00C1178C"/>
    <w:rsid w:val="00C1178E"/>
    <w:rsid w:val="00C11892"/>
    <w:rsid w:val="00C11BA1"/>
    <w:rsid w:val="00C11C41"/>
    <w:rsid w:val="00C11C53"/>
    <w:rsid w:val="00C11C5F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B5"/>
    <w:rsid w:val="00C134FE"/>
    <w:rsid w:val="00C13667"/>
    <w:rsid w:val="00C137F2"/>
    <w:rsid w:val="00C138E7"/>
    <w:rsid w:val="00C1398A"/>
    <w:rsid w:val="00C139E5"/>
    <w:rsid w:val="00C141DF"/>
    <w:rsid w:val="00C142F6"/>
    <w:rsid w:val="00C1432A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E31"/>
    <w:rsid w:val="00C1609F"/>
    <w:rsid w:val="00C160DD"/>
    <w:rsid w:val="00C1611E"/>
    <w:rsid w:val="00C161C3"/>
    <w:rsid w:val="00C1631D"/>
    <w:rsid w:val="00C16964"/>
    <w:rsid w:val="00C16D48"/>
    <w:rsid w:val="00C16E53"/>
    <w:rsid w:val="00C16EEB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B2"/>
    <w:rsid w:val="00C2035A"/>
    <w:rsid w:val="00C2040E"/>
    <w:rsid w:val="00C2058D"/>
    <w:rsid w:val="00C205FA"/>
    <w:rsid w:val="00C20770"/>
    <w:rsid w:val="00C207FC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508"/>
    <w:rsid w:val="00C22B88"/>
    <w:rsid w:val="00C22BFE"/>
    <w:rsid w:val="00C22C5C"/>
    <w:rsid w:val="00C22D58"/>
    <w:rsid w:val="00C22F0B"/>
    <w:rsid w:val="00C22F7A"/>
    <w:rsid w:val="00C23201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42BA"/>
    <w:rsid w:val="00C24373"/>
    <w:rsid w:val="00C24A40"/>
    <w:rsid w:val="00C24C6D"/>
    <w:rsid w:val="00C24C80"/>
    <w:rsid w:val="00C24CD1"/>
    <w:rsid w:val="00C24E04"/>
    <w:rsid w:val="00C24ECB"/>
    <w:rsid w:val="00C25377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ED1"/>
    <w:rsid w:val="00C26412"/>
    <w:rsid w:val="00C265CB"/>
    <w:rsid w:val="00C269EF"/>
    <w:rsid w:val="00C26BCA"/>
    <w:rsid w:val="00C26CA4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2F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383"/>
    <w:rsid w:val="00C33496"/>
    <w:rsid w:val="00C33BFA"/>
    <w:rsid w:val="00C33CA9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EEF"/>
    <w:rsid w:val="00C3619B"/>
    <w:rsid w:val="00C361B1"/>
    <w:rsid w:val="00C36272"/>
    <w:rsid w:val="00C365CA"/>
    <w:rsid w:val="00C36762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15F"/>
    <w:rsid w:val="00C403F0"/>
    <w:rsid w:val="00C40523"/>
    <w:rsid w:val="00C40545"/>
    <w:rsid w:val="00C40811"/>
    <w:rsid w:val="00C40878"/>
    <w:rsid w:val="00C40A09"/>
    <w:rsid w:val="00C40A47"/>
    <w:rsid w:val="00C40AD4"/>
    <w:rsid w:val="00C40B4F"/>
    <w:rsid w:val="00C40BE7"/>
    <w:rsid w:val="00C4131A"/>
    <w:rsid w:val="00C41589"/>
    <w:rsid w:val="00C4195C"/>
    <w:rsid w:val="00C41D09"/>
    <w:rsid w:val="00C41D8D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85D"/>
    <w:rsid w:val="00C47F6A"/>
    <w:rsid w:val="00C50237"/>
    <w:rsid w:val="00C5031F"/>
    <w:rsid w:val="00C503D9"/>
    <w:rsid w:val="00C50AF8"/>
    <w:rsid w:val="00C50C26"/>
    <w:rsid w:val="00C50DF3"/>
    <w:rsid w:val="00C51109"/>
    <w:rsid w:val="00C514B4"/>
    <w:rsid w:val="00C515BE"/>
    <w:rsid w:val="00C5168F"/>
    <w:rsid w:val="00C5173C"/>
    <w:rsid w:val="00C5228C"/>
    <w:rsid w:val="00C522D9"/>
    <w:rsid w:val="00C522F5"/>
    <w:rsid w:val="00C52485"/>
    <w:rsid w:val="00C525B9"/>
    <w:rsid w:val="00C52715"/>
    <w:rsid w:val="00C52834"/>
    <w:rsid w:val="00C528E6"/>
    <w:rsid w:val="00C52B78"/>
    <w:rsid w:val="00C52BAD"/>
    <w:rsid w:val="00C52C53"/>
    <w:rsid w:val="00C532A0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8D9"/>
    <w:rsid w:val="00C57A90"/>
    <w:rsid w:val="00C57AB3"/>
    <w:rsid w:val="00C57C4F"/>
    <w:rsid w:val="00C57F5F"/>
    <w:rsid w:val="00C601B5"/>
    <w:rsid w:val="00C6059D"/>
    <w:rsid w:val="00C60694"/>
    <w:rsid w:val="00C60789"/>
    <w:rsid w:val="00C6095C"/>
    <w:rsid w:val="00C609F6"/>
    <w:rsid w:val="00C60A3E"/>
    <w:rsid w:val="00C60A48"/>
    <w:rsid w:val="00C60A56"/>
    <w:rsid w:val="00C60ED7"/>
    <w:rsid w:val="00C60F6A"/>
    <w:rsid w:val="00C610B4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A65"/>
    <w:rsid w:val="00C63A73"/>
    <w:rsid w:val="00C63B7F"/>
    <w:rsid w:val="00C63C0F"/>
    <w:rsid w:val="00C63E23"/>
    <w:rsid w:val="00C64225"/>
    <w:rsid w:val="00C647B9"/>
    <w:rsid w:val="00C648EB"/>
    <w:rsid w:val="00C64900"/>
    <w:rsid w:val="00C649AB"/>
    <w:rsid w:val="00C64A99"/>
    <w:rsid w:val="00C64EEF"/>
    <w:rsid w:val="00C64EF7"/>
    <w:rsid w:val="00C651EF"/>
    <w:rsid w:val="00C6521F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BE"/>
    <w:rsid w:val="00C6721E"/>
    <w:rsid w:val="00C673E1"/>
    <w:rsid w:val="00C67679"/>
    <w:rsid w:val="00C67934"/>
    <w:rsid w:val="00C67D07"/>
    <w:rsid w:val="00C700A1"/>
    <w:rsid w:val="00C7029A"/>
    <w:rsid w:val="00C7078A"/>
    <w:rsid w:val="00C7079D"/>
    <w:rsid w:val="00C70817"/>
    <w:rsid w:val="00C7088B"/>
    <w:rsid w:val="00C709FF"/>
    <w:rsid w:val="00C70B38"/>
    <w:rsid w:val="00C71413"/>
    <w:rsid w:val="00C71594"/>
    <w:rsid w:val="00C715CF"/>
    <w:rsid w:val="00C71630"/>
    <w:rsid w:val="00C716C9"/>
    <w:rsid w:val="00C7183C"/>
    <w:rsid w:val="00C71ADF"/>
    <w:rsid w:val="00C71C99"/>
    <w:rsid w:val="00C71DF5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B3A"/>
    <w:rsid w:val="00C76C1A"/>
    <w:rsid w:val="00C76C5B"/>
    <w:rsid w:val="00C76E11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73D"/>
    <w:rsid w:val="00C8182B"/>
    <w:rsid w:val="00C81905"/>
    <w:rsid w:val="00C81957"/>
    <w:rsid w:val="00C81B80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2FB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ED0"/>
    <w:rsid w:val="00C83FDD"/>
    <w:rsid w:val="00C840F6"/>
    <w:rsid w:val="00C84104"/>
    <w:rsid w:val="00C8425B"/>
    <w:rsid w:val="00C845A5"/>
    <w:rsid w:val="00C8466D"/>
    <w:rsid w:val="00C84B46"/>
    <w:rsid w:val="00C850F6"/>
    <w:rsid w:val="00C8511E"/>
    <w:rsid w:val="00C851EE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A50"/>
    <w:rsid w:val="00C86A87"/>
    <w:rsid w:val="00C86A9A"/>
    <w:rsid w:val="00C86AAC"/>
    <w:rsid w:val="00C86B07"/>
    <w:rsid w:val="00C86F2B"/>
    <w:rsid w:val="00C86F6A"/>
    <w:rsid w:val="00C87650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E1"/>
    <w:rsid w:val="00C91D65"/>
    <w:rsid w:val="00C91F56"/>
    <w:rsid w:val="00C92217"/>
    <w:rsid w:val="00C9266B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5023"/>
    <w:rsid w:val="00C9530E"/>
    <w:rsid w:val="00C954F5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9E7"/>
    <w:rsid w:val="00CA0A47"/>
    <w:rsid w:val="00CA0F93"/>
    <w:rsid w:val="00CA10BF"/>
    <w:rsid w:val="00CA12B4"/>
    <w:rsid w:val="00CA17EF"/>
    <w:rsid w:val="00CA1917"/>
    <w:rsid w:val="00CA1B3A"/>
    <w:rsid w:val="00CA1B41"/>
    <w:rsid w:val="00CA1C0B"/>
    <w:rsid w:val="00CA1CD5"/>
    <w:rsid w:val="00CA2221"/>
    <w:rsid w:val="00CA24DC"/>
    <w:rsid w:val="00CA2750"/>
    <w:rsid w:val="00CA2792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420E"/>
    <w:rsid w:val="00CA4241"/>
    <w:rsid w:val="00CA4326"/>
    <w:rsid w:val="00CA4616"/>
    <w:rsid w:val="00CA489C"/>
    <w:rsid w:val="00CA4A01"/>
    <w:rsid w:val="00CA4A7D"/>
    <w:rsid w:val="00CA4AF4"/>
    <w:rsid w:val="00CA4CAF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0FF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CFC"/>
    <w:rsid w:val="00CB4F95"/>
    <w:rsid w:val="00CB5040"/>
    <w:rsid w:val="00CB51A6"/>
    <w:rsid w:val="00CB5222"/>
    <w:rsid w:val="00CB5429"/>
    <w:rsid w:val="00CB565B"/>
    <w:rsid w:val="00CB56D7"/>
    <w:rsid w:val="00CB5971"/>
    <w:rsid w:val="00CB5A78"/>
    <w:rsid w:val="00CB5BDF"/>
    <w:rsid w:val="00CB616E"/>
    <w:rsid w:val="00CB643B"/>
    <w:rsid w:val="00CB6664"/>
    <w:rsid w:val="00CB67C7"/>
    <w:rsid w:val="00CB6985"/>
    <w:rsid w:val="00CB6ADB"/>
    <w:rsid w:val="00CB6F27"/>
    <w:rsid w:val="00CB6F43"/>
    <w:rsid w:val="00CB6FB9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CC1"/>
    <w:rsid w:val="00CC4CDB"/>
    <w:rsid w:val="00CC4DE8"/>
    <w:rsid w:val="00CC4E7D"/>
    <w:rsid w:val="00CC510A"/>
    <w:rsid w:val="00CC5407"/>
    <w:rsid w:val="00CC5701"/>
    <w:rsid w:val="00CC5AAF"/>
    <w:rsid w:val="00CC5CDA"/>
    <w:rsid w:val="00CC5F7E"/>
    <w:rsid w:val="00CC6065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E41"/>
    <w:rsid w:val="00CD024C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C9B"/>
    <w:rsid w:val="00CD230B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653"/>
    <w:rsid w:val="00CD787A"/>
    <w:rsid w:val="00CD7AB7"/>
    <w:rsid w:val="00CD7FD0"/>
    <w:rsid w:val="00CE0549"/>
    <w:rsid w:val="00CE058D"/>
    <w:rsid w:val="00CE05AC"/>
    <w:rsid w:val="00CE0657"/>
    <w:rsid w:val="00CE0663"/>
    <w:rsid w:val="00CE0A93"/>
    <w:rsid w:val="00CE0B52"/>
    <w:rsid w:val="00CE0B68"/>
    <w:rsid w:val="00CE0CAB"/>
    <w:rsid w:val="00CE0D61"/>
    <w:rsid w:val="00CE0E17"/>
    <w:rsid w:val="00CE0ECC"/>
    <w:rsid w:val="00CE0EFE"/>
    <w:rsid w:val="00CE10B2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C64"/>
    <w:rsid w:val="00CE2D45"/>
    <w:rsid w:val="00CE306C"/>
    <w:rsid w:val="00CE3206"/>
    <w:rsid w:val="00CE329F"/>
    <w:rsid w:val="00CE3567"/>
    <w:rsid w:val="00CE358D"/>
    <w:rsid w:val="00CE369D"/>
    <w:rsid w:val="00CE38D1"/>
    <w:rsid w:val="00CE3A4A"/>
    <w:rsid w:val="00CE3B06"/>
    <w:rsid w:val="00CE3BA5"/>
    <w:rsid w:val="00CE3CA5"/>
    <w:rsid w:val="00CE3F66"/>
    <w:rsid w:val="00CE4480"/>
    <w:rsid w:val="00CE4687"/>
    <w:rsid w:val="00CE496F"/>
    <w:rsid w:val="00CE49B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FF4"/>
    <w:rsid w:val="00CE727C"/>
    <w:rsid w:val="00CE72B9"/>
    <w:rsid w:val="00CE730F"/>
    <w:rsid w:val="00CE74DF"/>
    <w:rsid w:val="00CE781D"/>
    <w:rsid w:val="00CE7A34"/>
    <w:rsid w:val="00CE7AF0"/>
    <w:rsid w:val="00CF0028"/>
    <w:rsid w:val="00CF015C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41A"/>
    <w:rsid w:val="00CF17FD"/>
    <w:rsid w:val="00CF20DC"/>
    <w:rsid w:val="00CF2211"/>
    <w:rsid w:val="00CF2817"/>
    <w:rsid w:val="00CF2863"/>
    <w:rsid w:val="00CF28DD"/>
    <w:rsid w:val="00CF29F4"/>
    <w:rsid w:val="00CF2F02"/>
    <w:rsid w:val="00CF3417"/>
    <w:rsid w:val="00CF369B"/>
    <w:rsid w:val="00CF374D"/>
    <w:rsid w:val="00CF392E"/>
    <w:rsid w:val="00CF3996"/>
    <w:rsid w:val="00CF3AC0"/>
    <w:rsid w:val="00CF3C7D"/>
    <w:rsid w:val="00CF3F96"/>
    <w:rsid w:val="00CF3FC6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0C"/>
    <w:rsid w:val="00CF7551"/>
    <w:rsid w:val="00CF7619"/>
    <w:rsid w:val="00CF7C64"/>
    <w:rsid w:val="00CF7EEC"/>
    <w:rsid w:val="00CF7FCE"/>
    <w:rsid w:val="00D005A8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722"/>
    <w:rsid w:val="00D01C6B"/>
    <w:rsid w:val="00D01D72"/>
    <w:rsid w:val="00D01FD1"/>
    <w:rsid w:val="00D0226A"/>
    <w:rsid w:val="00D022C2"/>
    <w:rsid w:val="00D02B7B"/>
    <w:rsid w:val="00D02D31"/>
    <w:rsid w:val="00D02E61"/>
    <w:rsid w:val="00D032A1"/>
    <w:rsid w:val="00D032F5"/>
    <w:rsid w:val="00D035CB"/>
    <w:rsid w:val="00D039D4"/>
    <w:rsid w:val="00D03C7B"/>
    <w:rsid w:val="00D03D17"/>
    <w:rsid w:val="00D040F1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6EF"/>
    <w:rsid w:val="00D05981"/>
    <w:rsid w:val="00D05AB6"/>
    <w:rsid w:val="00D05CA9"/>
    <w:rsid w:val="00D05E69"/>
    <w:rsid w:val="00D06328"/>
    <w:rsid w:val="00D06375"/>
    <w:rsid w:val="00D063C2"/>
    <w:rsid w:val="00D0644D"/>
    <w:rsid w:val="00D0659F"/>
    <w:rsid w:val="00D066D3"/>
    <w:rsid w:val="00D0671C"/>
    <w:rsid w:val="00D06750"/>
    <w:rsid w:val="00D0696D"/>
    <w:rsid w:val="00D06B37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28F"/>
    <w:rsid w:val="00D113D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EB4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6B4"/>
    <w:rsid w:val="00D17C0C"/>
    <w:rsid w:val="00D17D7F"/>
    <w:rsid w:val="00D2000E"/>
    <w:rsid w:val="00D20071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6CD"/>
    <w:rsid w:val="00D218E9"/>
    <w:rsid w:val="00D21A18"/>
    <w:rsid w:val="00D21ABC"/>
    <w:rsid w:val="00D21EF4"/>
    <w:rsid w:val="00D21F0F"/>
    <w:rsid w:val="00D22012"/>
    <w:rsid w:val="00D2212C"/>
    <w:rsid w:val="00D226F6"/>
    <w:rsid w:val="00D227EE"/>
    <w:rsid w:val="00D22835"/>
    <w:rsid w:val="00D228A5"/>
    <w:rsid w:val="00D2293A"/>
    <w:rsid w:val="00D22A8E"/>
    <w:rsid w:val="00D22C71"/>
    <w:rsid w:val="00D23284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061"/>
    <w:rsid w:val="00D25194"/>
    <w:rsid w:val="00D254BA"/>
    <w:rsid w:val="00D256AC"/>
    <w:rsid w:val="00D259AB"/>
    <w:rsid w:val="00D25A4B"/>
    <w:rsid w:val="00D25B43"/>
    <w:rsid w:val="00D25DA6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999"/>
    <w:rsid w:val="00D27AEA"/>
    <w:rsid w:val="00D27D77"/>
    <w:rsid w:val="00D30300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321E"/>
    <w:rsid w:val="00D33433"/>
    <w:rsid w:val="00D338E7"/>
    <w:rsid w:val="00D339F5"/>
    <w:rsid w:val="00D33DF8"/>
    <w:rsid w:val="00D33F9C"/>
    <w:rsid w:val="00D3401F"/>
    <w:rsid w:val="00D340D6"/>
    <w:rsid w:val="00D34295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3F8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2D5"/>
    <w:rsid w:val="00D4241E"/>
    <w:rsid w:val="00D42777"/>
    <w:rsid w:val="00D4278D"/>
    <w:rsid w:val="00D428D7"/>
    <w:rsid w:val="00D42C9E"/>
    <w:rsid w:val="00D42D67"/>
    <w:rsid w:val="00D4314C"/>
    <w:rsid w:val="00D433E3"/>
    <w:rsid w:val="00D43450"/>
    <w:rsid w:val="00D435E2"/>
    <w:rsid w:val="00D43780"/>
    <w:rsid w:val="00D4394C"/>
    <w:rsid w:val="00D43B8B"/>
    <w:rsid w:val="00D43BD8"/>
    <w:rsid w:val="00D43E22"/>
    <w:rsid w:val="00D43F02"/>
    <w:rsid w:val="00D44083"/>
    <w:rsid w:val="00D44130"/>
    <w:rsid w:val="00D44212"/>
    <w:rsid w:val="00D449F6"/>
    <w:rsid w:val="00D44A7E"/>
    <w:rsid w:val="00D44CD0"/>
    <w:rsid w:val="00D44F72"/>
    <w:rsid w:val="00D455C7"/>
    <w:rsid w:val="00D4566A"/>
    <w:rsid w:val="00D45AD6"/>
    <w:rsid w:val="00D45B3B"/>
    <w:rsid w:val="00D45CE7"/>
    <w:rsid w:val="00D45F48"/>
    <w:rsid w:val="00D4602A"/>
    <w:rsid w:val="00D460C4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360"/>
    <w:rsid w:val="00D474B1"/>
    <w:rsid w:val="00D4751C"/>
    <w:rsid w:val="00D47595"/>
    <w:rsid w:val="00D4780B"/>
    <w:rsid w:val="00D479E5"/>
    <w:rsid w:val="00D47D84"/>
    <w:rsid w:val="00D5083B"/>
    <w:rsid w:val="00D50B43"/>
    <w:rsid w:val="00D50F47"/>
    <w:rsid w:val="00D51131"/>
    <w:rsid w:val="00D516F8"/>
    <w:rsid w:val="00D51750"/>
    <w:rsid w:val="00D51955"/>
    <w:rsid w:val="00D51BE6"/>
    <w:rsid w:val="00D51C2B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A8F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291"/>
    <w:rsid w:val="00D61967"/>
    <w:rsid w:val="00D61F4B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70100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98"/>
    <w:rsid w:val="00D7518F"/>
    <w:rsid w:val="00D7531F"/>
    <w:rsid w:val="00D75351"/>
    <w:rsid w:val="00D753BC"/>
    <w:rsid w:val="00D75428"/>
    <w:rsid w:val="00D754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26E"/>
    <w:rsid w:val="00D7756E"/>
    <w:rsid w:val="00D775EE"/>
    <w:rsid w:val="00D776C4"/>
    <w:rsid w:val="00D77837"/>
    <w:rsid w:val="00D7784A"/>
    <w:rsid w:val="00D77C35"/>
    <w:rsid w:val="00D77DF1"/>
    <w:rsid w:val="00D80118"/>
    <w:rsid w:val="00D80563"/>
    <w:rsid w:val="00D8057A"/>
    <w:rsid w:val="00D805D6"/>
    <w:rsid w:val="00D80681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1EB"/>
    <w:rsid w:val="00D83202"/>
    <w:rsid w:val="00D83393"/>
    <w:rsid w:val="00D837C0"/>
    <w:rsid w:val="00D838A1"/>
    <w:rsid w:val="00D8394E"/>
    <w:rsid w:val="00D8395B"/>
    <w:rsid w:val="00D839D8"/>
    <w:rsid w:val="00D83A1A"/>
    <w:rsid w:val="00D83B86"/>
    <w:rsid w:val="00D83B9F"/>
    <w:rsid w:val="00D83D05"/>
    <w:rsid w:val="00D83D53"/>
    <w:rsid w:val="00D83DBA"/>
    <w:rsid w:val="00D83FDC"/>
    <w:rsid w:val="00D83FF5"/>
    <w:rsid w:val="00D840DA"/>
    <w:rsid w:val="00D842AD"/>
    <w:rsid w:val="00D84346"/>
    <w:rsid w:val="00D84CE5"/>
    <w:rsid w:val="00D84FEF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F01"/>
    <w:rsid w:val="00D9242F"/>
    <w:rsid w:val="00D924C0"/>
    <w:rsid w:val="00D925D3"/>
    <w:rsid w:val="00D92F75"/>
    <w:rsid w:val="00D930C7"/>
    <w:rsid w:val="00D93191"/>
    <w:rsid w:val="00D931A7"/>
    <w:rsid w:val="00D93938"/>
    <w:rsid w:val="00D93C92"/>
    <w:rsid w:val="00D93DBC"/>
    <w:rsid w:val="00D93E2B"/>
    <w:rsid w:val="00D93E6B"/>
    <w:rsid w:val="00D94157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69"/>
    <w:rsid w:val="00D97C38"/>
    <w:rsid w:val="00D97E27"/>
    <w:rsid w:val="00D97E79"/>
    <w:rsid w:val="00D97F47"/>
    <w:rsid w:val="00DA01CC"/>
    <w:rsid w:val="00DA048F"/>
    <w:rsid w:val="00DA0723"/>
    <w:rsid w:val="00DA0823"/>
    <w:rsid w:val="00DA0847"/>
    <w:rsid w:val="00DA0B7E"/>
    <w:rsid w:val="00DA0E15"/>
    <w:rsid w:val="00DA116A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7E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5339"/>
    <w:rsid w:val="00DA53A6"/>
    <w:rsid w:val="00DA5666"/>
    <w:rsid w:val="00DA5BD0"/>
    <w:rsid w:val="00DA5C6E"/>
    <w:rsid w:val="00DA5EFA"/>
    <w:rsid w:val="00DA5FEB"/>
    <w:rsid w:val="00DA6026"/>
    <w:rsid w:val="00DA605F"/>
    <w:rsid w:val="00DA643F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C0E"/>
    <w:rsid w:val="00DA7C47"/>
    <w:rsid w:val="00DA7D7F"/>
    <w:rsid w:val="00DA7DB4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3060"/>
    <w:rsid w:val="00DB30E1"/>
    <w:rsid w:val="00DB311A"/>
    <w:rsid w:val="00DB3384"/>
    <w:rsid w:val="00DB3496"/>
    <w:rsid w:val="00DB34B6"/>
    <w:rsid w:val="00DB3537"/>
    <w:rsid w:val="00DB35FF"/>
    <w:rsid w:val="00DB38BB"/>
    <w:rsid w:val="00DB3A9E"/>
    <w:rsid w:val="00DB3B60"/>
    <w:rsid w:val="00DB3C95"/>
    <w:rsid w:val="00DB3EF2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612F"/>
    <w:rsid w:val="00DB63CE"/>
    <w:rsid w:val="00DB68BC"/>
    <w:rsid w:val="00DB68DA"/>
    <w:rsid w:val="00DB6CFF"/>
    <w:rsid w:val="00DB760B"/>
    <w:rsid w:val="00DB77DC"/>
    <w:rsid w:val="00DB7988"/>
    <w:rsid w:val="00DB7D5D"/>
    <w:rsid w:val="00DB7ECE"/>
    <w:rsid w:val="00DB7F21"/>
    <w:rsid w:val="00DC037C"/>
    <w:rsid w:val="00DC06EB"/>
    <w:rsid w:val="00DC083B"/>
    <w:rsid w:val="00DC085B"/>
    <w:rsid w:val="00DC094D"/>
    <w:rsid w:val="00DC0A32"/>
    <w:rsid w:val="00DC0E43"/>
    <w:rsid w:val="00DC10CC"/>
    <w:rsid w:val="00DC152F"/>
    <w:rsid w:val="00DC16C6"/>
    <w:rsid w:val="00DC1C01"/>
    <w:rsid w:val="00DC1EEB"/>
    <w:rsid w:val="00DC20FA"/>
    <w:rsid w:val="00DC2115"/>
    <w:rsid w:val="00DC236E"/>
    <w:rsid w:val="00DC2772"/>
    <w:rsid w:val="00DC2921"/>
    <w:rsid w:val="00DC2D72"/>
    <w:rsid w:val="00DC2DF1"/>
    <w:rsid w:val="00DC2F8A"/>
    <w:rsid w:val="00DC2FE3"/>
    <w:rsid w:val="00DC2FEB"/>
    <w:rsid w:val="00DC31D4"/>
    <w:rsid w:val="00DC3370"/>
    <w:rsid w:val="00DC3444"/>
    <w:rsid w:val="00DC3594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8BD"/>
    <w:rsid w:val="00DC6A5D"/>
    <w:rsid w:val="00DC6A7B"/>
    <w:rsid w:val="00DC6B4A"/>
    <w:rsid w:val="00DC6BD1"/>
    <w:rsid w:val="00DC6C53"/>
    <w:rsid w:val="00DC6D24"/>
    <w:rsid w:val="00DC6F10"/>
    <w:rsid w:val="00DC71CA"/>
    <w:rsid w:val="00DC721A"/>
    <w:rsid w:val="00DC7398"/>
    <w:rsid w:val="00DC7989"/>
    <w:rsid w:val="00DC7AE9"/>
    <w:rsid w:val="00DC7DD0"/>
    <w:rsid w:val="00DC7EA1"/>
    <w:rsid w:val="00DD029B"/>
    <w:rsid w:val="00DD052D"/>
    <w:rsid w:val="00DD054B"/>
    <w:rsid w:val="00DD06D0"/>
    <w:rsid w:val="00DD0868"/>
    <w:rsid w:val="00DD0A2C"/>
    <w:rsid w:val="00DD0CFE"/>
    <w:rsid w:val="00DD0D0D"/>
    <w:rsid w:val="00DD0D78"/>
    <w:rsid w:val="00DD0E13"/>
    <w:rsid w:val="00DD14F4"/>
    <w:rsid w:val="00DD157D"/>
    <w:rsid w:val="00DD1C35"/>
    <w:rsid w:val="00DD2179"/>
    <w:rsid w:val="00DD263A"/>
    <w:rsid w:val="00DD2A2D"/>
    <w:rsid w:val="00DD2A93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522"/>
    <w:rsid w:val="00DD4EFC"/>
    <w:rsid w:val="00DD4F5C"/>
    <w:rsid w:val="00DD4F64"/>
    <w:rsid w:val="00DD5250"/>
    <w:rsid w:val="00DD52F7"/>
    <w:rsid w:val="00DD53C3"/>
    <w:rsid w:val="00DD546C"/>
    <w:rsid w:val="00DD55B5"/>
    <w:rsid w:val="00DD5805"/>
    <w:rsid w:val="00DD5826"/>
    <w:rsid w:val="00DD5854"/>
    <w:rsid w:val="00DD59DA"/>
    <w:rsid w:val="00DD5A06"/>
    <w:rsid w:val="00DD5BDD"/>
    <w:rsid w:val="00DD5D54"/>
    <w:rsid w:val="00DD5E54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F0"/>
    <w:rsid w:val="00DE0358"/>
    <w:rsid w:val="00DE03C5"/>
    <w:rsid w:val="00DE057D"/>
    <w:rsid w:val="00DE05B2"/>
    <w:rsid w:val="00DE08CA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BB4"/>
    <w:rsid w:val="00DE2DD3"/>
    <w:rsid w:val="00DE3029"/>
    <w:rsid w:val="00DE33E8"/>
    <w:rsid w:val="00DE3457"/>
    <w:rsid w:val="00DE3576"/>
    <w:rsid w:val="00DE3699"/>
    <w:rsid w:val="00DE3BB4"/>
    <w:rsid w:val="00DE3C84"/>
    <w:rsid w:val="00DE3CC4"/>
    <w:rsid w:val="00DE3F7E"/>
    <w:rsid w:val="00DE421A"/>
    <w:rsid w:val="00DE43A5"/>
    <w:rsid w:val="00DE4489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28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A20"/>
    <w:rsid w:val="00DE7A4A"/>
    <w:rsid w:val="00DF0286"/>
    <w:rsid w:val="00DF054B"/>
    <w:rsid w:val="00DF0946"/>
    <w:rsid w:val="00DF0B38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C79"/>
    <w:rsid w:val="00DF2D8A"/>
    <w:rsid w:val="00DF2F26"/>
    <w:rsid w:val="00DF2FE9"/>
    <w:rsid w:val="00DF3358"/>
    <w:rsid w:val="00DF357C"/>
    <w:rsid w:val="00DF37F6"/>
    <w:rsid w:val="00DF38F3"/>
    <w:rsid w:val="00DF3C09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546"/>
    <w:rsid w:val="00DF77C9"/>
    <w:rsid w:val="00DF7C8B"/>
    <w:rsid w:val="00DF7D0D"/>
    <w:rsid w:val="00DF7D42"/>
    <w:rsid w:val="00DF7D57"/>
    <w:rsid w:val="00DF7DA6"/>
    <w:rsid w:val="00DF7EF4"/>
    <w:rsid w:val="00DF7F02"/>
    <w:rsid w:val="00E0031C"/>
    <w:rsid w:val="00E003D0"/>
    <w:rsid w:val="00E00717"/>
    <w:rsid w:val="00E0087A"/>
    <w:rsid w:val="00E00A29"/>
    <w:rsid w:val="00E00DF2"/>
    <w:rsid w:val="00E00FCB"/>
    <w:rsid w:val="00E0103C"/>
    <w:rsid w:val="00E0106B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D1A"/>
    <w:rsid w:val="00E01D33"/>
    <w:rsid w:val="00E01D44"/>
    <w:rsid w:val="00E01FE4"/>
    <w:rsid w:val="00E01FFD"/>
    <w:rsid w:val="00E02156"/>
    <w:rsid w:val="00E021C3"/>
    <w:rsid w:val="00E02213"/>
    <w:rsid w:val="00E0248F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BBB"/>
    <w:rsid w:val="00E03BE5"/>
    <w:rsid w:val="00E03C50"/>
    <w:rsid w:val="00E03C9D"/>
    <w:rsid w:val="00E03D70"/>
    <w:rsid w:val="00E03D82"/>
    <w:rsid w:val="00E03E97"/>
    <w:rsid w:val="00E0413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6B0"/>
    <w:rsid w:val="00E06960"/>
    <w:rsid w:val="00E06A92"/>
    <w:rsid w:val="00E06D63"/>
    <w:rsid w:val="00E06D6A"/>
    <w:rsid w:val="00E074D8"/>
    <w:rsid w:val="00E075F5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FE6"/>
    <w:rsid w:val="00E12017"/>
    <w:rsid w:val="00E12612"/>
    <w:rsid w:val="00E127D7"/>
    <w:rsid w:val="00E1282D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200E4"/>
    <w:rsid w:val="00E204BE"/>
    <w:rsid w:val="00E20556"/>
    <w:rsid w:val="00E2097F"/>
    <w:rsid w:val="00E209B6"/>
    <w:rsid w:val="00E20A41"/>
    <w:rsid w:val="00E20AE1"/>
    <w:rsid w:val="00E20B22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47C"/>
    <w:rsid w:val="00E2381D"/>
    <w:rsid w:val="00E23BC1"/>
    <w:rsid w:val="00E23D64"/>
    <w:rsid w:val="00E23DD7"/>
    <w:rsid w:val="00E23FF1"/>
    <w:rsid w:val="00E241EE"/>
    <w:rsid w:val="00E24273"/>
    <w:rsid w:val="00E24596"/>
    <w:rsid w:val="00E247BC"/>
    <w:rsid w:val="00E248C0"/>
    <w:rsid w:val="00E24ACC"/>
    <w:rsid w:val="00E24BE4"/>
    <w:rsid w:val="00E24CCF"/>
    <w:rsid w:val="00E24DAF"/>
    <w:rsid w:val="00E24E19"/>
    <w:rsid w:val="00E24E75"/>
    <w:rsid w:val="00E24FFA"/>
    <w:rsid w:val="00E25049"/>
    <w:rsid w:val="00E25171"/>
    <w:rsid w:val="00E25264"/>
    <w:rsid w:val="00E2528A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C9C"/>
    <w:rsid w:val="00E26D53"/>
    <w:rsid w:val="00E26DD9"/>
    <w:rsid w:val="00E2703A"/>
    <w:rsid w:val="00E27269"/>
    <w:rsid w:val="00E272F2"/>
    <w:rsid w:val="00E27323"/>
    <w:rsid w:val="00E2739B"/>
    <w:rsid w:val="00E30052"/>
    <w:rsid w:val="00E302B4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23F"/>
    <w:rsid w:val="00E33337"/>
    <w:rsid w:val="00E3344E"/>
    <w:rsid w:val="00E337BB"/>
    <w:rsid w:val="00E339F5"/>
    <w:rsid w:val="00E33B81"/>
    <w:rsid w:val="00E33BDE"/>
    <w:rsid w:val="00E33C7B"/>
    <w:rsid w:val="00E341D2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5F9E"/>
    <w:rsid w:val="00E36377"/>
    <w:rsid w:val="00E36DD5"/>
    <w:rsid w:val="00E36E3E"/>
    <w:rsid w:val="00E37081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FC5"/>
    <w:rsid w:val="00E43215"/>
    <w:rsid w:val="00E43416"/>
    <w:rsid w:val="00E434C7"/>
    <w:rsid w:val="00E43629"/>
    <w:rsid w:val="00E437D5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56"/>
    <w:rsid w:val="00E44C64"/>
    <w:rsid w:val="00E44D98"/>
    <w:rsid w:val="00E45039"/>
    <w:rsid w:val="00E451E9"/>
    <w:rsid w:val="00E45262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957"/>
    <w:rsid w:val="00E50A04"/>
    <w:rsid w:val="00E50AC5"/>
    <w:rsid w:val="00E50DAA"/>
    <w:rsid w:val="00E510C1"/>
    <w:rsid w:val="00E51344"/>
    <w:rsid w:val="00E5142A"/>
    <w:rsid w:val="00E517B9"/>
    <w:rsid w:val="00E51A32"/>
    <w:rsid w:val="00E51A77"/>
    <w:rsid w:val="00E51A97"/>
    <w:rsid w:val="00E51B72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61EA"/>
    <w:rsid w:val="00E562F5"/>
    <w:rsid w:val="00E5631D"/>
    <w:rsid w:val="00E563FC"/>
    <w:rsid w:val="00E5652C"/>
    <w:rsid w:val="00E565C5"/>
    <w:rsid w:val="00E56A13"/>
    <w:rsid w:val="00E56C40"/>
    <w:rsid w:val="00E56EEC"/>
    <w:rsid w:val="00E5702D"/>
    <w:rsid w:val="00E57062"/>
    <w:rsid w:val="00E57064"/>
    <w:rsid w:val="00E57161"/>
    <w:rsid w:val="00E571D9"/>
    <w:rsid w:val="00E5720C"/>
    <w:rsid w:val="00E57552"/>
    <w:rsid w:val="00E57899"/>
    <w:rsid w:val="00E57C1C"/>
    <w:rsid w:val="00E6048B"/>
    <w:rsid w:val="00E60492"/>
    <w:rsid w:val="00E605E0"/>
    <w:rsid w:val="00E606A4"/>
    <w:rsid w:val="00E607FB"/>
    <w:rsid w:val="00E609A1"/>
    <w:rsid w:val="00E60B5B"/>
    <w:rsid w:val="00E60C77"/>
    <w:rsid w:val="00E61310"/>
    <w:rsid w:val="00E61471"/>
    <w:rsid w:val="00E6163A"/>
    <w:rsid w:val="00E61A7B"/>
    <w:rsid w:val="00E61ADF"/>
    <w:rsid w:val="00E61BA5"/>
    <w:rsid w:val="00E61BAE"/>
    <w:rsid w:val="00E61C7C"/>
    <w:rsid w:val="00E61CE0"/>
    <w:rsid w:val="00E62002"/>
    <w:rsid w:val="00E620D5"/>
    <w:rsid w:val="00E623E1"/>
    <w:rsid w:val="00E623F1"/>
    <w:rsid w:val="00E625A0"/>
    <w:rsid w:val="00E62683"/>
    <w:rsid w:val="00E627E1"/>
    <w:rsid w:val="00E62C86"/>
    <w:rsid w:val="00E62EBA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44F"/>
    <w:rsid w:val="00E64481"/>
    <w:rsid w:val="00E645B6"/>
    <w:rsid w:val="00E646DF"/>
    <w:rsid w:val="00E64706"/>
    <w:rsid w:val="00E64A98"/>
    <w:rsid w:val="00E64AED"/>
    <w:rsid w:val="00E64F79"/>
    <w:rsid w:val="00E6523F"/>
    <w:rsid w:val="00E65417"/>
    <w:rsid w:val="00E6575A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51"/>
    <w:rsid w:val="00E6717C"/>
    <w:rsid w:val="00E672D6"/>
    <w:rsid w:val="00E67511"/>
    <w:rsid w:val="00E67543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C88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B72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770"/>
    <w:rsid w:val="00E73899"/>
    <w:rsid w:val="00E73B2A"/>
    <w:rsid w:val="00E73EE9"/>
    <w:rsid w:val="00E74189"/>
    <w:rsid w:val="00E74212"/>
    <w:rsid w:val="00E7424D"/>
    <w:rsid w:val="00E746A6"/>
    <w:rsid w:val="00E74797"/>
    <w:rsid w:val="00E74A0D"/>
    <w:rsid w:val="00E74A52"/>
    <w:rsid w:val="00E74E22"/>
    <w:rsid w:val="00E74ECC"/>
    <w:rsid w:val="00E7511A"/>
    <w:rsid w:val="00E75368"/>
    <w:rsid w:val="00E75415"/>
    <w:rsid w:val="00E75491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E36"/>
    <w:rsid w:val="00E812BB"/>
    <w:rsid w:val="00E813A0"/>
    <w:rsid w:val="00E814C6"/>
    <w:rsid w:val="00E8156D"/>
    <w:rsid w:val="00E8191A"/>
    <w:rsid w:val="00E819C2"/>
    <w:rsid w:val="00E81A2C"/>
    <w:rsid w:val="00E81A4B"/>
    <w:rsid w:val="00E821E2"/>
    <w:rsid w:val="00E823DF"/>
    <w:rsid w:val="00E8274B"/>
    <w:rsid w:val="00E82C35"/>
    <w:rsid w:val="00E8314F"/>
    <w:rsid w:val="00E83410"/>
    <w:rsid w:val="00E8409A"/>
    <w:rsid w:val="00E843A7"/>
    <w:rsid w:val="00E84693"/>
    <w:rsid w:val="00E8471C"/>
    <w:rsid w:val="00E84AE5"/>
    <w:rsid w:val="00E84E07"/>
    <w:rsid w:val="00E84EA5"/>
    <w:rsid w:val="00E85276"/>
    <w:rsid w:val="00E85290"/>
    <w:rsid w:val="00E854AA"/>
    <w:rsid w:val="00E85563"/>
    <w:rsid w:val="00E856EF"/>
    <w:rsid w:val="00E858C4"/>
    <w:rsid w:val="00E85985"/>
    <w:rsid w:val="00E85DF1"/>
    <w:rsid w:val="00E8600F"/>
    <w:rsid w:val="00E8630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F1D"/>
    <w:rsid w:val="00E87715"/>
    <w:rsid w:val="00E877C6"/>
    <w:rsid w:val="00E877E4"/>
    <w:rsid w:val="00E87A46"/>
    <w:rsid w:val="00E87BBA"/>
    <w:rsid w:val="00E900DE"/>
    <w:rsid w:val="00E900FA"/>
    <w:rsid w:val="00E901FB"/>
    <w:rsid w:val="00E903C5"/>
    <w:rsid w:val="00E903E1"/>
    <w:rsid w:val="00E90445"/>
    <w:rsid w:val="00E90616"/>
    <w:rsid w:val="00E90654"/>
    <w:rsid w:val="00E906E5"/>
    <w:rsid w:val="00E907D5"/>
    <w:rsid w:val="00E9084A"/>
    <w:rsid w:val="00E909E2"/>
    <w:rsid w:val="00E90CF3"/>
    <w:rsid w:val="00E90E65"/>
    <w:rsid w:val="00E90E66"/>
    <w:rsid w:val="00E90ED4"/>
    <w:rsid w:val="00E910EE"/>
    <w:rsid w:val="00E91267"/>
    <w:rsid w:val="00E9132C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10"/>
    <w:rsid w:val="00EA1526"/>
    <w:rsid w:val="00EA1795"/>
    <w:rsid w:val="00EA1A2A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13D"/>
    <w:rsid w:val="00EA565F"/>
    <w:rsid w:val="00EA5878"/>
    <w:rsid w:val="00EA5E75"/>
    <w:rsid w:val="00EA5EF1"/>
    <w:rsid w:val="00EA625D"/>
    <w:rsid w:val="00EA6286"/>
    <w:rsid w:val="00EA63DE"/>
    <w:rsid w:val="00EA6A86"/>
    <w:rsid w:val="00EA6AF6"/>
    <w:rsid w:val="00EA6B85"/>
    <w:rsid w:val="00EA6D8A"/>
    <w:rsid w:val="00EA6EF9"/>
    <w:rsid w:val="00EA6FA8"/>
    <w:rsid w:val="00EA70ED"/>
    <w:rsid w:val="00EA7347"/>
    <w:rsid w:val="00EA74C9"/>
    <w:rsid w:val="00EA75BA"/>
    <w:rsid w:val="00EA7881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D25"/>
    <w:rsid w:val="00EB42AF"/>
    <w:rsid w:val="00EB454E"/>
    <w:rsid w:val="00EB46A1"/>
    <w:rsid w:val="00EB4851"/>
    <w:rsid w:val="00EB4BA2"/>
    <w:rsid w:val="00EB4FA3"/>
    <w:rsid w:val="00EB503D"/>
    <w:rsid w:val="00EB5167"/>
    <w:rsid w:val="00EB524C"/>
    <w:rsid w:val="00EB5BDF"/>
    <w:rsid w:val="00EB5D8E"/>
    <w:rsid w:val="00EB6167"/>
    <w:rsid w:val="00EB616E"/>
    <w:rsid w:val="00EB62BF"/>
    <w:rsid w:val="00EB6372"/>
    <w:rsid w:val="00EB6495"/>
    <w:rsid w:val="00EB6608"/>
    <w:rsid w:val="00EB6A08"/>
    <w:rsid w:val="00EB6AA6"/>
    <w:rsid w:val="00EB6AEC"/>
    <w:rsid w:val="00EB6C24"/>
    <w:rsid w:val="00EB6D91"/>
    <w:rsid w:val="00EB6F3D"/>
    <w:rsid w:val="00EB6F7B"/>
    <w:rsid w:val="00EB7381"/>
    <w:rsid w:val="00EB7421"/>
    <w:rsid w:val="00EB7533"/>
    <w:rsid w:val="00EB7616"/>
    <w:rsid w:val="00EB7628"/>
    <w:rsid w:val="00EB76FF"/>
    <w:rsid w:val="00EB777A"/>
    <w:rsid w:val="00EC05D1"/>
    <w:rsid w:val="00EC082E"/>
    <w:rsid w:val="00EC0B24"/>
    <w:rsid w:val="00EC0BCE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E07"/>
    <w:rsid w:val="00EC31BB"/>
    <w:rsid w:val="00EC3333"/>
    <w:rsid w:val="00EC37BD"/>
    <w:rsid w:val="00EC384C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BD"/>
    <w:rsid w:val="00EC5C32"/>
    <w:rsid w:val="00EC5C51"/>
    <w:rsid w:val="00EC5CBC"/>
    <w:rsid w:val="00EC5CF6"/>
    <w:rsid w:val="00EC5CFC"/>
    <w:rsid w:val="00EC5DC0"/>
    <w:rsid w:val="00EC6291"/>
    <w:rsid w:val="00EC62D7"/>
    <w:rsid w:val="00EC63BF"/>
    <w:rsid w:val="00EC64AE"/>
    <w:rsid w:val="00EC668B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112D"/>
    <w:rsid w:val="00ED1199"/>
    <w:rsid w:val="00ED174D"/>
    <w:rsid w:val="00ED1778"/>
    <w:rsid w:val="00ED1847"/>
    <w:rsid w:val="00ED1E25"/>
    <w:rsid w:val="00ED1E96"/>
    <w:rsid w:val="00ED1EC2"/>
    <w:rsid w:val="00ED21A9"/>
    <w:rsid w:val="00ED223E"/>
    <w:rsid w:val="00ED2358"/>
    <w:rsid w:val="00ED25CC"/>
    <w:rsid w:val="00ED2641"/>
    <w:rsid w:val="00ED26EF"/>
    <w:rsid w:val="00ED2807"/>
    <w:rsid w:val="00ED29E4"/>
    <w:rsid w:val="00ED2E13"/>
    <w:rsid w:val="00ED320B"/>
    <w:rsid w:val="00ED337D"/>
    <w:rsid w:val="00ED3561"/>
    <w:rsid w:val="00ED3705"/>
    <w:rsid w:val="00ED39EF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6CC"/>
    <w:rsid w:val="00ED59A9"/>
    <w:rsid w:val="00ED5AAC"/>
    <w:rsid w:val="00ED5D06"/>
    <w:rsid w:val="00ED5EB8"/>
    <w:rsid w:val="00ED5F5A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FB6"/>
    <w:rsid w:val="00EE1099"/>
    <w:rsid w:val="00EE1251"/>
    <w:rsid w:val="00EE14CD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FCE"/>
    <w:rsid w:val="00EE50CA"/>
    <w:rsid w:val="00EE5111"/>
    <w:rsid w:val="00EE566E"/>
    <w:rsid w:val="00EE56B5"/>
    <w:rsid w:val="00EE5855"/>
    <w:rsid w:val="00EE59D2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95"/>
    <w:rsid w:val="00EE7721"/>
    <w:rsid w:val="00EE799B"/>
    <w:rsid w:val="00EE7BED"/>
    <w:rsid w:val="00EE7E32"/>
    <w:rsid w:val="00EE7F23"/>
    <w:rsid w:val="00EF00D2"/>
    <w:rsid w:val="00EF0245"/>
    <w:rsid w:val="00EF0567"/>
    <w:rsid w:val="00EF06FB"/>
    <w:rsid w:val="00EF080A"/>
    <w:rsid w:val="00EF0A28"/>
    <w:rsid w:val="00EF0DFD"/>
    <w:rsid w:val="00EF102C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91B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81"/>
    <w:rsid w:val="00F00B1E"/>
    <w:rsid w:val="00F00BA4"/>
    <w:rsid w:val="00F00C79"/>
    <w:rsid w:val="00F00EFA"/>
    <w:rsid w:val="00F01125"/>
    <w:rsid w:val="00F0150C"/>
    <w:rsid w:val="00F01864"/>
    <w:rsid w:val="00F018D0"/>
    <w:rsid w:val="00F01AB3"/>
    <w:rsid w:val="00F01C3F"/>
    <w:rsid w:val="00F01C71"/>
    <w:rsid w:val="00F022AE"/>
    <w:rsid w:val="00F027A0"/>
    <w:rsid w:val="00F028FF"/>
    <w:rsid w:val="00F029B6"/>
    <w:rsid w:val="00F02BC4"/>
    <w:rsid w:val="00F02CA1"/>
    <w:rsid w:val="00F0343D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30"/>
    <w:rsid w:val="00F0478F"/>
    <w:rsid w:val="00F04DC7"/>
    <w:rsid w:val="00F04E34"/>
    <w:rsid w:val="00F05260"/>
    <w:rsid w:val="00F0568A"/>
    <w:rsid w:val="00F0579A"/>
    <w:rsid w:val="00F059C7"/>
    <w:rsid w:val="00F05AE0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AD"/>
    <w:rsid w:val="00F06FDF"/>
    <w:rsid w:val="00F0739A"/>
    <w:rsid w:val="00F07491"/>
    <w:rsid w:val="00F07579"/>
    <w:rsid w:val="00F0763D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A8"/>
    <w:rsid w:val="00F136AC"/>
    <w:rsid w:val="00F13907"/>
    <w:rsid w:val="00F13BA0"/>
    <w:rsid w:val="00F13BA4"/>
    <w:rsid w:val="00F13D0D"/>
    <w:rsid w:val="00F13F34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907"/>
    <w:rsid w:val="00F15B5D"/>
    <w:rsid w:val="00F15C3E"/>
    <w:rsid w:val="00F15C94"/>
    <w:rsid w:val="00F15E3F"/>
    <w:rsid w:val="00F16366"/>
    <w:rsid w:val="00F16923"/>
    <w:rsid w:val="00F16D0B"/>
    <w:rsid w:val="00F17675"/>
    <w:rsid w:val="00F17699"/>
    <w:rsid w:val="00F17714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FE"/>
    <w:rsid w:val="00F217BE"/>
    <w:rsid w:val="00F2181A"/>
    <w:rsid w:val="00F2198D"/>
    <w:rsid w:val="00F219D5"/>
    <w:rsid w:val="00F21AD7"/>
    <w:rsid w:val="00F21EB7"/>
    <w:rsid w:val="00F21F03"/>
    <w:rsid w:val="00F21F46"/>
    <w:rsid w:val="00F220FD"/>
    <w:rsid w:val="00F222B1"/>
    <w:rsid w:val="00F2243B"/>
    <w:rsid w:val="00F224F6"/>
    <w:rsid w:val="00F22511"/>
    <w:rsid w:val="00F2282F"/>
    <w:rsid w:val="00F228AB"/>
    <w:rsid w:val="00F22BE2"/>
    <w:rsid w:val="00F22E59"/>
    <w:rsid w:val="00F23097"/>
    <w:rsid w:val="00F2339F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FC"/>
    <w:rsid w:val="00F24983"/>
    <w:rsid w:val="00F24986"/>
    <w:rsid w:val="00F24995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C33"/>
    <w:rsid w:val="00F26FFE"/>
    <w:rsid w:val="00F27099"/>
    <w:rsid w:val="00F2710C"/>
    <w:rsid w:val="00F271AD"/>
    <w:rsid w:val="00F2745B"/>
    <w:rsid w:val="00F27880"/>
    <w:rsid w:val="00F2795E"/>
    <w:rsid w:val="00F27A14"/>
    <w:rsid w:val="00F27AC0"/>
    <w:rsid w:val="00F27B4A"/>
    <w:rsid w:val="00F27DA3"/>
    <w:rsid w:val="00F27E2F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E2"/>
    <w:rsid w:val="00F32F7D"/>
    <w:rsid w:val="00F33782"/>
    <w:rsid w:val="00F337A1"/>
    <w:rsid w:val="00F33BAE"/>
    <w:rsid w:val="00F33C3A"/>
    <w:rsid w:val="00F33D73"/>
    <w:rsid w:val="00F33DD3"/>
    <w:rsid w:val="00F341D3"/>
    <w:rsid w:val="00F34211"/>
    <w:rsid w:val="00F3437D"/>
    <w:rsid w:val="00F343D7"/>
    <w:rsid w:val="00F3453A"/>
    <w:rsid w:val="00F346E5"/>
    <w:rsid w:val="00F34B3A"/>
    <w:rsid w:val="00F34BAD"/>
    <w:rsid w:val="00F34D1B"/>
    <w:rsid w:val="00F34F21"/>
    <w:rsid w:val="00F35683"/>
    <w:rsid w:val="00F35738"/>
    <w:rsid w:val="00F3581C"/>
    <w:rsid w:val="00F35B69"/>
    <w:rsid w:val="00F35C17"/>
    <w:rsid w:val="00F35D2C"/>
    <w:rsid w:val="00F35DB5"/>
    <w:rsid w:val="00F36718"/>
    <w:rsid w:val="00F367BA"/>
    <w:rsid w:val="00F368DC"/>
    <w:rsid w:val="00F36C9C"/>
    <w:rsid w:val="00F36E35"/>
    <w:rsid w:val="00F36F71"/>
    <w:rsid w:val="00F376CC"/>
    <w:rsid w:val="00F37A36"/>
    <w:rsid w:val="00F37B36"/>
    <w:rsid w:val="00F40036"/>
    <w:rsid w:val="00F402B8"/>
    <w:rsid w:val="00F402CE"/>
    <w:rsid w:val="00F4078B"/>
    <w:rsid w:val="00F409B2"/>
    <w:rsid w:val="00F40C58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61"/>
    <w:rsid w:val="00F43241"/>
    <w:rsid w:val="00F43257"/>
    <w:rsid w:val="00F43606"/>
    <w:rsid w:val="00F4362C"/>
    <w:rsid w:val="00F4365F"/>
    <w:rsid w:val="00F43B51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E2F"/>
    <w:rsid w:val="00F45F6A"/>
    <w:rsid w:val="00F45F73"/>
    <w:rsid w:val="00F4607D"/>
    <w:rsid w:val="00F460DB"/>
    <w:rsid w:val="00F460E9"/>
    <w:rsid w:val="00F4615F"/>
    <w:rsid w:val="00F467A3"/>
    <w:rsid w:val="00F46848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E4F"/>
    <w:rsid w:val="00F50F13"/>
    <w:rsid w:val="00F50FC7"/>
    <w:rsid w:val="00F51444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E9"/>
    <w:rsid w:val="00F522BA"/>
    <w:rsid w:val="00F52339"/>
    <w:rsid w:val="00F52439"/>
    <w:rsid w:val="00F52588"/>
    <w:rsid w:val="00F52965"/>
    <w:rsid w:val="00F52BBB"/>
    <w:rsid w:val="00F52BBE"/>
    <w:rsid w:val="00F52C23"/>
    <w:rsid w:val="00F52DFA"/>
    <w:rsid w:val="00F53A7D"/>
    <w:rsid w:val="00F53A91"/>
    <w:rsid w:val="00F53BED"/>
    <w:rsid w:val="00F53E29"/>
    <w:rsid w:val="00F53E99"/>
    <w:rsid w:val="00F542DC"/>
    <w:rsid w:val="00F544A4"/>
    <w:rsid w:val="00F545FF"/>
    <w:rsid w:val="00F54736"/>
    <w:rsid w:val="00F54A09"/>
    <w:rsid w:val="00F54D92"/>
    <w:rsid w:val="00F550BF"/>
    <w:rsid w:val="00F553CA"/>
    <w:rsid w:val="00F553E6"/>
    <w:rsid w:val="00F556BB"/>
    <w:rsid w:val="00F55758"/>
    <w:rsid w:val="00F55851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174"/>
    <w:rsid w:val="00F613E5"/>
    <w:rsid w:val="00F614ED"/>
    <w:rsid w:val="00F6165F"/>
    <w:rsid w:val="00F61975"/>
    <w:rsid w:val="00F61983"/>
    <w:rsid w:val="00F61BE8"/>
    <w:rsid w:val="00F61CDA"/>
    <w:rsid w:val="00F6222C"/>
    <w:rsid w:val="00F6242D"/>
    <w:rsid w:val="00F625F6"/>
    <w:rsid w:val="00F62693"/>
    <w:rsid w:val="00F62806"/>
    <w:rsid w:val="00F629FC"/>
    <w:rsid w:val="00F62C33"/>
    <w:rsid w:val="00F62DEE"/>
    <w:rsid w:val="00F62EB6"/>
    <w:rsid w:val="00F6310B"/>
    <w:rsid w:val="00F63523"/>
    <w:rsid w:val="00F635C6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51B2"/>
    <w:rsid w:val="00F65440"/>
    <w:rsid w:val="00F656E4"/>
    <w:rsid w:val="00F65AD6"/>
    <w:rsid w:val="00F65EDB"/>
    <w:rsid w:val="00F66054"/>
    <w:rsid w:val="00F6614E"/>
    <w:rsid w:val="00F6617A"/>
    <w:rsid w:val="00F6637C"/>
    <w:rsid w:val="00F664AD"/>
    <w:rsid w:val="00F664D3"/>
    <w:rsid w:val="00F66A9F"/>
    <w:rsid w:val="00F66E89"/>
    <w:rsid w:val="00F671D3"/>
    <w:rsid w:val="00F67213"/>
    <w:rsid w:val="00F6731F"/>
    <w:rsid w:val="00F67377"/>
    <w:rsid w:val="00F673B1"/>
    <w:rsid w:val="00F6791E"/>
    <w:rsid w:val="00F67987"/>
    <w:rsid w:val="00F679CA"/>
    <w:rsid w:val="00F679D5"/>
    <w:rsid w:val="00F67A47"/>
    <w:rsid w:val="00F67D2B"/>
    <w:rsid w:val="00F70228"/>
    <w:rsid w:val="00F7025D"/>
    <w:rsid w:val="00F708FB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981"/>
    <w:rsid w:val="00F71EA4"/>
    <w:rsid w:val="00F72002"/>
    <w:rsid w:val="00F720D5"/>
    <w:rsid w:val="00F7212C"/>
    <w:rsid w:val="00F722E5"/>
    <w:rsid w:val="00F724A4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B2"/>
    <w:rsid w:val="00F73543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785"/>
    <w:rsid w:val="00F74B27"/>
    <w:rsid w:val="00F74DCB"/>
    <w:rsid w:val="00F74DEC"/>
    <w:rsid w:val="00F7504F"/>
    <w:rsid w:val="00F7515B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906"/>
    <w:rsid w:val="00F76AD1"/>
    <w:rsid w:val="00F76B1F"/>
    <w:rsid w:val="00F76B54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84"/>
    <w:rsid w:val="00F8156B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762"/>
    <w:rsid w:val="00F82A83"/>
    <w:rsid w:val="00F82DBC"/>
    <w:rsid w:val="00F82E57"/>
    <w:rsid w:val="00F82F6E"/>
    <w:rsid w:val="00F82FE4"/>
    <w:rsid w:val="00F830E2"/>
    <w:rsid w:val="00F831A3"/>
    <w:rsid w:val="00F8324E"/>
    <w:rsid w:val="00F832B0"/>
    <w:rsid w:val="00F832B1"/>
    <w:rsid w:val="00F832EC"/>
    <w:rsid w:val="00F834DB"/>
    <w:rsid w:val="00F8351E"/>
    <w:rsid w:val="00F83764"/>
    <w:rsid w:val="00F83EA2"/>
    <w:rsid w:val="00F83FB7"/>
    <w:rsid w:val="00F84002"/>
    <w:rsid w:val="00F84133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B26"/>
    <w:rsid w:val="00F911D7"/>
    <w:rsid w:val="00F91251"/>
    <w:rsid w:val="00F9147B"/>
    <w:rsid w:val="00F914F7"/>
    <w:rsid w:val="00F91563"/>
    <w:rsid w:val="00F916BD"/>
    <w:rsid w:val="00F91705"/>
    <w:rsid w:val="00F91A46"/>
    <w:rsid w:val="00F92271"/>
    <w:rsid w:val="00F9239B"/>
    <w:rsid w:val="00F923A0"/>
    <w:rsid w:val="00F925A7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3F72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BE"/>
    <w:rsid w:val="00F951C9"/>
    <w:rsid w:val="00F952FC"/>
    <w:rsid w:val="00F955BF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A56"/>
    <w:rsid w:val="00F97B5F"/>
    <w:rsid w:val="00F97E30"/>
    <w:rsid w:val="00F97FB3"/>
    <w:rsid w:val="00FA00AC"/>
    <w:rsid w:val="00FA0115"/>
    <w:rsid w:val="00FA011D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691"/>
    <w:rsid w:val="00FA18E8"/>
    <w:rsid w:val="00FA197C"/>
    <w:rsid w:val="00FA1BF8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3A7"/>
    <w:rsid w:val="00FA45E0"/>
    <w:rsid w:val="00FA4916"/>
    <w:rsid w:val="00FA4AC7"/>
    <w:rsid w:val="00FA50BC"/>
    <w:rsid w:val="00FA5295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BE1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85"/>
    <w:rsid w:val="00FA7F1E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C1"/>
    <w:rsid w:val="00FB1529"/>
    <w:rsid w:val="00FB1568"/>
    <w:rsid w:val="00FB18E8"/>
    <w:rsid w:val="00FB1991"/>
    <w:rsid w:val="00FB1AE0"/>
    <w:rsid w:val="00FB1AE8"/>
    <w:rsid w:val="00FB1F16"/>
    <w:rsid w:val="00FB1FB7"/>
    <w:rsid w:val="00FB23A8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B16"/>
    <w:rsid w:val="00FB3D90"/>
    <w:rsid w:val="00FB3DC5"/>
    <w:rsid w:val="00FB3EB4"/>
    <w:rsid w:val="00FB3EF9"/>
    <w:rsid w:val="00FB40A8"/>
    <w:rsid w:val="00FB4116"/>
    <w:rsid w:val="00FB4126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609A"/>
    <w:rsid w:val="00FB64F7"/>
    <w:rsid w:val="00FB66F6"/>
    <w:rsid w:val="00FB6CF7"/>
    <w:rsid w:val="00FB6F03"/>
    <w:rsid w:val="00FB6F4F"/>
    <w:rsid w:val="00FB732C"/>
    <w:rsid w:val="00FB784A"/>
    <w:rsid w:val="00FB7A57"/>
    <w:rsid w:val="00FB7AE6"/>
    <w:rsid w:val="00FB7B3C"/>
    <w:rsid w:val="00FB7B48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9A1"/>
    <w:rsid w:val="00FC0AD1"/>
    <w:rsid w:val="00FC0EF8"/>
    <w:rsid w:val="00FC11BB"/>
    <w:rsid w:val="00FC11DB"/>
    <w:rsid w:val="00FC159C"/>
    <w:rsid w:val="00FC15AE"/>
    <w:rsid w:val="00FC1944"/>
    <w:rsid w:val="00FC1C7B"/>
    <w:rsid w:val="00FC1D0A"/>
    <w:rsid w:val="00FC1DDF"/>
    <w:rsid w:val="00FC1E21"/>
    <w:rsid w:val="00FC2171"/>
    <w:rsid w:val="00FC243F"/>
    <w:rsid w:val="00FC2994"/>
    <w:rsid w:val="00FC2A36"/>
    <w:rsid w:val="00FC2A6A"/>
    <w:rsid w:val="00FC2BCE"/>
    <w:rsid w:val="00FC2E3D"/>
    <w:rsid w:val="00FC320D"/>
    <w:rsid w:val="00FC33E4"/>
    <w:rsid w:val="00FC38A9"/>
    <w:rsid w:val="00FC3D43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28E"/>
    <w:rsid w:val="00FC52B1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0F"/>
    <w:rsid w:val="00FC6A5E"/>
    <w:rsid w:val="00FC6AE8"/>
    <w:rsid w:val="00FC6BC5"/>
    <w:rsid w:val="00FC70D8"/>
    <w:rsid w:val="00FC7405"/>
    <w:rsid w:val="00FC7512"/>
    <w:rsid w:val="00FC75B5"/>
    <w:rsid w:val="00FC7831"/>
    <w:rsid w:val="00FC7B9F"/>
    <w:rsid w:val="00FD0226"/>
    <w:rsid w:val="00FD0491"/>
    <w:rsid w:val="00FD0B3A"/>
    <w:rsid w:val="00FD0B65"/>
    <w:rsid w:val="00FD0BC6"/>
    <w:rsid w:val="00FD0D64"/>
    <w:rsid w:val="00FD0DC1"/>
    <w:rsid w:val="00FD1246"/>
    <w:rsid w:val="00FD144F"/>
    <w:rsid w:val="00FD1678"/>
    <w:rsid w:val="00FD1753"/>
    <w:rsid w:val="00FD18B1"/>
    <w:rsid w:val="00FD1E3E"/>
    <w:rsid w:val="00FD1FB6"/>
    <w:rsid w:val="00FD1FB9"/>
    <w:rsid w:val="00FD2071"/>
    <w:rsid w:val="00FD20E9"/>
    <w:rsid w:val="00FD232A"/>
    <w:rsid w:val="00FD26FC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1AA"/>
    <w:rsid w:val="00FD5627"/>
    <w:rsid w:val="00FD5888"/>
    <w:rsid w:val="00FD5A02"/>
    <w:rsid w:val="00FD5B27"/>
    <w:rsid w:val="00FD5C87"/>
    <w:rsid w:val="00FD5E94"/>
    <w:rsid w:val="00FD60DA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79B"/>
    <w:rsid w:val="00FD7861"/>
    <w:rsid w:val="00FD797F"/>
    <w:rsid w:val="00FD79BF"/>
    <w:rsid w:val="00FD7A0F"/>
    <w:rsid w:val="00FD7B0D"/>
    <w:rsid w:val="00FD7CE1"/>
    <w:rsid w:val="00FD7D20"/>
    <w:rsid w:val="00FE03D4"/>
    <w:rsid w:val="00FE048A"/>
    <w:rsid w:val="00FE0680"/>
    <w:rsid w:val="00FE09DF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B5F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10C"/>
    <w:rsid w:val="00FE51D9"/>
    <w:rsid w:val="00FE541F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6DE7"/>
    <w:rsid w:val="00FE6E97"/>
    <w:rsid w:val="00FE711F"/>
    <w:rsid w:val="00FE71FD"/>
    <w:rsid w:val="00FE7321"/>
    <w:rsid w:val="00FE790E"/>
    <w:rsid w:val="00FE79EA"/>
    <w:rsid w:val="00FE7DF9"/>
    <w:rsid w:val="00FF0313"/>
    <w:rsid w:val="00FF06A1"/>
    <w:rsid w:val="00FF06D0"/>
    <w:rsid w:val="00FF07A2"/>
    <w:rsid w:val="00FF09A1"/>
    <w:rsid w:val="00FF0AA2"/>
    <w:rsid w:val="00FF0BFE"/>
    <w:rsid w:val="00FF0EFF"/>
    <w:rsid w:val="00FF1026"/>
    <w:rsid w:val="00FF1041"/>
    <w:rsid w:val="00FF12A5"/>
    <w:rsid w:val="00FF162E"/>
    <w:rsid w:val="00FF174B"/>
    <w:rsid w:val="00FF17FE"/>
    <w:rsid w:val="00FF18FB"/>
    <w:rsid w:val="00FF1A67"/>
    <w:rsid w:val="00FF1AC4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300B"/>
    <w:rsid w:val="00FF3102"/>
    <w:rsid w:val="00FF3C52"/>
    <w:rsid w:val="00FF3C54"/>
    <w:rsid w:val="00FF3DDD"/>
    <w:rsid w:val="00FF41A2"/>
    <w:rsid w:val="00FF41C2"/>
    <w:rsid w:val="00FF4515"/>
    <w:rsid w:val="00FF4563"/>
    <w:rsid w:val="00FF46F4"/>
    <w:rsid w:val="00FF47E6"/>
    <w:rsid w:val="00FF47F9"/>
    <w:rsid w:val="00FF529B"/>
    <w:rsid w:val="00FF52F2"/>
    <w:rsid w:val="00FF5396"/>
    <w:rsid w:val="00FF54C7"/>
    <w:rsid w:val="00FF551C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DA3"/>
    <w:rsid w:val="00FF6EFB"/>
    <w:rsid w:val="00FF713D"/>
    <w:rsid w:val="00FF7174"/>
    <w:rsid w:val="00FF7204"/>
    <w:rsid w:val="00FF74BB"/>
    <w:rsid w:val="00FF7639"/>
    <w:rsid w:val="00FF7C74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ersonNam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8D96C15-8861-40AB-B2D8-4D4E9E47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9ADA6-D6C6-4A89-8BE0-0711AE7B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54</Pages>
  <Words>9942</Words>
  <Characters>56674</Characters>
  <Application>Microsoft Office Word</Application>
  <DocSecurity>0</DocSecurity>
  <Lines>472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66484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Salinrat, Hasaratana</cp:lastModifiedBy>
  <cp:revision>6</cp:revision>
  <cp:lastPrinted>2020-05-13T11:06:00Z</cp:lastPrinted>
  <dcterms:created xsi:type="dcterms:W3CDTF">2020-05-13T10:57:00Z</dcterms:created>
  <dcterms:modified xsi:type="dcterms:W3CDTF">2020-05-13T11:09:00Z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