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C8848" w14:textId="77777777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36B7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A4FB6F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14EC3E4" w14:textId="77777777" w:rsidR="00142180" w:rsidRPr="00EB0799" w:rsidRDefault="00142180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B079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5BDD142" w14:textId="77777777" w:rsidR="00142180" w:rsidRDefault="00142180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</w:t>
      </w:r>
      <w:bookmarkStart w:id="0" w:name="_GoBack"/>
      <w:bookmarkEnd w:id="0"/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ว่างกาล</w:t>
      </w:r>
    </w:p>
    <w:p w14:paraId="5E1172C5" w14:textId="77777777" w:rsidR="00275E7A" w:rsidRPr="00D36B78" w:rsidRDefault="00275E7A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75E7A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5E6CC655" w14:textId="77777777" w:rsidR="00142180" w:rsidRPr="00D36B78" w:rsidRDefault="00142180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E0191C2" w14:textId="77777777" w:rsidR="00142180" w:rsidRDefault="00142180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6D418203" w14:textId="77777777" w:rsidR="00142180" w:rsidRPr="00D36B78" w:rsidRDefault="000B7B4F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14:paraId="05259252" w14:textId="77777777" w:rsidR="00142180" w:rsidRDefault="000B7B4F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D6B168E" w14:textId="77777777" w:rsidR="00142180" w:rsidRDefault="000B7B4F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312D6F7" w14:textId="77777777" w:rsidR="00142180" w:rsidRPr="00D36B78" w:rsidRDefault="004C169D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04CD694C" w14:textId="77777777" w:rsidR="00142180" w:rsidRDefault="000B7B4F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574D387D" w14:textId="77777777" w:rsidR="00EB0799" w:rsidRPr="00D36B78" w:rsidRDefault="00EB0799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87D06DD" w14:textId="77777777" w:rsidR="00142180" w:rsidRPr="00D36B78" w:rsidRDefault="0081513E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F7D39AD" w14:textId="77777777" w:rsidR="00142180" w:rsidRPr="00D36B78" w:rsidRDefault="000B7B4F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21AA98C" w14:textId="368B4CB7" w:rsidR="00142180" w:rsidRDefault="000B7B4F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53E71189" w14:textId="77777777" w:rsidR="00D24C58" w:rsidRDefault="00D24C58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</w:t>
      </w:r>
      <w:r w:rsidR="00262831">
        <w:rPr>
          <w:rFonts w:ascii="Angsana New" w:hAnsi="Angsana New" w:cs="Angsana New" w:hint="cs"/>
          <w:sz w:val="30"/>
          <w:szCs w:val="30"/>
          <w:cs/>
          <w:lang w:bidi="th-TH"/>
        </w:rPr>
        <w:t>ร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รายงานทางการเงินที่ยังไม่ได้ใช้</w:t>
      </w:r>
    </w:p>
    <w:p w14:paraId="62989F05" w14:textId="77777777" w:rsidR="00835305" w:rsidRPr="00835305" w:rsidRDefault="00835305" w:rsidP="00626D7F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/>
          <w:sz w:val="30"/>
          <w:szCs w:val="30"/>
        </w:rPr>
      </w:pPr>
      <w:r w:rsidRPr="00490409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14:paraId="14196307" w14:textId="77777777" w:rsidR="00D24C58" w:rsidRDefault="00D24C58" w:rsidP="00D24C58">
      <w:pPr>
        <w:pStyle w:val="IndexHeading1"/>
        <w:tabs>
          <w:tab w:val="left" w:pos="1170"/>
        </w:tabs>
        <w:spacing w:after="0" w:line="240" w:lineRule="auto"/>
        <w:ind w:left="1276" w:right="-43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CF8BFB6" w14:textId="77777777" w:rsidR="004818D9" w:rsidRPr="00D36B7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126F0">
        <w:rPr>
          <w:rFonts w:ascii="Angsana New" w:hAnsi="Angsana New" w:hint="cs"/>
          <w:sz w:val="30"/>
          <w:szCs w:val="30"/>
          <w:cs/>
        </w:rPr>
        <w:t>เ</w:t>
      </w:r>
      <w:r w:rsidR="004818D9" w:rsidRPr="00D36B7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D36B7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D36B78">
        <w:rPr>
          <w:rFonts w:ascii="Angsana New" w:hAnsi="Angsana New"/>
          <w:sz w:val="30"/>
          <w:szCs w:val="30"/>
          <w:cs/>
        </w:rPr>
        <w:t>นี้</w:t>
      </w:r>
    </w:p>
    <w:p w14:paraId="5DDF7D7C" w14:textId="77777777" w:rsidR="00866160" w:rsidRPr="006142CF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1DDEC1D" w14:textId="77777777" w:rsidR="004818D9" w:rsidRDefault="004818D9" w:rsidP="009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6142CF">
        <w:rPr>
          <w:rFonts w:ascii="Angsana New" w:hAnsi="Angsana New"/>
          <w:sz w:val="30"/>
          <w:szCs w:val="30"/>
          <w:cs/>
        </w:rPr>
        <w:t>คณะ</w:t>
      </w:r>
      <w:r w:rsidRPr="006142CF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6142CF">
        <w:rPr>
          <w:rFonts w:ascii="Angsana New" w:hAnsi="Angsana New"/>
          <w:sz w:val="30"/>
          <w:szCs w:val="30"/>
          <w:cs/>
        </w:rPr>
        <w:t>วันที่</w:t>
      </w:r>
      <w:r w:rsidR="0071654B" w:rsidRPr="006142CF">
        <w:rPr>
          <w:rFonts w:ascii="Angsana New" w:hAnsi="Angsana New"/>
          <w:sz w:val="30"/>
          <w:szCs w:val="30"/>
          <w:cs/>
        </w:rPr>
        <w:t xml:space="preserve"> </w:t>
      </w:r>
      <w:r w:rsidR="00BF38A3" w:rsidRPr="006142CF">
        <w:rPr>
          <w:rFonts w:ascii="Angsana New" w:hAnsi="Angsana New"/>
          <w:sz w:val="30"/>
          <w:szCs w:val="30"/>
        </w:rPr>
        <w:t>1</w:t>
      </w:r>
      <w:r w:rsidR="006142CF" w:rsidRPr="006142CF">
        <w:rPr>
          <w:rFonts w:ascii="Angsana New" w:hAnsi="Angsana New"/>
          <w:sz w:val="30"/>
          <w:szCs w:val="30"/>
        </w:rPr>
        <w:t>3</w:t>
      </w:r>
      <w:r w:rsidR="007F1257" w:rsidRPr="006142CF">
        <w:rPr>
          <w:rFonts w:ascii="Angsana New" w:hAnsi="Angsana New"/>
          <w:sz w:val="30"/>
          <w:szCs w:val="30"/>
        </w:rPr>
        <w:t xml:space="preserve"> </w:t>
      </w:r>
      <w:r w:rsidR="006142CF" w:rsidRPr="006142CF">
        <w:rPr>
          <w:rFonts w:ascii="Angsana New" w:hAnsi="Angsana New" w:hint="cs"/>
          <w:sz w:val="30"/>
          <w:szCs w:val="30"/>
          <w:cs/>
        </w:rPr>
        <w:t>พฤษภาคม</w:t>
      </w:r>
      <w:r w:rsidR="007F1257" w:rsidRPr="006142CF">
        <w:rPr>
          <w:rFonts w:ascii="Angsana New" w:hAnsi="Angsana New"/>
          <w:sz w:val="30"/>
          <w:szCs w:val="30"/>
          <w:cs/>
        </w:rPr>
        <w:t xml:space="preserve"> </w:t>
      </w:r>
      <w:r w:rsidR="007F1257" w:rsidRPr="006142CF">
        <w:rPr>
          <w:rFonts w:ascii="Angsana New" w:hAnsi="Angsana New"/>
          <w:sz w:val="30"/>
          <w:szCs w:val="30"/>
        </w:rPr>
        <w:t>2563</w:t>
      </w:r>
    </w:p>
    <w:p w14:paraId="19B80E39" w14:textId="77777777" w:rsidR="007F1257" w:rsidRPr="006142CF" w:rsidRDefault="007F1257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5065395" w14:textId="77777777" w:rsidR="004818D9" w:rsidRPr="00D36B7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36B78">
        <w:rPr>
          <w:rFonts w:ascii="Angsana New" w:hAnsi="Angsana New"/>
          <w:b/>
          <w:bCs/>
          <w:sz w:val="30"/>
          <w:szCs w:val="30"/>
        </w:rPr>
        <w:t>1</w:t>
      </w:r>
      <w:r w:rsidRPr="00D36B78">
        <w:rPr>
          <w:rFonts w:ascii="Angsana New" w:hAnsi="Angsana New"/>
          <w:b/>
          <w:bCs/>
          <w:sz w:val="30"/>
          <w:szCs w:val="30"/>
        </w:rPr>
        <w:tab/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EC161C8" w14:textId="77777777" w:rsidR="004818D9" w:rsidRPr="006142CF" w:rsidRDefault="004818D9" w:rsidP="00614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BD109A6" w14:textId="77777777" w:rsidR="00E5629D" w:rsidRDefault="0040378C" w:rsidP="009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D36B78">
        <w:rPr>
          <w:rFonts w:ascii="Angsana New" w:hAnsi="Angsana New"/>
          <w:sz w:val="30"/>
          <w:szCs w:val="30"/>
        </w:rPr>
        <w:t>“</w:t>
      </w:r>
      <w:r w:rsidR="001561C0" w:rsidRPr="00D36B78">
        <w:rPr>
          <w:rFonts w:ascii="Angsana New" w:hAnsi="Angsana New"/>
          <w:sz w:val="30"/>
          <w:szCs w:val="30"/>
          <w:cs/>
        </w:rPr>
        <w:t>กลุ่ม</w:t>
      </w:r>
      <w:r w:rsidR="004818D9" w:rsidRPr="00D36B78">
        <w:rPr>
          <w:rFonts w:ascii="Angsana New" w:hAnsi="Angsana New"/>
          <w:sz w:val="30"/>
          <w:szCs w:val="30"/>
          <w:cs/>
        </w:rPr>
        <w:t>บริษัท</w:t>
      </w:r>
      <w:r w:rsidRPr="00D36B78">
        <w:rPr>
          <w:rFonts w:ascii="Angsana New" w:hAnsi="Angsana New"/>
          <w:sz w:val="30"/>
          <w:szCs w:val="30"/>
        </w:rPr>
        <w:t xml:space="preserve">” </w:t>
      </w:r>
      <w:r w:rsidR="004818D9" w:rsidRPr="00D36B78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ดำเนินธุรกิจหลักเกี่ยวกับการผลิตและจำหน่ายเ</w:t>
      </w:r>
      <w:r w:rsidR="00875C3C" w:rsidRPr="00D36B78">
        <w:rPr>
          <w:rFonts w:ascii="Angsana New" w:hAnsi="Angsana New"/>
          <w:sz w:val="30"/>
          <w:szCs w:val="30"/>
          <w:cs/>
        </w:rPr>
        <w:t xml:space="preserve">ครื่องดื่มน้ำอัดลม น้ำดื่ม </w:t>
      </w:r>
      <w:r w:rsidR="00B73908" w:rsidRPr="00D36B78">
        <w:rPr>
          <w:rFonts w:ascii="Angsana New" w:hAnsi="Angsana New"/>
          <w:sz w:val="30"/>
          <w:szCs w:val="30"/>
        </w:rPr>
        <w:br/>
      </w:r>
      <w:r w:rsidR="00875C3C" w:rsidRPr="00D36B78">
        <w:rPr>
          <w:rFonts w:ascii="Angsana New" w:hAnsi="Angsana New"/>
          <w:sz w:val="30"/>
          <w:szCs w:val="30"/>
          <w:cs/>
        </w:rPr>
        <w:t>โซดา</w:t>
      </w:r>
      <w:r w:rsidR="004818D9" w:rsidRPr="00D36B78">
        <w:rPr>
          <w:rFonts w:ascii="Angsana New" w:hAnsi="Angsana New"/>
          <w:sz w:val="30"/>
          <w:szCs w:val="30"/>
          <w:cs/>
        </w:rPr>
        <w:t>และเครื่องดื่มชนิดอื่น</w:t>
      </w:r>
      <w:r w:rsidR="004818D9" w:rsidRPr="00D36B78">
        <w:rPr>
          <w:rFonts w:ascii="Angsana New" w:hAnsi="Angsana New"/>
          <w:sz w:val="30"/>
          <w:szCs w:val="30"/>
        </w:rPr>
        <w:t xml:space="preserve"> </w:t>
      </w:r>
      <w:r w:rsidR="004818D9" w:rsidRPr="00D36B78">
        <w:rPr>
          <w:rFonts w:ascii="Angsana New" w:hAnsi="Angsana New"/>
          <w:sz w:val="30"/>
          <w:szCs w:val="30"/>
          <w:cs/>
        </w:rPr>
        <w:t>รวมถึง</w:t>
      </w:r>
      <w:r w:rsidR="004818D9" w:rsidRPr="00D36B78">
        <w:rPr>
          <w:rFonts w:ascii="Angsana New" w:hAnsi="Angsana New"/>
          <w:spacing w:val="-2"/>
          <w:sz w:val="30"/>
          <w:szCs w:val="30"/>
          <w:cs/>
        </w:rPr>
        <w:t>เป็นผู้จำหน่ายเครื่องดื่มบำรุงกำลัง</w:t>
      </w:r>
      <w:r w:rsidR="00866160" w:rsidRPr="00D36B78">
        <w:rPr>
          <w:rFonts w:ascii="Angsana New" w:hAnsi="Angsana New"/>
          <w:spacing w:val="-2"/>
          <w:sz w:val="30"/>
          <w:szCs w:val="30"/>
          <w:cs/>
        </w:rPr>
        <w:t>และชา</w:t>
      </w:r>
      <w:r w:rsidR="00994A34" w:rsidRPr="00D36B78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D6C16E6" w14:textId="77777777" w:rsidR="00FB2EEF" w:rsidRPr="006142CF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6B7371E" w14:textId="77777777" w:rsidR="004818D9" w:rsidRPr="00D36B78" w:rsidRDefault="005C3224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D36B7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DCA5144" w14:textId="77777777" w:rsidR="0012108A" w:rsidRPr="00D36B78" w:rsidRDefault="0012108A" w:rsidP="00614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9C6F99" w14:textId="77777777" w:rsidR="0012108A" w:rsidRPr="00D36B7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(ก)</w:t>
      </w:r>
      <w:r w:rsidRPr="00D36B78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D722EE1" w14:textId="77777777" w:rsidR="004818D9" w:rsidRPr="00D36B78" w:rsidRDefault="004818D9" w:rsidP="00614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07D2F99" w14:textId="77777777" w:rsidR="005F2A46" w:rsidRPr="009D370B" w:rsidRDefault="004818D9" w:rsidP="009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9D370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5915D7" w:rsidRPr="009D370B">
        <w:rPr>
          <w:rFonts w:ascii="Angsana New" w:hAnsi="Angsana New" w:hint="cs"/>
          <w:sz w:val="30"/>
          <w:szCs w:val="30"/>
          <w:cs/>
        </w:rPr>
        <w:t>แบบย่อ</w:t>
      </w:r>
      <w:r w:rsidRPr="009D370B">
        <w:rPr>
          <w:rFonts w:ascii="Angsana New" w:hAnsi="Angsana New"/>
          <w:sz w:val="30"/>
          <w:szCs w:val="30"/>
          <w:cs/>
        </w:rPr>
        <w:t>นี้</w:t>
      </w:r>
      <w:r w:rsidR="001126F0" w:rsidRPr="009D370B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7129F" w:rsidRPr="009D370B">
        <w:rPr>
          <w:rFonts w:ascii="Angsana New" w:hAnsi="Angsana New"/>
          <w:sz w:val="30"/>
          <w:szCs w:val="30"/>
        </w:rPr>
        <w:br/>
      </w:r>
      <w:r w:rsidR="001126F0" w:rsidRPr="009D370B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2273A8" w:rsidRPr="009D370B">
        <w:rPr>
          <w:rFonts w:ascii="Angsana New" w:hAnsi="Angsana New" w:hint="cs"/>
          <w:sz w:val="30"/>
          <w:szCs w:val="30"/>
          <w:cs/>
        </w:rPr>
        <w:t xml:space="preserve"> </w:t>
      </w:r>
      <w:r w:rsidR="002273A8" w:rsidRPr="009D370B">
        <w:rPr>
          <w:rFonts w:ascii="Angsana New" w:hAnsi="Angsana New"/>
          <w:sz w:val="30"/>
          <w:szCs w:val="30"/>
        </w:rPr>
        <w:t>(“</w:t>
      </w:r>
      <w:r w:rsidR="002273A8" w:rsidRPr="009D370B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2273A8" w:rsidRPr="009D370B">
        <w:rPr>
          <w:rFonts w:ascii="Angsana New" w:hAnsi="Angsana New"/>
          <w:sz w:val="30"/>
          <w:szCs w:val="30"/>
        </w:rPr>
        <w:t>”)</w:t>
      </w:r>
      <w:r w:rsidRPr="009D370B">
        <w:rPr>
          <w:rFonts w:ascii="Angsana New" w:hAnsi="Angsana New"/>
          <w:sz w:val="30"/>
          <w:szCs w:val="30"/>
          <w:cs/>
        </w:rPr>
        <w:t xml:space="preserve"> </w:t>
      </w:r>
      <w:r w:rsidR="001126F0" w:rsidRPr="009D370B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34 เรื่อง </w:t>
      </w:r>
      <w:r w:rsidR="001126F0" w:rsidRPr="009D370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="001126F0" w:rsidRPr="009D370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3D97F3D2" w14:textId="77777777" w:rsidR="001126F0" w:rsidRPr="00675310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971A712" w14:textId="77777777" w:rsidR="004818D9" w:rsidRDefault="004818D9" w:rsidP="009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9D370B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4E287E" w:rsidRPr="009D370B">
        <w:rPr>
          <w:rFonts w:ascii="Angsana New" w:hAnsi="Angsana New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</w:t>
      </w:r>
      <w:r w:rsidRPr="009D370B">
        <w:rPr>
          <w:rFonts w:ascii="Angsana New" w:hAnsi="Angsana New"/>
          <w:sz w:val="30"/>
          <w:szCs w:val="30"/>
          <w:cs/>
        </w:rPr>
        <w:t>เน้นการให้ข้อมูลที่</w:t>
      </w:r>
      <w:r w:rsidR="004E287E" w:rsidRPr="009D370B">
        <w:rPr>
          <w:rFonts w:ascii="Angsana New" w:hAnsi="Angsana New"/>
          <w:sz w:val="30"/>
          <w:szCs w:val="30"/>
          <w:cs/>
        </w:rPr>
        <w:t>เกี่ยวกับ</w:t>
      </w:r>
      <w:r w:rsidRPr="009D370B">
        <w:rPr>
          <w:rFonts w:ascii="Angsana New" w:hAnsi="Angsana New"/>
          <w:sz w:val="30"/>
          <w:szCs w:val="30"/>
          <w:cs/>
        </w:rPr>
        <w:t>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D370B">
        <w:rPr>
          <w:rFonts w:ascii="Angsana New" w:hAnsi="Angsana New"/>
          <w:sz w:val="30"/>
          <w:szCs w:val="30"/>
        </w:rPr>
        <w:br/>
      </w:r>
      <w:r w:rsidRPr="009D370B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4E287E" w:rsidRPr="009D370B">
        <w:rPr>
          <w:rFonts w:ascii="Angsana New" w:hAnsi="Angsana New"/>
          <w:sz w:val="30"/>
          <w:szCs w:val="30"/>
          <w:cs/>
        </w:rPr>
        <w:t>ของบริษัทและบริษัทย่อย</w:t>
      </w:r>
      <w:r w:rsidR="004C169D" w:rsidRPr="009D370B">
        <w:rPr>
          <w:rFonts w:ascii="Angsana New" w:hAnsi="Angsana New"/>
          <w:sz w:val="30"/>
          <w:szCs w:val="30"/>
          <w:cs/>
        </w:rPr>
        <w:t>สำหรับ</w:t>
      </w:r>
      <w:r w:rsidR="0023625D" w:rsidRPr="009D370B">
        <w:rPr>
          <w:rFonts w:ascii="Angsana New" w:hAnsi="Angsana New" w:hint="cs"/>
          <w:sz w:val="30"/>
          <w:szCs w:val="30"/>
          <w:cs/>
        </w:rPr>
        <w:t>ปี</w:t>
      </w:r>
      <w:r w:rsidRPr="009D370B">
        <w:rPr>
          <w:rFonts w:ascii="Angsana New" w:hAnsi="Angsana New"/>
          <w:sz w:val="30"/>
          <w:szCs w:val="30"/>
          <w:cs/>
        </w:rPr>
        <w:t>สิ้นสุด</w:t>
      </w:r>
      <w:r w:rsidR="009D370B">
        <w:rPr>
          <w:rFonts w:ascii="Angsana New" w:hAnsi="Angsana New"/>
          <w:sz w:val="30"/>
          <w:szCs w:val="30"/>
        </w:rPr>
        <w:br/>
      </w:r>
      <w:r w:rsidRPr="009D370B">
        <w:rPr>
          <w:rFonts w:ascii="Angsana New" w:hAnsi="Angsana New"/>
          <w:sz w:val="30"/>
          <w:szCs w:val="30"/>
          <w:cs/>
        </w:rPr>
        <w:t>วันที่</w:t>
      </w:r>
      <w:r w:rsidR="00F014DA" w:rsidRPr="009D370B">
        <w:rPr>
          <w:rFonts w:ascii="Angsana New" w:hAnsi="Angsana New"/>
          <w:sz w:val="30"/>
          <w:szCs w:val="30"/>
        </w:rPr>
        <w:t xml:space="preserve"> </w:t>
      </w:r>
      <w:r w:rsidR="00FB2EEF" w:rsidRPr="009D370B">
        <w:rPr>
          <w:rFonts w:ascii="Angsana New" w:hAnsi="Angsana New"/>
          <w:sz w:val="30"/>
          <w:szCs w:val="30"/>
        </w:rPr>
        <w:t>30</w:t>
      </w:r>
      <w:r w:rsidR="00E93754" w:rsidRPr="009D370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B2EEF" w:rsidRPr="009D370B">
        <w:rPr>
          <w:rFonts w:ascii="Angsana New" w:hAnsi="Angsana New"/>
          <w:sz w:val="30"/>
          <w:szCs w:val="30"/>
        </w:rPr>
        <w:t>25</w:t>
      </w:r>
      <w:r w:rsidR="00E93754" w:rsidRPr="009D370B">
        <w:rPr>
          <w:rFonts w:ascii="Angsana New" w:hAnsi="Angsana New"/>
          <w:sz w:val="30"/>
          <w:szCs w:val="30"/>
        </w:rPr>
        <w:t>6</w:t>
      </w:r>
      <w:r w:rsidR="007F1257" w:rsidRPr="009D370B">
        <w:rPr>
          <w:rFonts w:ascii="Angsana New" w:hAnsi="Angsana New"/>
          <w:sz w:val="30"/>
          <w:szCs w:val="30"/>
        </w:rPr>
        <w:t>2</w:t>
      </w:r>
    </w:p>
    <w:p w14:paraId="6823009A" w14:textId="77777777" w:rsidR="0067630C" w:rsidRDefault="0067630C" w:rsidP="009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21DB1473" w14:textId="4D9CC35F" w:rsidR="0067630C" w:rsidRPr="009D370B" w:rsidRDefault="0067630C" w:rsidP="009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1236C">
        <w:rPr>
          <w:rFonts w:ascii="Angsana New" w:hAnsi="Angsana New"/>
          <w:sz w:val="30"/>
          <w:szCs w:val="30"/>
          <w:cs/>
        </w:rPr>
        <w:t>นอกจากนี้</w:t>
      </w:r>
      <w:r>
        <w:rPr>
          <w:rFonts w:ascii="Angsana New" w:hAnsi="Angsana New"/>
          <w:sz w:val="30"/>
          <w:szCs w:val="30"/>
        </w:rPr>
        <w:t xml:space="preserve"> </w:t>
      </w:r>
      <w:r w:rsidRPr="0031236C">
        <w:rPr>
          <w:rFonts w:ascii="Angsana New" w:hAnsi="Angsana New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>
        <w:rPr>
          <w:rFonts w:ascii="Angsana New" w:hAnsi="Angsana New"/>
          <w:sz w:val="30"/>
          <w:szCs w:val="30"/>
        </w:rPr>
        <w:br/>
      </w:r>
      <w:r w:rsidRPr="0031236C">
        <w:rPr>
          <w:rFonts w:ascii="Angsana New" w:hAnsi="Angsana New"/>
          <w:sz w:val="30"/>
          <w:szCs w:val="30"/>
          <w:cs/>
        </w:rPr>
        <w:t xml:space="preserve">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257D8B">
        <w:rPr>
          <w:rFonts w:ascii="Angsana New" w:hAnsi="Angsana New"/>
          <w:sz w:val="30"/>
          <w:szCs w:val="30"/>
        </w:rPr>
        <w:t>5</w:t>
      </w:r>
    </w:p>
    <w:p w14:paraId="6CAC46F5" w14:textId="77777777" w:rsidR="002C6259" w:rsidRDefault="002C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82B1446" w14:textId="77777777" w:rsidR="0012108A" w:rsidRPr="00D36B7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E5629D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36B78">
        <w:rPr>
          <w:rFonts w:ascii="Angsana New" w:hAnsi="Angsana New"/>
          <w:i/>
          <w:iCs/>
          <w:sz w:val="30"/>
          <w:szCs w:val="30"/>
          <w:cs/>
        </w:rPr>
        <w:t>)</w:t>
      </w:r>
      <w:r w:rsidRPr="00D36B78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1126F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F30D6" w:rsidRPr="00D36B78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1126F0" w:rsidRPr="001126F0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14:paraId="17B5913B" w14:textId="77777777" w:rsidR="0012108A" w:rsidRPr="0096525F" w:rsidRDefault="0012108A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2B914912" w14:textId="4936DDF6" w:rsidR="0031236C" w:rsidRDefault="00F748F8" w:rsidP="00FB467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748F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B467E">
        <w:rPr>
          <w:rFonts w:ascii="Angsana New" w:hAnsi="Angsana New" w:hint="cs"/>
          <w:sz w:val="30"/>
          <w:szCs w:val="30"/>
          <w:cs/>
        </w:rPr>
        <w:t xml:space="preserve"> </w:t>
      </w:r>
      <w:r w:rsidRPr="00F748F8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</w:t>
      </w:r>
      <w:r w:rsidRPr="00FB467E">
        <w:rPr>
          <w:rFonts w:ascii="Angsana New" w:hAnsi="Angsana New"/>
          <w:sz w:val="30"/>
          <w:szCs w:val="30"/>
          <w:cs/>
        </w:rPr>
        <w:t xml:space="preserve">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FB2EEF" w:rsidRPr="00FB467E">
        <w:rPr>
          <w:rFonts w:ascii="Angsana New" w:hAnsi="Angsana New"/>
          <w:sz w:val="30"/>
          <w:szCs w:val="30"/>
        </w:rPr>
        <w:t>3</w:t>
      </w:r>
      <w:r w:rsidR="00FB2EEF" w:rsidRPr="00FB467E">
        <w:rPr>
          <w:rFonts w:ascii="Angsana New" w:hAnsi="Angsana New"/>
          <w:spacing w:val="6"/>
          <w:sz w:val="30"/>
          <w:szCs w:val="30"/>
        </w:rPr>
        <w:t>0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Pr="00FB467E">
        <w:rPr>
          <w:rFonts w:ascii="Angsana New" w:hAnsi="Angsana New" w:hint="cs"/>
          <w:sz w:val="30"/>
          <w:szCs w:val="30"/>
          <w:cs/>
        </w:rPr>
        <w:t>กันยายน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="005C3224" w:rsidRPr="00FB467E">
        <w:rPr>
          <w:rFonts w:ascii="Angsana New" w:hAnsi="Angsana New"/>
          <w:sz w:val="30"/>
          <w:szCs w:val="30"/>
        </w:rPr>
        <w:t>2562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="008B4256">
        <w:rPr>
          <w:rFonts w:ascii="Angsana New" w:hAnsi="Angsana New" w:hint="cs"/>
          <w:sz w:val="30"/>
          <w:szCs w:val="30"/>
          <w:cs/>
        </w:rPr>
        <w:t>(</w:t>
      </w:r>
      <w:r w:rsidR="00027808" w:rsidRPr="00FB467E">
        <w:rPr>
          <w:rFonts w:ascii="Angsana New" w:hAnsi="Angsana New" w:hint="cs"/>
          <w:sz w:val="30"/>
          <w:szCs w:val="30"/>
          <w:cs/>
        </w:rPr>
        <w:t>ซึ่งรวมถึง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 </w:t>
      </w:r>
      <w:r w:rsidR="00027808" w:rsidRPr="00FB467E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BD6E36">
        <w:rPr>
          <w:rFonts w:ascii="Angsana New" w:hAnsi="Angsana New"/>
          <w:sz w:val="30"/>
          <w:szCs w:val="30"/>
        </w:rPr>
        <w:t>9</w:t>
      </w:r>
      <w:r w:rsidR="00027808" w:rsidRPr="00FB467E">
        <w:rPr>
          <w:rFonts w:ascii="Angsana New" w:hAnsi="Angsana New"/>
          <w:sz w:val="30"/>
          <w:szCs w:val="30"/>
        </w:rPr>
        <w:t xml:space="preserve"> </w:t>
      </w:r>
      <w:r w:rsidR="00027808" w:rsidRPr="00FB467E">
        <w:rPr>
          <w:rFonts w:ascii="Angsana New" w:hAnsi="Angsana New" w:hint="cs"/>
          <w:sz w:val="30"/>
          <w:szCs w:val="30"/>
          <w:cs/>
        </w:rPr>
        <w:t>การใช้ประโยชน์จากผลขาดทุนทางภาษียกไป</w:t>
      </w:r>
      <w:r w:rsidR="008B4256">
        <w:rPr>
          <w:rFonts w:ascii="Angsana New" w:hAnsi="Angsana New" w:hint="cs"/>
          <w:sz w:val="30"/>
          <w:szCs w:val="30"/>
          <w:cs/>
        </w:rPr>
        <w:t>)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="00FB467E" w:rsidRPr="00FB467E">
        <w:rPr>
          <w:rFonts w:asciiTheme="majorBidi" w:hAnsiTheme="majorBidi" w:cstheme="majorBidi"/>
          <w:sz w:val="30"/>
          <w:szCs w:val="30"/>
          <w:cs/>
        </w:rPr>
        <w:t>าร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FB467E" w:rsidRPr="00FB467E">
        <w:rPr>
          <w:rFonts w:asciiTheme="majorBidi" w:hAnsiTheme="majorBidi" w:cstheme="majorBidi"/>
          <w:sz w:val="30"/>
          <w:szCs w:val="30"/>
          <w:cs/>
        </w:rPr>
        <w:t>ใช้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FB467E" w:rsidRPr="00FB467E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FB467E" w:rsidRPr="00FB467E">
        <w:rPr>
          <w:rFonts w:asciiTheme="majorBidi" w:hAnsiTheme="majorBidi" w:cstheme="majorBidi"/>
          <w:sz w:val="30"/>
          <w:szCs w:val="30"/>
        </w:rPr>
        <w:t xml:space="preserve">15 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FB467E" w:rsidRPr="00FB467E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="00FB467E" w:rsidRPr="00FB467E">
        <w:rPr>
          <w:rFonts w:asciiTheme="majorBidi" w:hAnsiTheme="majorBidi" w:cstheme="majorBidi"/>
          <w:sz w:val="30"/>
          <w:szCs w:val="30"/>
        </w:rPr>
        <w:t>TFRS 15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>”)</w:t>
      </w:r>
      <w:r w:rsidR="00FB467E" w:rsidRPr="00FB467E">
        <w:rPr>
          <w:rFonts w:asciiTheme="majorBidi" w:hAnsiTheme="majorBidi" w:cstheme="majorBidi"/>
          <w:sz w:val="30"/>
          <w:szCs w:val="30"/>
        </w:rPr>
        <w:t xml:space="preserve"> </w:t>
      </w:r>
      <w:r w:rsidR="00FB467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FB467E" w:rsidRPr="00F748F8">
        <w:rPr>
          <w:rFonts w:ascii="Angsana New" w:hAnsi="Angsana New"/>
          <w:sz w:val="30"/>
          <w:szCs w:val="30"/>
          <w:cs/>
        </w:rPr>
        <w:t>กลุ่มบริษัท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="00FB467E" w:rsidRPr="00FB467E">
        <w:rPr>
          <w:rFonts w:ascii="Angsana New" w:hAnsi="Angsana New"/>
          <w:sz w:val="30"/>
          <w:szCs w:val="30"/>
        </w:rPr>
        <w:t xml:space="preserve">18 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B467E" w:rsidRPr="00FB467E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 </w:t>
      </w:r>
      <w:r w:rsidR="00FB467E" w:rsidRPr="00FB467E">
        <w:rPr>
          <w:rFonts w:ascii="Angsana New" w:hAnsi="Angsana New"/>
          <w:sz w:val="30"/>
          <w:szCs w:val="30"/>
        </w:rPr>
        <w:t xml:space="preserve">(“TAS 18”) </w:t>
      </w:r>
      <w:r w:rsidR="00FB467E" w:rsidRPr="00FB467E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</w:t>
      </w:r>
      <w:r w:rsidR="00FB467E" w:rsidRPr="00951558">
        <w:rPr>
          <w:rFonts w:ascii="Angsana New" w:hAnsi="Angsana New" w:hint="cs"/>
          <w:spacing w:val="-4"/>
          <w:sz w:val="30"/>
          <w:szCs w:val="30"/>
          <w:cs/>
        </w:rPr>
        <w:t>เกี่ยวข้อง</w:t>
      </w:r>
    </w:p>
    <w:p w14:paraId="7FACF9B2" w14:textId="77777777" w:rsidR="00FA33F7" w:rsidRPr="0096525F" w:rsidRDefault="00FA33F7" w:rsidP="00FA3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29F430C7" w14:textId="77777777" w:rsidR="001712BA" w:rsidRPr="00D36B78" w:rsidRDefault="004C7836" w:rsidP="001D3EA2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bookmarkStart w:id="1" w:name="_Hlk31047958"/>
      <w:r w:rsidRPr="004C7836">
        <w:rPr>
          <w:rFonts w:ascii="Angsana New" w:hAnsi="Angsana New"/>
          <w:b/>
          <w:sz w:val="30"/>
          <w:szCs w:val="30"/>
        </w:rPr>
        <w:t>3</w:t>
      </w:r>
      <w:r w:rsidR="00476F35" w:rsidRPr="00D36B78">
        <w:rPr>
          <w:rFonts w:ascii="Angsana New" w:hAnsi="Angsana New"/>
          <w:bCs/>
          <w:sz w:val="30"/>
          <w:szCs w:val="30"/>
          <w:cs/>
        </w:rPr>
        <w:tab/>
      </w:r>
      <w:r w:rsidR="00275E7A" w:rsidRPr="00D65BA4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180019BD" w14:textId="77777777" w:rsidR="001712BA" w:rsidRPr="0096525F" w:rsidRDefault="001712BA" w:rsidP="0031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</w:rPr>
      </w:pPr>
    </w:p>
    <w:p w14:paraId="56E81A29" w14:textId="77777777" w:rsidR="00275E7A" w:rsidRPr="00A77F6E" w:rsidRDefault="00275E7A" w:rsidP="00275E7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77F6E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A77F6E">
        <w:rPr>
          <w:rFonts w:ascii="Angsana New" w:hAnsi="Angsana New" w:cs="Angsana New" w:hint="cs"/>
          <w:sz w:val="30"/>
          <w:szCs w:val="30"/>
        </w:rPr>
        <w:t>15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เรื่อง รายได้จากสัญญาที่ทำกับลูกค้า </w:t>
      </w:r>
      <w:r w:rsidRPr="00A77F6E">
        <w:rPr>
          <w:rFonts w:ascii="Angsana New" w:hAnsi="Angsana New" w:cs="Angsana New"/>
          <w:sz w:val="30"/>
          <w:szCs w:val="30"/>
        </w:rPr>
        <w:br/>
      </w:r>
      <w:r w:rsidRPr="00A77F6E">
        <w:rPr>
          <w:rFonts w:ascii="Angsana New" w:hAnsi="Angsana New" w:cs="Angsana New" w:hint="cs"/>
          <w:sz w:val="30"/>
          <w:szCs w:val="30"/>
          <w:cs/>
        </w:rPr>
        <w:t>(“</w:t>
      </w:r>
      <w:r w:rsidRPr="00A77F6E">
        <w:rPr>
          <w:rFonts w:ascii="Angsana New" w:hAnsi="Angsana New" w:cs="Angsana New" w:hint="cs"/>
          <w:sz w:val="30"/>
          <w:szCs w:val="30"/>
        </w:rPr>
        <w:t>TFRS</w:t>
      </w:r>
      <w:r w:rsidRPr="00A77F6E">
        <w:rPr>
          <w:rFonts w:ascii="Angsana New" w:hAnsi="Angsana New" w:cs="Angsana New"/>
          <w:sz w:val="30"/>
          <w:szCs w:val="30"/>
        </w:rPr>
        <w:t xml:space="preserve"> </w:t>
      </w:r>
      <w:r w:rsidRPr="00A77F6E">
        <w:rPr>
          <w:rFonts w:ascii="Angsana New" w:hAnsi="Angsana New" w:cs="Angsana New" w:hint="cs"/>
          <w:sz w:val="30"/>
          <w:szCs w:val="30"/>
        </w:rPr>
        <w:t xml:space="preserve">15”) 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เป็นครั้งแรกตั้งแต่วันที่ </w:t>
      </w:r>
      <w:r w:rsidRPr="00A77F6E">
        <w:rPr>
          <w:rFonts w:ascii="Angsana New" w:hAnsi="Angsana New" w:cs="Angsana New" w:hint="cs"/>
          <w:sz w:val="30"/>
          <w:szCs w:val="30"/>
        </w:rPr>
        <w:t>1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A77F6E">
        <w:rPr>
          <w:rFonts w:ascii="Angsana New" w:hAnsi="Angsana New" w:cs="Angsana New" w:hint="cs"/>
          <w:sz w:val="30"/>
          <w:szCs w:val="30"/>
        </w:rPr>
        <w:t>2562 TFRS 15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กำหนดกรอบแนวคิดในการประเมินจำนวนเงิน และจังหวะเวลาในการรับรู้รายได้</w:t>
      </w:r>
    </w:p>
    <w:p w14:paraId="21408112" w14:textId="77777777" w:rsidR="00275E7A" w:rsidRPr="0096525F" w:rsidRDefault="00275E7A" w:rsidP="0031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</w:rPr>
      </w:pPr>
    </w:p>
    <w:p w14:paraId="42A451C7" w14:textId="77777777" w:rsidR="00275E7A" w:rsidRPr="00A77F6E" w:rsidRDefault="00275E7A" w:rsidP="00275E7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77F6E"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 w:rsidRPr="00A77F6E">
        <w:rPr>
          <w:rFonts w:ascii="Angsana New" w:hAnsi="Angsana New" w:cs="Angsana New" w:hint="cs"/>
          <w:sz w:val="30"/>
          <w:szCs w:val="30"/>
        </w:rPr>
        <w:t>TFRS 15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310B2F">
        <w:rPr>
          <w:rFonts w:ascii="Angsana New" w:hAnsi="Angsana New" w:cs="Angsana New"/>
          <w:sz w:val="30"/>
          <w:szCs w:val="30"/>
          <w:cs/>
        </w:rPr>
        <w:br/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ในขณะที่ </w:t>
      </w:r>
      <w:r w:rsidRPr="00A77F6E">
        <w:rPr>
          <w:rFonts w:ascii="Angsana New" w:hAnsi="Angsana New" w:cs="Angsana New" w:hint="cs"/>
          <w:sz w:val="30"/>
          <w:szCs w:val="30"/>
        </w:rPr>
        <w:t>TAS 18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34E208A6" w14:textId="77777777" w:rsidR="003D014C" w:rsidRPr="0096525F" w:rsidRDefault="003D014C" w:rsidP="0031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</w:rPr>
      </w:pPr>
    </w:p>
    <w:p w14:paraId="5E729B79" w14:textId="77777777" w:rsidR="00310B2F" w:rsidRPr="00A77F6E" w:rsidRDefault="00310B2F" w:rsidP="00275E7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กลุ่มบริษัทได้ถือปฏิบัติตาม </w:t>
      </w:r>
      <w:r>
        <w:rPr>
          <w:rFonts w:ascii="Angsana New" w:hAnsi="Angsana New" w:cs="Angsana New"/>
          <w:sz w:val="30"/>
          <w:szCs w:val="30"/>
        </w:rPr>
        <w:t xml:space="preserve">TFRS 15 </w:t>
      </w:r>
      <w:r>
        <w:rPr>
          <w:rFonts w:ascii="Angsana New" w:hAnsi="Angsana New" w:cs="Angsana New" w:hint="cs"/>
          <w:sz w:val="30"/>
          <w:szCs w:val="30"/>
          <w:cs/>
        </w:rPr>
        <w:t>ทำให้มีการจัดประเภทบัญชีใหม่ในงบกำไรขาดทุนเบ็ดเสร็จ</w:t>
      </w:r>
      <w:r w:rsidR="002453DC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2001D">
        <w:rPr>
          <w:rFonts w:ascii="Angsana New" w:hAnsi="Angsana New" w:cs="Angsana New"/>
          <w:sz w:val="30"/>
          <w:szCs w:val="30"/>
        </w:rPr>
        <w:br/>
      </w:r>
      <w:r w:rsidR="002453DC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="000208EF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2453DC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2453DC">
        <w:rPr>
          <w:rFonts w:ascii="Angsana New" w:hAnsi="Angsana New" w:cs="Angsana New"/>
          <w:sz w:val="30"/>
          <w:szCs w:val="30"/>
        </w:rPr>
        <w:t xml:space="preserve">31 </w:t>
      </w:r>
      <w:r w:rsidR="000208E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24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53DC">
        <w:rPr>
          <w:rFonts w:ascii="Angsana New" w:hAnsi="Angsana New" w:cs="Angsana New"/>
          <w:sz w:val="30"/>
          <w:szCs w:val="30"/>
        </w:rPr>
        <w:t>256</w:t>
      </w:r>
      <w:r w:rsidR="000208EF">
        <w:rPr>
          <w:rFonts w:ascii="Angsana New" w:hAnsi="Angsana New" w:cs="Angsana New"/>
          <w:sz w:val="30"/>
          <w:szCs w:val="30"/>
        </w:rPr>
        <w:t>3</w:t>
      </w:r>
      <w:r w:rsidR="002453DC">
        <w:rPr>
          <w:rFonts w:ascii="Angsana New" w:hAnsi="Angsana New" w:cs="Angsana New"/>
          <w:sz w:val="30"/>
          <w:szCs w:val="30"/>
        </w:rPr>
        <w:t xml:space="preserve"> </w:t>
      </w:r>
      <w:r w:rsidR="003F13B2">
        <w:rPr>
          <w:rFonts w:ascii="Angsana New" w:hAnsi="Angsana New" w:cs="Angsana New" w:hint="cs"/>
          <w:sz w:val="30"/>
          <w:szCs w:val="30"/>
          <w:cs/>
        </w:rPr>
        <w:t xml:space="preserve">แต่ไม่มีผลกระทบต่อกำไรสะสม ณ วันที่ </w:t>
      </w:r>
      <w:r w:rsidR="003F13B2">
        <w:rPr>
          <w:rFonts w:ascii="Angsana New" w:hAnsi="Angsana New" w:cs="Angsana New"/>
          <w:sz w:val="30"/>
          <w:szCs w:val="30"/>
        </w:rPr>
        <w:t xml:space="preserve">1 </w:t>
      </w:r>
      <w:r w:rsidR="003F13B2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3F13B2">
        <w:rPr>
          <w:rFonts w:ascii="Angsana New" w:hAnsi="Angsana New" w:cs="Angsana New"/>
          <w:sz w:val="30"/>
          <w:szCs w:val="30"/>
        </w:rPr>
        <w:t>2</w:t>
      </w:r>
      <w:r w:rsidR="008B4256">
        <w:rPr>
          <w:rFonts w:ascii="Angsana New" w:hAnsi="Angsana New" w:cs="Angsana New"/>
          <w:sz w:val="30"/>
          <w:szCs w:val="30"/>
        </w:rPr>
        <w:t>56</w:t>
      </w:r>
      <w:r w:rsidR="003F13B2">
        <w:rPr>
          <w:rFonts w:ascii="Angsana New" w:hAnsi="Angsana New" w:cs="Angsana New"/>
          <w:sz w:val="30"/>
          <w:szCs w:val="30"/>
        </w:rPr>
        <w:t>2</w:t>
      </w:r>
    </w:p>
    <w:p w14:paraId="6DC3629F" w14:textId="450A77AB" w:rsidR="002C6259" w:rsidRDefault="002C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2"/>
          <w:szCs w:val="22"/>
          <w:cs/>
        </w:rPr>
      </w:pPr>
    </w:p>
    <w:p w14:paraId="7BAB5CA7" w14:textId="77777777" w:rsidR="006327FD" w:rsidRPr="006327FD" w:rsidRDefault="006327FD" w:rsidP="006327F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327FD">
        <w:rPr>
          <w:rFonts w:asciiTheme="majorBidi" w:hAnsiTheme="majorBidi" w:cstheme="majorBidi" w:hint="cs"/>
          <w:sz w:val="30"/>
          <w:szCs w:val="30"/>
          <w:cs/>
        </w:rPr>
        <w:t>การขายสินค้า</w:t>
      </w:r>
    </w:p>
    <w:p w14:paraId="780E6C46" w14:textId="77777777" w:rsidR="00B4725A" w:rsidRPr="00DB3FC7" w:rsidRDefault="00B4725A" w:rsidP="00A65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sz w:val="24"/>
          <w:szCs w:val="24"/>
        </w:rPr>
      </w:pPr>
    </w:p>
    <w:p w14:paraId="5C5CB223" w14:textId="77777777" w:rsidR="00B4725A" w:rsidRDefault="00B4725A" w:rsidP="00B472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7324">
        <w:rPr>
          <w:rFonts w:ascii="Angsana New" w:hAnsi="Angsana New"/>
          <w:color w:val="000000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FC7324">
        <w:rPr>
          <w:rFonts w:ascii="Angsana New" w:hAnsi="Angsana New"/>
          <w:color w:val="000000"/>
          <w:sz w:val="30"/>
          <w:szCs w:val="30"/>
        </w:rPr>
        <w:t xml:space="preserve">15 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รายได้จะรับรู้เมื่อลูกค้า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อำนาจควบคุมสินค้า สำหรับ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การขายตาม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จ้างผลิตสินค้าที่มีลักษณะสินค้าเฉพาะเจาะจง</w:t>
      </w:r>
      <w:r w:rsidRPr="00FC7324">
        <w:rPr>
          <w:rFonts w:ascii="Angsana New" w:hAnsi="Angsana New"/>
          <w:color w:val="000000"/>
          <w:sz w:val="30"/>
          <w:szCs w:val="30"/>
        </w:rPr>
        <w:t xml:space="preserve"> 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ลูกค้า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เป็นผู้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ควบคุม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สินค้าระหว่างผลิตทั้งหมดตั้งแต่สินค้าเข้าสู่กระบวนการผลิต</w:t>
      </w:r>
      <w:r w:rsidRPr="00FC73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ในกรณีดังกล่าว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รายได้จะรับรู้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ตามกระบวนการผลิต ส่งผลให้รายได้และต้นทุนที่เกี่ยวข้องกับสัญญาดังกล่าวมีการรับรู้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ตลอดช่วงเวลา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 xml:space="preserve"> จึงเป็นการรับรู้รายได้ก่อนส่งมอบสินค้าไปยังสถานที่ของลูกค้า</w:t>
      </w:r>
    </w:p>
    <w:p w14:paraId="660E69DF" w14:textId="77777777" w:rsidR="006327FD" w:rsidRPr="006327FD" w:rsidRDefault="006327FD" w:rsidP="006327F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327FD">
        <w:rPr>
          <w:rFonts w:asciiTheme="majorBidi" w:hAnsiTheme="majorBidi" w:cstheme="majorBidi"/>
          <w:sz w:val="30"/>
          <w:szCs w:val="30"/>
          <w:cs/>
        </w:rPr>
        <w:lastRenderedPageBreak/>
        <w:t>เงินที่จ่ายให้กับลูกค้า</w:t>
      </w:r>
    </w:p>
    <w:p w14:paraId="52008187" w14:textId="77777777" w:rsidR="006327FD" w:rsidRPr="00DB3FC7" w:rsidRDefault="006327FD" w:rsidP="00632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875F8FF" w14:textId="77777777" w:rsidR="006327FD" w:rsidRPr="00E7422D" w:rsidRDefault="006327FD" w:rsidP="00632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กลุ่มบริษัทจ่ายค่าจัดวางสินค้า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ค่าจัดงาน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แสดงสินค้า หรือ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ค่า</w:t>
      </w: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โฆษณาให้กับร้านค้าปลีก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ตาม </w:t>
      </w:r>
      <w:r w:rsidRPr="00E7422D">
        <w:rPr>
          <w:rFonts w:ascii="Angsana New" w:hAnsi="Angsana New"/>
          <w:color w:val="000000"/>
          <w:sz w:val="30"/>
          <w:szCs w:val="30"/>
        </w:rPr>
        <w:t xml:space="preserve">TAS </w:t>
      </w:r>
      <w:r w:rsidR="00AF6EA8">
        <w:rPr>
          <w:rFonts w:ascii="Angsana New" w:hAnsi="Angsana New"/>
          <w:color w:val="000000"/>
          <w:sz w:val="30"/>
          <w:szCs w:val="30"/>
        </w:rPr>
        <w:t>18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กลุ่มบริษัทรับรู้จำนวนเงินดังกล่าวเป็นต้นทุนในการจัดจำหน่าย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ตาม </w:t>
      </w:r>
      <w:r w:rsidRPr="00E7422D">
        <w:rPr>
          <w:rFonts w:ascii="Angsana New" w:hAnsi="Angsana New"/>
          <w:color w:val="000000"/>
          <w:sz w:val="30"/>
          <w:szCs w:val="30"/>
        </w:rPr>
        <w:t xml:space="preserve">TFRS </w:t>
      </w:r>
      <w:r w:rsidR="00AF6EA8">
        <w:rPr>
          <w:rFonts w:ascii="Angsana New" w:hAnsi="Angsana New"/>
          <w:color w:val="000000"/>
          <w:sz w:val="30"/>
          <w:szCs w:val="30"/>
        </w:rPr>
        <w:t>15</w:t>
      </w:r>
      <w:r w:rsidRPr="00E7422D">
        <w:rPr>
          <w:rFonts w:ascii="Angsana New" w:hAnsi="Angsana New"/>
          <w:color w:val="000000"/>
          <w:sz w:val="30"/>
          <w:szCs w:val="30"/>
        </w:rPr>
        <w:t xml:space="preserve">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กำหนดให้</w:t>
      </w: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ต้อง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พิจารณาว่า กลุ่มบริษัท ได้รับสินค้าหรือบริการ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จากลูกค้า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หรือไม่ หากได้รับสินค้าหรือบริการ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จากลูกค้า </w:t>
      </w: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กลุ่มบริษัทบันทึกการจ่ายชำระดังกล่าวเป็นค่าใช้จ่ายเมื่อได้รับประโยชน์จากสินค้าหรือบริการนั้น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ในทางกลับกัน หาก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ไม่ได้รับสินค้าหรือบริการจากลูกค้า 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จะรับรู้การจ่ายชำระดังกล่าวเป็นส่วนหักจากรายได้ ทั้งนี้ 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หาก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จำนวนเงินที่จ่าย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มีมูลค่าสูงกว่ามูลค่ายุติธรรมของสินค้าหรือบริการที่ได้รับ ส่วนเกินดังกล่าว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รับรู้เป็นส่วนหักจากรายได้ซึ่งส่งผลให้รายได้และต้นทุนในการจัดจำหน่ายลดลง</w:t>
      </w:r>
      <w:bookmarkEnd w:id="1"/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0DE507C" w14:textId="77777777" w:rsidR="00275E7A" w:rsidRPr="00DB3FC7" w:rsidRDefault="00275E7A" w:rsidP="0093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4BC29D02" w14:textId="77777777" w:rsidR="004818D9" w:rsidRPr="00D36B78" w:rsidRDefault="00BD6E36" w:rsidP="000A5908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4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040E2827" w14:textId="77777777" w:rsidR="004818D9" w:rsidRPr="00DB3FC7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E270C27" w14:textId="77777777" w:rsidR="00FF1E6E" w:rsidRPr="00FF1E6E" w:rsidRDefault="00FF1E6E" w:rsidP="00FF1E6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1E6E"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ความสัมพันธ์ที่มีกับบริษัทร่วมและบริษัทย่อย ได้เปิดเผยในหมายเหตุข้อ </w:t>
      </w:r>
      <w:r w:rsidR="00515552" w:rsidRPr="00ED5E4E">
        <w:rPr>
          <w:rFonts w:ascii="Angsana New" w:hAnsi="Angsana New"/>
          <w:sz w:val="30"/>
          <w:szCs w:val="30"/>
        </w:rPr>
        <w:t>6</w:t>
      </w:r>
      <w:r w:rsidRPr="00ED5E4E">
        <w:rPr>
          <w:rFonts w:ascii="Angsana New" w:hAnsi="Angsana New"/>
          <w:sz w:val="30"/>
          <w:szCs w:val="30"/>
        </w:rPr>
        <w:t xml:space="preserve"> </w:t>
      </w:r>
      <w:r w:rsidRPr="00ED5E4E">
        <w:rPr>
          <w:rFonts w:ascii="Angsana New" w:hAnsi="Angsana New" w:hint="cs"/>
          <w:sz w:val="30"/>
          <w:szCs w:val="30"/>
          <w:cs/>
        </w:rPr>
        <w:t xml:space="preserve">และ </w:t>
      </w:r>
      <w:r w:rsidR="00515552" w:rsidRPr="00ED5E4E">
        <w:rPr>
          <w:rFonts w:ascii="Angsana New" w:hAnsi="Angsana New"/>
          <w:sz w:val="30"/>
          <w:szCs w:val="30"/>
        </w:rPr>
        <w:t>7</w:t>
      </w:r>
      <w:r w:rsidRPr="00FF1E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สำหรับ</w:t>
      </w:r>
      <w:r w:rsidRPr="00FF1E6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บุคคลหรือกิจการที่เกี่ยวข้องกันอื่นไม่มีความสัมพันธ์เปลี่ยนแปลงไปอย่างมีสาระสำคัญ</w:t>
      </w:r>
    </w:p>
    <w:p w14:paraId="2B09FF8C" w14:textId="77777777" w:rsidR="00FF1E6E" w:rsidRPr="00DB3FC7" w:rsidRDefault="00FF1E6E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399D6D5C" w14:textId="0D7795C5" w:rsidR="00FF1E6E" w:rsidRPr="009D5EC8" w:rsidRDefault="00FF1E6E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D5EC8">
        <w:rPr>
          <w:rFonts w:ascii="Angsana New" w:hAnsi="Angsana New"/>
          <w:sz w:val="30"/>
          <w:szCs w:val="30"/>
          <w:cs/>
        </w:rPr>
        <w:t>นโยบายการกำหนดราคาในระหว่างงวด</w:t>
      </w:r>
      <w:r w:rsidR="006C3B0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A90C0A" w:rsidRPr="009D5EC8">
        <w:rPr>
          <w:rFonts w:ascii="Angsana New" w:hAnsi="Angsana New" w:hint="cs"/>
          <w:sz w:val="30"/>
          <w:szCs w:val="30"/>
          <w:cs/>
        </w:rPr>
        <w:t>หก</w:t>
      </w:r>
      <w:r w:rsidRPr="009D5EC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90C0A" w:rsidRPr="009D5EC8">
        <w:rPr>
          <w:rFonts w:ascii="Angsana New" w:hAnsi="Angsana New"/>
          <w:sz w:val="30"/>
          <w:szCs w:val="30"/>
        </w:rPr>
        <w:t>31</w:t>
      </w:r>
      <w:r w:rsidR="00A90C0A" w:rsidRPr="009D5EC8">
        <w:rPr>
          <w:rFonts w:ascii="Angsana New" w:hAnsi="Angsana New"/>
          <w:sz w:val="30"/>
          <w:szCs w:val="30"/>
          <w:cs/>
        </w:rPr>
        <w:t xml:space="preserve"> </w:t>
      </w:r>
      <w:r w:rsidR="00A90C0A" w:rsidRPr="009D5EC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90C0A" w:rsidRPr="009D5EC8">
        <w:rPr>
          <w:rFonts w:ascii="Angsana New" w:hAnsi="Angsana New"/>
          <w:sz w:val="30"/>
          <w:szCs w:val="30"/>
        </w:rPr>
        <w:t>2563</w:t>
      </w:r>
      <w:r w:rsidR="00A90C0A" w:rsidRPr="009D5EC8">
        <w:rPr>
          <w:rFonts w:ascii="Angsana New" w:hAnsi="Angsana New" w:hint="cs"/>
          <w:sz w:val="30"/>
          <w:szCs w:val="30"/>
          <w:cs/>
        </w:rPr>
        <w:t xml:space="preserve"> </w:t>
      </w:r>
      <w:r w:rsidRPr="009D5EC8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</w:t>
      </w:r>
    </w:p>
    <w:p w14:paraId="6779318B" w14:textId="77777777" w:rsidR="00FF1E6E" w:rsidRPr="00DB3FC7" w:rsidRDefault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2F6E9A82" w14:textId="77777777" w:rsidR="006161A7" w:rsidRDefault="006161A7" w:rsidP="0040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B6094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386DD0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363759" w:rsidRPr="00D36B78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E33267">
        <w:rPr>
          <w:rFonts w:ascii="Angsana New" w:hAnsi="Angsana New"/>
          <w:sz w:val="30"/>
          <w:szCs w:val="30"/>
        </w:rPr>
        <w:t>31</w:t>
      </w:r>
      <w:r w:rsidR="00363759" w:rsidRPr="00D36B78">
        <w:rPr>
          <w:rFonts w:ascii="Angsana New" w:hAnsi="Angsana New"/>
          <w:sz w:val="30"/>
          <w:szCs w:val="30"/>
          <w:cs/>
        </w:rPr>
        <w:t xml:space="preserve"> มีนาคม </w:t>
      </w:r>
      <w:r w:rsidR="00386DD0">
        <w:rPr>
          <w:rFonts w:ascii="Angsana New" w:hAnsi="Angsana New"/>
          <w:sz w:val="30"/>
          <w:szCs w:val="30"/>
        </w:rPr>
        <w:t>25</w:t>
      </w:r>
      <w:r w:rsidR="00363759">
        <w:rPr>
          <w:rFonts w:ascii="Angsana New" w:hAnsi="Angsana New"/>
          <w:sz w:val="30"/>
          <w:szCs w:val="30"/>
        </w:rPr>
        <w:t>6</w:t>
      </w:r>
      <w:r w:rsidR="00386DD0">
        <w:rPr>
          <w:rFonts w:ascii="Angsana New" w:hAnsi="Angsana New"/>
          <w:sz w:val="30"/>
          <w:szCs w:val="30"/>
        </w:rPr>
        <w:t>3</w:t>
      </w:r>
      <w:r w:rsidR="00363759" w:rsidRPr="00D36B78">
        <w:rPr>
          <w:rFonts w:ascii="Angsana New" w:hAnsi="Angsana New"/>
          <w:sz w:val="30"/>
          <w:szCs w:val="30"/>
          <w:cs/>
        </w:rPr>
        <w:t xml:space="preserve"> และ </w:t>
      </w:r>
      <w:r w:rsidR="00363759">
        <w:rPr>
          <w:rFonts w:ascii="Angsana New" w:hAnsi="Angsana New"/>
          <w:sz w:val="30"/>
          <w:szCs w:val="30"/>
        </w:rPr>
        <w:t>256</w:t>
      </w:r>
      <w:r w:rsidR="00386DD0">
        <w:rPr>
          <w:rFonts w:ascii="Angsana New" w:hAnsi="Angsana New"/>
          <w:sz w:val="30"/>
          <w:szCs w:val="30"/>
        </w:rPr>
        <w:t>2</w:t>
      </w:r>
      <w:r w:rsidR="00363759" w:rsidRPr="00D36B7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12A2E1D" w14:textId="77777777" w:rsidR="00A65C39" w:rsidRPr="00DB3FC7" w:rsidRDefault="00A65C39" w:rsidP="0040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82"/>
        <w:gridCol w:w="1169"/>
        <w:gridCol w:w="270"/>
        <w:gridCol w:w="1260"/>
        <w:gridCol w:w="270"/>
        <w:gridCol w:w="1189"/>
        <w:gridCol w:w="270"/>
        <w:gridCol w:w="1260"/>
      </w:tblGrid>
      <w:tr w:rsidR="007F3E25" w:rsidRPr="00356084" w14:paraId="2F3933E6" w14:textId="77777777" w:rsidTr="003076A5">
        <w:tc>
          <w:tcPr>
            <w:tcW w:w="3582" w:type="dxa"/>
          </w:tcPr>
          <w:p w14:paraId="0A37F3EB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2" w:name="_Hlk38585528"/>
          </w:p>
        </w:tc>
        <w:tc>
          <w:tcPr>
            <w:tcW w:w="2699" w:type="dxa"/>
            <w:gridSpan w:val="3"/>
          </w:tcPr>
          <w:p w14:paraId="1F9528A2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449369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9" w:type="dxa"/>
            <w:gridSpan w:val="3"/>
          </w:tcPr>
          <w:p w14:paraId="39D804B4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E25" w:rsidRPr="00356084" w14:paraId="3AA611D4" w14:textId="77777777" w:rsidTr="003076A5">
        <w:tc>
          <w:tcPr>
            <w:tcW w:w="3582" w:type="dxa"/>
          </w:tcPr>
          <w:p w14:paraId="4088D579" w14:textId="77777777" w:rsidR="007F3E25" w:rsidRPr="00757FD9" w:rsidRDefault="007F3E25" w:rsidP="0075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757FD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Pr="00757FD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สาม</w:t>
            </w:r>
            <w:r w:rsidRPr="00757FD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เดือนสิ้นสุดวันที่</w:t>
            </w:r>
            <w:r w:rsidRPr="00757FD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757FD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169" w:type="dxa"/>
          </w:tcPr>
          <w:p w14:paraId="5C725168" w14:textId="77777777" w:rsidR="007F3E25" w:rsidRPr="00356084" w:rsidRDefault="007F3E25" w:rsidP="009C7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A9E371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725AB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3BCCCC4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D084528" w14:textId="77777777" w:rsidR="007F3E25" w:rsidRPr="00356084" w:rsidRDefault="007F3E25" w:rsidP="009C7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151F416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0DC0B0" w14:textId="77777777" w:rsidR="007F3E25" w:rsidRPr="00356084" w:rsidRDefault="007F3E25" w:rsidP="007F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F3E25" w:rsidRPr="00356084" w14:paraId="7C442592" w14:textId="77777777" w:rsidTr="003076A5">
        <w:tc>
          <w:tcPr>
            <w:tcW w:w="3582" w:type="dxa"/>
          </w:tcPr>
          <w:p w14:paraId="1006CF74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8" w:type="dxa"/>
            <w:gridSpan w:val="7"/>
          </w:tcPr>
          <w:p w14:paraId="70515C05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25F" w:rsidRPr="00356084" w14:paraId="5E67D16A" w14:textId="77777777" w:rsidTr="003076A5">
        <w:trPr>
          <w:trHeight w:val="425"/>
        </w:trPr>
        <w:tc>
          <w:tcPr>
            <w:tcW w:w="3582" w:type="dxa"/>
          </w:tcPr>
          <w:p w14:paraId="70ED6A05" w14:textId="5F0D7E28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</w:tcPr>
          <w:p w14:paraId="5F09429E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D8A88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842CC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75937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3E64E6F" w14:textId="77777777" w:rsidR="0096525F" w:rsidRPr="00356084" w:rsidRDefault="0096525F" w:rsidP="00DE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BEA68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</w:tcPr>
          <w:p w14:paraId="023C4D22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25F" w:rsidRPr="00356084" w14:paraId="06CCC2C5" w14:textId="77777777" w:rsidTr="003076A5">
        <w:trPr>
          <w:trHeight w:val="425"/>
        </w:trPr>
        <w:tc>
          <w:tcPr>
            <w:tcW w:w="3582" w:type="dxa"/>
          </w:tcPr>
          <w:p w14:paraId="4FD9B4F6" w14:textId="0445736C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</w:tcPr>
          <w:p w14:paraId="6E002FF5" w14:textId="0CAC4B45" w:rsidR="0096525F" w:rsidRPr="00356084" w:rsidRDefault="00E83BF9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652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183CCE1B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BB9E46" w14:textId="00EF94F1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B3D3AD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CCC4B39" w14:textId="28C45FB9" w:rsidR="0096525F" w:rsidRPr="00356084" w:rsidRDefault="00E83BF9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652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146E861A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</w:tcPr>
          <w:p w14:paraId="6F1B565B" w14:textId="0AA62C13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525F" w:rsidRPr="00356084" w14:paraId="2DDE97EB" w14:textId="77777777" w:rsidTr="003076A5">
        <w:trPr>
          <w:trHeight w:val="425"/>
        </w:trPr>
        <w:tc>
          <w:tcPr>
            <w:tcW w:w="3582" w:type="dxa"/>
          </w:tcPr>
          <w:p w14:paraId="756A9AE9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15C5C300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68F45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4333B7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23D1AA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A2F4CF5" w14:textId="77777777" w:rsidR="0096525F" w:rsidRPr="00356084" w:rsidRDefault="0096525F" w:rsidP="00DE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849EB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</w:tcPr>
          <w:p w14:paraId="6A287A09" w14:textId="77777777" w:rsidR="0096525F" w:rsidRPr="00356084" w:rsidRDefault="0096525F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3E25" w:rsidRPr="00356084" w14:paraId="3217C3F5" w14:textId="77777777" w:rsidTr="003076A5">
        <w:trPr>
          <w:trHeight w:val="425"/>
        </w:trPr>
        <w:tc>
          <w:tcPr>
            <w:tcW w:w="3582" w:type="dxa"/>
          </w:tcPr>
          <w:p w14:paraId="5D6258AF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0F11B27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B5805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CA224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50F40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2E6F1BB" w14:textId="77777777" w:rsidR="007F3E25" w:rsidRPr="00356084" w:rsidRDefault="007F3E25" w:rsidP="00DE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4407D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</w:tcPr>
          <w:p w14:paraId="19BAE60A" w14:textId="77777777" w:rsidR="007F3E25" w:rsidRPr="00356084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2"/>
      <w:tr w:rsidR="00F926B1" w:rsidRPr="00356084" w14:paraId="6E34997C" w14:textId="77777777" w:rsidTr="003076A5">
        <w:tc>
          <w:tcPr>
            <w:tcW w:w="3582" w:type="dxa"/>
          </w:tcPr>
          <w:p w14:paraId="54C55BEE" w14:textId="77777777" w:rsidR="00F926B1" w:rsidRPr="00ED5E4E" w:rsidRDefault="00F926B1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69" w:type="dxa"/>
          </w:tcPr>
          <w:p w14:paraId="32648FB4" w14:textId="77777777" w:rsidR="00F926B1" w:rsidRPr="00ED5E4E" w:rsidRDefault="00F926B1" w:rsidP="00AF6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E9C8DA" w14:textId="77777777" w:rsidR="00F926B1" w:rsidRPr="00ED5E4E" w:rsidRDefault="00F926B1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CB3294" w14:textId="77777777" w:rsidR="00F926B1" w:rsidRPr="00ED5E4E" w:rsidRDefault="00F926B1" w:rsidP="0075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603A5F" w14:textId="77777777" w:rsidR="00F926B1" w:rsidRPr="00ED5E4E" w:rsidRDefault="00F926B1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5AC29D9" w14:textId="77777777" w:rsidR="00F926B1" w:rsidRPr="00ED5E4E" w:rsidRDefault="00F926B1" w:rsidP="00DE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8CE53C7" w14:textId="77777777" w:rsidR="00F926B1" w:rsidRPr="00ED5E4E" w:rsidRDefault="00F926B1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70F35B" w14:textId="77777777" w:rsidR="00F926B1" w:rsidRPr="00AF6EA8" w:rsidRDefault="00F926B1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6EA8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7F3E25" w:rsidRPr="00356084" w14:paraId="12B3370E" w14:textId="77777777" w:rsidTr="003076A5">
        <w:tc>
          <w:tcPr>
            <w:tcW w:w="3582" w:type="dxa"/>
          </w:tcPr>
          <w:p w14:paraId="72F1296C" w14:textId="77777777" w:rsidR="007F3E25" w:rsidRPr="00ED5E4E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69" w:type="dxa"/>
          </w:tcPr>
          <w:p w14:paraId="28CF0C59" w14:textId="77777777" w:rsidR="007F3E25" w:rsidRPr="00ED5E4E" w:rsidRDefault="00B14BEB" w:rsidP="00AF6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96C67" w14:textId="77777777" w:rsidR="007F3E25" w:rsidRPr="00ED5E4E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607C7E" w14:textId="77777777" w:rsidR="007F3E25" w:rsidRPr="00ED5E4E" w:rsidRDefault="007F3E25" w:rsidP="0075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94B5C8" w14:textId="77777777" w:rsidR="007F3E25" w:rsidRPr="00ED5E4E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00E827D" w14:textId="77777777" w:rsidR="007F3E25" w:rsidRPr="00ED5E4E" w:rsidRDefault="00F926B1" w:rsidP="00DE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</w:rPr>
              <w:t>85,157</w:t>
            </w:r>
          </w:p>
        </w:tc>
        <w:tc>
          <w:tcPr>
            <w:tcW w:w="270" w:type="dxa"/>
          </w:tcPr>
          <w:p w14:paraId="07B0BE2B" w14:textId="77777777" w:rsidR="007F3E25" w:rsidRPr="00ED5E4E" w:rsidRDefault="007F3E25" w:rsidP="0051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7C3969" w14:textId="77777777" w:rsidR="007F3E25" w:rsidRPr="00AF6EA8" w:rsidRDefault="00F926B1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6EA8">
              <w:rPr>
                <w:rFonts w:ascii="Angsana New" w:hAnsi="Angsana New"/>
                <w:sz w:val="30"/>
                <w:szCs w:val="30"/>
              </w:rPr>
              <w:t>99,599</w:t>
            </w:r>
          </w:p>
        </w:tc>
      </w:tr>
      <w:tr w:rsidR="0096525F" w:rsidRPr="00356084" w14:paraId="2801FE40" w14:textId="77777777" w:rsidTr="002462C5">
        <w:tc>
          <w:tcPr>
            <w:tcW w:w="3582" w:type="dxa"/>
          </w:tcPr>
          <w:p w14:paraId="7E3C6462" w14:textId="77777777" w:rsidR="0096525F" w:rsidRPr="00356084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69" w:type="dxa"/>
          </w:tcPr>
          <w:p w14:paraId="6DE400E1" w14:textId="77777777" w:rsidR="0096525F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02AC8D" w14:textId="77777777" w:rsidR="0096525F" w:rsidRPr="00356084" w:rsidRDefault="0096525F" w:rsidP="00246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A27DF6" w14:textId="77777777" w:rsidR="0096525F" w:rsidRPr="00356084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C6E696" w14:textId="77777777" w:rsidR="0096525F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0" w:right="-108"/>
              <w:rPr>
                <w:rFonts w:ascii="Angsana New" w:hAnsi="Angsana New"/>
                <w:sz w:val="30"/>
                <w:szCs w:val="30"/>
              </w:rPr>
            </w:pPr>
          </w:p>
          <w:p w14:paraId="3188E661" w14:textId="77777777" w:rsidR="0096525F" w:rsidRPr="00D36B78" w:rsidRDefault="0096525F" w:rsidP="00246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FAE191" w14:textId="77777777" w:rsidR="0096525F" w:rsidRPr="00356084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2AC58B6" w14:textId="77777777" w:rsidR="0096525F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8D3FA48" w14:textId="77777777" w:rsidR="0096525F" w:rsidRPr="00356084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14BE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4BEB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270" w:type="dxa"/>
          </w:tcPr>
          <w:p w14:paraId="773596E3" w14:textId="77777777" w:rsidR="0096525F" w:rsidRPr="00356084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EA70AF" w14:textId="77777777" w:rsidR="0096525F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5F1CAE9" w14:textId="77777777" w:rsidR="0096525F" w:rsidRPr="00D36B78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10,222</w:t>
            </w:r>
          </w:p>
        </w:tc>
      </w:tr>
      <w:tr w:rsidR="0096525F" w:rsidRPr="00356084" w14:paraId="69952434" w14:textId="77777777" w:rsidTr="002462C5">
        <w:tc>
          <w:tcPr>
            <w:tcW w:w="3582" w:type="dxa"/>
          </w:tcPr>
          <w:p w14:paraId="6F839A2A" w14:textId="77777777" w:rsidR="0096525F" w:rsidRPr="00356084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</w:tcPr>
          <w:p w14:paraId="26BE30F3" w14:textId="77777777" w:rsidR="0096525F" w:rsidRPr="00356084" w:rsidRDefault="0096525F" w:rsidP="00246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689F22" w14:textId="77777777" w:rsidR="0096525F" w:rsidRPr="00356084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ADD8C7" w14:textId="77777777" w:rsidR="0096525F" w:rsidRPr="00D36B78" w:rsidRDefault="0096525F" w:rsidP="00246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624D0B" w14:textId="77777777" w:rsidR="0096525F" w:rsidRPr="00356084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332777C" w14:textId="77777777" w:rsidR="0096525F" w:rsidRPr="00356084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14BEB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721EBDBD" w14:textId="77777777" w:rsidR="0096525F" w:rsidRPr="00356084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61F8DE" w14:textId="77777777" w:rsidR="0096525F" w:rsidRPr="00D36B78" w:rsidRDefault="0096525F" w:rsidP="0024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955</w:t>
            </w:r>
          </w:p>
        </w:tc>
      </w:tr>
      <w:tr w:rsidR="00A65C39" w:rsidRPr="00356084" w14:paraId="1397D270" w14:textId="77777777" w:rsidTr="00A65C39">
        <w:tc>
          <w:tcPr>
            <w:tcW w:w="3582" w:type="dxa"/>
          </w:tcPr>
          <w:p w14:paraId="0053D9A0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</w:tcPr>
          <w:p w14:paraId="2BD071D2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AB3C96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9" w:type="dxa"/>
            <w:gridSpan w:val="3"/>
          </w:tcPr>
          <w:p w14:paraId="224030AB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C39" w:rsidRPr="00356084" w14:paraId="537B5A53" w14:textId="77777777" w:rsidTr="00A65C39">
        <w:tc>
          <w:tcPr>
            <w:tcW w:w="3582" w:type="dxa"/>
          </w:tcPr>
          <w:p w14:paraId="4270BCA6" w14:textId="77777777" w:rsidR="00A65C39" w:rsidRPr="00757FD9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757FD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Pr="00757FD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สาม</w:t>
            </w:r>
            <w:r w:rsidRPr="00757FD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เดือนสิ้นสุดวันที่</w:t>
            </w:r>
            <w:r w:rsidRPr="00757FD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757FD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169" w:type="dxa"/>
          </w:tcPr>
          <w:p w14:paraId="7A01FB5A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9149DBD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F420D1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E9BE4DE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DA7E48C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CF7CF23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24A5B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65C39" w:rsidRPr="00356084" w14:paraId="101CA9BA" w14:textId="77777777" w:rsidTr="00A65C39">
        <w:tc>
          <w:tcPr>
            <w:tcW w:w="3582" w:type="dxa"/>
          </w:tcPr>
          <w:p w14:paraId="3E45171E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8" w:type="dxa"/>
            <w:gridSpan w:val="7"/>
          </w:tcPr>
          <w:p w14:paraId="7B94A220" w14:textId="77777777" w:rsidR="00A65C39" w:rsidRPr="00356084" w:rsidRDefault="00A65C39" w:rsidP="00A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4AD7" w:rsidRPr="00356084" w14:paraId="3E006046" w14:textId="77777777" w:rsidTr="003076A5">
        <w:tc>
          <w:tcPr>
            <w:tcW w:w="3582" w:type="dxa"/>
          </w:tcPr>
          <w:p w14:paraId="469833F5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580E0629" w14:textId="77777777" w:rsidR="008C4AD7" w:rsidRPr="00356084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F29AA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BE1F46" w14:textId="77777777" w:rsidR="008C4AD7" w:rsidRPr="00D36B78" w:rsidRDefault="008C4AD7" w:rsidP="008C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282F7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A2722F6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4FA0F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A9B7E3" w14:textId="77777777" w:rsidR="008C4AD7" w:rsidRPr="00D36B78" w:rsidRDefault="008C4AD7" w:rsidP="008C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AD7" w:rsidRPr="00356084" w14:paraId="2769CAF5" w14:textId="77777777" w:rsidTr="003076A5">
        <w:tc>
          <w:tcPr>
            <w:tcW w:w="3582" w:type="dxa"/>
          </w:tcPr>
          <w:p w14:paraId="2F7A2AFB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69" w:type="dxa"/>
          </w:tcPr>
          <w:p w14:paraId="7CCFB8F2" w14:textId="77777777" w:rsidR="008C4AD7" w:rsidRPr="00842F24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0DCE">
              <w:rPr>
                <w:rFonts w:ascii="Angsana New" w:hAnsi="Angsana New"/>
                <w:sz w:val="30"/>
                <w:szCs w:val="30"/>
              </w:rPr>
              <w:t>215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00DCE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14:paraId="47F70CFB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B9D6C4" w14:textId="77777777" w:rsidR="008C4AD7" w:rsidRPr="00D36B78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241,990</w:t>
            </w:r>
          </w:p>
        </w:tc>
        <w:tc>
          <w:tcPr>
            <w:tcW w:w="270" w:type="dxa"/>
          </w:tcPr>
          <w:p w14:paraId="53711862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4C1591E" w14:textId="77777777" w:rsidR="008C4AD7" w:rsidRPr="009C7F7E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00DCE">
              <w:rPr>
                <w:rFonts w:ascii="Angsana New" w:hAnsi="Angsana New"/>
                <w:sz w:val="30"/>
                <w:szCs w:val="30"/>
              </w:rPr>
              <w:t>215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00DCE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14:paraId="7884B4DA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1B110D" w14:textId="77777777" w:rsidR="008C4AD7" w:rsidRPr="00D36B78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241,990</w:t>
            </w:r>
          </w:p>
        </w:tc>
      </w:tr>
      <w:tr w:rsidR="008C4AD7" w:rsidRPr="00356084" w14:paraId="1C792A0C" w14:textId="77777777" w:rsidTr="003076A5">
        <w:tc>
          <w:tcPr>
            <w:tcW w:w="3582" w:type="dxa"/>
          </w:tcPr>
          <w:p w14:paraId="209BEB6D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9" w:type="dxa"/>
          </w:tcPr>
          <w:p w14:paraId="18A386F2" w14:textId="77777777" w:rsidR="008C4AD7" w:rsidRPr="00842F24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  <w:tc>
          <w:tcPr>
            <w:tcW w:w="270" w:type="dxa"/>
          </w:tcPr>
          <w:p w14:paraId="547CBD4A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76B5BF" w14:textId="77777777" w:rsidR="008C4AD7" w:rsidRPr="00D36B78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39,000</w:t>
            </w:r>
          </w:p>
        </w:tc>
        <w:tc>
          <w:tcPr>
            <w:tcW w:w="270" w:type="dxa"/>
          </w:tcPr>
          <w:p w14:paraId="75272F82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B56873C" w14:textId="77777777" w:rsidR="008C4AD7" w:rsidRPr="009C7F7E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  <w:tc>
          <w:tcPr>
            <w:tcW w:w="270" w:type="dxa"/>
          </w:tcPr>
          <w:p w14:paraId="418EF020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9EC1AF" w14:textId="77777777" w:rsidR="008C4AD7" w:rsidRPr="00D36B78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39,000</w:t>
            </w:r>
          </w:p>
        </w:tc>
      </w:tr>
      <w:tr w:rsidR="008C4AD7" w:rsidRPr="00356084" w14:paraId="21D64023" w14:textId="77777777" w:rsidTr="003076A5">
        <w:tc>
          <w:tcPr>
            <w:tcW w:w="3582" w:type="dxa"/>
          </w:tcPr>
          <w:p w14:paraId="6F4ECF2B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</w:tcPr>
          <w:p w14:paraId="3D6EA965" w14:textId="77777777" w:rsidR="008C4AD7" w:rsidRPr="00842F24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  <w:tc>
          <w:tcPr>
            <w:tcW w:w="270" w:type="dxa"/>
          </w:tcPr>
          <w:p w14:paraId="59655C6F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97F8E0" w14:textId="77777777" w:rsidR="008C4AD7" w:rsidRPr="00D36B78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01336818" w14:textId="77777777" w:rsidR="008C4AD7" w:rsidRPr="00356084" w:rsidRDefault="008C4AD7" w:rsidP="008C4AD7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C2D1578" w14:textId="77777777" w:rsidR="008C4AD7" w:rsidRPr="009C7F7E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00DC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00DCE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589D71A3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D65C7" w14:textId="77777777" w:rsidR="008C4AD7" w:rsidRPr="00D36B78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</w:t>
            </w:r>
          </w:p>
        </w:tc>
      </w:tr>
      <w:tr w:rsidR="008C4AD7" w:rsidRPr="00356084" w14:paraId="46CEF6EF" w14:textId="77777777" w:rsidTr="003076A5">
        <w:trPr>
          <w:trHeight w:val="389"/>
        </w:trPr>
        <w:tc>
          <w:tcPr>
            <w:tcW w:w="3582" w:type="dxa"/>
          </w:tcPr>
          <w:p w14:paraId="33674513" w14:textId="77777777" w:rsidR="00FF677E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="00FF677E">
              <w:rPr>
                <w:rFonts w:ascii="Angsana New" w:hAnsi="Angsana New" w:hint="cs"/>
                <w:sz w:val="30"/>
                <w:szCs w:val="30"/>
                <w:cs/>
              </w:rPr>
              <w:t xml:space="preserve">และค่าใช้จ่ายใน  </w:t>
            </w:r>
          </w:p>
          <w:p w14:paraId="1BD1B2E3" w14:textId="77777777" w:rsidR="008C4AD7" w:rsidRPr="00816EAC" w:rsidRDefault="00FF677E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การบริหาร</w:t>
            </w:r>
          </w:p>
        </w:tc>
        <w:tc>
          <w:tcPr>
            <w:tcW w:w="1169" w:type="dxa"/>
          </w:tcPr>
          <w:p w14:paraId="56C85ECB" w14:textId="77777777" w:rsidR="00FF677E" w:rsidRDefault="00FF677E" w:rsidP="00AF6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</w:p>
          <w:p w14:paraId="5FE971A7" w14:textId="77777777" w:rsidR="008C4AD7" w:rsidRPr="00842F24" w:rsidRDefault="008C4AD7" w:rsidP="00AF6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A00B1" w14:textId="77777777" w:rsidR="008C4AD7" w:rsidRPr="00D36B78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944CB" w14:textId="77777777" w:rsidR="00FF677E" w:rsidRDefault="00FF677E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</w:p>
          <w:p w14:paraId="5190E5F4" w14:textId="77777777" w:rsidR="008C4AD7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3ED2A30C" w14:textId="77777777" w:rsidR="008C4AD7" w:rsidRPr="00D36B78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1C5E24B" w14:textId="77777777" w:rsidR="00FF677E" w:rsidRDefault="00FF677E" w:rsidP="00AF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F873669" w14:textId="77777777" w:rsidR="008C4AD7" w:rsidRPr="009C7F7E" w:rsidRDefault="008C4AD7" w:rsidP="00AF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F017B" w14:textId="77777777" w:rsidR="008C4AD7" w:rsidRPr="00D36B78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28B362" w14:textId="77777777" w:rsidR="00FF677E" w:rsidRDefault="00FF677E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9769F6E" w14:textId="77777777" w:rsidR="008C4AD7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  <w:tr w:rsidR="008C4AD7" w:rsidRPr="009C7F7E" w14:paraId="377121E4" w14:textId="77777777" w:rsidTr="003076A5">
        <w:tc>
          <w:tcPr>
            <w:tcW w:w="3582" w:type="dxa"/>
          </w:tcPr>
          <w:p w14:paraId="0CE3FC9A" w14:textId="77777777" w:rsidR="008C4AD7" w:rsidRPr="008C4AD7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15E6841" w14:textId="77777777" w:rsidR="008C4AD7" w:rsidRPr="008C4AD7" w:rsidRDefault="008C4AD7" w:rsidP="008C4AD7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243F4" w14:textId="77777777" w:rsidR="008C4AD7" w:rsidRPr="008C4AD7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85C646" w14:textId="77777777" w:rsidR="008C4AD7" w:rsidRPr="008C4AD7" w:rsidRDefault="008C4AD7" w:rsidP="008C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45515" w14:textId="77777777" w:rsidR="008C4AD7" w:rsidRPr="008C4AD7" w:rsidRDefault="008C4AD7" w:rsidP="008C4AD7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810BE73" w14:textId="77777777" w:rsidR="008C4AD7" w:rsidRPr="008C4AD7" w:rsidRDefault="008C4AD7" w:rsidP="008C4AD7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727FB" w14:textId="77777777" w:rsidR="008C4AD7" w:rsidRPr="008C4AD7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598BC" w14:textId="77777777" w:rsidR="008C4AD7" w:rsidRPr="008C4AD7" w:rsidRDefault="008C4AD7" w:rsidP="008C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AD7" w:rsidRPr="00356084" w14:paraId="3F5F6B9D" w14:textId="77777777" w:rsidTr="003076A5">
        <w:tc>
          <w:tcPr>
            <w:tcW w:w="3582" w:type="dxa"/>
          </w:tcPr>
          <w:p w14:paraId="0A2DE725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9" w:type="dxa"/>
          </w:tcPr>
          <w:p w14:paraId="1E093C94" w14:textId="77777777" w:rsidR="008C4AD7" w:rsidRPr="00356084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5ADD7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AF429" w14:textId="77777777" w:rsidR="008C4AD7" w:rsidRPr="00625EB4" w:rsidRDefault="008C4AD7" w:rsidP="008C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5A7AD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2FE8F70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16B44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0CF6A8" w14:textId="77777777" w:rsidR="008C4AD7" w:rsidRPr="00625EB4" w:rsidRDefault="008C4AD7" w:rsidP="008C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AD7" w:rsidRPr="00356084" w14:paraId="02B1E05B" w14:textId="77777777" w:rsidTr="003076A5">
        <w:tc>
          <w:tcPr>
            <w:tcW w:w="3582" w:type="dxa"/>
          </w:tcPr>
          <w:p w14:paraId="4AB0450B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9" w:type="dxa"/>
          </w:tcPr>
          <w:p w14:paraId="67559D1F" w14:textId="77777777" w:rsidR="008C4AD7" w:rsidRPr="00356084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99E34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718F8" w14:textId="77777777" w:rsidR="008C4AD7" w:rsidRPr="00625EB4" w:rsidRDefault="008C4AD7" w:rsidP="008C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5A109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F3F9FED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70FC8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552679" w14:textId="77777777" w:rsidR="008C4AD7" w:rsidRPr="00625EB4" w:rsidRDefault="008C4AD7" w:rsidP="008C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AD7" w:rsidRPr="00356084" w14:paraId="3DEC77D4" w14:textId="77777777" w:rsidTr="003076A5">
        <w:tc>
          <w:tcPr>
            <w:tcW w:w="3582" w:type="dxa"/>
          </w:tcPr>
          <w:p w14:paraId="7CF8A1DA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69" w:type="dxa"/>
            <w:shd w:val="clear" w:color="auto" w:fill="auto"/>
          </w:tcPr>
          <w:p w14:paraId="69661B23" w14:textId="77777777" w:rsidR="008C4AD7" w:rsidRPr="00356084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2,075</w:t>
            </w:r>
          </w:p>
        </w:tc>
        <w:tc>
          <w:tcPr>
            <w:tcW w:w="270" w:type="dxa"/>
            <w:shd w:val="clear" w:color="auto" w:fill="auto"/>
          </w:tcPr>
          <w:p w14:paraId="0D2BF0B3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BDB47A" w14:textId="77777777" w:rsidR="008C4AD7" w:rsidRPr="00D36B78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2,411</w:t>
            </w:r>
          </w:p>
        </w:tc>
        <w:tc>
          <w:tcPr>
            <w:tcW w:w="270" w:type="dxa"/>
            <w:shd w:val="clear" w:color="auto" w:fill="auto"/>
          </w:tcPr>
          <w:p w14:paraId="2DC1A807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7957EA1C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67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D6670">
              <w:rPr>
                <w:rFonts w:ascii="Angsana New" w:hAnsi="Angsana New"/>
                <w:sz w:val="30"/>
                <w:szCs w:val="30"/>
              </w:rPr>
              <w:t>075</w:t>
            </w:r>
          </w:p>
        </w:tc>
        <w:tc>
          <w:tcPr>
            <w:tcW w:w="270" w:type="dxa"/>
          </w:tcPr>
          <w:p w14:paraId="3CBD1EA5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4D7E20" w14:textId="77777777" w:rsidR="008C4AD7" w:rsidRPr="00D36B78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2,411</w:t>
            </w:r>
          </w:p>
        </w:tc>
      </w:tr>
      <w:tr w:rsidR="008C4AD7" w:rsidRPr="00356084" w14:paraId="1D65403A" w14:textId="77777777" w:rsidTr="003076A5">
        <w:tc>
          <w:tcPr>
            <w:tcW w:w="3582" w:type="dxa"/>
          </w:tcPr>
          <w:p w14:paraId="33BDD091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9" w:type="dxa"/>
            <w:shd w:val="clear" w:color="auto" w:fill="auto"/>
          </w:tcPr>
          <w:p w14:paraId="13F70845" w14:textId="77777777" w:rsidR="008C4AD7" w:rsidRPr="00356084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0704FE62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9FBBBC" w14:textId="77777777" w:rsidR="008C4AD7" w:rsidRPr="00D36B78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70" w:type="dxa"/>
            <w:shd w:val="clear" w:color="auto" w:fill="auto"/>
          </w:tcPr>
          <w:p w14:paraId="3BF1F5BC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4C6D105A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670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0F192B7C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5DEE8" w14:textId="77777777" w:rsidR="008C4AD7" w:rsidRPr="00D36B78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8C4AD7" w:rsidRPr="00356084" w14:paraId="3AA897BB" w14:textId="77777777" w:rsidTr="003076A5">
        <w:tc>
          <w:tcPr>
            <w:tcW w:w="3582" w:type="dxa"/>
          </w:tcPr>
          <w:p w14:paraId="505DB1A8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69" w:type="dxa"/>
            <w:shd w:val="clear" w:color="auto" w:fill="auto"/>
          </w:tcPr>
          <w:p w14:paraId="357569E6" w14:textId="77777777" w:rsidR="008C4AD7" w:rsidRPr="00356084" w:rsidRDefault="008C4AD7" w:rsidP="00AF6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6C7DA9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1DA5D3" w14:textId="77777777" w:rsidR="008C4AD7" w:rsidRPr="00D36B78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96F32A4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69F6B71C" w14:textId="77777777" w:rsidR="008C4AD7" w:rsidRPr="00356084" w:rsidRDefault="008C4AD7" w:rsidP="00AF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DBAA4E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2132D9" w14:textId="77777777" w:rsidR="008C4AD7" w:rsidRPr="00D36B78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4AD7" w:rsidRPr="00356084" w14:paraId="3AF1EB44" w14:textId="77777777" w:rsidTr="003076A5">
        <w:tc>
          <w:tcPr>
            <w:tcW w:w="3582" w:type="dxa"/>
          </w:tcPr>
          <w:p w14:paraId="70D1C629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BFBF2" w14:textId="77777777" w:rsidR="008C4AD7" w:rsidRPr="00842F24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2,466</w:t>
            </w:r>
          </w:p>
        </w:tc>
        <w:tc>
          <w:tcPr>
            <w:tcW w:w="270" w:type="dxa"/>
            <w:shd w:val="clear" w:color="auto" w:fill="auto"/>
          </w:tcPr>
          <w:p w14:paraId="72ED3FDD" w14:textId="77777777" w:rsidR="008C4AD7" w:rsidRPr="00842F2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7F008" w14:textId="77777777" w:rsidR="008C4AD7" w:rsidRPr="00842F24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2F24">
              <w:rPr>
                <w:rFonts w:ascii="Angsana New" w:hAnsi="Angsana New"/>
                <w:b/>
                <w:bCs/>
                <w:sz w:val="30"/>
                <w:szCs w:val="30"/>
              </w:rPr>
              <w:t>3,139</w:t>
            </w:r>
          </w:p>
        </w:tc>
        <w:tc>
          <w:tcPr>
            <w:tcW w:w="270" w:type="dxa"/>
            <w:shd w:val="clear" w:color="auto" w:fill="auto"/>
          </w:tcPr>
          <w:p w14:paraId="3580285E" w14:textId="77777777" w:rsidR="008C4AD7" w:rsidRPr="00842F2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9603D" w14:textId="77777777" w:rsidR="008C4AD7" w:rsidRPr="009C7F7E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67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D6670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670DBF94" w14:textId="77777777" w:rsidR="008C4AD7" w:rsidRPr="00842F2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7B6C2E" w14:textId="77777777" w:rsidR="008C4AD7" w:rsidRPr="00842F2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2F24">
              <w:rPr>
                <w:rFonts w:ascii="Angsana New" w:hAnsi="Angsana New"/>
                <w:b/>
                <w:bCs/>
                <w:sz w:val="30"/>
                <w:szCs w:val="30"/>
              </w:rPr>
              <w:t>3,139</w:t>
            </w:r>
          </w:p>
        </w:tc>
      </w:tr>
      <w:tr w:rsidR="008C4AD7" w:rsidRPr="009C7F7E" w14:paraId="7A55E66B" w14:textId="77777777" w:rsidTr="00166139">
        <w:trPr>
          <w:trHeight w:val="38"/>
        </w:trPr>
        <w:tc>
          <w:tcPr>
            <w:tcW w:w="3582" w:type="dxa"/>
          </w:tcPr>
          <w:p w14:paraId="6DDB5F46" w14:textId="77777777" w:rsidR="008C4AD7" w:rsidRPr="008C4AD7" w:rsidRDefault="008C4AD7" w:rsidP="0016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3E2FCE3" w14:textId="77777777" w:rsidR="008C4AD7" w:rsidRPr="008C4AD7" w:rsidRDefault="008C4AD7" w:rsidP="00166139">
            <w:pPr>
              <w:tabs>
                <w:tab w:val="clear" w:pos="907"/>
                <w:tab w:val="left" w:pos="7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0C5F12" w14:textId="77777777" w:rsidR="008C4AD7" w:rsidRPr="008C4AD7" w:rsidRDefault="008C4AD7" w:rsidP="0016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A7D769" w14:textId="77777777" w:rsidR="008C4AD7" w:rsidRPr="008C4AD7" w:rsidRDefault="008C4AD7" w:rsidP="0016613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F8E83" w14:textId="77777777" w:rsidR="008C4AD7" w:rsidRPr="008C4AD7" w:rsidRDefault="008C4AD7" w:rsidP="0016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F0B40B5" w14:textId="77777777" w:rsidR="008C4AD7" w:rsidRPr="008C4AD7" w:rsidRDefault="008C4AD7" w:rsidP="00166139">
            <w:pPr>
              <w:tabs>
                <w:tab w:val="clear" w:pos="907"/>
                <w:tab w:val="left" w:pos="7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E492D" w14:textId="77777777" w:rsidR="008C4AD7" w:rsidRPr="008C4AD7" w:rsidRDefault="008C4AD7" w:rsidP="0016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0A3311" w14:textId="77777777" w:rsidR="008C4AD7" w:rsidRPr="008C4AD7" w:rsidRDefault="008C4AD7" w:rsidP="0016613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AD7" w:rsidRPr="003A1D5D" w14:paraId="75D3C966" w14:textId="77777777" w:rsidTr="003A1D5D">
        <w:trPr>
          <w:trHeight w:hRule="exact" w:val="403"/>
        </w:trPr>
        <w:tc>
          <w:tcPr>
            <w:tcW w:w="3582" w:type="dxa"/>
          </w:tcPr>
          <w:p w14:paraId="4C758F81" w14:textId="77777777" w:rsidR="008C4AD7" w:rsidRPr="003A1D5D" w:rsidRDefault="008C4AD7" w:rsidP="003A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1D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</w:tcPr>
          <w:p w14:paraId="550F32C9" w14:textId="77777777" w:rsidR="008C4AD7" w:rsidRPr="003A1D5D" w:rsidRDefault="008C4AD7" w:rsidP="003A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C2A94" w14:textId="77777777" w:rsidR="008C4AD7" w:rsidRPr="003A1D5D" w:rsidRDefault="008C4AD7" w:rsidP="003A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A3646" w14:textId="77777777" w:rsidR="008C4AD7" w:rsidRPr="003A1D5D" w:rsidRDefault="008C4AD7" w:rsidP="003A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20F258" w14:textId="77777777" w:rsidR="008C4AD7" w:rsidRPr="003A1D5D" w:rsidRDefault="008C4AD7" w:rsidP="003A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7FFE0EC7" w14:textId="77777777" w:rsidR="008C4AD7" w:rsidRPr="003A1D5D" w:rsidRDefault="008C4AD7" w:rsidP="003A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9EF63" w14:textId="77777777" w:rsidR="008C4AD7" w:rsidRPr="003A1D5D" w:rsidRDefault="008C4AD7" w:rsidP="003A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B195FC" w14:textId="77777777" w:rsidR="008C4AD7" w:rsidRPr="003A1D5D" w:rsidRDefault="008C4AD7" w:rsidP="003A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4AD7" w:rsidRPr="00356084" w14:paraId="555429D3" w14:textId="77777777" w:rsidTr="003076A5">
        <w:tc>
          <w:tcPr>
            <w:tcW w:w="3582" w:type="dxa"/>
          </w:tcPr>
          <w:p w14:paraId="58E23AA0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69" w:type="dxa"/>
            <w:vAlign w:val="bottom"/>
          </w:tcPr>
          <w:p w14:paraId="79EFED9A" w14:textId="77777777" w:rsidR="008C4AD7" w:rsidRPr="00770D9B" w:rsidRDefault="008C4AD7" w:rsidP="009D1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976,922</w:t>
            </w:r>
          </w:p>
        </w:tc>
        <w:tc>
          <w:tcPr>
            <w:tcW w:w="270" w:type="dxa"/>
          </w:tcPr>
          <w:p w14:paraId="047B3937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4EA7A9" w14:textId="77777777" w:rsidR="008C4AD7" w:rsidRPr="00770D9B" w:rsidRDefault="008C4AD7" w:rsidP="009D1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1,033,791</w:t>
            </w:r>
          </w:p>
        </w:tc>
        <w:tc>
          <w:tcPr>
            <w:tcW w:w="270" w:type="dxa"/>
          </w:tcPr>
          <w:p w14:paraId="1282A61C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392B3DFD" w14:textId="77777777" w:rsidR="008C4AD7" w:rsidRPr="00770D9B" w:rsidRDefault="008C4AD7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963,168</w:t>
            </w:r>
          </w:p>
        </w:tc>
        <w:tc>
          <w:tcPr>
            <w:tcW w:w="270" w:type="dxa"/>
          </w:tcPr>
          <w:p w14:paraId="4AF5E721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B0BD1F" w14:textId="77777777" w:rsidR="008C4AD7" w:rsidRPr="00770D9B" w:rsidRDefault="008C4AD7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1,010,814</w:t>
            </w:r>
          </w:p>
        </w:tc>
      </w:tr>
      <w:tr w:rsidR="008C4AD7" w:rsidRPr="00356084" w14:paraId="1F65982E" w14:textId="77777777" w:rsidTr="003076A5">
        <w:tc>
          <w:tcPr>
            <w:tcW w:w="3582" w:type="dxa"/>
          </w:tcPr>
          <w:p w14:paraId="18D55C25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vAlign w:val="bottom"/>
          </w:tcPr>
          <w:p w14:paraId="4C3CBEC6" w14:textId="77777777" w:rsidR="008C4AD7" w:rsidRPr="00770D9B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13,164</w:t>
            </w:r>
          </w:p>
        </w:tc>
        <w:tc>
          <w:tcPr>
            <w:tcW w:w="270" w:type="dxa"/>
          </w:tcPr>
          <w:p w14:paraId="516F88C5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DEDB69" w14:textId="77777777" w:rsidR="008C4AD7" w:rsidRPr="00770D9B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7,941</w:t>
            </w:r>
          </w:p>
        </w:tc>
        <w:tc>
          <w:tcPr>
            <w:tcW w:w="270" w:type="dxa"/>
          </w:tcPr>
          <w:p w14:paraId="06942FED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DFF5655" w14:textId="77777777" w:rsidR="008C4AD7" w:rsidRPr="00770D9B" w:rsidRDefault="008C4AD7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13,</w:t>
            </w:r>
            <w:r w:rsidR="009223F6" w:rsidRPr="00770D9B">
              <w:rPr>
                <w:rFonts w:ascii="Angsana New" w:hAnsi="Angsana New"/>
                <w:sz w:val="30"/>
                <w:szCs w:val="30"/>
              </w:rPr>
              <w:t>098</w:t>
            </w:r>
          </w:p>
        </w:tc>
        <w:tc>
          <w:tcPr>
            <w:tcW w:w="270" w:type="dxa"/>
          </w:tcPr>
          <w:p w14:paraId="47A006C5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309233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7,941</w:t>
            </w:r>
          </w:p>
        </w:tc>
      </w:tr>
      <w:tr w:rsidR="008C4AD7" w:rsidRPr="00356084" w14:paraId="6A6022C1" w14:textId="77777777" w:rsidTr="003076A5">
        <w:tc>
          <w:tcPr>
            <w:tcW w:w="3582" w:type="dxa"/>
          </w:tcPr>
          <w:p w14:paraId="178BD489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9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9" w:type="dxa"/>
            <w:vAlign w:val="bottom"/>
          </w:tcPr>
          <w:p w14:paraId="6A654B9B" w14:textId="77777777" w:rsidR="008C4AD7" w:rsidRPr="00770D9B" w:rsidRDefault="00155EC8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4</w:t>
            </w:r>
            <w:r w:rsidR="008C4AD7" w:rsidRPr="00770D9B">
              <w:rPr>
                <w:rFonts w:ascii="Angsana New" w:hAnsi="Angsana New"/>
                <w:sz w:val="30"/>
                <w:szCs w:val="30"/>
              </w:rPr>
              <w:t>,</w:t>
            </w:r>
            <w:r w:rsidRPr="00770D9B">
              <w:rPr>
                <w:rFonts w:ascii="Angsana New" w:hAnsi="Angsana New"/>
                <w:sz w:val="30"/>
                <w:szCs w:val="30"/>
              </w:rPr>
              <w:t>1</w:t>
            </w:r>
            <w:r w:rsidR="008C4AD7" w:rsidRPr="00770D9B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B127038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7F84D" w14:textId="77777777" w:rsidR="008C4AD7" w:rsidRPr="00770D9B" w:rsidRDefault="009C2147" w:rsidP="009C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270" w:type="dxa"/>
          </w:tcPr>
          <w:p w14:paraId="38AD614A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6E7A1A03" w14:textId="77777777" w:rsidR="008C4AD7" w:rsidRPr="00770D9B" w:rsidRDefault="00155EC8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4</w:t>
            </w:r>
            <w:r w:rsidR="008C4AD7" w:rsidRPr="00770D9B">
              <w:rPr>
                <w:rFonts w:ascii="Angsana New" w:hAnsi="Angsana New"/>
                <w:sz w:val="30"/>
                <w:szCs w:val="30"/>
              </w:rPr>
              <w:t>,</w:t>
            </w:r>
            <w:r w:rsidRPr="00770D9B">
              <w:rPr>
                <w:rFonts w:ascii="Angsana New" w:hAnsi="Angsana New"/>
                <w:sz w:val="30"/>
                <w:szCs w:val="30"/>
              </w:rPr>
              <w:t>1</w:t>
            </w:r>
            <w:r w:rsidR="008C4AD7" w:rsidRPr="00770D9B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D44E5E4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343EF6" w14:textId="77777777" w:rsidR="008C4AD7" w:rsidRPr="00770D9B" w:rsidRDefault="009C2147" w:rsidP="009C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</w:tr>
      <w:tr w:rsidR="008C4AD7" w:rsidRPr="00356084" w14:paraId="34A76A79" w14:textId="77777777" w:rsidTr="003076A5">
        <w:tc>
          <w:tcPr>
            <w:tcW w:w="3582" w:type="dxa"/>
          </w:tcPr>
          <w:p w14:paraId="05223995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9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  <w:vAlign w:val="bottom"/>
          </w:tcPr>
          <w:p w14:paraId="0D07B916" w14:textId="77777777" w:rsidR="008C4AD7" w:rsidRPr="00770D9B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C543E0E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DDA0B6" w14:textId="77777777" w:rsidR="008C4AD7" w:rsidRPr="00770D9B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F6B493F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11E5DBA4" w14:textId="77777777" w:rsidR="008C4AD7" w:rsidRPr="00770D9B" w:rsidRDefault="008C4AD7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A27EFAE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2BC88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8C4AD7" w:rsidRPr="00356084" w14:paraId="16EC0C77" w14:textId="77777777" w:rsidTr="003076A5">
        <w:tc>
          <w:tcPr>
            <w:tcW w:w="3582" w:type="dxa"/>
          </w:tcPr>
          <w:p w14:paraId="15AC7F39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9B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69" w:type="dxa"/>
            <w:vAlign w:val="bottom"/>
          </w:tcPr>
          <w:p w14:paraId="15996A54" w14:textId="77777777" w:rsidR="008C4AD7" w:rsidRPr="00770D9B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839,108</w:t>
            </w:r>
          </w:p>
        </w:tc>
        <w:tc>
          <w:tcPr>
            <w:tcW w:w="270" w:type="dxa"/>
          </w:tcPr>
          <w:p w14:paraId="3990C9F8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10471" w14:textId="77777777" w:rsidR="008C4AD7" w:rsidRPr="00770D9B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870,867</w:t>
            </w:r>
          </w:p>
        </w:tc>
        <w:tc>
          <w:tcPr>
            <w:tcW w:w="270" w:type="dxa"/>
          </w:tcPr>
          <w:p w14:paraId="76341241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46AD3217" w14:textId="77777777" w:rsidR="008C4AD7" w:rsidRPr="00770D9B" w:rsidRDefault="008C4AD7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810,683</w:t>
            </w:r>
          </w:p>
        </w:tc>
        <w:tc>
          <w:tcPr>
            <w:tcW w:w="270" w:type="dxa"/>
          </w:tcPr>
          <w:p w14:paraId="7D676B1A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84C0FB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848,319</w:t>
            </w:r>
          </w:p>
        </w:tc>
      </w:tr>
      <w:tr w:rsidR="008C4AD7" w:rsidRPr="00356084" w14:paraId="0349D4BB" w14:textId="77777777" w:rsidTr="003076A5">
        <w:tc>
          <w:tcPr>
            <w:tcW w:w="3582" w:type="dxa"/>
          </w:tcPr>
          <w:p w14:paraId="78A6FC4E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9B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69" w:type="dxa"/>
            <w:shd w:val="clear" w:color="auto" w:fill="FFFFFF"/>
            <w:vAlign w:val="bottom"/>
          </w:tcPr>
          <w:p w14:paraId="392A3CB0" w14:textId="77777777" w:rsidR="008C4AD7" w:rsidRPr="00770D9B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109,566</w:t>
            </w:r>
          </w:p>
        </w:tc>
        <w:tc>
          <w:tcPr>
            <w:tcW w:w="270" w:type="dxa"/>
          </w:tcPr>
          <w:p w14:paraId="24670B9F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35AAE1" w14:textId="77777777" w:rsidR="008C4AD7" w:rsidRPr="00770D9B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121,653</w:t>
            </w:r>
          </w:p>
        </w:tc>
        <w:tc>
          <w:tcPr>
            <w:tcW w:w="270" w:type="dxa"/>
          </w:tcPr>
          <w:p w14:paraId="45E94497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FFFFFF"/>
            <w:vAlign w:val="bottom"/>
          </w:tcPr>
          <w:p w14:paraId="20F9404E" w14:textId="77777777" w:rsidR="008C4AD7" w:rsidRPr="00770D9B" w:rsidRDefault="008C4AD7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109,566</w:t>
            </w:r>
          </w:p>
        </w:tc>
        <w:tc>
          <w:tcPr>
            <w:tcW w:w="270" w:type="dxa"/>
          </w:tcPr>
          <w:p w14:paraId="1524B5F2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64D4F0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121,653</w:t>
            </w:r>
          </w:p>
        </w:tc>
      </w:tr>
      <w:tr w:rsidR="008C4AD7" w:rsidRPr="00356084" w14:paraId="32E96D59" w14:textId="77777777" w:rsidTr="003076A5">
        <w:tc>
          <w:tcPr>
            <w:tcW w:w="3582" w:type="dxa"/>
          </w:tcPr>
          <w:p w14:paraId="4272BFBB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9B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69" w:type="dxa"/>
            <w:vAlign w:val="bottom"/>
          </w:tcPr>
          <w:p w14:paraId="473252CF" w14:textId="77777777" w:rsidR="008C4AD7" w:rsidRPr="00770D9B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52,690</w:t>
            </w:r>
          </w:p>
        </w:tc>
        <w:tc>
          <w:tcPr>
            <w:tcW w:w="270" w:type="dxa"/>
          </w:tcPr>
          <w:p w14:paraId="709FB2ED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A0253C" w14:textId="77777777" w:rsidR="008C4AD7" w:rsidRPr="00770D9B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77,338</w:t>
            </w:r>
          </w:p>
        </w:tc>
        <w:tc>
          <w:tcPr>
            <w:tcW w:w="270" w:type="dxa"/>
          </w:tcPr>
          <w:p w14:paraId="4FC14171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43F8734D" w14:textId="77777777" w:rsidR="008C4AD7" w:rsidRPr="00770D9B" w:rsidRDefault="008C4AD7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52,690</w:t>
            </w:r>
          </w:p>
        </w:tc>
        <w:tc>
          <w:tcPr>
            <w:tcW w:w="270" w:type="dxa"/>
          </w:tcPr>
          <w:p w14:paraId="2D6C365A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6DEB52" w14:textId="77777777" w:rsidR="008C4AD7" w:rsidRPr="00770D9B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0D9B">
              <w:rPr>
                <w:rFonts w:ascii="Angsana New" w:hAnsi="Angsana New"/>
                <w:sz w:val="30"/>
                <w:szCs w:val="30"/>
              </w:rPr>
              <w:t>77,338</w:t>
            </w:r>
          </w:p>
        </w:tc>
      </w:tr>
      <w:tr w:rsidR="008C4AD7" w:rsidRPr="00356084" w14:paraId="5686DE45" w14:textId="77777777" w:rsidTr="003076A5">
        <w:tc>
          <w:tcPr>
            <w:tcW w:w="3582" w:type="dxa"/>
          </w:tcPr>
          <w:p w14:paraId="4014D0E4" w14:textId="77777777" w:rsidR="008C4AD7" w:rsidRPr="00712C1C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</w:tcPr>
          <w:p w14:paraId="799E8155" w14:textId="0D31D727" w:rsidR="008C4AD7" w:rsidRPr="00712C1C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2C1C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E83BF9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712C1C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E83BF9">
              <w:rPr>
                <w:rFonts w:ascii="Angsana New" w:hAnsi="Angsana New"/>
                <w:color w:val="000000" w:themeColor="text1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50D49729" w14:textId="77777777" w:rsidR="008C4AD7" w:rsidRPr="00712C1C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7CE59" w14:textId="77777777" w:rsidR="008C4AD7" w:rsidRPr="00712C1C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theme="minorBidi"/>
                <w:color w:val="000000" w:themeColor="text1"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color w:val="000000" w:themeColor="text1"/>
                <w:sz w:val="30"/>
                <w:szCs w:val="30"/>
              </w:rPr>
              <w:t>26,723</w:t>
            </w:r>
          </w:p>
        </w:tc>
        <w:tc>
          <w:tcPr>
            <w:tcW w:w="270" w:type="dxa"/>
          </w:tcPr>
          <w:p w14:paraId="5473E6A0" w14:textId="77777777" w:rsidR="008C4AD7" w:rsidRPr="00712C1C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D636E19" w14:textId="247FC841" w:rsidR="008C4AD7" w:rsidRPr="00712C1C" w:rsidRDefault="008C4AD7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2C1C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E83BF9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712C1C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E83BF9">
              <w:rPr>
                <w:rFonts w:ascii="Angsana New" w:hAnsi="Angsana New"/>
                <w:color w:val="000000" w:themeColor="text1"/>
                <w:sz w:val="30"/>
                <w:szCs w:val="30"/>
              </w:rPr>
              <w:t>369</w:t>
            </w:r>
          </w:p>
        </w:tc>
        <w:tc>
          <w:tcPr>
            <w:tcW w:w="270" w:type="dxa"/>
          </w:tcPr>
          <w:p w14:paraId="6A83BD73" w14:textId="77777777" w:rsidR="008C4AD7" w:rsidRPr="00712C1C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B07D518" w14:textId="77777777" w:rsidR="008C4AD7" w:rsidRPr="00712C1C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2C1C">
              <w:rPr>
                <w:rFonts w:ascii="Angsana New" w:hAnsi="Angsana New"/>
                <w:sz w:val="30"/>
                <w:szCs w:val="30"/>
              </w:rPr>
              <w:t>26,556</w:t>
            </w:r>
          </w:p>
        </w:tc>
      </w:tr>
      <w:tr w:rsidR="008C4AD7" w:rsidRPr="00356084" w14:paraId="1CBCC17C" w14:textId="77777777" w:rsidTr="003076A5">
        <w:tc>
          <w:tcPr>
            <w:tcW w:w="3582" w:type="dxa"/>
          </w:tcPr>
          <w:p w14:paraId="0F09F421" w14:textId="77777777" w:rsidR="008C4AD7" w:rsidRPr="00712C1C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0BE76185" w14:textId="77777777" w:rsidR="008C4AD7" w:rsidRPr="00712C1C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4E263" w14:textId="77777777" w:rsidR="008C4AD7" w:rsidRPr="00712C1C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BDDD36" w14:textId="77777777" w:rsidR="008C4AD7" w:rsidRPr="00712C1C" w:rsidRDefault="008C4AD7" w:rsidP="008C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C3404" w14:textId="77777777" w:rsidR="008C4AD7" w:rsidRPr="00712C1C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8C4374C" w14:textId="77777777" w:rsidR="008C4AD7" w:rsidRPr="00712C1C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A4124" w14:textId="77777777" w:rsidR="008C4AD7" w:rsidRPr="00712C1C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4F1D673" w14:textId="77777777" w:rsidR="008C4AD7" w:rsidRPr="00712C1C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AD7" w:rsidRPr="00356084" w14:paraId="264CA6EC" w14:textId="77777777" w:rsidTr="003076A5">
        <w:tc>
          <w:tcPr>
            <w:tcW w:w="3582" w:type="dxa"/>
          </w:tcPr>
          <w:p w14:paraId="1057855F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3" w:name="_Hlk38891197"/>
          </w:p>
        </w:tc>
        <w:tc>
          <w:tcPr>
            <w:tcW w:w="2699" w:type="dxa"/>
            <w:gridSpan w:val="3"/>
          </w:tcPr>
          <w:p w14:paraId="08A44064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46FC9E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9" w:type="dxa"/>
            <w:gridSpan w:val="3"/>
          </w:tcPr>
          <w:p w14:paraId="5E560D64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4AD7" w:rsidRPr="00356084" w14:paraId="3453CB29" w14:textId="77777777" w:rsidTr="003076A5">
        <w:tc>
          <w:tcPr>
            <w:tcW w:w="3582" w:type="dxa"/>
          </w:tcPr>
          <w:p w14:paraId="65AC6D4B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D18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D18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D18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D18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D18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9" w:type="dxa"/>
          </w:tcPr>
          <w:p w14:paraId="22E9D3FA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75EFB7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7A2DC6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C3AED27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BA8E469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94F51B6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FE641F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C4AD7" w:rsidRPr="00356084" w14:paraId="3191759E" w14:textId="77777777" w:rsidTr="003076A5">
        <w:tc>
          <w:tcPr>
            <w:tcW w:w="3582" w:type="dxa"/>
          </w:tcPr>
          <w:p w14:paraId="0DA5ABD4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8" w:type="dxa"/>
            <w:gridSpan w:val="7"/>
          </w:tcPr>
          <w:p w14:paraId="27BDA5E1" w14:textId="77777777" w:rsidR="008C4AD7" w:rsidRPr="00356084" w:rsidRDefault="008C4AD7" w:rsidP="008C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3"/>
      <w:tr w:rsidR="0096525F" w:rsidRPr="00356084" w14:paraId="45A30459" w14:textId="77777777" w:rsidTr="003076A5">
        <w:trPr>
          <w:trHeight w:val="425"/>
        </w:trPr>
        <w:tc>
          <w:tcPr>
            <w:tcW w:w="3582" w:type="dxa"/>
          </w:tcPr>
          <w:p w14:paraId="2D95B493" w14:textId="443D40F1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</w:tcPr>
          <w:p w14:paraId="633D4145" w14:textId="77777777" w:rsidR="0096525F" w:rsidRPr="00356084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DD40D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CC45A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C56B10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3A931C3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6BD84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</w:tcPr>
          <w:p w14:paraId="0B0122DC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25F" w:rsidRPr="00356084" w14:paraId="01C958D4" w14:textId="77777777" w:rsidTr="003076A5">
        <w:trPr>
          <w:trHeight w:val="425"/>
        </w:trPr>
        <w:tc>
          <w:tcPr>
            <w:tcW w:w="3582" w:type="dxa"/>
          </w:tcPr>
          <w:p w14:paraId="19EAAD8A" w14:textId="7CF13EF4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</w:tcPr>
          <w:p w14:paraId="5B104D7D" w14:textId="1EA4AE56" w:rsidR="0096525F" w:rsidRPr="00356084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6,820</w:t>
            </w:r>
          </w:p>
        </w:tc>
        <w:tc>
          <w:tcPr>
            <w:tcW w:w="270" w:type="dxa"/>
          </w:tcPr>
          <w:p w14:paraId="1B79A3C2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BF9CF" w14:textId="2EC0DF2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B33BF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7FCED0B" w14:textId="383DA0B4" w:rsidR="0096525F" w:rsidRPr="00356084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6,820</w:t>
            </w:r>
          </w:p>
        </w:tc>
        <w:tc>
          <w:tcPr>
            <w:tcW w:w="270" w:type="dxa"/>
          </w:tcPr>
          <w:p w14:paraId="4D1EA3D9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</w:tcPr>
          <w:p w14:paraId="2B80A868" w14:textId="2F4AE272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525F" w:rsidRPr="00356084" w14:paraId="5C19592D" w14:textId="77777777" w:rsidTr="002462C5">
        <w:tc>
          <w:tcPr>
            <w:tcW w:w="3582" w:type="dxa"/>
          </w:tcPr>
          <w:p w14:paraId="5E7CC888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</w:tcPr>
          <w:p w14:paraId="7425F706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82976A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9" w:type="dxa"/>
            <w:gridSpan w:val="3"/>
          </w:tcPr>
          <w:p w14:paraId="7FF7AF9F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25F" w:rsidRPr="00356084" w14:paraId="0F76E542" w14:textId="77777777" w:rsidTr="002462C5">
        <w:tc>
          <w:tcPr>
            <w:tcW w:w="3582" w:type="dxa"/>
          </w:tcPr>
          <w:p w14:paraId="537EFB46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D18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D18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D18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D18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D18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9" w:type="dxa"/>
          </w:tcPr>
          <w:p w14:paraId="497A83CC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C1EFB01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9043A8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8806C41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1C5ECDA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11C4F1F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142FB4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6525F" w:rsidRPr="00356084" w14:paraId="631EC01D" w14:textId="77777777" w:rsidTr="002462C5">
        <w:tc>
          <w:tcPr>
            <w:tcW w:w="3582" w:type="dxa"/>
          </w:tcPr>
          <w:p w14:paraId="5F45D8C9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8" w:type="dxa"/>
            <w:gridSpan w:val="7"/>
          </w:tcPr>
          <w:p w14:paraId="159A7F9F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25F" w:rsidRPr="00356084" w14:paraId="53EC0B9A" w14:textId="77777777" w:rsidTr="003076A5">
        <w:trPr>
          <w:trHeight w:val="425"/>
        </w:trPr>
        <w:tc>
          <w:tcPr>
            <w:tcW w:w="3582" w:type="dxa"/>
          </w:tcPr>
          <w:p w14:paraId="3459EFD0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7951C7FD" w14:textId="77777777" w:rsidR="0096525F" w:rsidRPr="00356084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23569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77EAC4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63115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54597DE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0040E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</w:tcPr>
          <w:p w14:paraId="42084FD9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25F" w:rsidRPr="00356084" w14:paraId="56FDF1C2" w14:textId="77777777" w:rsidTr="003076A5">
        <w:tc>
          <w:tcPr>
            <w:tcW w:w="3582" w:type="dxa"/>
          </w:tcPr>
          <w:p w14:paraId="2185EFA2" w14:textId="77777777" w:rsidR="0096525F" w:rsidRPr="00ED5E4E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69" w:type="dxa"/>
          </w:tcPr>
          <w:p w14:paraId="2A46E7C7" w14:textId="77777777" w:rsidR="0096525F" w:rsidRPr="00ED5E4E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369388" w14:textId="77777777" w:rsidR="0096525F" w:rsidRPr="00ED5E4E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C6CB3B" w14:textId="77777777" w:rsidR="0096525F" w:rsidRPr="00ED5E4E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6F75F8" w14:textId="77777777" w:rsidR="0096525F" w:rsidRPr="00ED5E4E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90D7545" w14:textId="77777777" w:rsidR="0096525F" w:rsidRPr="00ED5E4E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1458D187" w14:textId="77777777" w:rsidR="0096525F" w:rsidRPr="00ED5E4E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AEC74" w14:textId="77777777" w:rsidR="0096525F" w:rsidRPr="00D442E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42E0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96525F" w:rsidRPr="00356084" w14:paraId="5A2606A5" w14:textId="77777777" w:rsidTr="003076A5">
        <w:tc>
          <w:tcPr>
            <w:tcW w:w="3582" w:type="dxa"/>
          </w:tcPr>
          <w:p w14:paraId="67309496" w14:textId="77777777" w:rsidR="0096525F" w:rsidRPr="00ED5E4E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69" w:type="dxa"/>
          </w:tcPr>
          <w:p w14:paraId="4DC13B06" w14:textId="77777777" w:rsidR="0096525F" w:rsidRPr="00ED5E4E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22AAD" w14:textId="77777777" w:rsidR="0096525F" w:rsidRPr="00ED5E4E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2BEBFE" w14:textId="77777777" w:rsidR="0096525F" w:rsidRPr="00ED5E4E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092B24" w14:textId="77777777" w:rsidR="0096525F" w:rsidRPr="00ED5E4E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5C8E2EF" w14:textId="77777777" w:rsidR="0096525F" w:rsidRPr="00ED5E4E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D5E4E">
              <w:rPr>
                <w:rFonts w:ascii="Angsana New" w:hAnsi="Angsana New"/>
                <w:sz w:val="30"/>
                <w:szCs w:val="30"/>
              </w:rPr>
              <w:t>145,140</w:t>
            </w:r>
          </w:p>
        </w:tc>
        <w:tc>
          <w:tcPr>
            <w:tcW w:w="270" w:type="dxa"/>
          </w:tcPr>
          <w:p w14:paraId="36B6E961" w14:textId="77777777" w:rsidR="0096525F" w:rsidRPr="00ED5E4E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240023" w14:textId="77777777" w:rsidR="0096525F" w:rsidRPr="00D442E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42E0">
              <w:rPr>
                <w:rFonts w:ascii="Angsana New" w:hAnsi="Angsana New"/>
                <w:sz w:val="30"/>
                <w:szCs w:val="30"/>
              </w:rPr>
              <w:t>158,962</w:t>
            </w:r>
          </w:p>
        </w:tc>
      </w:tr>
      <w:tr w:rsidR="0096525F" w:rsidRPr="00356084" w14:paraId="6C1AEAB2" w14:textId="77777777" w:rsidTr="003076A5">
        <w:tc>
          <w:tcPr>
            <w:tcW w:w="3582" w:type="dxa"/>
          </w:tcPr>
          <w:p w14:paraId="7FD9D02A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69" w:type="dxa"/>
          </w:tcPr>
          <w:p w14:paraId="6213CE7F" w14:textId="77777777" w:rsidR="0096525F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CE5C610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EC2B2F" w14:textId="77777777" w:rsidR="0096525F" w:rsidRPr="00356084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1559B" w14:textId="77777777" w:rsidR="0096525F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57E099A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3412B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522801EF" w14:textId="77777777" w:rsidR="0096525F" w:rsidRPr="004A2589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A2589">
              <w:rPr>
                <w:rFonts w:ascii="Angsana New" w:hAnsi="Angsana New"/>
                <w:sz w:val="30"/>
                <w:szCs w:val="30"/>
              </w:rPr>
              <w:t>10,278</w:t>
            </w:r>
          </w:p>
        </w:tc>
        <w:tc>
          <w:tcPr>
            <w:tcW w:w="270" w:type="dxa"/>
          </w:tcPr>
          <w:p w14:paraId="63DF1CA4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5AB239" w14:textId="77777777" w:rsidR="0096525F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F73E4BD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19,245</w:t>
            </w:r>
          </w:p>
        </w:tc>
      </w:tr>
      <w:tr w:rsidR="0096525F" w:rsidRPr="00356084" w14:paraId="6E9131EC" w14:textId="77777777" w:rsidTr="003076A5">
        <w:tc>
          <w:tcPr>
            <w:tcW w:w="3582" w:type="dxa"/>
          </w:tcPr>
          <w:p w14:paraId="5FAA914E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</w:tcPr>
          <w:p w14:paraId="2D954F74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15E11E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6A1CC7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DEF92E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80A08FD" w14:textId="77777777" w:rsidR="0096525F" w:rsidRPr="004A2589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A2589">
              <w:rPr>
                <w:rFonts w:ascii="Angsana New" w:hAnsi="Angsana New"/>
                <w:sz w:val="30"/>
                <w:szCs w:val="30"/>
              </w:rPr>
              <w:t>1,943</w:t>
            </w:r>
          </w:p>
        </w:tc>
        <w:tc>
          <w:tcPr>
            <w:tcW w:w="270" w:type="dxa"/>
          </w:tcPr>
          <w:p w14:paraId="3407C35A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DE2DD6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1,932</w:t>
            </w:r>
          </w:p>
        </w:tc>
      </w:tr>
      <w:tr w:rsidR="0096525F" w:rsidRPr="007D18B7" w14:paraId="53787DDE" w14:textId="77777777" w:rsidTr="003076A5">
        <w:tc>
          <w:tcPr>
            <w:tcW w:w="3582" w:type="dxa"/>
          </w:tcPr>
          <w:p w14:paraId="53351A01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733682A" w14:textId="77777777" w:rsidR="0096525F" w:rsidRPr="00A2731D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2FD7E4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7A2E5B" w14:textId="77777777" w:rsidR="0096525F" w:rsidRPr="00A2731D" w:rsidRDefault="0096525F" w:rsidP="0096525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2511B71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C96BBB5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ABD9C2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CDBA80" w14:textId="77777777" w:rsidR="0096525F" w:rsidRPr="00A2731D" w:rsidRDefault="0096525F" w:rsidP="0096525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6525F" w:rsidRPr="00356084" w14:paraId="135ED481" w14:textId="77777777" w:rsidTr="003076A5">
        <w:tc>
          <w:tcPr>
            <w:tcW w:w="3582" w:type="dxa"/>
          </w:tcPr>
          <w:p w14:paraId="50817E6C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12DBC7BC" w14:textId="77777777" w:rsidR="0096525F" w:rsidRPr="00356084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A2A40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83A083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16B1A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066900D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100C4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7721F7" w14:textId="77777777" w:rsidR="0096525F" w:rsidRPr="00D36B78" w:rsidRDefault="0096525F" w:rsidP="009652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25F" w:rsidRPr="00356084" w14:paraId="70700B74" w14:textId="77777777" w:rsidTr="003076A5">
        <w:tc>
          <w:tcPr>
            <w:tcW w:w="3582" w:type="dxa"/>
          </w:tcPr>
          <w:p w14:paraId="380B0F30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69" w:type="dxa"/>
          </w:tcPr>
          <w:p w14:paraId="1B52725E" w14:textId="77777777" w:rsidR="0096525F" w:rsidRPr="00F52CB3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5E2A">
              <w:rPr>
                <w:rFonts w:ascii="Angsana New" w:hAnsi="Angsana New"/>
                <w:sz w:val="30"/>
                <w:szCs w:val="30"/>
              </w:rPr>
              <w:t>428</w:t>
            </w:r>
            <w:r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5E5E2A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44FA3007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115901" w14:textId="77777777" w:rsidR="0096525F" w:rsidRPr="00D36B78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473,459</w:t>
            </w:r>
          </w:p>
        </w:tc>
        <w:tc>
          <w:tcPr>
            <w:tcW w:w="270" w:type="dxa"/>
          </w:tcPr>
          <w:p w14:paraId="2D905AC0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5F633FF" w14:textId="77777777" w:rsidR="0096525F" w:rsidRPr="00F52CB3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E5E2A">
              <w:rPr>
                <w:rFonts w:ascii="Angsana New" w:hAnsi="Angsana New"/>
                <w:sz w:val="30"/>
                <w:szCs w:val="30"/>
              </w:rPr>
              <w:t>428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5E2A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2135729D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7AB4A0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473,459</w:t>
            </w:r>
          </w:p>
        </w:tc>
      </w:tr>
      <w:tr w:rsidR="0096525F" w:rsidRPr="00356084" w14:paraId="6200DDE3" w14:textId="77777777" w:rsidTr="003076A5">
        <w:tc>
          <w:tcPr>
            <w:tcW w:w="3582" w:type="dxa"/>
          </w:tcPr>
          <w:p w14:paraId="15745D3A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9" w:type="dxa"/>
          </w:tcPr>
          <w:p w14:paraId="2C2925C1" w14:textId="77777777" w:rsidR="0096525F" w:rsidRPr="00F52CB3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  <w:tc>
          <w:tcPr>
            <w:tcW w:w="270" w:type="dxa"/>
          </w:tcPr>
          <w:p w14:paraId="419A32FB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2A72A" w14:textId="77777777" w:rsidR="0096525F" w:rsidRPr="00D36B78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39,000</w:t>
            </w:r>
          </w:p>
        </w:tc>
        <w:tc>
          <w:tcPr>
            <w:tcW w:w="270" w:type="dxa"/>
          </w:tcPr>
          <w:p w14:paraId="21F3EA40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56E539F" w14:textId="77777777" w:rsidR="0096525F" w:rsidRPr="00F52CB3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  <w:tc>
          <w:tcPr>
            <w:tcW w:w="270" w:type="dxa"/>
          </w:tcPr>
          <w:p w14:paraId="148AC159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282ADB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39,000</w:t>
            </w:r>
          </w:p>
        </w:tc>
      </w:tr>
      <w:tr w:rsidR="0096525F" w:rsidRPr="00356084" w14:paraId="693B4CDA" w14:textId="77777777" w:rsidTr="003076A5">
        <w:tc>
          <w:tcPr>
            <w:tcW w:w="3582" w:type="dxa"/>
          </w:tcPr>
          <w:p w14:paraId="564D2E7F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</w:tcPr>
          <w:p w14:paraId="69FDA097" w14:textId="77777777" w:rsidR="0096525F" w:rsidRPr="00F52CB3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E5E2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5E2A">
              <w:rPr>
                <w:rFonts w:ascii="Angsana New" w:hAnsi="Angsana New"/>
                <w:sz w:val="30"/>
                <w:szCs w:val="30"/>
              </w:rPr>
              <w:t>073</w:t>
            </w:r>
          </w:p>
        </w:tc>
        <w:tc>
          <w:tcPr>
            <w:tcW w:w="270" w:type="dxa"/>
          </w:tcPr>
          <w:p w14:paraId="4206B49F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4C0398" w14:textId="77777777" w:rsidR="0096525F" w:rsidRPr="00D36B78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1,948</w:t>
            </w:r>
          </w:p>
        </w:tc>
        <w:tc>
          <w:tcPr>
            <w:tcW w:w="270" w:type="dxa"/>
          </w:tcPr>
          <w:p w14:paraId="7D328ACC" w14:textId="77777777" w:rsidR="0096525F" w:rsidRPr="00356084" w:rsidRDefault="0096525F" w:rsidP="0096525F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703B73D" w14:textId="77777777" w:rsidR="0096525F" w:rsidRPr="00F52CB3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E5E2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5E2A">
              <w:rPr>
                <w:rFonts w:ascii="Angsana New" w:hAnsi="Angsana New"/>
                <w:sz w:val="30"/>
                <w:szCs w:val="30"/>
              </w:rPr>
              <w:t>073</w:t>
            </w:r>
          </w:p>
        </w:tc>
        <w:tc>
          <w:tcPr>
            <w:tcW w:w="270" w:type="dxa"/>
          </w:tcPr>
          <w:p w14:paraId="04994DD8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C112B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1,948</w:t>
            </w:r>
          </w:p>
        </w:tc>
      </w:tr>
      <w:tr w:rsidR="0096525F" w:rsidRPr="00356084" w14:paraId="5AC4024D" w14:textId="77777777" w:rsidTr="003076A5">
        <w:trPr>
          <w:trHeight w:val="389"/>
        </w:trPr>
        <w:tc>
          <w:tcPr>
            <w:tcW w:w="3582" w:type="dxa"/>
          </w:tcPr>
          <w:p w14:paraId="230023CF" w14:textId="77777777" w:rsidR="0096525F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ค่าใช้จ่ายใน </w:t>
            </w:r>
          </w:p>
          <w:p w14:paraId="576A8328" w14:textId="77777777" w:rsidR="0096525F" w:rsidRPr="00816EAC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69" w:type="dxa"/>
          </w:tcPr>
          <w:p w14:paraId="2C366FE5" w14:textId="77777777" w:rsidR="0096525F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F6F8047" w14:textId="77777777" w:rsidR="0096525F" w:rsidRPr="00F52CB3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E5E2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5E2A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14:paraId="339906B3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A2D1E1" w14:textId="77777777" w:rsidR="0096525F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</w:p>
          <w:p w14:paraId="515A57D7" w14:textId="77777777" w:rsidR="0096525F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11E8A84D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58D599B" w14:textId="77777777" w:rsidR="0096525F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AB35BA9" w14:textId="77777777" w:rsidR="0096525F" w:rsidRPr="00F52CB3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E5E2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5E2A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14:paraId="0DD03FC2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AB565" w14:textId="77777777" w:rsidR="0096525F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67D94D8" w14:textId="77777777" w:rsidR="0096525F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  <w:tr w:rsidR="0096525F" w:rsidRPr="007D18B7" w14:paraId="2A3ABF2D" w14:textId="77777777" w:rsidTr="003076A5">
        <w:tc>
          <w:tcPr>
            <w:tcW w:w="3582" w:type="dxa"/>
          </w:tcPr>
          <w:p w14:paraId="2C992A07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AEE1128" w14:textId="77777777" w:rsidR="0096525F" w:rsidRPr="00A2731D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14F15D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7C61B7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BD76A7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57DE851" w14:textId="77777777" w:rsidR="0096525F" w:rsidRPr="00A2731D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64AD0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B0C9CE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525F" w:rsidRPr="00356084" w14:paraId="67C6A3A8" w14:textId="77777777" w:rsidTr="003076A5">
        <w:tc>
          <w:tcPr>
            <w:tcW w:w="3582" w:type="dxa"/>
          </w:tcPr>
          <w:p w14:paraId="2AC4E4EF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9" w:type="dxa"/>
          </w:tcPr>
          <w:p w14:paraId="5E8F7885" w14:textId="77777777" w:rsidR="0096525F" w:rsidRPr="00356084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F5C09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4A9752" w14:textId="77777777" w:rsidR="0096525F" w:rsidRPr="00625EB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BD44C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A2C213C" w14:textId="77777777" w:rsidR="0096525F" w:rsidRPr="00356084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3A20F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6CFA2E" w14:textId="77777777" w:rsidR="0096525F" w:rsidRPr="00625EB4" w:rsidRDefault="0096525F" w:rsidP="009652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25F" w:rsidRPr="00356084" w14:paraId="7CA64EC0" w14:textId="77777777" w:rsidTr="003076A5">
        <w:tc>
          <w:tcPr>
            <w:tcW w:w="3582" w:type="dxa"/>
          </w:tcPr>
          <w:p w14:paraId="4A8141EB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9" w:type="dxa"/>
          </w:tcPr>
          <w:p w14:paraId="5BCA9EB3" w14:textId="77777777" w:rsidR="0096525F" w:rsidRPr="00356084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71A10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F93E7" w14:textId="77777777" w:rsidR="0096525F" w:rsidRPr="00625EB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9F8AE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2961D67" w14:textId="77777777" w:rsidR="0096525F" w:rsidRPr="00356084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2CB5D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708B8C" w14:textId="77777777" w:rsidR="0096525F" w:rsidRPr="00625EB4" w:rsidRDefault="0096525F" w:rsidP="009652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25F" w:rsidRPr="00356084" w14:paraId="484DC3B3" w14:textId="77777777" w:rsidTr="003076A5">
        <w:tc>
          <w:tcPr>
            <w:tcW w:w="3582" w:type="dxa"/>
          </w:tcPr>
          <w:p w14:paraId="1328143D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69" w:type="dxa"/>
            <w:shd w:val="clear" w:color="auto" w:fill="auto"/>
          </w:tcPr>
          <w:p w14:paraId="039D1EA3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E5E2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5E2A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70" w:type="dxa"/>
            <w:shd w:val="clear" w:color="auto" w:fill="auto"/>
          </w:tcPr>
          <w:p w14:paraId="3DAD08B7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34227B" w14:textId="77777777" w:rsidR="0096525F" w:rsidRPr="00D36B78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3,940</w:t>
            </w:r>
          </w:p>
        </w:tc>
        <w:tc>
          <w:tcPr>
            <w:tcW w:w="270" w:type="dxa"/>
            <w:shd w:val="clear" w:color="auto" w:fill="auto"/>
          </w:tcPr>
          <w:p w14:paraId="151BA5E6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60B81A88" w14:textId="77777777" w:rsidR="0096525F" w:rsidRPr="00356084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E5E2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5E2A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70" w:type="dxa"/>
          </w:tcPr>
          <w:p w14:paraId="11DEB32B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8C3158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3,940</w:t>
            </w:r>
          </w:p>
        </w:tc>
      </w:tr>
      <w:tr w:rsidR="0096525F" w:rsidRPr="00356084" w14:paraId="68E25264" w14:textId="77777777" w:rsidTr="003076A5">
        <w:tc>
          <w:tcPr>
            <w:tcW w:w="3582" w:type="dxa"/>
          </w:tcPr>
          <w:p w14:paraId="6A5995D9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9" w:type="dxa"/>
            <w:shd w:val="clear" w:color="auto" w:fill="auto"/>
          </w:tcPr>
          <w:p w14:paraId="09D68E49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E5E2A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70" w:type="dxa"/>
            <w:shd w:val="clear" w:color="auto" w:fill="auto"/>
          </w:tcPr>
          <w:p w14:paraId="071D41F1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776F9B" w14:textId="77777777" w:rsidR="0096525F" w:rsidRPr="00D36B78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  <w:tc>
          <w:tcPr>
            <w:tcW w:w="270" w:type="dxa"/>
            <w:shd w:val="clear" w:color="auto" w:fill="auto"/>
          </w:tcPr>
          <w:p w14:paraId="6901317F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6DD4CB12" w14:textId="77777777" w:rsidR="0096525F" w:rsidRPr="00356084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E5E2A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177F6DFF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B9E3D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</w:tr>
      <w:tr w:rsidR="0096525F" w:rsidRPr="00356084" w14:paraId="314474F5" w14:textId="77777777" w:rsidTr="003076A5">
        <w:tc>
          <w:tcPr>
            <w:tcW w:w="3582" w:type="dxa"/>
          </w:tcPr>
          <w:p w14:paraId="4D7FA410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69" w:type="dxa"/>
            <w:shd w:val="clear" w:color="auto" w:fill="auto"/>
          </w:tcPr>
          <w:p w14:paraId="34C5DC92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AB8FF4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BE3EFC" w14:textId="77777777" w:rsidR="0096525F" w:rsidRPr="00D36B78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A831DFE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532267F3" w14:textId="77777777" w:rsidR="0096525F" w:rsidRPr="00356084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FAA479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4B5EF" w14:textId="77777777" w:rsidR="0096525F" w:rsidRPr="00D36B78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6525F" w:rsidRPr="00356084" w14:paraId="74B8E1B5" w14:textId="77777777" w:rsidTr="003076A5">
        <w:trPr>
          <w:trHeight w:val="58"/>
        </w:trPr>
        <w:tc>
          <w:tcPr>
            <w:tcW w:w="3582" w:type="dxa"/>
          </w:tcPr>
          <w:p w14:paraId="2A479A65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AE1CC" w14:textId="77777777" w:rsidR="0096525F" w:rsidRPr="007D18B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E2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5E2A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  <w:shd w:val="clear" w:color="auto" w:fill="auto"/>
          </w:tcPr>
          <w:p w14:paraId="0EB4FF11" w14:textId="77777777" w:rsidR="0096525F" w:rsidRPr="007D18B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9EC3E" w14:textId="77777777" w:rsidR="0096525F" w:rsidRPr="007D18B7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8B7">
              <w:rPr>
                <w:rFonts w:ascii="Angsana New" w:hAnsi="Angsana New"/>
                <w:b/>
                <w:bCs/>
                <w:sz w:val="30"/>
                <w:szCs w:val="30"/>
              </w:rPr>
              <w:t>5,397</w:t>
            </w:r>
          </w:p>
        </w:tc>
        <w:tc>
          <w:tcPr>
            <w:tcW w:w="270" w:type="dxa"/>
            <w:shd w:val="clear" w:color="auto" w:fill="auto"/>
          </w:tcPr>
          <w:p w14:paraId="21D8E1CA" w14:textId="77777777" w:rsidR="0096525F" w:rsidRPr="007D18B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ABF01" w14:textId="77777777" w:rsidR="0096525F" w:rsidRPr="007D18B7" w:rsidRDefault="0096525F" w:rsidP="009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E2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5E2A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</w:tcPr>
          <w:p w14:paraId="6C5E3AD0" w14:textId="77777777" w:rsidR="0096525F" w:rsidRPr="007D18B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033944" w14:textId="77777777" w:rsidR="0096525F" w:rsidRPr="007D18B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8B7">
              <w:rPr>
                <w:rFonts w:ascii="Angsana New" w:hAnsi="Angsana New"/>
                <w:b/>
                <w:bCs/>
                <w:sz w:val="30"/>
                <w:szCs w:val="30"/>
              </w:rPr>
              <w:t>5,397</w:t>
            </w:r>
          </w:p>
        </w:tc>
      </w:tr>
      <w:tr w:rsidR="0096525F" w:rsidRPr="007D18B7" w14:paraId="3E288A5C" w14:textId="77777777" w:rsidTr="003076A5">
        <w:trPr>
          <w:trHeight w:val="242"/>
        </w:trPr>
        <w:tc>
          <w:tcPr>
            <w:tcW w:w="3582" w:type="dxa"/>
          </w:tcPr>
          <w:p w14:paraId="73B7CE44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D710E19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36B79D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2ED67B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E6FB5D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245C79E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07F860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D07516" w14:textId="77777777" w:rsidR="0096525F" w:rsidRPr="00A2731D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525F" w:rsidRPr="006D1E8A" w14:paraId="28A9BE07" w14:textId="77777777" w:rsidTr="003076A5">
        <w:trPr>
          <w:trHeight w:hRule="exact" w:val="356"/>
        </w:trPr>
        <w:tc>
          <w:tcPr>
            <w:tcW w:w="3582" w:type="dxa"/>
          </w:tcPr>
          <w:p w14:paraId="3450BC32" w14:textId="77777777" w:rsidR="0096525F" w:rsidRPr="006D1E8A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</w:tcPr>
          <w:p w14:paraId="18509CAA" w14:textId="77777777" w:rsidR="0096525F" w:rsidRPr="006D1E8A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96D8B5" w14:textId="77777777" w:rsidR="0096525F" w:rsidRPr="006D1E8A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048560" w14:textId="77777777" w:rsidR="0096525F" w:rsidRPr="00D36B78" w:rsidRDefault="0096525F" w:rsidP="009652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D83C0" w14:textId="77777777" w:rsidR="0096525F" w:rsidRPr="006D1E8A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B342859" w14:textId="77777777" w:rsidR="0096525F" w:rsidRPr="006D1E8A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FCE91A" w14:textId="77777777" w:rsidR="0096525F" w:rsidRPr="006D1E8A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874D34" w14:textId="77777777" w:rsidR="0096525F" w:rsidRPr="00D36B78" w:rsidRDefault="0096525F" w:rsidP="009652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25F" w:rsidRPr="00356084" w14:paraId="4D0DB063" w14:textId="77777777" w:rsidTr="003076A5">
        <w:tc>
          <w:tcPr>
            <w:tcW w:w="3582" w:type="dxa"/>
          </w:tcPr>
          <w:p w14:paraId="12EBC905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69" w:type="dxa"/>
          </w:tcPr>
          <w:p w14:paraId="7A8B7A50" w14:textId="77777777" w:rsidR="0096525F" w:rsidRPr="00384240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1,881,591</w:t>
            </w:r>
          </w:p>
        </w:tc>
        <w:tc>
          <w:tcPr>
            <w:tcW w:w="270" w:type="dxa"/>
          </w:tcPr>
          <w:p w14:paraId="53E0436D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789E2" w14:textId="77777777" w:rsidR="0096525F" w:rsidRPr="00384240" w:rsidRDefault="0096525F" w:rsidP="009D1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2,023,001</w:t>
            </w:r>
          </w:p>
        </w:tc>
        <w:tc>
          <w:tcPr>
            <w:tcW w:w="270" w:type="dxa"/>
          </w:tcPr>
          <w:p w14:paraId="33C18269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1B4D1C9" w14:textId="77777777" w:rsidR="0096525F" w:rsidRPr="00384240" w:rsidRDefault="0096525F" w:rsidP="009D1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1,846,359</w:t>
            </w:r>
          </w:p>
        </w:tc>
        <w:tc>
          <w:tcPr>
            <w:tcW w:w="270" w:type="dxa"/>
          </w:tcPr>
          <w:p w14:paraId="30E0C51E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F6D31C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1,997,144</w:t>
            </w:r>
          </w:p>
        </w:tc>
      </w:tr>
      <w:tr w:rsidR="0096525F" w:rsidRPr="00356084" w14:paraId="6FD2D368" w14:textId="77777777" w:rsidTr="003076A5">
        <w:tc>
          <w:tcPr>
            <w:tcW w:w="3582" w:type="dxa"/>
          </w:tcPr>
          <w:p w14:paraId="2134B04A" w14:textId="77777777" w:rsidR="0096525F" w:rsidRPr="0078219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</w:tcPr>
          <w:p w14:paraId="7D5BD70D" w14:textId="77777777" w:rsidR="0096525F" w:rsidRPr="00DB3FC7" w:rsidRDefault="0096525F" w:rsidP="009D1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FC7">
              <w:rPr>
                <w:rFonts w:ascii="Angsana New" w:hAnsi="Angsana New"/>
                <w:sz w:val="30"/>
                <w:szCs w:val="30"/>
              </w:rPr>
              <w:t>24,997</w:t>
            </w:r>
          </w:p>
        </w:tc>
        <w:tc>
          <w:tcPr>
            <w:tcW w:w="270" w:type="dxa"/>
          </w:tcPr>
          <w:p w14:paraId="47561B90" w14:textId="77777777" w:rsidR="0096525F" w:rsidRPr="00DB3FC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6C374E" w14:textId="77777777" w:rsidR="0096525F" w:rsidRPr="00DB3FC7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FC7">
              <w:rPr>
                <w:rFonts w:ascii="Angsana New" w:hAnsi="Angsana New"/>
                <w:sz w:val="30"/>
                <w:szCs w:val="30"/>
              </w:rPr>
              <w:t>21,059</w:t>
            </w:r>
          </w:p>
        </w:tc>
        <w:tc>
          <w:tcPr>
            <w:tcW w:w="270" w:type="dxa"/>
          </w:tcPr>
          <w:p w14:paraId="4B929CED" w14:textId="77777777" w:rsidR="0096525F" w:rsidRPr="00DB3FC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529B1806" w14:textId="5A53C3A7" w:rsidR="0096525F" w:rsidRPr="00DB3FC7" w:rsidRDefault="0096525F" w:rsidP="009D1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FC7">
              <w:rPr>
                <w:rFonts w:ascii="Angsana New" w:hAnsi="Angsana New"/>
                <w:sz w:val="30"/>
                <w:szCs w:val="30"/>
              </w:rPr>
              <w:t>24,926</w:t>
            </w:r>
          </w:p>
        </w:tc>
        <w:tc>
          <w:tcPr>
            <w:tcW w:w="270" w:type="dxa"/>
          </w:tcPr>
          <w:p w14:paraId="22F5758C" w14:textId="77777777" w:rsidR="0096525F" w:rsidRPr="00DB3FC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B4DC2" w14:textId="77777777" w:rsidR="0096525F" w:rsidRPr="00DB3FC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FC7">
              <w:rPr>
                <w:rFonts w:ascii="Angsana New" w:hAnsi="Angsana New"/>
                <w:sz w:val="30"/>
                <w:szCs w:val="30"/>
              </w:rPr>
              <w:t>21,059</w:t>
            </w:r>
          </w:p>
        </w:tc>
      </w:tr>
      <w:tr w:rsidR="0096525F" w:rsidRPr="00356084" w14:paraId="2927AB0E" w14:textId="77777777" w:rsidTr="003076A5">
        <w:tc>
          <w:tcPr>
            <w:tcW w:w="3582" w:type="dxa"/>
          </w:tcPr>
          <w:p w14:paraId="06052503" w14:textId="77777777" w:rsidR="0096525F" w:rsidRPr="00D442E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42E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9" w:type="dxa"/>
          </w:tcPr>
          <w:p w14:paraId="0E698AAE" w14:textId="77777777" w:rsidR="0096525F" w:rsidRPr="00DB3FC7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FC7">
              <w:rPr>
                <w:rFonts w:ascii="Angsana New" w:hAnsi="Angsana New"/>
                <w:sz w:val="30"/>
                <w:szCs w:val="30"/>
              </w:rPr>
              <w:t>4,125</w:t>
            </w:r>
          </w:p>
        </w:tc>
        <w:tc>
          <w:tcPr>
            <w:tcW w:w="270" w:type="dxa"/>
          </w:tcPr>
          <w:p w14:paraId="01F9FD99" w14:textId="77777777" w:rsidR="0096525F" w:rsidRPr="00DB3FC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827586" w14:textId="77777777" w:rsidR="0096525F" w:rsidRPr="00DB3FC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FC7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270" w:type="dxa"/>
          </w:tcPr>
          <w:p w14:paraId="1DE39690" w14:textId="77777777" w:rsidR="0096525F" w:rsidRPr="00DB3FC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3F13C6B0" w14:textId="77777777" w:rsidR="0096525F" w:rsidRPr="00DB3FC7" w:rsidRDefault="0096525F" w:rsidP="009D1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FC7">
              <w:rPr>
                <w:rFonts w:ascii="Angsana New" w:hAnsi="Angsana New"/>
                <w:sz w:val="30"/>
                <w:szCs w:val="30"/>
              </w:rPr>
              <w:t>4,125</w:t>
            </w:r>
          </w:p>
        </w:tc>
        <w:tc>
          <w:tcPr>
            <w:tcW w:w="270" w:type="dxa"/>
          </w:tcPr>
          <w:p w14:paraId="74BA2680" w14:textId="77777777" w:rsidR="0096525F" w:rsidRPr="00DB3FC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63F12A" w14:textId="77777777" w:rsidR="0096525F" w:rsidRPr="00DB3FC7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FC7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</w:tr>
      <w:tr w:rsidR="0096525F" w:rsidRPr="00356084" w14:paraId="76BE1EA0" w14:textId="77777777" w:rsidTr="003076A5">
        <w:tc>
          <w:tcPr>
            <w:tcW w:w="3582" w:type="dxa"/>
          </w:tcPr>
          <w:p w14:paraId="71DA06E8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</w:tcPr>
          <w:p w14:paraId="5447F5C8" w14:textId="77777777" w:rsidR="0096525F" w:rsidRPr="00384240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7ACCB1A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F88F4A" w14:textId="77777777" w:rsidR="0096525F" w:rsidRPr="00384240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C9E0AD5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36127E72" w14:textId="77777777" w:rsidR="0096525F" w:rsidRPr="00384240" w:rsidRDefault="0096525F" w:rsidP="009D1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 xml:space="preserve">57 </w:t>
            </w:r>
          </w:p>
        </w:tc>
        <w:tc>
          <w:tcPr>
            <w:tcW w:w="270" w:type="dxa"/>
          </w:tcPr>
          <w:p w14:paraId="7E89B8EC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829F4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6525F" w:rsidRPr="00356084" w14:paraId="4F2C7FC4" w14:textId="77777777" w:rsidTr="003076A5">
        <w:tc>
          <w:tcPr>
            <w:tcW w:w="3582" w:type="dxa"/>
          </w:tcPr>
          <w:p w14:paraId="76A9C7AC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69" w:type="dxa"/>
          </w:tcPr>
          <w:p w14:paraId="6A5E12E2" w14:textId="77777777" w:rsidR="0096525F" w:rsidRPr="00384240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1,680,791</w:t>
            </w:r>
          </w:p>
        </w:tc>
        <w:tc>
          <w:tcPr>
            <w:tcW w:w="270" w:type="dxa"/>
          </w:tcPr>
          <w:p w14:paraId="36075C9E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78DE2F" w14:textId="77777777" w:rsidR="0096525F" w:rsidRPr="00384240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1,682,462</w:t>
            </w:r>
          </w:p>
        </w:tc>
        <w:tc>
          <w:tcPr>
            <w:tcW w:w="270" w:type="dxa"/>
          </w:tcPr>
          <w:p w14:paraId="5EF0812C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4B98557E" w14:textId="77777777" w:rsidR="0096525F" w:rsidRPr="00384240" w:rsidRDefault="0096525F" w:rsidP="009D1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 xml:space="preserve">1,628,523 </w:t>
            </w:r>
          </w:p>
        </w:tc>
        <w:tc>
          <w:tcPr>
            <w:tcW w:w="270" w:type="dxa"/>
          </w:tcPr>
          <w:p w14:paraId="2E149AD1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8407CF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1,641,216</w:t>
            </w:r>
          </w:p>
        </w:tc>
      </w:tr>
      <w:tr w:rsidR="0096525F" w:rsidRPr="00356084" w14:paraId="1FC74D74" w14:textId="77777777" w:rsidTr="003076A5">
        <w:tc>
          <w:tcPr>
            <w:tcW w:w="3582" w:type="dxa"/>
          </w:tcPr>
          <w:p w14:paraId="792E6DCC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69" w:type="dxa"/>
            <w:shd w:val="clear" w:color="auto" w:fill="FFFFFF"/>
          </w:tcPr>
          <w:p w14:paraId="05372506" w14:textId="77777777" w:rsidR="0096525F" w:rsidRPr="00384240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219,684</w:t>
            </w:r>
          </w:p>
        </w:tc>
        <w:tc>
          <w:tcPr>
            <w:tcW w:w="270" w:type="dxa"/>
          </w:tcPr>
          <w:p w14:paraId="2F93F8AD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7BFBD" w14:textId="77777777" w:rsidR="0096525F" w:rsidRPr="00384240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224,995</w:t>
            </w:r>
          </w:p>
        </w:tc>
        <w:tc>
          <w:tcPr>
            <w:tcW w:w="270" w:type="dxa"/>
          </w:tcPr>
          <w:p w14:paraId="5643AD05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7D518037" w14:textId="77777777" w:rsidR="0096525F" w:rsidRPr="00384240" w:rsidRDefault="0096525F" w:rsidP="009D1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 xml:space="preserve">      219,684 </w:t>
            </w:r>
          </w:p>
        </w:tc>
        <w:tc>
          <w:tcPr>
            <w:tcW w:w="270" w:type="dxa"/>
          </w:tcPr>
          <w:p w14:paraId="3AB0B14C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8E7911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224,995</w:t>
            </w:r>
          </w:p>
        </w:tc>
      </w:tr>
      <w:tr w:rsidR="0096525F" w:rsidRPr="00356084" w14:paraId="0EAAD67D" w14:textId="77777777" w:rsidTr="003076A5">
        <w:tc>
          <w:tcPr>
            <w:tcW w:w="3582" w:type="dxa"/>
          </w:tcPr>
          <w:p w14:paraId="3BF33189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69" w:type="dxa"/>
          </w:tcPr>
          <w:p w14:paraId="7BC018CD" w14:textId="77777777" w:rsidR="0096525F" w:rsidRPr="00384240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84,357</w:t>
            </w:r>
          </w:p>
        </w:tc>
        <w:tc>
          <w:tcPr>
            <w:tcW w:w="270" w:type="dxa"/>
          </w:tcPr>
          <w:p w14:paraId="13846DFB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7BF340" w14:textId="77777777" w:rsidR="0096525F" w:rsidRPr="00384240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192,368</w:t>
            </w:r>
          </w:p>
        </w:tc>
        <w:tc>
          <w:tcPr>
            <w:tcW w:w="270" w:type="dxa"/>
          </w:tcPr>
          <w:p w14:paraId="602FB983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21ECB993" w14:textId="77777777" w:rsidR="0096525F" w:rsidRPr="00384240" w:rsidRDefault="0096525F" w:rsidP="009D1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 xml:space="preserve">84,357 </w:t>
            </w:r>
          </w:p>
        </w:tc>
        <w:tc>
          <w:tcPr>
            <w:tcW w:w="270" w:type="dxa"/>
          </w:tcPr>
          <w:p w14:paraId="1197EDDC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CBFE8" w14:textId="77777777" w:rsidR="0096525F" w:rsidRPr="00384240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84240">
              <w:rPr>
                <w:rFonts w:ascii="Angsana New" w:hAnsi="Angsana New"/>
                <w:sz w:val="30"/>
                <w:szCs w:val="30"/>
              </w:rPr>
              <w:t>192,368</w:t>
            </w:r>
          </w:p>
        </w:tc>
      </w:tr>
      <w:tr w:rsidR="0096525F" w:rsidRPr="00356084" w14:paraId="3FBA1136" w14:textId="77777777" w:rsidTr="003076A5">
        <w:tc>
          <w:tcPr>
            <w:tcW w:w="3582" w:type="dxa"/>
          </w:tcPr>
          <w:p w14:paraId="4AF33D85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</w:tcPr>
          <w:p w14:paraId="708BF56C" w14:textId="447E0EE8" w:rsidR="0096525F" w:rsidRPr="00356084" w:rsidRDefault="009D1440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9652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14:paraId="445335D5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45011F" w14:textId="77777777" w:rsidR="0096525F" w:rsidRPr="00356084" w:rsidRDefault="0096525F" w:rsidP="0096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244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B0244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3D48ECCF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31B1A647" w14:textId="20E7B7D0" w:rsidR="0096525F" w:rsidRPr="005E5E2A" w:rsidRDefault="0096525F" w:rsidP="009D1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5E2A">
              <w:rPr>
                <w:rFonts w:ascii="Angsana New" w:hAnsi="Angsana New"/>
                <w:sz w:val="30"/>
                <w:szCs w:val="30"/>
              </w:rPr>
              <w:t>5</w:t>
            </w:r>
            <w:r w:rsidR="009D1440">
              <w:rPr>
                <w:rFonts w:ascii="Angsana New" w:hAnsi="Angsana New"/>
                <w:sz w:val="30"/>
                <w:szCs w:val="30"/>
              </w:rPr>
              <w:t>2</w:t>
            </w:r>
            <w:r w:rsidRPr="005E5E2A">
              <w:rPr>
                <w:rFonts w:ascii="Angsana New" w:hAnsi="Angsana New"/>
                <w:sz w:val="30"/>
                <w:szCs w:val="30"/>
              </w:rPr>
              <w:t>,</w:t>
            </w:r>
            <w:r w:rsidR="009D1440">
              <w:rPr>
                <w:rFonts w:ascii="Angsana New" w:hAnsi="Angsana New"/>
                <w:sz w:val="30"/>
                <w:szCs w:val="30"/>
              </w:rPr>
              <w:t>963</w:t>
            </w:r>
            <w:r w:rsidRPr="005E5E2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744CCE9" w14:textId="77777777" w:rsidR="0096525F" w:rsidRPr="00356084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575B552" w14:textId="77777777" w:rsidR="0096525F" w:rsidRPr="005E426A" w:rsidRDefault="0096525F" w:rsidP="0096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B0244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B0244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</w:tbl>
    <w:p w14:paraId="6033195C" w14:textId="77777777" w:rsidR="00600B8C" w:rsidRPr="00D36B78" w:rsidRDefault="00600B8C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</w:t>
      </w:r>
      <w:r w:rsidR="00840083" w:rsidRPr="00D36B78">
        <w:rPr>
          <w:rFonts w:ascii="Angsana New" w:hAnsi="Angsana New"/>
          <w:sz w:val="30"/>
          <w:szCs w:val="30"/>
          <w:cs/>
        </w:rPr>
        <w:t xml:space="preserve">วันที่ </w:t>
      </w:r>
      <w:r w:rsidR="00386DD0">
        <w:rPr>
          <w:rFonts w:ascii="Angsana New" w:hAnsi="Angsana New"/>
          <w:sz w:val="30"/>
          <w:szCs w:val="30"/>
        </w:rPr>
        <w:t>31</w:t>
      </w:r>
      <w:r w:rsidR="00840083" w:rsidRPr="00D36B78">
        <w:rPr>
          <w:rFonts w:ascii="Angsana New" w:hAnsi="Angsana New"/>
          <w:sz w:val="30"/>
          <w:szCs w:val="30"/>
          <w:cs/>
        </w:rPr>
        <w:t xml:space="preserve"> มีนาคม </w:t>
      </w:r>
      <w:r w:rsidR="00840083">
        <w:rPr>
          <w:rFonts w:ascii="Angsana New" w:hAnsi="Angsana New"/>
          <w:sz w:val="30"/>
          <w:szCs w:val="30"/>
        </w:rPr>
        <w:t>2563</w:t>
      </w:r>
      <w:r w:rsidR="00840083" w:rsidRPr="00D36B78">
        <w:rPr>
          <w:rFonts w:ascii="Angsana New" w:hAnsi="Angsana New"/>
          <w:sz w:val="30"/>
          <w:szCs w:val="30"/>
        </w:rPr>
        <w:t xml:space="preserve"> </w:t>
      </w:r>
      <w:r w:rsidR="00840083" w:rsidRPr="00D36B78">
        <w:rPr>
          <w:rFonts w:ascii="Angsana New" w:hAnsi="Angsana New"/>
          <w:sz w:val="30"/>
          <w:szCs w:val="30"/>
          <w:cs/>
        </w:rPr>
        <w:t xml:space="preserve">และ </w:t>
      </w:r>
      <w:r w:rsidR="00840083" w:rsidRPr="00D36B78">
        <w:rPr>
          <w:rFonts w:ascii="Angsana New" w:hAnsi="Angsana New"/>
          <w:sz w:val="30"/>
          <w:szCs w:val="30"/>
        </w:rPr>
        <w:t>30</w:t>
      </w:r>
      <w:r w:rsidR="00840083" w:rsidRPr="00D36B78">
        <w:rPr>
          <w:rFonts w:ascii="Angsana New" w:hAnsi="Angsana New"/>
          <w:sz w:val="30"/>
          <w:szCs w:val="30"/>
          <w:cs/>
        </w:rPr>
        <w:t xml:space="preserve"> กันยายน </w:t>
      </w:r>
      <w:r w:rsidR="00386DD0">
        <w:rPr>
          <w:rFonts w:ascii="Angsana New" w:hAnsi="Angsana New"/>
          <w:sz w:val="30"/>
          <w:szCs w:val="30"/>
        </w:rPr>
        <w:t>25</w:t>
      </w:r>
      <w:r w:rsidR="00840083">
        <w:rPr>
          <w:rFonts w:ascii="Angsana New" w:hAnsi="Angsana New"/>
          <w:sz w:val="30"/>
          <w:szCs w:val="30"/>
        </w:rPr>
        <w:t>62</w:t>
      </w:r>
      <w:r w:rsidR="00840083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มีดังนี้</w:t>
      </w:r>
    </w:p>
    <w:p w14:paraId="2360C8F9" w14:textId="77777777" w:rsidR="001D2534" w:rsidRPr="003D1B0C" w:rsidRDefault="001D2534" w:rsidP="0060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172"/>
        <w:gridCol w:w="273"/>
        <w:gridCol w:w="1255"/>
        <w:gridCol w:w="273"/>
        <w:gridCol w:w="1170"/>
        <w:gridCol w:w="273"/>
        <w:gridCol w:w="1255"/>
      </w:tblGrid>
      <w:tr w:rsidR="00B16357" w:rsidRPr="00D36B78" w14:paraId="76D60751" w14:textId="77777777" w:rsidTr="00757FD9">
        <w:trPr>
          <w:trHeight w:hRule="exact" w:val="374"/>
          <w:tblHeader/>
        </w:trPr>
        <w:tc>
          <w:tcPr>
            <w:tcW w:w="1942" w:type="pct"/>
          </w:tcPr>
          <w:p w14:paraId="530AB72C" w14:textId="77777777" w:rsidR="00600B8C" w:rsidRPr="00D36B78" w:rsidRDefault="00600B8C" w:rsidP="0024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6" w:type="pct"/>
            <w:gridSpan w:val="3"/>
          </w:tcPr>
          <w:p w14:paraId="5D21EE19" w14:textId="77777777" w:rsidR="00600B8C" w:rsidRPr="00D36B78" w:rsidRDefault="00600B8C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79B80A1F" w14:textId="77777777" w:rsidR="00600B8C" w:rsidRPr="00D36B78" w:rsidRDefault="00600B8C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24694DAF" w14:textId="77777777" w:rsidR="00600B8C" w:rsidRPr="00D36B78" w:rsidRDefault="00600B8C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357" w:rsidRPr="00D36B78" w14:paraId="4DD21DC5" w14:textId="77777777" w:rsidTr="00757FD9">
        <w:trPr>
          <w:trHeight w:hRule="exact" w:val="374"/>
          <w:tblHeader/>
        </w:trPr>
        <w:tc>
          <w:tcPr>
            <w:tcW w:w="1942" w:type="pct"/>
          </w:tcPr>
          <w:p w14:paraId="0BE398FA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5706DB0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52CBBA0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1026B5EE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381E25E8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A102D4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76F67F24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6978794B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16357" w:rsidRPr="00D36B78" w14:paraId="758EA2FB" w14:textId="77777777" w:rsidTr="00757FD9">
        <w:trPr>
          <w:trHeight w:hRule="exact" w:val="374"/>
          <w:tblHeader/>
        </w:trPr>
        <w:tc>
          <w:tcPr>
            <w:tcW w:w="1942" w:type="pct"/>
          </w:tcPr>
          <w:p w14:paraId="10CCDB25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32" w:type="pct"/>
          </w:tcPr>
          <w:p w14:paraId="1DFFE659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</w:tcPr>
          <w:p w14:paraId="7D3497E1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5B391BD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4EAFB5E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5BA1AB8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</w:tcPr>
          <w:p w14:paraId="3F9FC8F4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6FED16BF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57FD9" w:rsidRPr="00D36B78" w14:paraId="60491FFC" w14:textId="77777777" w:rsidTr="00757FD9">
        <w:trPr>
          <w:trHeight w:hRule="exact" w:val="374"/>
          <w:tblHeader/>
        </w:trPr>
        <w:tc>
          <w:tcPr>
            <w:tcW w:w="1942" w:type="pct"/>
          </w:tcPr>
          <w:p w14:paraId="7C0F724A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8" w:type="pct"/>
            <w:gridSpan w:val="7"/>
          </w:tcPr>
          <w:p w14:paraId="77A06B81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357" w:rsidRPr="00D36B78" w14:paraId="1867C17D" w14:textId="77777777" w:rsidTr="00757FD9">
        <w:trPr>
          <w:trHeight w:hRule="exact" w:val="374"/>
          <w:tblHeader/>
        </w:trPr>
        <w:tc>
          <w:tcPr>
            <w:tcW w:w="1942" w:type="pct"/>
          </w:tcPr>
          <w:p w14:paraId="705CE494" w14:textId="77777777" w:rsidR="00F10159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  <w:p w14:paraId="36BA0065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8ADFBA2" w14:textId="77777777" w:rsidR="00F10159" w:rsidRPr="00D36B78" w:rsidRDefault="00696CC3" w:rsidP="00DE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47" w:type="pct"/>
          </w:tcPr>
          <w:p w14:paraId="659B40A1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100B44F8" w14:textId="77777777" w:rsidR="00F10159" w:rsidRPr="009D06D4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7" w:type="pct"/>
          </w:tcPr>
          <w:p w14:paraId="1B61A7D3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70194E" w14:textId="77777777" w:rsidR="00F10159" w:rsidRPr="00E97215" w:rsidRDefault="00696CC3" w:rsidP="0075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47" w:type="pct"/>
          </w:tcPr>
          <w:p w14:paraId="43877C09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</w:tcPr>
          <w:p w14:paraId="3FAE2FAC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389</w:t>
            </w:r>
          </w:p>
        </w:tc>
      </w:tr>
      <w:tr w:rsidR="00B16357" w:rsidRPr="00D36B78" w14:paraId="525401ED" w14:textId="77777777" w:rsidTr="00757FD9">
        <w:trPr>
          <w:trHeight w:hRule="exact" w:val="374"/>
          <w:tblHeader/>
        </w:trPr>
        <w:tc>
          <w:tcPr>
            <w:tcW w:w="1942" w:type="pct"/>
          </w:tcPr>
          <w:p w14:paraId="5F769061" w14:textId="77777777" w:rsidR="00F10159" w:rsidRPr="009D06D4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28DCD60" w14:textId="77777777" w:rsidR="00F10159" w:rsidRPr="00D36B78" w:rsidRDefault="00696CC3" w:rsidP="00D57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0CCA8B" w14:textId="77777777" w:rsidR="00F10159" w:rsidRPr="00D57C59" w:rsidRDefault="00F10159" w:rsidP="00D57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6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06C31B34" w14:textId="77777777" w:rsidR="00F10159" w:rsidRPr="00D57C59" w:rsidRDefault="00F10159" w:rsidP="00D5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 w:cs="Times New Roman"/>
                <w:sz w:val="30"/>
                <w:szCs w:val="30"/>
              </w:rPr>
            </w:pPr>
            <w:r w:rsidRPr="00D57C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F7522A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C17D88A" w14:textId="77777777" w:rsidR="00F10159" w:rsidRPr="00E97215" w:rsidRDefault="00696CC3" w:rsidP="00D57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9DB2AAF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</w:tcPr>
          <w:p w14:paraId="28013B7D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16357" w:rsidRPr="00D36B78" w14:paraId="044275B4" w14:textId="77777777" w:rsidTr="00757FD9">
        <w:trPr>
          <w:trHeight w:hRule="exact" w:val="374"/>
          <w:tblHeader/>
        </w:trPr>
        <w:tc>
          <w:tcPr>
            <w:tcW w:w="1942" w:type="pct"/>
          </w:tcPr>
          <w:p w14:paraId="7BDAC0ED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2285084" w14:textId="77777777" w:rsidR="00F10159" w:rsidRPr="00DB3FC7" w:rsidRDefault="00696CC3" w:rsidP="00DE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FC7">
              <w:rPr>
                <w:rFonts w:ascii="Angsana New" w:hAnsi="Angsana New"/>
                <w:sz w:val="30"/>
                <w:szCs w:val="30"/>
              </w:rPr>
              <w:t>424,290</w:t>
            </w:r>
          </w:p>
        </w:tc>
        <w:tc>
          <w:tcPr>
            <w:tcW w:w="147" w:type="pct"/>
          </w:tcPr>
          <w:p w14:paraId="2FA59AB7" w14:textId="77777777" w:rsidR="00F10159" w:rsidRPr="00DB3FC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F2D323F" w14:textId="77777777" w:rsidR="00F10159" w:rsidRPr="009D06D4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288,942</w:t>
            </w:r>
          </w:p>
        </w:tc>
        <w:tc>
          <w:tcPr>
            <w:tcW w:w="147" w:type="pct"/>
          </w:tcPr>
          <w:p w14:paraId="03ED9DF1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DD0CE30" w14:textId="77777777" w:rsidR="00F10159" w:rsidRPr="00E97215" w:rsidRDefault="00696CC3" w:rsidP="0075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420,174</w:t>
            </w:r>
          </w:p>
        </w:tc>
        <w:tc>
          <w:tcPr>
            <w:tcW w:w="147" w:type="pct"/>
          </w:tcPr>
          <w:p w14:paraId="5E82E4A6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5E8A8CA5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283,741</w:t>
            </w:r>
          </w:p>
        </w:tc>
      </w:tr>
      <w:tr w:rsidR="00B16357" w:rsidRPr="00D36B78" w14:paraId="74A61317" w14:textId="77777777" w:rsidTr="00757FD9">
        <w:trPr>
          <w:tblHeader/>
        </w:trPr>
        <w:tc>
          <w:tcPr>
            <w:tcW w:w="1942" w:type="pct"/>
          </w:tcPr>
          <w:p w14:paraId="04AA331E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7A645" w14:textId="77777777" w:rsidR="00F10159" w:rsidRPr="00FF1E6E" w:rsidRDefault="00696CC3" w:rsidP="00D50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CC3"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6CC3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147" w:type="pct"/>
            <w:tcBorders>
              <w:left w:val="nil"/>
            </w:tcBorders>
          </w:tcPr>
          <w:p w14:paraId="59326A86" w14:textId="77777777" w:rsidR="00F10159" w:rsidRPr="00FF1E6E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7E2D7F20" w14:textId="77777777" w:rsidR="00F10159" w:rsidRPr="00FF1E6E" w:rsidRDefault="00F10159" w:rsidP="00D50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E6E">
              <w:rPr>
                <w:rFonts w:ascii="Angsana New" w:hAnsi="Angsana New"/>
                <w:b/>
                <w:bCs/>
                <w:sz w:val="30"/>
                <w:szCs w:val="30"/>
              </w:rPr>
              <w:t>289,331</w:t>
            </w:r>
          </w:p>
        </w:tc>
        <w:tc>
          <w:tcPr>
            <w:tcW w:w="147" w:type="pct"/>
            <w:tcBorders>
              <w:left w:val="nil"/>
            </w:tcBorders>
          </w:tcPr>
          <w:p w14:paraId="3272F6C5" w14:textId="77777777" w:rsidR="00F10159" w:rsidRPr="00FF1E6E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F71BF0D" w14:textId="77777777" w:rsidR="00F10159" w:rsidRPr="00C649D6" w:rsidRDefault="00696CC3" w:rsidP="0075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CC3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6CC3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7" w:type="pct"/>
            <w:tcBorders>
              <w:left w:val="nil"/>
            </w:tcBorders>
          </w:tcPr>
          <w:p w14:paraId="49BB4D9C" w14:textId="77777777" w:rsidR="00F10159" w:rsidRPr="00FF1E6E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319D2520" w14:textId="77777777" w:rsidR="00F10159" w:rsidRPr="00FF1E6E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E6E">
              <w:rPr>
                <w:rFonts w:ascii="Angsana New" w:hAnsi="Angsana New"/>
                <w:b/>
                <w:bCs/>
                <w:sz w:val="30"/>
                <w:szCs w:val="30"/>
              </w:rPr>
              <w:t>284,133</w:t>
            </w:r>
          </w:p>
        </w:tc>
      </w:tr>
    </w:tbl>
    <w:p w14:paraId="22374AB9" w14:textId="77777777" w:rsidR="00414E66" w:rsidRPr="003D1B0C" w:rsidRDefault="00414E66" w:rsidP="003D1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E3A6E4E" w14:textId="77777777" w:rsidR="003374B7" w:rsidRPr="003374B7" w:rsidRDefault="003374B7" w:rsidP="003374B7">
      <w:pPr>
        <w:spacing w:line="240" w:lineRule="auto"/>
        <w:rPr>
          <w:sz w:val="2"/>
          <w:szCs w:val="2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176"/>
        <w:gridCol w:w="263"/>
        <w:gridCol w:w="1261"/>
        <w:gridCol w:w="263"/>
        <w:gridCol w:w="1176"/>
        <w:gridCol w:w="263"/>
        <w:gridCol w:w="1269"/>
      </w:tblGrid>
      <w:tr w:rsidR="0091081E" w:rsidRPr="00D36B78" w14:paraId="0DA39B8A" w14:textId="77777777" w:rsidTr="00757FD9">
        <w:trPr>
          <w:tblHeader/>
        </w:trPr>
        <w:tc>
          <w:tcPr>
            <w:tcW w:w="1942" w:type="pct"/>
          </w:tcPr>
          <w:p w14:paraId="62A66AAB" w14:textId="77777777" w:rsidR="00DC24F2" w:rsidRPr="00D36B78" w:rsidRDefault="00BE234C" w:rsidP="00B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DC24F2"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="005515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DC24F2"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6" w:type="pct"/>
            <w:gridSpan w:val="3"/>
          </w:tcPr>
          <w:p w14:paraId="25571523" w14:textId="77777777"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18D2B297" w14:textId="77777777"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6619FA48" w14:textId="77777777"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FD9" w:rsidRPr="00D36B78" w14:paraId="6A5A845E" w14:textId="77777777" w:rsidTr="00757FD9">
        <w:trPr>
          <w:tblHeader/>
        </w:trPr>
        <w:tc>
          <w:tcPr>
            <w:tcW w:w="1942" w:type="pct"/>
          </w:tcPr>
          <w:p w14:paraId="5892A884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0D57B050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7813B72A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766B8C0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2ACA6635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1BFCB88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25EFF6CD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1DBDA83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57FD9" w:rsidRPr="00D36B78" w14:paraId="38E5DE20" w14:textId="77777777" w:rsidTr="00757FD9">
        <w:trPr>
          <w:tblHeader/>
        </w:trPr>
        <w:tc>
          <w:tcPr>
            <w:tcW w:w="1942" w:type="pct"/>
          </w:tcPr>
          <w:p w14:paraId="2D94ED82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45685929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2" w:type="pct"/>
          </w:tcPr>
          <w:p w14:paraId="4F3157EE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33071DBA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330C415D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83449A0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2" w:type="pct"/>
          </w:tcPr>
          <w:p w14:paraId="08F96BDA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3AB2CE3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10159" w:rsidRPr="00D36B78" w14:paraId="43B56977" w14:textId="77777777" w:rsidTr="00757FD9">
        <w:trPr>
          <w:trHeight w:val="68"/>
          <w:tblHeader/>
        </w:trPr>
        <w:tc>
          <w:tcPr>
            <w:tcW w:w="1942" w:type="pct"/>
          </w:tcPr>
          <w:p w14:paraId="65874D69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6" w:type="pct"/>
            <w:gridSpan w:val="7"/>
          </w:tcPr>
          <w:p w14:paraId="12B1A28B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7FD9" w:rsidRPr="00D36B78" w14:paraId="1329E2CD" w14:textId="77777777" w:rsidTr="00757FD9">
        <w:tc>
          <w:tcPr>
            <w:tcW w:w="1942" w:type="pct"/>
          </w:tcPr>
          <w:p w14:paraId="219BD233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71DBAB71" w14:textId="77777777" w:rsidR="00F10159" w:rsidRPr="00625B0B" w:rsidRDefault="001443B2" w:rsidP="00D57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34D01BE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C489AE3" w14:textId="77777777" w:rsidR="00F10159" w:rsidRPr="00C1266B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86AA72B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E9BF903" w14:textId="77777777" w:rsidR="00F10159" w:rsidRPr="00D36B78" w:rsidRDefault="00696CC3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CC3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6CC3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142" w:type="pct"/>
          </w:tcPr>
          <w:p w14:paraId="10AC9A25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8A23DCE" w14:textId="77777777" w:rsidR="00F10159" w:rsidRPr="00C1266B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7603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sz w:val="30"/>
                <w:szCs w:val="30"/>
              </w:rPr>
              <w:t>774</w:t>
            </w:r>
          </w:p>
        </w:tc>
      </w:tr>
      <w:tr w:rsidR="00757FD9" w:rsidRPr="00D36B78" w14:paraId="7AA03947" w14:textId="77777777" w:rsidTr="00757FD9">
        <w:tc>
          <w:tcPr>
            <w:tcW w:w="1942" w:type="pct"/>
          </w:tcPr>
          <w:p w14:paraId="48EE9994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0486AB12" w14:textId="77777777" w:rsidR="00F10159" w:rsidRPr="00D36B78" w:rsidRDefault="001443B2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43B2">
              <w:rPr>
                <w:rFonts w:ascii="Angsana New" w:hAnsi="Angsana New"/>
                <w:sz w:val="30"/>
                <w:szCs w:val="30"/>
              </w:rPr>
              <w:t>24</w:t>
            </w:r>
            <w:r w:rsidR="00B454D3">
              <w:rPr>
                <w:rFonts w:ascii="Angsana New" w:hAnsi="Angsana New"/>
                <w:sz w:val="30"/>
                <w:szCs w:val="30"/>
              </w:rPr>
              <w:t>,</w:t>
            </w:r>
            <w:r w:rsidRPr="001443B2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42" w:type="pct"/>
          </w:tcPr>
          <w:p w14:paraId="3D5D7F05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6DEC679" w14:textId="77777777" w:rsidR="00F10159" w:rsidRPr="00C1266B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1C01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1C01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42" w:type="pct"/>
          </w:tcPr>
          <w:p w14:paraId="6B70D9C2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35EE475" w14:textId="77777777" w:rsidR="00F10159" w:rsidRPr="00D36B78" w:rsidRDefault="00696CC3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CC3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6CC3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2" w:type="pct"/>
          </w:tcPr>
          <w:p w14:paraId="4A6F3572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7622132" w14:textId="77777777" w:rsidR="00F10159" w:rsidRPr="00C1266B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7603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757FD9" w:rsidRPr="00D36B78" w14:paraId="0915864B" w14:textId="77777777" w:rsidTr="00757FD9">
        <w:tc>
          <w:tcPr>
            <w:tcW w:w="1942" w:type="pct"/>
          </w:tcPr>
          <w:p w14:paraId="6FC248E2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</w:tcPr>
          <w:p w14:paraId="0B72FC1E" w14:textId="77777777" w:rsidR="00F10159" w:rsidRPr="00D36B78" w:rsidRDefault="001443B2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43B2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43B2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142" w:type="pct"/>
          </w:tcPr>
          <w:p w14:paraId="553EC1AC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398B4DB" w14:textId="77777777" w:rsidR="00F10159" w:rsidRPr="00C1266B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1C01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1C01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42" w:type="pct"/>
          </w:tcPr>
          <w:p w14:paraId="745F196F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F5FBC65" w14:textId="77777777" w:rsidR="00F10159" w:rsidRPr="00D36B78" w:rsidRDefault="00696CC3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CC3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6CC3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42" w:type="pct"/>
          </w:tcPr>
          <w:p w14:paraId="16CB5F50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31433D7" w14:textId="77777777" w:rsidR="00F10159" w:rsidRPr="00C1266B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7603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757FD9" w:rsidRPr="00D36B78" w14:paraId="01FC1373" w14:textId="77777777" w:rsidTr="00757FD9">
        <w:tc>
          <w:tcPr>
            <w:tcW w:w="1942" w:type="pct"/>
          </w:tcPr>
          <w:p w14:paraId="19CD8DCA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DC54E1A" w14:textId="77777777" w:rsidR="00F10159" w:rsidRPr="006F5FD3" w:rsidRDefault="001443B2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3B2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3B2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142" w:type="pct"/>
          </w:tcPr>
          <w:p w14:paraId="155245D7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04E0F77" w14:textId="77777777" w:rsidR="00F10159" w:rsidRPr="00C1266B" w:rsidRDefault="00F10159" w:rsidP="00C6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C01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1C01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2" w:type="pct"/>
          </w:tcPr>
          <w:p w14:paraId="1DB41137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0051B50" w14:textId="77777777" w:rsidR="00F10159" w:rsidRPr="006F5FD3" w:rsidRDefault="00696CC3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CC3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6CC3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142" w:type="pct"/>
          </w:tcPr>
          <w:p w14:paraId="7EF5859B" w14:textId="77777777" w:rsidR="00F10159" w:rsidRPr="00C117D6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C137855" w14:textId="77777777" w:rsidR="00F10159" w:rsidRPr="00C117D6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7D6">
              <w:rPr>
                <w:rFonts w:ascii="Angsana New" w:hAnsi="Angsana New"/>
                <w:b/>
                <w:bCs/>
                <w:sz w:val="30"/>
                <w:szCs w:val="30"/>
              </w:rPr>
              <w:t>196,419</w:t>
            </w:r>
          </w:p>
        </w:tc>
      </w:tr>
    </w:tbl>
    <w:p w14:paraId="3E82C997" w14:textId="77777777" w:rsidR="00386DD0" w:rsidRPr="003D1B0C" w:rsidRDefault="00386DD0" w:rsidP="003D1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86"/>
        <w:gridCol w:w="971"/>
        <w:gridCol w:w="991"/>
        <w:gridCol w:w="1077"/>
        <w:gridCol w:w="271"/>
        <w:gridCol w:w="1091"/>
        <w:gridCol w:w="267"/>
        <w:gridCol w:w="1167"/>
        <w:gridCol w:w="271"/>
        <w:gridCol w:w="1073"/>
      </w:tblGrid>
      <w:tr w:rsidR="00701A8D" w:rsidRPr="00D36B78" w14:paraId="62A330C5" w14:textId="77777777" w:rsidTr="00B56502">
        <w:trPr>
          <w:tblHeader/>
        </w:trPr>
        <w:tc>
          <w:tcPr>
            <w:tcW w:w="1126" w:type="pct"/>
          </w:tcPr>
          <w:p w14:paraId="3A7C8325" w14:textId="77777777" w:rsidR="00DD5AED" w:rsidRPr="00D36B78" w:rsidRDefault="00DD5AED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059" w:type="pct"/>
            <w:gridSpan w:val="2"/>
          </w:tcPr>
          <w:p w14:paraId="55BFF264" w14:textId="77777777" w:rsidR="00DD5AED" w:rsidRPr="00D36B78" w:rsidRDefault="00DD5AED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16" w:type="pct"/>
            <w:gridSpan w:val="3"/>
          </w:tcPr>
          <w:p w14:paraId="3FC2B8E6" w14:textId="77777777" w:rsidR="00DD5AED" w:rsidRPr="00D36B78" w:rsidRDefault="00DD5AED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2C3C2FD7" w14:textId="77777777" w:rsidR="00DD5AED" w:rsidRPr="00D36B78" w:rsidRDefault="00DD5AED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1C040E3E" w14:textId="77777777" w:rsidR="00DD5AED" w:rsidRPr="00D36B78" w:rsidRDefault="00DD5AED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A8D" w:rsidRPr="00D36B78" w14:paraId="6D6D0641" w14:textId="77777777" w:rsidTr="00B56502">
        <w:trPr>
          <w:tblHeader/>
        </w:trPr>
        <w:tc>
          <w:tcPr>
            <w:tcW w:w="1126" w:type="pct"/>
          </w:tcPr>
          <w:p w14:paraId="2992E403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4" w:type="pct"/>
          </w:tcPr>
          <w:p w14:paraId="034216E4" w14:textId="77777777" w:rsidR="00F10159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</w:p>
          <w:p w14:paraId="1974ED77" w14:textId="77777777" w:rsidR="00F10159" w:rsidRPr="00D36B78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535" w:type="pct"/>
          </w:tcPr>
          <w:p w14:paraId="35C6B065" w14:textId="77777777" w:rsidR="00F10159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2269EC15" w14:textId="77777777" w:rsidR="00F10159" w:rsidRPr="00D36B78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</w:tcPr>
          <w:p w14:paraId="5492AFDA" w14:textId="77777777" w:rsidR="00F10159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</w:p>
          <w:p w14:paraId="1A713050" w14:textId="77777777" w:rsidR="00F10159" w:rsidRPr="00D36B78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0357390B" w14:textId="77777777" w:rsidR="00F10159" w:rsidRPr="003374B7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341584" w14:textId="77777777" w:rsidR="00F10159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1D2A3D7A" w14:textId="77777777" w:rsidR="00F10159" w:rsidRPr="003374B7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78852099" w14:textId="77777777" w:rsidR="00F10159" w:rsidRPr="003374B7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407F06" w14:textId="77777777" w:rsidR="00F10159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</w:p>
          <w:p w14:paraId="1355E352" w14:textId="77777777" w:rsidR="00F10159" w:rsidRPr="00D36B78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60FE87F8" w14:textId="77777777" w:rsidR="00F10159" w:rsidRPr="003374B7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B3245D" w14:textId="77777777" w:rsidR="00F10159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3686D382" w14:textId="77777777" w:rsidR="00F10159" w:rsidRPr="003374B7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01A8D" w:rsidRPr="00D36B78" w14:paraId="39830110" w14:textId="77777777" w:rsidTr="00B56502">
        <w:trPr>
          <w:tblHeader/>
        </w:trPr>
        <w:tc>
          <w:tcPr>
            <w:tcW w:w="1126" w:type="pct"/>
          </w:tcPr>
          <w:p w14:paraId="0A95D843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14:paraId="31964481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535" w:type="pct"/>
          </w:tcPr>
          <w:p w14:paraId="6CCECB3F" w14:textId="77777777" w:rsidR="00F10159" w:rsidRPr="00D36B78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81" w:type="pct"/>
          </w:tcPr>
          <w:p w14:paraId="54582D8A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55D7F880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9651985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690E70C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FFC8822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25FF52D9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F1A2825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01A8D" w:rsidRPr="00D36B78" w14:paraId="2490F7C4" w14:textId="77777777" w:rsidTr="00B56502">
        <w:trPr>
          <w:tblHeader/>
        </w:trPr>
        <w:tc>
          <w:tcPr>
            <w:tcW w:w="1126" w:type="pct"/>
          </w:tcPr>
          <w:p w14:paraId="71CC92AF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pct"/>
            <w:gridSpan w:val="2"/>
          </w:tcPr>
          <w:p w14:paraId="5024358A" w14:textId="77777777" w:rsidR="00F10159" w:rsidRPr="00D36B78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15" w:type="pct"/>
            <w:gridSpan w:val="7"/>
          </w:tcPr>
          <w:p w14:paraId="1826D39D" w14:textId="77777777" w:rsidR="00F10159" w:rsidRPr="00D36B78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1A8D" w:rsidRPr="00D36B78" w14:paraId="37338B84" w14:textId="77777777" w:rsidTr="00B56502">
        <w:tc>
          <w:tcPr>
            <w:tcW w:w="1126" w:type="pct"/>
          </w:tcPr>
          <w:p w14:paraId="687DE9DA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24" w:type="pct"/>
          </w:tcPr>
          <w:p w14:paraId="41812D42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3B20762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FD1FC3D" w14:textId="77777777" w:rsidR="00F10159" w:rsidRPr="00D36B78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5C68E7F" w14:textId="77777777" w:rsidR="00F10159" w:rsidRPr="00D36B78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D556BE9" w14:textId="77777777" w:rsidR="00F10159" w:rsidRPr="00D36B78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119B850" w14:textId="77777777" w:rsidR="00F10159" w:rsidRPr="00D36B78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2C0B9C4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6A372D7" w14:textId="77777777" w:rsidR="00F10159" w:rsidRPr="00D36B78" w:rsidRDefault="00F10159" w:rsidP="00701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796564" w14:textId="77777777" w:rsidR="00F10159" w:rsidRPr="00D36B78" w:rsidRDefault="00F10159" w:rsidP="0070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6502" w:rsidRPr="00D36B78" w14:paraId="3537B8FE" w14:textId="77777777" w:rsidTr="00B56502">
        <w:trPr>
          <w:trHeight w:val="68"/>
        </w:trPr>
        <w:tc>
          <w:tcPr>
            <w:tcW w:w="1126" w:type="pct"/>
          </w:tcPr>
          <w:p w14:paraId="4F7C06CB" w14:textId="77777777" w:rsidR="00B56502" w:rsidRPr="00D36B78" w:rsidRDefault="00B56502" w:rsidP="00B5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641D6A4B" w14:textId="77777777" w:rsidR="00B56502" w:rsidRPr="006E3FA9" w:rsidRDefault="00B56502" w:rsidP="00B5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535" w:type="pct"/>
          </w:tcPr>
          <w:p w14:paraId="5783A333" w14:textId="77777777" w:rsidR="00B56502" w:rsidRPr="00D36B78" w:rsidRDefault="00B56502" w:rsidP="00B5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581" w:type="pct"/>
          </w:tcPr>
          <w:p w14:paraId="7018C134" w14:textId="77777777" w:rsidR="00B56502" w:rsidRPr="00C1266B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B8D464" w14:textId="77777777" w:rsidR="00B56502" w:rsidRPr="00D36B78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4DB8B467" w14:textId="77777777" w:rsidR="00B56502" w:rsidRPr="00C1266B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EDB679" w14:textId="77777777" w:rsidR="00B56502" w:rsidRPr="00D36B78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</w:tcPr>
          <w:p w14:paraId="577E2A34" w14:textId="77777777" w:rsidR="00B56502" w:rsidRPr="00C1266B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  <w:tc>
          <w:tcPr>
            <w:tcW w:w="146" w:type="pct"/>
          </w:tcPr>
          <w:p w14:paraId="1E25FC76" w14:textId="77777777" w:rsidR="00B56502" w:rsidRPr="00D36B78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</w:tcPr>
          <w:p w14:paraId="3253001A" w14:textId="77777777" w:rsidR="00B56502" w:rsidRPr="00C1266B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</w:tr>
      <w:tr w:rsidR="00B56502" w:rsidRPr="00D36B78" w14:paraId="70EA658D" w14:textId="77777777" w:rsidTr="00B56502">
        <w:trPr>
          <w:trHeight w:val="68"/>
        </w:trPr>
        <w:tc>
          <w:tcPr>
            <w:tcW w:w="1126" w:type="pct"/>
          </w:tcPr>
          <w:p w14:paraId="35C0B00E" w14:textId="77777777" w:rsidR="00B56502" w:rsidRPr="00D36B78" w:rsidRDefault="00B56502" w:rsidP="00B5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24" w:type="pct"/>
          </w:tcPr>
          <w:p w14:paraId="3C2EE360" w14:textId="77777777" w:rsidR="00B56502" w:rsidRPr="006E3FA9" w:rsidRDefault="00B56502" w:rsidP="00B5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DD5AEFE" w14:textId="77777777" w:rsidR="00B56502" w:rsidRPr="00D36B78" w:rsidRDefault="00B56502" w:rsidP="00B5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1" w:type="pct"/>
          </w:tcPr>
          <w:p w14:paraId="39A72D4D" w14:textId="77777777" w:rsidR="00B56502" w:rsidRPr="00C1266B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D81B385" w14:textId="77777777" w:rsidR="00B56502" w:rsidRPr="00D36B78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53D0D945" w14:textId="77777777" w:rsidR="00B56502" w:rsidRPr="00C1266B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2C11BF" w14:textId="77777777" w:rsidR="00B56502" w:rsidRPr="00D36B78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</w:tcPr>
          <w:p w14:paraId="4BB19285" w14:textId="77777777" w:rsidR="00B56502" w:rsidRPr="006F5FD3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4ED2C0" w14:textId="77777777" w:rsidR="00B56502" w:rsidRPr="00D36B78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</w:tcPr>
          <w:p w14:paraId="48F8192B" w14:textId="77777777" w:rsidR="00B56502" w:rsidRPr="006F5FD3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502" w:rsidRPr="00D36B78" w14:paraId="31773EBB" w14:textId="77777777" w:rsidTr="00B56502">
        <w:tc>
          <w:tcPr>
            <w:tcW w:w="1126" w:type="pct"/>
          </w:tcPr>
          <w:p w14:paraId="6B46D7BE" w14:textId="77777777" w:rsidR="00B56502" w:rsidRPr="00D36B78" w:rsidRDefault="00B56502" w:rsidP="00B5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17CF883D" w14:textId="77777777" w:rsidR="00B56502" w:rsidRPr="006E3FA9" w:rsidRDefault="00B56502" w:rsidP="00B5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3.70 - </w:t>
            </w:r>
            <w:r w:rsidRPr="009D06D4">
              <w:rPr>
                <w:rFonts w:ascii="Angsana New" w:hAnsi="Angsana New"/>
                <w:sz w:val="30"/>
                <w:szCs w:val="30"/>
              </w:rPr>
              <w:t>3.85</w:t>
            </w:r>
          </w:p>
        </w:tc>
        <w:tc>
          <w:tcPr>
            <w:tcW w:w="535" w:type="pct"/>
          </w:tcPr>
          <w:p w14:paraId="0FAA5B83" w14:textId="77777777" w:rsidR="00B56502" w:rsidRPr="00D36B78" w:rsidRDefault="00B56502" w:rsidP="00B5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3.85 - 4.05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58571C8" w14:textId="77777777" w:rsidR="00B56502" w:rsidRPr="00C1266B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6" w:type="pct"/>
          </w:tcPr>
          <w:p w14:paraId="3B6ABA2E" w14:textId="77777777" w:rsidR="00B56502" w:rsidRPr="0091081E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8755D37" w14:textId="77777777" w:rsidR="00B56502" w:rsidRPr="00C1266B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4" w:type="pct"/>
          </w:tcPr>
          <w:p w14:paraId="1985CD0B" w14:textId="77777777" w:rsidR="00B56502" w:rsidRPr="00D36B78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D17CC1A" w14:textId="77777777" w:rsidR="00B56502" w:rsidRPr="00C1266B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6" w:type="pct"/>
          </w:tcPr>
          <w:p w14:paraId="54FDE89F" w14:textId="77777777" w:rsidR="00B56502" w:rsidRPr="00D36B78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BD1FA2C" w14:textId="77777777" w:rsidR="00B56502" w:rsidRPr="00C1266B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B56502" w:rsidRPr="00D36B78" w14:paraId="09A4EA2B" w14:textId="77777777" w:rsidTr="00B56502">
        <w:tc>
          <w:tcPr>
            <w:tcW w:w="1126" w:type="pct"/>
          </w:tcPr>
          <w:p w14:paraId="46AE501E" w14:textId="77777777" w:rsidR="00B56502" w:rsidRPr="00D36B78" w:rsidRDefault="00B56502" w:rsidP="00B5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284473FA" w14:textId="77777777" w:rsidR="00B56502" w:rsidRPr="00D36B78" w:rsidRDefault="00B56502" w:rsidP="00B5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35" w:type="pct"/>
          </w:tcPr>
          <w:p w14:paraId="652218EE" w14:textId="77777777" w:rsidR="00B56502" w:rsidRPr="00D36B78" w:rsidRDefault="00B56502" w:rsidP="00B5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8235DDE" w14:textId="77777777" w:rsidR="00B56502" w:rsidRPr="006F5FD3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FD3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6" w:type="pct"/>
          </w:tcPr>
          <w:p w14:paraId="2FD4EDB5" w14:textId="77777777" w:rsidR="00B56502" w:rsidRPr="0091081E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6B00D5A" w14:textId="77777777" w:rsidR="00B56502" w:rsidRPr="006F5FD3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FD3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4" w:type="pct"/>
          </w:tcPr>
          <w:p w14:paraId="7AFCEBF1" w14:textId="77777777" w:rsidR="00B56502" w:rsidRPr="006F5FD3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3F469DF" w14:textId="77777777" w:rsidR="00B56502" w:rsidRPr="00C117D6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7D6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  <w:tc>
          <w:tcPr>
            <w:tcW w:w="146" w:type="pct"/>
          </w:tcPr>
          <w:p w14:paraId="628E6A73" w14:textId="77777777" w:rsidR="00B56502" w:rsidRPr="006F5FD3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C96A0D6" w14:textId="77777777" w:rsidR="00B56502" w:rsidRPr="00C117D6" w:rsidRDefault="00B56502" w:rsidP="00B56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7D6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</w:tr>
    </w:tbl>
    <w:p w14:paraId="16B81E7C" w14:textId="77777777" w:rsidR="00B73908" w:rsidRPr="003D1B0C" w:rsidRDefault="00B73908" w:rsidP="003D1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0762AA1" w14:textId="77777777" w:rsidR="00F10159" w:rsidRPr="007A1DBA" w:rsidRDefault="003C66EF" w:rsidP="00C64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color w:val="0D0D0D"/>
          <w:sz w:val="30"/>
          <w:szCs w:val="30"/>
        </w:rPr>
      </w:pPr>
      <w:r w:rsidRPr="00446FF0">
        <w:rPr>
          <w:rFonts w:ascii="Angsana New" w:hAnsi="Angsana New"/>
          <w:spacing w:val="-6"/>
          <w:sz w:val="30"/>
          <w:szCs w:val="30"/>
          <w:cs/>
        </w:rPr>
        <w:t>ไม่มีรายการเคลื่อนไหวของเงิน</w:t>
      </w:r>
      <w:r w:rsidR="0050150F" w:rsidRPr="00446FF0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Pr="00446FF0">
        <w:rPr>
          <w:rFonts w:ascii="Angsana New" w:hAnsi="Angsana New"/>
          <w:spacing w:val="-6"/>
          <w:sz w:val="30"/>
          <w:szCs w:val="30"/>
          <w:cs/>
        </w:rPr>
        <w:t>กู้ยืม</w:t>
      </w:r>
      <w:r w:rsidR="0050150F" w:rsidRPr="00446FF0">
        <w:rPr>
          <w:rFonts w:ascii="Angsana New" w:hAnsi="Angsana New" w:hint="cs"/>
          <w:spacing w:val="-6"/>
          <w:sz w:val="30"/>
          <w:szCs w:val="30"/>
          <w:cs/>
        </w:rPr>
        <w:t>แก่</w:t>
      </w:r>
      <w:r w:rsidRPr="00446FF0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กิจการที่เกี่ยวข้องกันสำหรับงวด</w:t>
      </w:r>
      <w:r w:rsidRPr="00446FF0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 w:rsidR="00F10159">
        <w:rPr>
          <w:rFonts w:ascii="Angsana New" w:hAnsi="Angsana New" w:hint="cs"/>
          <w:color w:val="0D0D0D"/>
          <w:sz w:val="30"/>
          <w:szCs w:val="30"/>
          <w:cs/>
        </w:rPr>
        <w:t>และงวดหกเดือนสิ้นสุดวันที่</w:t>
      </w:r>
      <w:r w:rsidR="004C21FD">
        <w:rPr>
          <w:rFonts w:ascii="Angsana New" w:hAnsi="Angsana New"/>
          <w:color w:val="0D0D0D"/>
          <w:sz w:val="30"/>
          <w:szCs w:val="30"/>
        </w:rPr>
        <w:br/>
      </w:r>
      <w:r w:rsidR="00F10159">
        <w:rPr>
          <w:rFonts w:ascii="Angsana New" w:hAnsi="Angsana New"/>
          <w:color w:val="0D0D0D"/>
          <w:sz w:val="30"/>
          <w:szCs w:val="30"/>
        </w:rPr>
        <w:t xml:space="preserve">31 </w:t>
      </w:r>
      <w:r w:rsidR="00F10159">
        <w:rPr>
          <w:rFonts w:ascii="Angsana New" w:hAnsi="Angsana New" w:hint="cs"/>
          <w:color w:val="0D0D0D"/>
          <w:sz w:val="30"/>
          <w:szCs w:val="30"/>
          <w:cs/>
        </w:rPr>
        <w:t xml:space="preserve">มีนาคม </w:t>
      </w:r>
      <w:r w:rsidR="00F10159">
        <w:rPr>
          <w:rFonts w:ascii="Angsana New" w:hAnsi="Angsana New"/>
          <w:color w:val="0D0D0D"/>
          <w:sz w:val="30"/>
          <w:szCs w:val="30"/>
        </w:rPr>
        <w:t xml:space="preserve">2563 </w:t>
      </w:r>
      <w:r w:rsidR="00F10159">
        <w:rPr>
          <w:rFonts w:ascii="Angsana New" w:hAnsi="Angsana New" w:hint="cs"/>
          <w:color w:val="0D0D0D"/>
          <w:sz w:val="30"/>
          <w:szCs w:val="30"/>
          <w:cs/>
        </w:rPr>
        <w:t xml:space="preserve">และ </w:t>
      </w:r>
      <w:r w:rsidR="00F10159">
        <w:rPr>
          <w:rFonts w:ascii="Angsana New" w:hAnsi="Angsana New"/>
          <w:color w:val="0D0D0D"/>
          <w:sz w:val="30"/>
          <w:szCs w:val="30"/>
        </w:rPr>
        <w:t>2562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177"/>
        <w:gridCol w:w="261"/>
        <w:gridCol w:w="1263"/>
        <w:gridCol w:w="261"/>
        <w:gridCol w:w="1179"/>
        <w:gridCol w:w="273"/>
        <w:gridCol w:w="1257"/>
      </w:tblGrid>
      <w:tr w:rsidR="0067408B" w:rsidRPr="00D36B78" w14:paraId="753DD7EC" w14:textId="77777777" w:rsidTr="00757FD9">
        <w:tc>
          <w:tcPr>
            <w:tcW w:w="1941" w:type="pct"/>
          </w:tcPr>
          <w:p w14:paraId="404E2314" w14:textId="77777777" w:rsidR="00715816" w:rsidRPr="00D36B78" w:rsidRDefault="00715816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="00B6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7" w:type="pct"/>
            <w:gridSpan w:val="3"/>
          </w:tcPr>
          <w:p w14:paraId="10A47FC6" w14:textId="77777777"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11C689AD" w14:textId="77777777"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pct"/>
            <w:gridSpan w:val="3"/>
          </w:tcPr>
          <w:p w14:paraId="089C74EA" w14:textId="77777777"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08B" w:rsidRPr="00D36B78" w14:paraId="7C06A114" w14:textId="77777777" w:rsidTr="00757FD9">
        <w:tc>
          <w:tcPr>
            <w:tcW w:w="1941" w:type="pct"/>
          </w:tcPr>
          <w:p w14:paraId="60916B4C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5CE3879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13594916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63557D46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61B3CDAE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9E67197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8A07E7B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3020F93F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7408B" w:rsidRPr="00D36B78" w14:paraId="6CE7E809" w14:textId="77777777" w:rsidTr="00757FD9">
        <w:trPr>
          <w:trHeight w:val="68"/>
        </w:trPr>
        <w:tc>
          <w:tcPr>
            <w:tcW w:w="1941" w:type="pct"/>
          </w:tcPr>
          <w:p w14:paraId="255E6923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31F43AB5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1" w:type="pct"/>
          </w:tcPr>
          <w:p w14:paraId="017D072D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3488FF86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06BF77AC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A5EC51B" w14:textId="77777777" w:rsidR="00F10159" w:rsidRPr="00D36B78" w:rsidRDefault="00F10159" w:rsidP="0067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</w:tcPr>
          <w:p w14:paraId="20BC872C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7B9A637F" w14:textId="77777777" w:rsidR="00F10159" w:rsidRPr="00D36B78" w:rsidRDefault="00F10159" w:rsidP="0067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10159" w:rsidRPr="00D36B78" w14:paraId="3D33A11C" w14:textId="77777777" w:rsidTr="00757FD9">
        <w:tc>
          <w:tcPr>
            <w:tcW w:w="1941" w:type="pct"/>
          </w:tcPr>
          <w:p w14:paraId="17BD8680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9" w:type="pct"/>
            <w:gridSpan w:val="7"/>
          </w:tcPr>
          <w:p w14:paraId="5CDD9F42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408B" w:rsidRPr="00D36B78" w14:paraId="77A69063" w14:textId="77777777" w:rsidTr="00757FD9">
        <w:tc>
          <w:tcPr>
            <w:tcW w:w="1941" w:type="pct"/>
          </w:tcPr>
          <w:p w14:paraId="00B88BDD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5" w:type="pct"/>
          </w:tcPr>
          <w:p w14:paraId="42DA44D9" w14:textId="77777777" w:rsidR="00F10159" w:rsidRPr="00D36B78" w:rsidRDefault="000E1F3F" w:rsidP="00D57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A900F13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81" w:type="pct"/>
          </w:tcPr>
          <w:p w14:paraId="139F33D5" w14:textId="77777777" w:rsidR="00F10159" w:rsidRPr="00C1266B" w:rsidRDefault="00F10159" w:rsidP="0067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D942361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36" w:type="pct"/>
            <w:shd w:val="clear" w:color="auto" w:fill="auto"/>
          </w:tcPr>
          <w:p w14:paraId="171E3880" w14:textId="77777777" w:rsidR="00F10159" w:rsidRPr="00D36B78" w:rsidRDefault="000E1F3F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3F">
              <w:rPr>
                <w:rFonts w:ascii="Angsana New" w:hAnsi="Angsana New"/>
                <w:sz w:val="30"/>
                <w:szCs w:val="30"/>
              </w:rPr>
              <w:t>420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E1F3F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147" w:type="pct"/>
          </w:tcPr>
          <w:p w14:paraId="7D6A4E6E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9" w:type="pct"/>
          </w:tcPr>
          <w:p w14:paraId="724FBA2F" w14:textId="77777777" w:rsidR="00F10159" w:rsidRPr="00C1266B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37764">
              <w:rPr>
                <w:rFonts w:ascii="Angsana New" w:hAnsi="Angsana New"/>
                <w:sz w:val="30"/>
                <w:szCs w:val="30"/>
              </w:rPr>
              <w:t>432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67408B" w:rsidRPr="00D36B78" w14:paraId="6AB3FF2E" w14:textId="77777777" w:rsidTr="00757FD9">
        <w:tc>
          <w:tcPr>
            <w:tcW w:w="1941" w:type="pct"/>
          </w:tcPr>
          <w:p w14:paraId="4BFE14C9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5" w:type="pct"/>
            <w:shd w:val="clear" w:color="auto" w:fill="FFFFFF"/>
          </w:tcPr>
          <w:p w14:paraId="6D702F5E" w14:textId="77777777" w:rsidR="00F10159" w:rsidRPr="00D36B78" w:rsidRDefault="000E1F3F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3F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E1F3F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41" w:type="pct"/>
          </w:tcPr>
          <w:p w14:paraId="03D62CE0" w14:textId="77777777" w:rsidR="00F10159" w:rsidRPr="0091081E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4A844D70" w14:textId="77777777" w:rsidR="00F10159" w:rsidRPr="00C1266B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F81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4F81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509BA724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36" w:type="pct"/>
          </w:tcPr>
          <w:p w14:paraId="7E67E7AA" w14:textId="77777777" w:rsidR="00F10159" w:rsidRPr="00D36B78" w:rsidRDefault="000E1F3F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3F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E1F3F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47" w:type="pct"/>
          </w:tcPr>
          <w:p w14:paraId="732F71EB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9" w:type="pct"/>
          </w:tcPr>
          <w:p w14:paraId="7E324CAA" w14:textId="77777777" w:rsidR="00F10159" w:rsidRPr="00C1266B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37764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67408B" w:rsidRPr="00D36B78" w14:paraId="688612EF" w14:textId="77777777" w:rsidTr="00757FD9">
        <w:tc>
          <w:tcPr>
            <w:tcW w:w="1941" w:type="pct"/>
          </w:tcPr>
          <w:p w14:paraId="1651776F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5" w:type="pct"/>
            <w:shd w:val="clear" w:color="auto" w:fill="FFFFFF"/>
          </w:tcPr>
          <w:p w14:paraId="4E5F8A21" w14:textId="77777777" w:rsidR="00F10159" w:rsidRPr="00D36B78" w:rsidRDefault="000E1F3F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3F">
              <w:rPr>
                <w:rFonts w:ascii="Angsana New" w:hAnsi="Angsana New"/>
                <w:sz w:val="30"/>
                <w:szCs w:val="30"/>
              </w:rPr>
              <w:t>355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E1F3F"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141" w:type="pct"/>
          </w:tcPr>
          <w:p w14:paraId="424305A8" w14:textId="77777777" w:rsidR="00F10159" w:rsidRPr="0091081E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203CC690" w14:textId="77777777" w:rsidR="00F10159" w:rsidRPr="00C1266B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F81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4F81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41" w:type="pct"/>
          </w:tcPr>
          <w:p w14:paraId="569A558F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36" w:type="pct"/>
          </w:tcPr>
          <w:p w14:paraId="79D12138" w14:textId="77777777" w:rsidR="00F10159" w:rsidRPr="00D36B78" w:rsidRDefault="000E1F3F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3F">
              <w:rPr>
                <w:rFonts w:ascii="Angsana New" w:hAnsi="Angsana New"/>
                <w:sz w:val="30"/>
                <w:szCs w:val="30"/>
              </w:rPr>
              <w:t>338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E1F3F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47" w:type="pct"/>
          </w:tcPr>
          <w:p w14:paraId="66F44C1D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9" w:type="pct"/>
          </w:tcPr>
          <w:p w14:paraId="4518EE98" w14:textId="77777777" w:rsidR="00F10159" w:rsidRPr="00C1266B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37764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67408B" w:rsidRPr="00D36B78" w14:paraId="371E112A" w14:textId="77777777" w:rsidTr="00757FD9">
        <w:tc>
          <w:tcPr>
            <w:tcW w:w="1941" w:type="pct"/>
          </w:tcPr>
          <w:p w14:paraId="7A91533B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32FAAA" w14:textId="77777777" w:rsidR="00F10159" w:rsidRPr="00AA321A" w:rsidRDefault="000E1F3F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3F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3F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</w:p>
        </w:tc>
        <w:tc>
          <w:tcPr>
            <w:tcW w:w="141" w:type="pct"/>
          </w:tcPr>
          <w:p w14:paraId="22C72BE5" w14:textId="77777777" w:rsidR="00F10159" w:rsidRPr="00AA321A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4DEBA564" w14:textId="77777777" w:rsidR="00F10159" w:rsidRPr="00AA321A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1A">
              <w:rPr>
                <w:rFonts w:ascii="Angsana New" w:hAnsi="Angsana New"/>
                <w:b/>
                <w:bCs/>
                <w:sz w:val="30"/>
                <w:szCs w:val="30"/>
              </w:rPr>
              <w:t>419,986</w:t>
            </w:r>
          </w:p>
        </w:tc>
        <w:tc>
          <w:tcPr>
            <w:tcW w:w="141" w:type="pct"/>
          </w:tcPr>
          <w:p w14:paraId="6434C5D1" w14:textId="77777777" w:rsidR="00F10159" w:rsidRPr="00AA321A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795D09F" w14:textId="77777777" w:rsidR="00F10159" w:rsidRPr="00AA321A" w:rsidRDefault="000E1F3F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3F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3F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47" w:type="pct"/>
          </w:tcPr>
          <w:p w14:paraId="29713A9B" w14:textId="77777777" w:rsidR="00F10159" w:rsidRPr="00AA321A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7E213C9" w14:textId="77777777" w:rsidR="00F10159" w:rsidRPr="00FF1E6E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E6E">
              <w:rPr>
                <w:rFonts w:ascii="Angsana New" w:hAnsi="Angsana New"/>
                <w:b/>
                <w:bCs/>
                <w:sz w:val="30"/>
                <w:szCs w:val="30"/>
              </w:rPr>
              <w:t>835,858</w:t>
            </w:r>
          </w:p>
        </w:tc>
      </w:tr>
    </w:tbl>
    <w:p w14:paraId="17853793" w14:textId="77777777" w:rsidR="002C6259" w:rsidRPr="003D1B0C" w:rsidRDefault="002C6259" w:rsidP="00C122F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0"/>
        <w:gridCol w:w="261"/>
        <w:gridCol w:w="1264"/>
        <w:gridCol w:w="271"/>
        <w:gridCol w:w="1165"/>
        <w:gridCol w:w="271"/>
        <w:gridCol w:w="1252"/>
      </w:tblGrid>
      <w:tr w:rsidR="00757FD9" w:rsidRPr="00D36B78" w14:paraId="02F21709" w14:textId="77777777" w:rsidTr="00757FD9">
        <w:tc>
          <w:tcPr>
            <w:tcW w:w="1943" w:type="pct"/>
          </w:tcPr>
          <w:p w14:paraId="6CB1C888" w14:textId="77777777" w:rsidR="00B83257" w:rsidRPr="00D36B78" w:rsidRDefault="00B83257" w:rsidP="0075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60" w:type="pct"/>
            <w:gridSpan w:val="3"/>
          </w:tcPr>
          <w:p w14:paraId="7B670A34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AFF7662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756D736D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08B" w:rsidRPr="00D36B78" w14:paraId="5C7ED72E" w14:textId="77777777" w:rsidTr="00757FD9">
        <w:tc>
          <w:tcPr>
            <w:tcW w:w="1943" w:type="pct"/>
          </w:tcPr>
          <w:p w14:paraId="1C6A6041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37FB68FF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42F7BEC7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355E9E5A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09EDB62B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F72506E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5F8490BB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7BB1510A" w14:textId="77777777" w:rsidR="00F10159" w:rsidRPr="003374B7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7408B" w:rsidRPr="00D36B78" w14:paraId="5E00FF5E" w14:textId="77777777" w:rsidTr="00757FD9">
        <w:tc>
          <w:tcPr>
            <w:tcW w:w="1943" w:type="pct"/>
          </w:tcPr>
          <w:p w14:paraId="0911E4F1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E88B43E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1" w:type="pct"/>
          </w:tcPr>
          <w:p w14:paraId="2D7754F7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603422C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560E85E6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633A253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05E6EE7F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0758354A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10159" w:rsidRPr="00D36B78" w14:paraId="1A3433F5" w14:textId="77777777" w:rsidTr="00757FD9">
        <w:tc>
          <w:tcPr>
            <w:tcW w:w="1943" w:type="pct"/>
          </w:tcPr>
          <w:p w14:paraId="6751AEC9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7" w:type="pct"/>
            <w:gridSpan w:val="7"/>
          </w:tcPr>
          <w:p w14:paraId="43AB359A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408B" w:rsidRPr="00D36B78" w14:paraId="4908BBE6" w14:textId="77777777" w:rsidTr="00757FD9">
        <w:trPr>
          <w:cantSplit/>
        </w:trPr>
        <w:tc>
          <w:tcPr>
            <w:tcW w:w="1943" w:type="pct"/>
          </w:tcPr>
          <w:p w14:paraId="5FB9FDC4" w14:textId="77777777" w:rsidR="00F10159" w:rsidRPr="009D06D4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7" w:type="pct"/>
          </w:tcPr>
          <w:p w14:paraId="7D493824" w14:textId="2978C0C8" w:rsidR="00F10159" w:rsidRPr="00D36B78" w:rsidRDefault="005044AB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7034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41" w:type="pct"/>
          </w:tcPr>
          <w:p w14:paraId="7CFBCB83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62BB6C54" w14:textId="77777777" w:rsidR="00F10159" w:rsidRPr="009D06D4" w:rsidRDefault="00F10159" w:rsidP="0067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6" w:type="pct"/>
          </w:tcPr>
          <w:p w14:paraId="4B37C994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63CFE4B" w14:textId="55D2212E" w:rsidR="00F10159" w:rsidRPr="00D36B78" w:rsidRDefault="005044AB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7034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46" w:type="pct"/>
          </w:tcPr>
          <w:p w14:paraId="5CF460AE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2DE075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67408B" w:rsidRPr="00D36B78" w14:paraId="2DCF88EA" w14:textId="77777777" w:rsidTr="00757FD9">
        <w:trPr>
          <w:cantSplit/>
        </w:trPr>
        <w:tc>
          <w:tcPr>
            <w:tcW w:w="1943" w:type="pct"/>
          </w:tcPr>
          <w:p w14:paraId="6F1D46C3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5130895F" w14:textId="77777777" w:rsidR="00F10159" w:rsidRPr="00D36B78" w:rsidRDefault="004A2589" w:rsidP="00D57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E12D5F5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43A6E6AE" w14:textId="77777777" w:rsidR="00F10159" w:rsidRPr="009D06D4" w:rsidRDefault="00F10159" w:rsidP="0067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EC7068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DA145C3" w14:textId="77777777" w:rsidR="00F10159" w:rsidRPr="00996929" w:rsidRDefault="004A2589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A258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A2589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146" w:type="pct"/>
          </w:tcPr>
          <w:p w14:paraId="1EFE069C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12504E10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6,144</w:t>
            </w:r>
          </w:p>
        </w:tc>
      </w:tr>
      <w:tr w:rsidR="0067408B" w:rsidRPr="00D36B78" w14:paraId="57CCC666" w14:textId="77777777" w:rsidTr="00757FD9">
        <w:trPr>
          <w:cantSplit/>
        </w:trPr>
        <w:tc>
          <w:tcPr>
            <w:tcW w:w="1943" w:type="pct"/>
          </w:tcPr>
          <w:p w14:paraId="0DC44F54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3F240695" w14:textId="0A174F16" w:rsidR="00F10159" w:rsidRPr="00D36B78" w:rsidRDefault="0057034F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044AB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044AB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41" w:type="pct"/>
          </w:tcPr>
          <w:p w14:paraId="641D5D64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594A84F" w14:textId="77777777" w:rsidR="00F10159" w:rsidRPr="009D06D4" w:rsidRDefault="00F10159" w:rsidP="0067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160,603</w:t>
            </w:r>
          </w:p>
        </w:tc>
        <w:tc>
          <w:tcPr>
            <w:tcW w:w="146" w:type="pct"/>
          </w:tcPr>
          <w:p w14:paraId="4309B684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6ABBB4B" w14:textId="393B6BAB" w:rsidR="00F10159" w:rsidRPr="00996929" w:rsidRDefault="0057034F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044AB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044AB"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146" w:type="pct"/>
          </w:tcPr>
          <w:p w14:paraId="653D282D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763B30D1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56,312</w:t>
            </w:r>
          </w:p>
        </w:tc>
      </w:tr>
      <w:tr w:rsidR="0067408B" w:rsidRPr="00D36B78" w14:paraId="1C24EAB0" w14:textId="77777777" w:rsidTr="00757FD9">
        <w:trPr>
          <w:cantSplit/>
          <w:trHeight w:val="424"/>
        </w:trPr>
        <w:tc>
          <w:tcPr>
            <w:tcW w:w="1943" w:type="pct"/>
          </w:tcPr>
          <w:p w14:paraId="65E41649" w14:textId="77777777" w:rsidR="00F10159" w:rsidRPr="00D36B78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A37E98C" w14:textId="77777777" w:rsidR="00F10159" w:rsidRPr="00FF1E6E" w:rsidRDefault="004A2589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2589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A2589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141" w:type="pct"/>
          </w:tcPr>
          <w:p w14:paraId="4E07A9CD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170A06C0" w14:textId="77777777" w:rsidR="00F10159" w:rsidRPr="009D06D4" w:rsidRDefault="00F10159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</w:rPr>
              <w:t>160,685</w:t>
            </w:r>
          </w:p>
        </w:tc>
        <w:tc>
          <w:tcPr>
            <w:tcW w:w="146" w:type="pct"/>
          </w:tcPr>
          <w:p w14:paraId="76B1AF17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7002A" w14:textId="77777777" w:rsidR="00F10159" w:rsidRPr="00996929" w:rsidRDefault="004A2589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2589"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A2589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6" w:type="pct"/>
          </w:tcPr>
          <w:p w14:paraId="50EE1A02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596894E5" w14:textId="77777777" w:rsidR="00F10159" w:rsidRPr="009D06D4" w:rsidRDefault="00F10159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</w:rPr>
              <w:t>162,538</w:t>
            </w:r>
          </w:p>
        </w:tc>
      </w:tr>
    </w:tbl>
    <w:p w14:paraId="4F4C1F14" w14:textId="77777777" w:rsidR="007707A9" w:rsidRPr="003D1B0C" w:rsidRDefault="007707A9" w:rsidP="003D1B0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9"/>
        <w:gridCol w:w="261"/>
        <w:gridCol w:w="1263"/>
        <w:gridCol w:w="269"/>
        <w:gridCol w:w="1170"/>
        <w:gridCol w:w="269"/>
        <w:gridCol w:w="1261"/>
      </w:tblGrid>
      <w:tr w:rsidR="00857DF0" w:rsidRPr="00D36B78" w14:paraId="1A195712" w14:textId="77777777" w:rsidTr="00C41121">
        <w:tc>
          <w:tcPr>
            <w:tcW w:w="1941" w:type="pct"/>
          </w:tcPr>
          <w:p w14:paraId="3651247F" w14:textId="77777777" w:rsidR="00857DF0" w:rsidRPr="00D36B78" w:rsidRDefault="007707A9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857DF0"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58" w:type="pct"/>
            <w:gridSpan w:val="3"/>
          </w:tcPr>
          <w:p w14:paraId="61F1FAFF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B36E0D4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235BF6D7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08B" w:rsidRPr="00C80D0A" w14:paraId="2CDA8001" w14:textId="77777777" w:rsidTr="00C41121">
        <w:tc>
          <w:tcPr>
            <w:tcW w:w="1941" w:type="pct"/>
          </w:tcPr>
          <w:p w14:paraId="592E1385" w14:textId="77777777" w:rsidR="00F10159" w:rsidRPr="00D36B78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57AFC82E" w14:textId="77777777" w:rsidR="00F10159" w:rsidRPr="00C41121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121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411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41121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0D9F7803" w14:textId="77777777" w:rsidR="00F10159" w:rsidRPr="00C41121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39CBC2C3" w14:textId="77777777" w:rsidR="00F10159" w:rsidRPr="00C41121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12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11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58FB8B1B" w14:textId="77777777" w:rsidR="00F10159" w:rsidRPr="00C41121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5146399" w14:textId="77777777" w:rsidR="00F10159" w:rsidRPr="00C41121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121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411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41121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3A3DC7CA" w14:textId="77777777" w:rsidR="00F10159" w:rsidRPr="00C41121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F2656BD" w14:textId="77777777" w:rsidR="00F10159" w:rsidRPr="00C41121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12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11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7408B" w:rsidRPr="00C80D0A" w14:paraId="1BA45D38" w14:textId="77777777" w:rsidTr="00C41121">
        <w:tc>
          <w:tcPr>
            <w:tcW w:w="1941" w:type="pct"/>
          </w:tcPr>
          <w:p w14:paraId="556D7D34" w14:textId="77777777" w:rsidR="00F10159" w:rsidRPr="00C80D0A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6" w:type="pct"/>
          </w:tcPr>
          <w:p w14:paraId="646921BC" w14:textId="77777777" w:rsidR="00F10159" w:rsidRPr="00C41121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112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41121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1" w:type="pct"/>
          </w:tcPr>
          <w:p w14:paraId="30400E14" w14:textId="77777777" w:rsidR="00F10159" w:rsidRPr="00C41121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2468D482" w14:textId="77777777" w:rsidR="00F10159" w:rsidRPr="00C41121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11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4AD3E64" w14:textId="77777777" w:rsidR="00F10159" w:rsidRPr="00C41121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3F60E3" w14:textId="77777777" w:rsidR="00F10159" w:rsidRPr="00C41121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112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41121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5" w:type="pct"/>
          </w:tcPr>
          <w:p w14:paraId="4B74C725" w14:textId="77777777" w:rsidR="00F10159" w:rsidRPr="00C41121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5A08B8BF" w14:textId="77777777" w:rsidR="00F10159" w:rsidRPr="00C41121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11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10159" w:rsidRPr="00C80D0A" w14:paraId="7A58422C" w14:textId="77777777" w:rsidTr="00757FD9">
        <w:trPr>
          <w:trHeight w:val="353"/>
        </w:trPr>
        <w:tc>
          <w:tcPr>
            <w:tcW w:w="1941" w:type="pct"/>
          </w:tcPr>
          <w:p w14:paraId="0B98DB0E" w14:textId="77777777" w:rsidR="00F10159" w:rsidRPr="00C80D0A" w:rsidRDefault="00F10159" w:rsidP="00F1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059" w:type="pct"/>
            <w:gridSpan w:val="7"/>
          </w:tcPr>
          <w:p w14:paraId="021853EC" w14:textId="77777777" w:rsidR="00F10159" w:rsidRPr="00C80D0A" w:rsidRDefault="00F10159" w:rsidP="00F1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712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121" w:rsidRPr="00C41121" w14:paraId="0A6171AB" w14:textId="77777777" w:rsidTr="00C41121">
        <w:trPr>
          <w:cantSplit/>
          <w:trHeight w:val="68"/>
        </w:trPr>
        <w:tc>
          <w:tcPr>
            <w:tcW w:w="1941" w:type="pct"/>
          </w:tcPr>
          <w:p w14:paraId="26EF9018" w14:textId="77777777" w:rsidR="00C41121" w:rsidRPr="00C41121" w:rsidRDefault="00C41121" w:rsidP="00C4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1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F77A7BC" w14:textId="77777777" w:rsidR="00C41121" w:rsidRPr="00C41121" w:rsidRDefault="00C41121" w:rsidP="00C4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1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C6AA7EC" w14:textId="77777777" w:rsidR="00C41121" w:rsidRPr="00C41121" w:rsidRDefault="00C41121" w:rsidP="00C41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62B8CD4B" w14:textId="77777777" w:rsidR="00C41121" w:rsidRPr="00C41121" w:rsidRDefault="00C41121" w:rsidP="00C4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1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A897CD" w14:textId="77777777" w:rsidR="00C41121" w:rsidRPr="00C41121" w:rsidRDefault="00C41121" w:rsidP="00C41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CD48057" w14:textId="77777777" w:rsidR="00C41121" w:rsidRPr="00C41121" w:rsidRDefault="00C41121" w:rsidP="00C4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121"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5" w:type="pct"/>
          </w:tcPr>
          <w:p w14:paraId="2F4C86E3" w14:textId="77777777" w:rsidR="00C41121" w:rsidRPr="00C41121" w:rsidRDefault="00C41121" w:rsidP="00C41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25DF80EB" w14:textId="77777777" w:rsidR="00C41121" w:rsidRPr="00C41121" w:rsidRDefault="00C41121" w:rsidP="00C4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121"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</w:tr>
    </w:tbl>
    <w:p w14:paraId="57526CBC" w14:textId="77777777" w:rsidR="00857DF0" w:rsidRPr="00C41121" w:rsidRDefault="00857DF0" w:rsidP="003D1B0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224A4E" w14:textId="77777777" w:rsidR="00F10159" w:rsidRPr="003D54B1" w:rsidRDefault="007A1DBA" w:rsidP="00674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color w:val="0D0D0D"/>
          <w:sz w:val="30"/>
          <w:szCs w:val="30"/>
          <w:cs/>
        </w:rPr>
      </w:pPr>
      <w:r w:rsidRPr="003D54B1">
        <w:rPr>
          <w:rFonts w:ascii="Angsana New" w:hAnsi="Angsana New" w:hint="cs"/>
          <w:color w:val="0D0D0D"/>
          <w:sz w:val="30"/>
          <w:szCs w:val="30"/>
          <w:cs/>
        </w:rPr>
        <w:t>ไม่มีรายการเคลื่อนไหวของเงินกู้ยืมระยะยาวจากกิจการที่เกี่ยวข้องกันสำหรับงวดสามเดือน</w:t>
      </w:r>
      <w:bookmarkStart w:id="4" w:name="_Hlk31798346"/>
      <w:r w:rsidR="00F10159" w:rsidRPr="003D54B1">
        <w:rPr>
          <w:rFonts w:ascii="Angsana New" w:hAnsi="Angsana New" w:hint="cs"/>
          <w:color w:val="0D0D0D"/>
          <w:sz w:val="30"/>
          <w:szCs w:val="30"/>
          <w:cs/>
        </w:rPr>
        <w:t xml:space="preserve">และงวดหกเดือนสิ้นสุดวันที่ </w:t>
      </w:r>
      <w:r w:rsidR="0009293A" w:rsidRPr="003D54B1">
        <w:rPr>
          <w:rFonts w:ascii="Angsana New" w:hAnsi="Angsana New"/>
          <w:color w:val="0D0D0D"/>
          <w:sz w:val="30"/>
          <w:szCs w:val="30"/>
        </w:rPr>
        <w:t>31</w:t>
      </w:r>
      <w:r w:rsidR="00F10159" w:rsidRPr="003D54B1">
        <w:rPr>
          <w:rFonts w:ascii="Angsana New" w:hAnsi="Angsana New"/>
          <w:color w:val="0D0D0D"/>
          <w:sz w:val="30"/>
          <w:szCs w:val="30"/>
        </w:rPr>
        <w:t xml:space="preserve"> </w:t>
      </w:r>
      <w:r w:rsidR="00F10159" w:rsidRPr="003D54B1">
        <w:rPr>
          <w:rFonts w:ascii="Angsana New" w:hAnsi="Angsana New" w:hint="cs"/>
          <w:color w:val="0D0D0D"/>
          <w:sz w:val="30"/>
          <w:szCs w:val="30"/>
          <w:cs/>
        </w:rPr>
        <w:t xml:space="preserve">มีนาคม </w:t>
      </w:r>
      <w:r w:rsidR="00F10159" w:rsidRPr="003D54B1">
        <w:rPr>
          <w:rFonts w:ascii="Angsana New" w:hAnsi="Angsana New"/>
          <w:color w:val="0D0D0D"/>
          <w:sz w:val="30"/>
          <w:szCs w:val="30"/>
        </w:rPr>
        <w:t xml:space="preserve">2563 </w:t>
      </w:r>
      <w:r w:rsidR="00F10159" w:rsidRPr="003D54B1">
        <w:rPr>
          <w:rFonts w:ascii="Angsana New" w:hAnsi="Angsana New" w:hint="cs"/>
          <w:color w:val="0D0D0D"/>
          <w:sz w:val="30"/>
          <w:szCs w:val="30"/>
          <w:cs/>
        </w:rPr>
        <w:t xml:space="preserve">และ </w:t>
      </w:r>
      <w:r w:rsidR="00F10159" w:rsidRPr="003D54B1">
        <w:rPr>
          <w:rFonts w:ascii="Angsana New" w:hAnsi="Angsana New"/>
          <w:color w:val="0D0D0D"/>
          <w:sz w:val="30"/>
          <w:szCs w:val="30"/>
        </w:rPr>
        <w:t>2562</w:t>
      </w:r>
    </w:p>
    <w:p w14:paraId="0E895C4B" w14:textId="77777777" w:rsidR="00205CE7" w:rsidRPr="003D54B1" w:rsidRDefault="00205CE7" w:rsidP="003D1B0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6A66770" w14:textId="77777777" w:rsidR="00DF7556" w:rsidRPr="003D54B1" w:rsidRDefault="00DF7556" w:rsidP="003D1B0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DB0462" w14:textId="77777777" w:rsidR="00DF7556" w:rsidRPr="003D54B1" w:rsidRDefault="00DF7556" w:rsidP="003D1B0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44157F" w14:textId="40FC32BD" w:rsidR="003E7B23" w:rsidRPr="003D54B1" w:rsidRDefault="003E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D54B1">
        <w:rPr>
          <w:rFonts w:asciiTheme="majorBidi" w:hAnsiTheme="majorBidi" w:cstheme="majorBidi"/>
          <w:sz w:val="30"/>
          <w:szCs w:val="30"/>
          <w:cs/>
        </w:rPr>
        <w:br w:type="page"/>
      </w:r>
    </w:p>
    <w:bookmarkEnd w:id="4"/>
    <w:p w14:paraId="615507E5" w14:textId="77777777" w:rsidR="00CF083A" w:rsidRPr="007E3ED8" w:rsidRDefault="00CF083A" w:rsidP="00CF083A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E3ED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สัญญาที่สำคัญที่ทำกับกิจการที่เกี่ยวข้องกัน</w:t>
      </w:r>
      <w:r w:rsidR="003C5D8D" w:rsidRPr="007E3E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161CBC67" w14:textId="77777777" w:rsidR="00CF083A" w:rsidRPr="00A65FF8" w:rsidRDefault="00CF083A" w:rsidP="00E0557C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28"/>
          <w:szCs w:val="28"/>
          <w:highlight w:val="yellow"/>
          <w:cs/>
        </w:rPr>
      </w:pPr>
    </w:p>
    <w:p w14:paraId="67747795" w14:textId="77777777" w:rsidR="000860E3" w:rsidRPr="007E3ED8" w:rsidRDefault="000860E3" w:rsidP="000860E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7E3ED8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สัญญาให้ผลิตสินค้า</w:t>
      </w:r>
    </w:p>
    <w:p w14:paraId="7A1C89DC" w14:textId="77777777" w:rsidR="000860E3" w:rsidRPr="00A65FF8" w:rsidRDefault="000860E3" w:rsidP="00E0557C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3E1AAFE" w14:textId="77777777" w:rsidR="009368CB" w:rsidRPr="007E3ED8" w:rsidRDefault="009368CB" w:rsidP="00D01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7E3ED8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</w:t>
      </w:r>
      <w:r w:rsidRPr="007E3ED8">
        <w:rPr>
          <w:rFonts w:ascii="Angsana New" w:hAnsi="Angsana New"/>
          <w:sz w:val="30"/>
          <w:szCs w:val="30"/>
        </w:rPr>
        <w:t>“</w:t>
      </w:r>
      <w:r w:rsidRPr="007E3ED8">
        <w:rPr>
          <w:rFonts w:ascii="Angsana New" w:hAnsi="Angsana New"/>
          <w:sz w:val="30"/>
          <w:szCs w:val="30"/>
          <w:cs/>
        </w:rPr>
        <w:t>คริสตัล</w:t>
      </w:r>
      <w:r w:rsidRPr="007E3ED8">
        <w:rPr>
          <w:rFonts w:ascii="Angsana New" w:hAnsi="Angsana New"/>
          <w:sz w:val="30"/>
          <w:szCs w:val="30"/>
        </w:rPr>
        <w:t xml:space="preserve">” </w:t>
      </w:r>
      <w:r w:rsidRPr="007E3ED8">
        <w:rPr>
          <w:rFonts w:ascii="Angsana New" w:hAnsi="Angsana New"/>
          <w:sz w:val="30"/>
          <w:szCs w:val="30"/>
          <w:cs/>
        </w:rPr>
        <w:t xml:space="preserve">บริษัทต้องปฏิบัติตามเงื่อนไขต่างๆ ที่กำหนดไว้ในสัญญา โดยสัญญามีระยะเวลาสามปีสิ้นสุดวันที่ </w:t>
      </w:r>
      <w:r w:rsidRPr="007E3ED8">
        <w:rPr>
          <w:rFonts w:ascii="Angsana New" w:hAnsi="Angsana New"/>
          <w:sz w:val="30"/>
          <w:szCs w:val="30"/>
        </w:rPr>
        <w:t>15</w:t>
      </w:r>
      <w:r w:rsidRPr="007E3ED8">
        <w:rPr>
          <w:rFonts w:ascii="Angsana New" w:hAnsi="Angsana New"/>
          <w:sz w:val="30"/>
          <w:szCs w:val="30"/>
          <w:cs/>
        </w:rPr>
        <w:t xml:space="preserve"> พฤศจิกายน 2561</w:t>
      </w:r>
      <w:r w:rsidRPr="007E3ED8">
        <w:rPr>
          <w:rFonts w:ascii="Angsana New" w:hAnsi="Angsana New"/>
          <w:sz w:val="30"/>
          <w:szCs w:val="30"/>
        </w:rPr>
        <w:t xml:space="preserve"> </w:t>
      </w:r>
      <w:r w:rsidRPr="007E3ED8">
        <w:rPr>
          <w:rFonts w:ascii="Angsana New" w:hAnsi="Angsana New"/>
          <w:sz w:val="30"/>
          <w:szCs w:val="30"/>
          <w:cs/>
        </w:rPr>
        <w:t>ปัจจุบันต่อสัญญาอัตโนมัติ</w:t>
      </w:r>
      <w:r w:rsidRPr="007E3ED8">
        <w:rPr>
          <w:rFonts w:ascii="Angsana New" w:hAnsi="Angsana New" w:hint="cs"/>
          <w:sz w:val="30"/>
          <w:szCs w:val="30"/>
          <w:cs/>
        </w:rPr>
        <w:t xml:space="preserve"> นับ</w:t>
      </w:r>
      <w:r w:rsidRPr="007E3ED8">
        <w:rPr>
          <w:rFonts w:ascii="Angsana New" w:hAnsi="Angsana New"/>
          <w:sz w:val="30"/>
          <w:szCs w:val="30"/>
          <w:cs/>
        </w:rPr>
        <w:t xml:space="preserve">แต่วันที่ </w:t>
      </w:r>
      <w:r w:rsidRPr="007E3ED8">
        <w:rPr>
          <w:rFonts w:ascii="Angsana New" w:hAnsi="Angsana New"/>
          <w:sz w:val="30"/>
          <w:szCs w:val="30"/>
        </w:rPr>
        <w:t>16</w:t>
      </w:r>
      <w:r w:rsidRPr="007E3ED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7E3ED8">
        <w:rPr>
          <w:rFonts w:ascii="Angsana New" w:hAnsi="Angsana New"/>
          <w:sz w:val="30"/>
          <w:szCs w:val="30"/>
        </w:rPr>
        <w:t>25</w:t>
      </w:r>
      <w:r w:rsidRPr="007E3ED8">
        <w:rPr>
          <w:rFonts w:ascii="Angsana New" w:hAnsi="Angsana New"/>
          <w:sz w:val="30"/>
          <w:szCs w:val="30"/>
          <w:cs/>
        </w:rPr>
        <w:t>6</w:t>
      </w:r>
      <w:r w:rsidRPr="007E3ED8">
        <w:rPr>
          <w:rFonts w:ascii="Angsana New" w:hAnsi="Angsana New"/>
          <w:sz w:val="30"/>
          <w:szCs w:val="30"/>
        </w:rPr>
        <w:t>2</w:t>
      </w:r>
      <w:r w:rsidRPr="007E3ED8">
        <w:rPr>
          <w:rFonts w:ascii="Angsana New" w:hAnsi="Angsana New"/>
          <w:sz w:val="30"/>
          <w:szCs w:val="30"/>
          <w:cs/>
        </w:rPr>
        <w:t xml:space="preserve"> ถึงวันที่ 15 พฤศจิกายน </w:t>
      </w:r>
      <w:r w:rsidRPr="007E3ED8">
        <w:rPr>
          <w:rFonts w:ascii="Angsana New" w:hAnsi="Angsana New"/>
          <w:sz w:val="30"/>
          <w:szCs w:val="30"/>
        </w:rPr>
        <w:t>25</w:t>
      </w:r>
      <w:r w:rsidRPr="007E3ED8">
        <w:rPr>
          <w:rFonts w:ascii="Angsana New" w:hAnsi="Angsana New"/>
          <w:sz w:val="30"/>
          <w:szCs w:val="30"/>
          <w:cs/>
        </w:rPr>
        <w:t>6</w:t>
      </w:r>
      <w:r w:rsidRPr="007E3ED8">
        <w:rPr>
          <w:rFonts w:ascii="Angsana New" w:hAnsi="Angsana New"/>
          <w:sz w:val="30"/>
          <w:szCs w:val="30"/>
        </w:rPr>
        <w:t>3</w:t>
      </w:r>
    </w:p>
    <w:p w14:paraId="7369A5AA" w14:textId="77777777" w:rsidR="00E0557C" w:rsidRPr="00A65FF8" w:rsidRDefault="00E0557C" w:rsidP="00E0557C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28"/>
          <w:szCs w:val="28"/>
          <w:highlight w:val="yellow"/>
        </w:rPr>
      </w:pPr>
    </w:p>
    <w:p w14:paraId="37057154" w14:textId="77777777" w:rsidR="007E3ED8" w:rsidRPr="006B582A" w:rsidRDefault="007E3ED8" w:rsidP="007E3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B5375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 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โดยสัญญามีระยะเวลาสองปี เริ่มตั้งแต่วันที่ </w:t>
      </w:r>
      <w:r w:rsidRPr="00BB5375">
        <w:rPr>
          <w:rFonts w:ascii="Angsana New" w:hAnsi="Angsana New"/>
          <w:sz w:val="30"/>
          <w:szCs w:val="30"/>
        </w:rPr>
        <w:t>1</w:t>
      </w:r>
      <w:r w:rsidRPr="00BB5375">
        <w:rPr>
          <w:rFonts w:ascii="Angsana New" w:hAnsi="Angsana New"/>
          <w:sz w:val="30"/>
          <w:szCs w:val="30"/>
          <w:cs/>
        </w:rPr>
        <w:t xml:space="preserve"> ตุลาคม </w:t>
      </w:r>
      <w:r w:rsidRPr="00BB5375">
        <w:rPr>
          <w:rFonts w:ascii="Angsana New" w:hAnsi="Angsana New"/>
          <w:sz w:val="30"/>
          <w:szCs w:val="30"/>
        </w:rPr>
        <w:t>2560</w:t>
      </w:r>
      <w:r w:rsidRPr="00BB537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BB5375">
        <w:rPr>
          <w:rFonts w:ascii="Angsana New" w:hAnsi="Angsana New"/>
          <w:sz w:val="30"/>
          <w:szCs w:val="30"/>
        </w:rPr>
        <w:t>30</w:t>
      </w:r>
      <w:r w:rsidRPr="00BB537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B5375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 w:rsidRPr="004E12E8">
        <w:rPr>
          <w:rFonts w:ascii="Angsana New" w:hAnsi="Angsana New"/>
          <w:sz w:val="30"/>
          <w:szCs w:val="30"/>
          <w:cs/>
        </w:rPr>
        <w:t xml:space="preserve">ปัจจุบัน </w:t>
      </w:r>
      <w:r w:rsidRPr="007E3ED8">
        <w:rPr>
          <w:rFonts w:ascii="Angsana New" w:hAnsi="Angsana New"/>
          <w:sz w:val="30"/>
          <w:szCs w:val="30"/>
          <w:cs/>
        </w:rPr>
        <w:t xml:space="preserve">บริษัทเข้าทำสัญญาฉบับใหม่ ซึ่งมีผลตั้งแต่วันที่ </w:t>
      </w:r>
      <w:r w:rsidRPr="007E3ED8">
        <w:rPr>
          <w:rFonts w:ascii="Angsana New" w:hAnsi="Angsana New"/>
          <w:sz w:val="30"/>
          <w:szCs w:val="30"/>
        </w:rPr>
        <w:t xml:space="preserve">1 </w:t>
      </w:r>
      <w:r w:rsidRPr="007E3ED8">
        <w:rPr>
          <w:rFonts w:ascii="Angsana New" w:hAnsi="Angsana New"/>
          <w:sz w:val="30"/>
          <w:szCs w:val="30"/>
          <w:cs/>
        </w:rPr>
        <w:t xml:space="preserve">มีนาคม </w:t>
      </w:r>
      <w:r w:rsidRPr="007E3ED8">
        <w:rPr>
          <w:rFonts w:ascii="Angsana New" w:hAnsi="Angsana New"/>
          <w:sz w:val="30"/>
          <w:szCs w:val="30"/>
        </w:rPr>
        <w:t xml:space="preserve">2563 </w:t>
      </w:r>
      <w:r w:rsidRPr="007E3ED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7E3ED8">
        <w:rPr>
          <w:rFonts w:ascii="Angsana New" w:hAnsi="Angsana New"/>
          <w:sz w:val="30"/>
          <w:szCs w:val="30"/>
        </w:rPr>
        <w:t xml:space="preserve">30 </w:t>
      </w:r>
      <w:r w:rsidRPr="007E3ED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E3ED8">
        <w:rPr>
          <w:rFonts w:ascii="Angsana New" w:hAnsi="Angsana New"/>
          <w:sz w:val="30"/>
          <w:szCs w:val="30"/>
        </w:rPr>
        <w:t xml:space="preserve">2564 </w:t>
      </w:r>
      <w:r w:rsidRPr="007E3ED8">
        <w:rPr>
          <w:rFonts w:ascii="Angsana New" w:hAnsi="Angsana New"/>
          <w:sz w:val="30"/>
          <w:szCs w:val="30"/>
          <w:cs/>
        </w:rPr>
        <w:t>และมีข้อกำหนดการต่ออายุสัญญาอัตโนมัติ โดยมีผลยกเลิกสัญญาฉบับเดิม</w:t>
      </w:r>
      <w:r>
        <w:rPr>
          <w:rFonts w:ascii="Angsana New" w:hAnsi="Angsana New"/>
          <w:sz w:val="30"/>
          <w:szCs w:val="30"/>
        </w:rPr>
        <w:t xml:space="preserve"> </w:t>
      </w:r>
    </w:p>
    <w:p w14:paraId="66D9860B" w14:textId="77777777" w:rsidR="007E3ED8" w:rsidRPr="00A65FF8" w:rsidRDefault="007E3ED8" w:rsidP="007E3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41F84EBB" w14:textId="16C64195" w:rsidR="007E3ED8" w:rsidRPr="00C03494" w:rsidRDefault="007E3ED8" w:rsidP="007E3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03494">
        <w:rPr>
          <w:rFonts w:ascii="Angsana New" w:hAnsi="Angsana New"/>
          <w:sz w:val="30"/>
          <w:szCs w:val="30"/>
          <w:cs/>
        </w:rPr>
        <w:t>บริษัทได้ทำสัญญากับบริษัทที่เกี่ยวข้องกัน</w:t>
      </w:r>
      <w:r w:rsidR="00C03494" w:rsidRPr="00C03494">
        <w:rPr>
          <w:rFonts w:ascii="Angsana New" w:hAnsi="Angsana New" w:hint="cs"/>
          <w:sz w:val="30"/>
          <w:szCs w:val="30"/>
          <w:cs/>
        </w:rPr>
        <w:t>หลาย</w:t>
      </w:r>
      <w:r w:rsidRPr="00C03494">
        <w:rPr>
          <w:rFonts w:ascii="Angsana New" w:hAnsi="Angsana New"/>
          <w:sz w:val="30"/>
          <w:szCs w:val="30"/>
          <w:cs/>
        </w:rPr>
        <w:t xml:space="preserve">แห่งเพื่อให้เป็นผู้ผลิตน้ำดื่มภายใต้ชื่อเครื่องหมายการค้า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โดยสัญญามีระยะเวลาสามปีสิ้นสุดวันที่ </w:t>
      </w:r>
      <w:r w:rsidRPr="00C03494">
        <w:rPr>
          <w:rFonts w:ascii="Angsana New" w:hAnsi="Angsana New"/>
          <w:sz w:val="30"/>
          <w:szCs w:val="30"/>
        </w:rPr>
        <w:t>15</w:t>
      </w:r>
      <w:r w:rsidRPr="00C03494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C03494">
        <w:rPr>
          <w:rFonts w:ascii="Angsana New" w:hAnsi="Angsana New"/>
          <w:sz w:val="30"/>
          <w:szCs w:val="30"/>
        </w:rPr>
        <w:t>2561</w:t>
      </w:r>
      <w:r w:rsidRPr="00C03494">
        <w:rPr>
          <w:rFonts w:ascii="Angsana New" w:hAnsi="Angsana New"/>
          <w:sz w:val="30"/>
          <w:szCs w:val="30"/>
          <w:cs/>
        </w:rPr>
        <w:t xml:space="preserve"> โดยต่อสัญญาอัตโนมัติ นับแต่วันที่ </w:t>
      </w:r>
      <w:r w:rsidRPr="00C03494">
        <w:rPr>
          <w:rFonts w:ascii="Angsana New" w:hAnsi="Angsana New"/>
          <w:sz w:val="30"/>
          <w:szCs w:val="30"/>
        </w:rPr>
        <w:t>16</w:t>
      </w:r>
      <w:r w:rsidRPr="00C03494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C03494">
        <w:rPr>
          <w:rFonts w:ascii="Angsana New" w:hAnsi="Angsana New"/>
          <w:sz w:val="30"/>
          <w:szCs w:val="30"/>
        </w:rPr>
        <w:t>2562</w:t>
      </w:r>
      <w:r w:rsidRPr="00C03494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C03494">
        <w:rPr>
          <w:rFonts w:ascii="Angsana New" w:hAnsi="Angsana New"/>
          <w:sz w:val="30"/>
          <w:szCs w:val="30"/>
        </w:rPr>
        <w:t>15</w:t>
      </w:r>
      <w:r w:rsidRPr="00C03494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C03494">
        <w:rPr>
          <w:rFonts w:ascii="Angsana New" w:hAnsi="Angsana New"/>
          <w:sz w:val="30"/>
          <w:szCs w:val="30"/>
        </w:rPr>
        <w:t>2563</w:t>
      </w:r>
      <w:r w:rsidR="00A65FF8">
        <w:rPr>
          <w:rFonts w:ascii="Angsana New" w:hAnsi="Angsana New" w:hint="cs"/>
          <w:sz w:val="30"/>
          <w:szCs w:val="30"/>
          <w:cs/>
        </w:rPr>
        <w:t xml:space="preserve"> </w:t>
      </w:r>
      <w:r w:rsidR="00A65FF8" w:rsidRPr="00A65FF8">
        <w:rPr>
          <w:rFonts w:ascii="Angsana New" w:hAnsi="Angsana New"/>
          <w:sz w:val="30"/>
          <w:szCs w:val="30"/>
          <w:cs/>
        </w:rPr>
        <w:t xml:space="preserve">บริษัทจะเข้าทำบันทึกแก้ไขเพิ่มเติมต่อท้ายสัญญาเพื่อขยายระยะเวลาและแก้ไขเงื่อนไขบางประการ โดยให้มีผลถึงวันที่ </w:t>
      </w:r>
      <w:r w:rsidR="00A65FF8" w:rsidRPr="00A65FF8">
        <w:rPr>
          <w:rFonts w:ascii="Angsana New" w:hAnsi="Angsana New"/>
          <w:sz w:val="30"/>
          <w:szCs w:val="30"/>
        </w:rPr>
        <w:t xml:space="preserve">29 </w:t>
      </w:r>
      <w:r w:rsidR="00A65FF8" w:rsidRPr="00A65FF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A65FF8" w:rsidRPr="00A65FF8">
        <w:rPr>
          <w:rFonts w:ascii="Angsana New" w:hAnsi="Angsana New"/>
          <w:sz w:val="30"/>
          <w:szCs w:val="30"/>
        </w:rPr>
        <w:t xml:space="preserve">2563 </w:t>
      </w:r>
      <w:r w:rsidR="00A65FF8" w:rsidRPr="00A65FF8">
        <w:rPr>
          <w:rFonts w:ascii="Angsana New" w:hAnsi="Angsana New"/>
          <w:sz w:val="30"/>
          <w:szCs w:val="30"/>
          <w:cs/>
        </w:rPr>
        <w:t xml:space="preserve">และสัญญาฉบับใหม่มีผลตั้งแต่วันที่ </w:t>
      </w:r>
      <w:r w:rsidR="00A65FF8" w:rsidRPr="00A65FF8">
        <w:rPr>
          <w:rFonts w:ascii="Angsana New" w:hAnsi="Angsana New"/>
          <w:sz w:val="30"/>
          <w:szCs w:val="30"/>
        </w:rPr>
        <w:t xml:space="preserve">1 </w:t>
      </w:r>
      <w:r w:rsidR="00A65FF8" w:rsidRPr="00A65FF8">
        <w:rPr>
          <w:rFonts w:ascii="Angsana New" w:hAnsi="Angsana New"/>
          <w:sz w:val="30"/>
          <w:szCs w:val="30"/>
          <w:cs/>
        </w:rPr>
        <w:t xml:space="preserve">มีนาคม </w:t>
      </w:r>
      <w:r w:rsidR="00A65FF8" w:rsidRPr="00A65FF8">
        <w:rPr>
          <w:rFonts w:ascii="Angsana New" w:hAnsi="Angsana New"/>
          <w:sz w:val="30"/>
          <w:szCs w:val="30"/>
        </w:rPr>
        <w:t xml:space="preserve">2563 </w:t>
      </w:r>
      <w:r w:rsidR="00A65FF8" w:rsidRPr="00A65FF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A65FF8" w:rsidRPr="00A65FF8">
        <w:rPr>
          <w:rFonts w:ascii="Angsana New" w:hAnsi="Angsana New"/>
          <w:sz w:val="30"/>
          <w:szCs w:val="30"/>
        </w:rPr>
        <w:t xml:space="preserve">30 </w:t>
      </w:r>
      <w:r w:rsidR="00A65FF8" w:rsidRPr="00A65FF8">
        <w:rPr>
          <w:rFonts w:ascii="Angsana New" w:hAnsi="Angsana New"/>
          <w:sz w:val="30"/>
          <w:szCs w:val="30"/>
          <w:cs/>
        </w:rPr>
        <w:t xml:space="preserve">กันยายน </w:t>
      </w:r>
      <w:r w:rsidR="00A65FF8" w:rsidRPr="00A65FF8">
        <w:rPr>
          <w:rFonts w:ascii="Angsana New" w:hAnsi="Angsana New"/>
          <w:sz w:val="30"/>
          <w:szCs w:val="30"/>
        </w:rPr>
        <w:t xml:space="preserve">2564 </w:t>
      </w:r>
      <w:r w:rsidR="00A65FF8" w:rsidRPr="00A65FF8">
        <w:rPr>
          <w:rFonts w:ascii="Angsana New" w:hAnsi="Angsana New"/>
          <w:sz w:val="30"/>
          <w:szCs w:val="30"/>
          <w:cs/>
        </w:rPr>
        <w:t>ซึ่งจะมีผลยกเลิกสัญญาฉบับเดิม</w:t>
      </w:r>
    </w:p>
    <w:p w14:paraId="6DF123A3" w14:textId="77777777" w:rsidR="007E3ED8" w:rsidRPr="00A65FF8" w:rsidRDefault="007E3ED8" w:rsidP="007E3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56F11DE6" w14:textId="77777777" w:rsidR="007E3ED8" w:rsidRPr="00EF1E43" w:rsidRDefault="007E3ED8" w:rsidP="007E3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F1E43">
        <w:rPr>
          <w:rFonts w:ascii="Angsana New" w:hAnsi="Angsana New"/>
          <w:sz w:val="30"/>
          <w:szCs w:val="30"/>
          <w:cs/>
        </w:rPr>
        <w:t xml:space="preserve">บริษัทจะเข้า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โดยสัญญามีระยะเวลาตั้งแต่วันที่ </w:t>
      </w:r>
      <w:r w:rsidR="00EF1E43" w:rsidRPr="00EF1E43">
        <w:rPr>
          <w:rFonts w:ascii="Angsana New" w:hAnsi="Angsana New"/>
          <w:sz w:val="30"/>
          <w:szCs w:val="30"/>
        </w:rPr>
        <w:t>28</w:t>
      </w:r>
      <w:r w:rsidRPr="00EF1E43">
        <w:rPr>
          <w:rFonts w:ascii="Angsana New" w:hAnsi="Angsana New"/>
          <w:sz w:val="30"/>
          <w:szCs w:val="30"/>
          <w:cs/>
        </w:rPr>
        <w:t xml:space="preserve"> มกราคม </w:t>
      </w:r>
      <w:r w:rsidR="00EF1E43" w:rsidRPr="00EF1E43">
        <w:rPr>
          <w:rFonts w:ascii="Angsana New" w:hAnsi="Angsana New"/>
          <w:sz w:val="30"/>
          <w:szCs w:val="30"/>
        </w:rPr>
        <w:t>2563</w:t>
      </w:r>
      <w:r w:rsidRPr="00EF1E4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EF1E43" w:rsidRPr="00EF1E43">
        <w:rPr>
          <w:rFonts w:ascii="Angsana New" w:hAnsi="Angsana New"/>
          <w:sz w:val="30"/>
          <w:szCs w:val="30"/>
        </w:rPr>
        <w:t>30</w:t>
      </w:r>
      <w:r w:rsidRPr="00EF1E43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F1E43" w:rsidRPr="00EF1E43">
        <w:rPr>
          <w:rFonts w:ascii="Angsana New" w:hAnsi="Angsana New"/>
          <w:sz w:val="30"/>
          <w:szCs w:val="30"/>
        </w:rPr>
        <w:t>2564</w:t>
      </w:r>
      <w:r w:rsidRPr="00EF1E43">
        <w:rPr>
          <w:rFonts w:ascii="Angsana New" w:hAnsi="Angsana New"/>
          <w:sz w:val="30"/>
          <w:szCs w:val="30"/>
          <w:cs/>
        </w:rPr>
        <w:t xml:space="preserve"> หากคู่สัญญาฝ่ายใดฝ่ายหนึ่งมิได้แจ้งให้คู่สัญญาอีกฝ่ายหนึ่งทราบล่วงหน้าเป็นลายลักษณ์อักษรไม่น้อยกว่า </w:t>
      </w:r>
      <w:r w:rsidR="00EF1E43" w:rsidRPr="00EF1E43">
        <w:rPr>
          <w:rFonts w:ascii="Angsana New" w:hAnsi="Angsana New"/>
          <w:sz w:val="30"/>
          <w:szCs w:val="30"/>
        </w:rPr>
        <w:t>90</w:t>
      </w:r>
      <w:r w:rsidRPr="00EF1E43">
        <w:rPr>
          <w:rFonts w:ascii="Angsana New" w:hAnsi="Angsana New"/>
          <w:sz w:val="30"/>
          <w:szCs w:val="30"/>
          <w:cs/>
        </w:rPr>
        <w:t xml:space="preserve"> วัน ก่อนวันสิ้นสุดของสัญญาฉบับนี้ว่าไม่ประสงค์ที่จะต่ออายุสัญญาฉบับนี้ออกไป ให้ถือว่าสัญญาฉบับนี้มีผลใช้บังคับกันต่อไปอีกคราวละ </w:t>
      </w:r>
      <w:r w:rsidR="008D0CD9">
        <w:rPr>
          <w:rFonts w:ascii="Angsana New" w:hAnsi="Angsana New"/>
          <w:sz w:val="30"/>
          <w:szCs w:val="30"/>
        </w:rPr>
        <w:t>1</w:t>
      </w:r>
      <w:r w:rsidR="00EF1E43" w:rsidRPr="00EF1E43">
        <w:rPr>
          <w:rFonts w:ascii="Angsana New" w:hAnsi="Angsana New"/>
          <w:sz w:val="30"/>
          <w:szCs w:val="30"/>
        </w:rPr>
        <w:t xml:space="preserve"> </w:t>
      </w:r>
      <w:r w:rsidRPr="00EF1E43">
        <w:rPr>
          <w:rFonts w:ascii="Angsana New" w:hAnsi="Angsana New"/>
          <w:sz w:val="30"/>
          <w:szCs w:val="30"/>
          <w:cs/>
        </w:rPr>
        <w:t>ปี</w:t>
      </w:r>
    </w:p>
    <w:p w14:paraId="7B14D9CA" w14:textId="77777777" w:rsidR="00EA1330" w:rsidRPr="00A65FF8" w:rsidRDefault="00EA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</w:rPr>
      </w:pPr>
    </w:p>
    <w:p w14:paraId="69F42765" w14:textId="77777777" w:rsidR="007E3ED8" w:rsidRPr="000D36DA" w:rsidRDefault="007E3ED8" w:rsidP="007E3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D36D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56984833" w14:textId="77777777" w:rsidR="007E3ED8" w:rsidRPr="00A65FF8" w:rsidRDefault="007E3ED8" w:rsidP="007E3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2B16A5B2" w14:textId="77777777" w:rsidR="007E3ED8" w:rsidRPr="006B582A" w:rsidRDefault="007E3ED8" w:rsidP="007E3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920E5">
        <w:rPr>
          <w:rFonts w:ascii="Angsana New" w:hAnsi="Angsana New"/>
          <w:sz w:val="30"/>
          <w:szCs w:val="30"/>
          <w:cs/>
        </w:rPr>
        <w:t>บริษัทจะเข้าทำสัญญากับบริษัทที่เกี่ยวข้องแห่งหนึ่ง เพื่อแต่งตั้งบริษัทดังกล่าวเป็นผู้จัดจำหน่ายสินค้าภายใต้เครื่องหมายการค้า "</w:t>
      </w:r>
      <w:r w:rsidRPr="00EF1E43">
        <w:rPr>
          <w:rFonts w:ascii="Angsana New" w:hAnsi="Angsana New"/>
          <w:sz w:val="30"/>
          <w:szCs w:val="30"/>
        </w:rPr>
        <w:t xml:space="preserve">Crystal" "Ranger" </w:t>
      </w:r>
      <w:r w:rsidRPr="00EF1E43">
        <w:rPr>
          <w:rFonts w:ascii="Angsana New" w:hAnsi="Angsana New"/>
          <w:sz w:val="30"/>
          <w:szCs w:val="30"/>
          <w:cs/>
        </w:rPr>
        <w:t>และ</w:t>
      </w:r>
      <w:r w:rsidRPr="003920E5">
        <w:rPr>
          <w:rFonts w:ascii="Angsana New" w:hAnsi="Angsana New"/>
          <w:sz w:val="30"/>
          <w:szCs w:val="30"/>
          <w:cs/>
        </w:rPr>
        <w:t xml:space="preserve"> "</w:t>
      </w:r>
      <w:proofErr w:type="spellStart"/>
      <w:r w:rsidRPr="003920E5">
        <w:rPr>
          <w:rFonts w:ascii="Angsana New" w:hAnsi="Angsana New"/>
          <w:sz w:val="30"/>
          <w:szCs w:val="30"/>
        </w:rPr>
        <w:t>est</w:t>
      </w:r>
      <w:proofErr w:type="spellEnd"/>
      <w:r w:rsidRPr="003920E5">
        <w:rPr>
          <w:rFonts w:ascii="Angsana New" w:hAnsi="Angsana New"/>
          <w:sz w:val="30"/>
          <w:szCs w:val="30"/>
        </w:rPr>
        <w:t xml:space="preserve">" </w:t>
      </w:r>
      <w:r w:rsidRPr="003920E5">
        <w:rPr>
          <w:rFonts w:ascii="Angsana New" w:hAnsi="Angsana New"/>
          <w:sz w:val="30"/>
          <w:szCs w:val="30"/>
          <w:cs/>
        </w:rPr>
        <w:t xml:space="preserve">โดยคู่สัญญาต้องปฏิบัติตามเงื่อนไขที่กำหนดในสัญญา ทั้งนี้ สัญญาฉบับนี้กำหนดให้มีผลใช้บังคับย้อนหลัง </w:t>
      </w:r>
      <w:r w:rsidRPr="003920E5">
        <w:rPr>
          <w:rFonts w:ascii="Angsana New" w:hAnsi="Angsana New"/>
          <w:sz w:val="30"/>
          <w:szCs w:val="30"/>
        </w:rPr>
        <w:t xml:space="preserve">1 </w:t>
      </w:r>
      <w:r w:rsidRPr="003920E5">
        <w:rPr>
          <w:rFonts w:ascii="Angsana New" w:hAnsi="Angsana New"/>
          <w:sz w:val="30"/>
          <w:szCs w:val="30"/>
          <w:cs/>
        </w:rPr>
        <w:t xml:space="preserve">มกราคม </w:t>
      </w:r>
      <w:r w:rsidRPr="003920E5">
        <w:rPr>
          <w:rFonts w:ascii="Angsana New" w:hAnsi="Angsana New"/>
          <w:sz w:val="30"/>
          <w:szCs w:val="30"/>
        </w:rPr>
        <w:t xml:space="preserve">2560 </w:t>
      </w:r>
      <w:r w:rsidRPr="003920E5">
        <w:rPr>
          <w:rFonts w:ascii="Angsana New" w:hAnsi="Angsana New"/>
          <w:sz w:val="30"/>
          <w:szCs w:val="30"/>
          <w:cs/>
        </w:rPr>
        <w:t xml:space="preserve">จนถึงวันที่ </w:t>
      </w:r>
      <w:r w:rsidRPr="003920E5">
        <w:rPr>
          <w:rFonts w:ascii="Angsana New" w:hAnsi="Angsana New"/>
          <w:sz w:val="30"/>
          <w:szCs w:val="30"/>
        </w:rPr>
        <w:t xml:space="preserve">31 </w:t>
      </w:r>
      <w:r w:rsidRPr="003920E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920E5">
        <w:rPr>
          <w:rFonts w:ascii="Angsana New" w:hAnsi="Angsana New"/>
          <w:sz w:val="30"/>
          <w:szCs w:val="30"/>
        </w:rPr>
        <w:t xml:space="preserve">2562 </w:t>
      </w:r>
      <w:r w:rsidRPr="003920E5">
        <w:rPr>
          <w:rFonts w:ascii="Angsana New" w:hAnsi="Angsana New"/>
          <w:sz w:val="30"/>
          <w:szCs w:val="30"/>
          <w:cs/>
        </w:rPr>
        <w:t xml:space="preserve">และกรณีที่บริษัทไม่แจ้งการไม่ต่ออายุสัญญาเป็นหนังสือล่วงหน้าไม่น้อยกว่า </w:t>
      </w:r>
      <w:r w:rsidRPr="003920E5">
        <w:rPr>
          <w:rFonts w:ascii="Angsana New" w:hAnsi="Angsana New"/>
          <w:sz w:val="30"/>
          <w:szCs w:val="30"/>
        </w:rPr>
        <w:t xml:space="preserve">90 </w:t>
      </w:r>
      <w:r w:rsidRPr="003920E5">
        <w:rPr>
          <w:rFonts w:ascii="Angsana New" w:hAnsi="Angsana New"/>
          <w:sz w:val="30"/>
          <w:szCs w:val="30"/>
          <w:cs/>
        </w:rPr>
        <w:t xml:space="preserve">วันก่อนวันสิ้นสุดสัญญาให้ถือว่าสัญญามีผลใช้บังคับอีกคราวละ </w:t>
      </w:r>
      <w:r w:rsidRPr="003920E5">
        <w:rPr>
          <w:rFonts w:ascii="Angsana New" w:hAnsi="Angsana New"/>
          <w:sz w:val="30"/>
          <w:szCs w:val="30"/>
        </w:rPr>
        <w:t xml:space="preserve">1 </w:t>
      </w:r>
      <w:r w:rsidRPr="00EF1E43">
        <w:rPr>
          <w:rFonts w:ascii="Angsana New" w:hAnsi="Angsana New"/>
          <w:sz w:val="30"/>
          <w:szCs w:val="30"/>
          <w:cs/>
        </w:rPr>
        <w:t>ปี</w:t>
      </w:r>
      <w:r w:rsidRPr="00EF1E43">
        <w:rPr>
          <w:rFonts w:ascii="Angsana New" w:hAnsi="Angsana New"/>
          <w:sz w:val="30"/>
          <w:szCs w:val="30"/>
        </w:rPr>
        <w:t xml:space="preserve"> </w:t>
      </w:r>
      <w:r w:rsidRPr="00EF1E43">
        <w:rPr>
          <w:rFonts w:ascii="Angsana New" w:hAnsi="Angsana New"/>
          <w:sz w:val="30"/>
          <w:szCs w:val="30"/>
          <w:cs/>
        </w:rPr>
        <w:t xml:space="preserve">ปัจจุบัน บริษัทเข้าทำสัญญาฉบับใหม่ ซึ่งมีผลตั้งแต่วันที่ </w:t>
      </w:r>
      <w:r w:rsidRPr="00EF1E43">
        <w:rPr>
          <w:rFonts w:ascii="Angsana New" w:hAnsi="Angsana New"/>
          <w:sz w:val="30"/>
          <w:szCs w:val="30"/>
        </w:rPr>
        <w:t xml:space="preserve">1 </w:t>
      </w:r>
      <w:r w:rsidRPr="00EF1E43">
        <w:rPr>
          <w:rFonts w:ascii="Angsana New" w:hAnsi="Angsana New" w:hint="cs"/>
          <w:sz w:val="30"/>
          <w:szCs w:val="30"/>
          <w:cs/>
        </w:rPr>
        <w:t>มกร</w:t>
      </w:r>
      <w:r w:rsidRPr="00EF1E43">
        <w:rPr>
          <w:rFonts w:ascii="Angsana New" w:hAnsi="Angsana New"/>
          <w:sz w:val="30"/>
          <w:szCs w:val="30"/>
          <w:cs/>
        </w:rPr>
        <w:t xml:space="preserve">าคม </w:t>
      </w:r>
      <w:r w:rsidRPr="00EF1E43">
        <w:rPr>
          <w:rFonts w:ascii="Angsana New" w:hAnsi="Angsana New"/>
          <w:sz w:val="30"/>
          <w:szCs w:val="30"/>
        </w:rPr>
        <w:t xml:space="preserve">2563 </w:t>
      </w:r>
      <w:r w:rsidRPr="00EF1E43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EF1E43">
        <w:rPr>
          <w:rFonts w:ascii="Angsana New" w:hAnsi="Angsana New"/>
          <w:sz w:val="30"/>
          <w:szCs w:val="30"/>
        </w:rPr>
        <w:t xml:space="preserve">31 </w:t>
      </w:r>
      <w:r w:rsidRPr="00EF1E43">
        <w:rPr>
          <w:rFonts w:ascii="Angsana New" w:hAnsi="Angsana New" w:hint="cs"/>
          <w:sz w:val="30"/>
          <w:szCs w:val="30"/>
          <w:cs/>
        </w:rPr>
        <w:t>ธันวาคม</w:t>
      </w:r>
      <w:r w:rsidRPr="00EF1E43">
        <w:rPr>
          <w:rFonts w:ascii="Angsana New" w:hAnsi="Angsana New"/>
          <w:sz w:val="30"/>
          <w:szCs w:val="30"/>
          <w:cs/>
        </w:rPr>
        <w:t xml:space="preserve"> </w:t>
      </w:r>
      <w:r w:rsidRPr="00EF1E43">
        <w:rPr>
          <w:rFonts w:ascii="Angsana New" w:hAnsi="Angsana New"/>
          <w:sz w:val="30"/>
          <w:szCs w:val="30"/>
        </w:rPr>
        <w:t xml:space="preserve">2564 </w:t>
      </w:r>
      <w:r w:rsidRPr="00EF1E43">
        <w:rPr>
          <w:rFonts w:ascii="Angsana New" w:hAnsi="Angsana New"/>
          <w:sz w:val="30"/>
          <w:szCs w:val="30"/>
          <w:cs/>
        </w:rPr>
        <w:t>และมีข้อกำหนดการต่ออายุสัญญาอัตโนมัติ โดยมีผลยกเลิกสัญญาฉบับเดิม</w:t>
      </w:r>
      <w:r>
        <w:rPr>
          <w:rFonts w:ascii="Angsana New" w:hAnsi="Angsana New"/>
          <w:sz w:val="30"/>
          <w:szCs w:val="30"/>
        </w:rPr>
        <w:t xml:space="preserve"> </w:t>
      </w:r>
    </w:p>
    <w:p w14:paraId="7918D9A9" w14:textId="77777777" w:rsidR="007E3ED8" w:rsidRDefault="007E3ED8" w:rsidP="007E3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1E43">
        <w:rPr>
          <w:rFonts w:ascii="Angsana New" w:hAnsi="Angsana New"/>
          <w:sz w:val="30"/>
          <w:szCs w:val="30"/>
          <w:cs/>
        </w:rPr>
        <w:lastRenderedPageBreak/>
        <w:t>บริษัทได้เข้าทำสัญญากับบริษัทที่เกี่ยวข้องแห่งหนึ่ง เพื่อแต่งตั้งบริษัทดังกล่าวเป็นผู้จัดจำหน่ายสินค้าภายใต้เครื่องหมายการค้า "</w:t>
      </w:r>
      <w:r w:rsidRPr="00EF1E43">
        <w:rPr>
          <w:rFonts w:ascii="Angsana New" w:hAnsi="Angsana New"/>
          <w:sz w:val="30"/>
          <w:szCs w:val="30"/>
        </w:rPr>
        <w:t xml:space="preserve">Crystal" "Ranger" </w:t>
      </w:r>
      <w:r w:rsidRPr="00EF1E43">
        <w:rPr>
          <w:rFonts w:ascii="Angsana New" w:hAnsi="Angsana New"/>
          <w:sz w:val="30"/>
          <w:szCs w:val="30"/>
          <w:cs/>
        </w:rPr>
        <w:t>และ "</w:t>
      </w:r>
      <w:proofErr w:type="spellStart"/>
      <w:r w:rsidRPr="00EF1E43">
        <w:rPr>
          <w:rFonts w:ascii="Angsana New" w:hAnsi="Angsana New"/>
          <w:sz w:val="30"/>
          <w:szCs w:val="30"/>
        </w:rPr>
        <w:t>est</w:t>
      </w:r>
      <w:proofErr w:type="spellEnd"/>
      <w:r w:rsidRPr="00EF1E43">
        <w:rPr>
          <w:rFonts w:ascii="Angsana New" w:hAnsi="Angsana New"/>
          <w:sz w:val="30"/>
          <w:szCs w:val="30"/>
        </w:rPr>
        <w:t xml:space="preserve">" </w:t>
      </w:r>
      <w:r w:rsidRPr="00EF1E43">
        <w:rPr>
          <w:rFonts w:ascii="Angsana New" w:hAnsi="Angsana New"/>
          <w:sz w:val="30"/>
          <w:szCs w:val="30"/>
          <w:cs/>
        </w:rPr>
        <w:t xml:space="preserve">โดยคู่สัญญาต้องปฏิบัติตามเงื่อนไขที่กำหนดในสัญญา ทั้งนี้ สัญญาฉบับนี้กำหนดให้มีผลใช้บังคับตั้งแต่วันที่ </w:t>
      </w:r>
      <w:r w:rsidRPr="00EF1E43">
        <w:rPr>
          <w:rFonts w:ascii="Angsana New" w:hAnsi="Angsana New"/>
          <w:sz w:val="30"/>
          <w:szCs w:val="30"/>
        </w:rPr>
        <w:t xml:space="preserve">1 </w:t>
      </w:r>
      <w:r w:rsidRPr="00EF1E43">
        <w:rPr>
          <w:rFonts w:ascii="Angsana New" w:hAnsi="Angsana New"/>
          <w:sz w:val="30"/>
          <w:szCs w:val="30"/>
          <w:cs/>
        </w:rPr>
        <w:t xml:space="preserve">มกราคม </w:t>
      </w:r>
      <w:r w:rsidRPr="00EF1E43">
        <w:rPr>
          <w:rFonts w:ascii="Angsana New" w:hAnsi="Angsana New"/>
          <w:sz w:val="30"/>
          <w:szCs w:val="30"/>
        </w:rPr>
        <w:t xml:space="preserve">2561 </w:t>
      </w:r>
      <w:r w:rsidRPr="00EF1E43">
        <w:rPr>
          <w:rFonts w:ascii="Angsana New" w:hAnsi="Angsana New"/>
          <w:sz w:val="30"/>
          <w:szCs w:val="30"/>
          <w:cs/>
        </w:rPr>
        <w:t xml:space="preserve">จนถึงวันที่ </w:t>
      </w:r>
      <w:r w:rsidRPr="00EF1E43">
        <w:rPr>
          <w:rFonts w:ascii="Angsana New" w:hAnsi="Angsana New"/>
          <w:sz w:val="30"/>
          <w:szCs w:val="30"/>
        </w:rPr>
        <w:t xml:space="preserve">31 </w:t>
      </w:r>
      <w:r w:rsidRPr="00EF1E4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F1E43">
        <w:rPr>
          <w:rFonts w:ascii="Angsana New" w:hAnsi="Angsana New"/>
          <w:sz w:val="30"/>
          <w:szCs w:val="30"/>
        </w:rPr>
        <w:t xml:space="preserve">2563 </w:t>
      </w:r>
      <w:r w:rsidRPr="00EF1E43">
        <w:rPr>
          <w:rFonts w:ascii="Angsana New" w:hAnsi="Angsana New"/>
          <w:sz w:val="30"/>
          <w:szCs w:val="30"/>
          <w:cs/>
        </w:rPr>
        <w:t xml:space="preserve">และกรณีไม่มีคู่สัญญาฝ่ายใดฝ่ายหนึ่งไม่แจ้งการไม่ต่ออายุสัญญาเป็นหนังสือล่วงหน้าไม่น้อยกว่า </w:t>
      </w:r>
      <w:r w:rsidRPr="00EF1E43">
        <w:rPr>
          <w:rFonts w:ascii="Angsana New" w:hAnsi="Angsana New"/>
          <w:sz w:val="30"/>
          <w:szCs w:val="30"/>
        </w:rPr>
        <w:t xml:space="preserve">30 </w:t>
      </w:r>
      <w:r w:rsidRPr="00EF1E43">
        <w:rPr>
          <w:rFonts w:ascii="Angsana New" w:hAnsi="Angsana New"/>
          <w:sz w:val="30"/>
          <w:szCs w:val="30"/>
          <w:cs/>
        </w:rPr>
        <w:t xml:space="preserve">วันก่อนวันสิ้นสุดสัญญาให้ถือว่าสัญญามีผลใช้บังคับอีกคราวละ </w:t>
      </w:r>
      <w:r w:rsidRPr="00EF1E43">
        <w:rPr>
          <w:rFonts w:ascii="Angsana New" w:hAnsi="Angsana New"/>
          <w:sz w:val="30"/>
          <w:szCs w:val="30"/>
        </w:rPr>
        <w:t xml:space="preserve">1 </w:t>
      </w:r>
      <w:r w:rsidRPr="00EF1E43">
        <w:rPr>
          <w:rFonts w:ascii="Angsana New" w:hAnsi="Angsana New"/>
          <w:sz w:val="30"/>
          <w:szCs w:val="30"/>
          <w:cs/>
        </w:rPr>
        <w:t>ปี</w:t>
      </w:r>
    </w:p>
    <w:p w14:paraId="4963199C" w14:textId="77777777" w:rsidR="007E3ED8" w:rsidRPr="00EF1E43" w:rsidRDefault="007E3ED8" w:rsidP="007E3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9DA6131" w14:textId="77777777" w:rsidR="007E3ED8" w:rsidRDefault="007E3ED8" w:rsidP="007E3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F1E43">
        <w:rPr>
          <w:rFonts w:ascii="Angsana New" w:hAnsi="Angsana New"/>
          <w:sz w:val="30"/>
          <w:szCs w:val="30"/>
          <w:cs/>
        </w:rPr>
        <w:t>บริษัทเข้าทำบันทึกข้อตกลงแต่ตั้งผู้จัดจำหน่ายสินค้ากับบริษัทที่เกี่ยวข้องแห่งหนึ่ง เพื่อเป็นผู้จัดจำหน่ายสินค้าภายใต้เครื่องหมายการค้า "</w:t>
      </w:r>
      <w:r w:rsidRPr="00EF1E43">
        <w:rPr>
          <w:rFonts w:ascii="Angsana New" w:hAnsi="Angsana New"/>
          <w:sz w:val="30"/>
          <w:szCs w:val="30"/>
        </w:rPr>
        <w:t xml:space="preserve">Tea pot" and  </w:t>
      </w:r>
      <w:r w:rsidRPr="00EF1E43">
        <w:rPr>
          <w:rFonts w:ascii="Angsana New" w:hAnsi="Angsana New"/>
          <w:sz w:val="30"/>
          <w:szCs w:val="30"/>
          <w:cs/>
        </w:rPr>
        <w:t>และ "</w:t>
      </w:r>
      <w:r w:rsidRPr="00EF1E43">
        <w:rPr>
          <w:rFonts w:ascii="Angsana New" w:hAnsi="Angsana New"/>
          <w:sz w:val="30"/>
          <w:szCs w:val="30"/>
        </w:rPr>
        <w:t xml:space="preserve">Carnation" </w:t>
      </w:r>
      <w:r w:rsidRPr="00EF1E43">
        <w:rPr>
          <w:rFonts w:ascii="Angsana New" w:hAnsi="Angsana New"/>
          <w:sz w:val="30"/>
          <w:szCs w:val="30"/>
          <w:cs/>
        </w:rPr>
        <w:t xml:space="preserve">โดยบันทึกข้อตกลงจะมีผลใช้บังคับตั้งแต่วันที่ </w:t>
      </w:r>
      <w:r w:rsidRPr="00EF1E43">
        <w:rPr>
          <w:rFonts w:ascii="Angsana New" w:hAnsi="Angsana New"/>
          <w:sz w:val="30"/>
          <w:szCs w:val="30"/>
        </w:rPr>
        <w:t xml:space="preserve">28 </w:t>
      </w:r>
      <w:r w:rsidRPr="00EF1E43">
        <w:rPr>
          <w:rFonts w:ascii="Angsana New" w:hAnsi="Angsana New"/>
          <w:sz w:val="30"/>
          <w:szCs w:val="30"/>
          <w:cs/>
        </w:rPr>
        <w:t xml:space="preserve">ตุลาคม </w:t>
      </w:r>
      <w:r w:rsidRPr="00EF1E43">
        <w:rPr>
          <w:rFonts w:ascii="Angsana New" w:hAnsi="Angsana New"/>
          <w:sz w:val="30"/>
          <w:szCs w:val="30"/>
        </w:rPr>
        <w:t xml:space="preserve">2562 </w:t>
      </w:r>
      <w:r w:rsidRPr="00EF1E43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EF1E43">
        <w:rPr>
          <w:rFonts w:ascii="Angsana New" w:hAnsi="Angsana New"/>
          <w:sz w:val="30"/>
          <w:szCs w:val="30"/>
        </w:rPr>
        <w:t xml:space="preserve">30 </w:t>
      </w:r>
      <w:r w:rsidRPr="00EF1E43">
        <w:rPr>
          <w:rFonts w:ascii="Angsana New" w:hAnsi="Angsana New"/>
          <w:sz w:val="30"/>
          <w:szCs w:val="30"/>
          <w:cs/>
        </w:rPr>
        <w:t xml:space="preserve">เมษายน </w:t>
      </w:r>
      <w:r w:rsidRPr="00EF1E43">
        <w:rPr>
          <w:rFonts w:ascii="Angsana New" w:hAnsi="Angsana New"/>
          <w:sz w:val="30"/>
          <w:szCs w:val="30"/>
        </w:rPr>
        <w:t>2563</w:t>
      </w:r>
    </w:p>
    <w:p w14:paraId="49CF87BE" w14:textId="77777777" w:rsidR="007E3ED8" w:rsidRPr="007E3ED8" w:rsidRDefault="007E3ED8" w:rsidP="00E0557C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9975014" w14:textId="77777777" w:rsidR="000860E3" w:rsidRPr="00BA75A9" w:rsidRDefault="000860E3" w:rsidP="0008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A75A9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</w:t>
      </w:r>
      <w:r w:rsidRPr="00BA75A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ซื้อขาย</w:t>
      </w:r>
    </w:p>
    <w:p w14:paraId="7CE7D0C0" w14:textId="77777777" w:rsidR="00E0557C" w:rsidRPr="00BA75A9" w:rsidRDefault="00E0557C" w:rsidP="00E0557C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404C82" w14:textId="4BD55259" w:rsidR="000860E3" w:rsidRPr="002F7344" w:rsidRDefault="000860E3" w:rsidP="00D01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A75A9">
        <w:rPr>
          <w:rFonts w:ascii="Angsana New" w:hAnsi="Angsana New"/>
          <w:sz w:val="30"/>
          <w:szCs w:val="30"/>
          <w:cs/>
        </w:rPr>
        <w:t>บริษัทได้ทำสัญญากับบริษัทที่เกี่ยวข้องกันแห่งหนึ่งเพื่อ</w:t>
      </w:r>
      <w:r w:rsidRPr="00BA75A9">
        <w:rPr>
          <w:rFonts w:ascii="Angsana New" w:hAnsi="Angsana New" w:hint="cs"/>
          <w:sz w:val="30"/>
          <w:szCs w:val="30"/>
          <w:cs/>
        </w:rPr>
        <w:t>ซื้อขาย</w:t>
      </w:r>
      <w:r w:rsidRPr="00BA75A9">
        <w:rPr>
          <w:rFonts w:ascii="Angsana New" w:hAnsi="Angsana New"/>
          <w:sz w:val="30"/>
          <w:szCs w:val="30"/>
          <w:cs/>
        </w:rPr>
        <w:t>ผลิตภัณฑ์เครื่องดื่มโซดา บริษัทต้องปฏิบัติตามเงื่อนไขต่างๆ ที่กำหนดไว้ในสัญญา โดยสัญญามีระยะเวลา</w:t>
      </w:r>
      <w:r w:rsidRPr="00BA75A9">
        <w:rPr>
          <w:rFonts w:ascii="Angsana New" w:hAnsi="Angsana New" w:hint="cs"/>
          <w:sz w:val="30"/>
          <w:szCs w:val="30"/>
          <w:cs/>
        </w:rPr>
        <w:t>ย้อนหลัง</w:t>
      </w:r>
      <w:r w:rsidRPr="00BA75A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BA75A9">
        <w:rPr>
          <w:rFonts w:ascii="Angsana New" w:hAnsi="Angsana New"/>
          <w:sz w:val="30"/>
          <w:szCs w:val="30"/>
        </w:rPr>
        <w:t>1</w:t>
      </w:r>
      <w:r w:rsidRPr="00BA75A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A75A9">
        <w:rPr>
          <w:rFonts w:ascii="Angsana New" w:hAnsi="Angsana New"/>
          <w:sz w:val="30"/>
          <w:szCs w:val="30"/>
        </w:rPr>
        <w:t>2560</w:t>
      </w:r>
      <w:r w:rsidRPr="00BA75A9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BA75A9">
        <w:rPr>
          <w:rFonts w:ascii="Angsana New" w:hAnsi="Angsana New"/>
          <w:sz w:val="30"/>
          <w:szCs w:val="30"/>
        </w:rPr>
        <w:t>30</w:t>
      </w:r>
      <w:r w:rsidRPr="00BA75A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A75A9">
        <w:rPr>
          <w:rFonts w:ascii="Angsana New" w:hAnsi="Angsana New"/>
          <w:sz w:val="30"/>
          <w:szCs w:val="30"/>
        </w:rPr>
        <w:t>2561</w:t>
      </w:r>
      <w:r w:rsidRPr="00BA75A9">
        <w:rPr>
          <w:rFonts w:ascii="Angsana New" w:hAnsi="Angsana New"/>
          <w:sz w:val="30"/>
          <w:szCs w:val="30"/>
          <w:cs/>
        </w:rPr>
        <w:t xml:space="preserve">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</w:t>
      </w:r>
      <w:r w:rsidRPr="00BA75A9">
        <w:rPr>
          <w:rFonts w:ascii="Angsana New" w:hAnsi="Angsana New"/>
          <w:sz w:val="30"/>
          <w:szCs w:val="30"/>
        </w:rPr>
        <w:t>30</w:t>
      </w:r>
      <w:r w:rsidRPr="00BA75A9">
        <w:rPr>
          <w:rFonts w:ascii="Angsana New" w:hAnsi="Angsana New"/>
          <w:sz w:val="30"/>
          <w:szCs w:val="30"/>
          <w:cs/>
        </w:rPr>
        <w:t xml:space="preserve"> วัน สัญญาจะมีผลอีกคราวละ </w:t>
      </w:r>
      <w:r w:rsidRPr="00BA75A9">
        <w:rPr>
          <w:rFonts w:ascii="Angsana New" w:hAnsi="Angsana New"/>
          <w:sz w:val="30"/>
          <w:szCs w:val="30"/>
        </w:rPr>
        <w:t>1</w:t>
      </w:r>
      <w:r w:rsidRPr="00BA75A9">
        <w:rPr>
          <w:rFonts w:ascii="Angsana New" w:hAnsi="Angsana New"/>
          <w:sz w:val="30"/>
          <w:szCs w:val="30"/>
          <w:cs/>
        </w:rPr>
        <w:t xml:space="preserve"> ปี </w:t>
      </w:r>
      <w:r w:rsidRPr="00BA75A9">
        <w:rPr>
          <w:rFonts w:ascii="Angsana New" w:hAnsi="Angsana New" w:hint="cs"/>
          <w:sz w:val="30"/>
          <w:szCs w:val="30"/>
          <w:cs/>
        </w:rPr>
        <w:t>ปัจจุบัน</w:t>
      </w:r>
      <w:r w:rsidRPr="00BA75A9">
        <w:rPr>
          <w:rFonts w:ascii="Angsana New" w:hAnsi="Angsana New"/>
          <w:sz w:val="30"/>
          <w:szCs w:val="30"/>
          <w:cs/>
        </w:rPr>
        <w:t>ต่อสัญญาอัตโนมัติ</w:t>
      </w:r>
      <w:r w:rsidRPr="00BA75A9">
        <w:rPr>
          <w:rFonts w:ascii="Angsana New" w:hAnsi="Angsana New" w:hint="cs"/>
          <w:sz w:val="30"/>
          <w:szCs w:val="30"/>
          <w:cs/>
        </w:rPr>
        <w:t xml:space="preserve"> นับ</w:t>
      </w:r>
      <w:r w:rsidRPr="00BA75A9">
        <w:rPr>
          <w:rFonts w:ascii="Angsana New" w:hAnsi="Angsana New"/>
          <w:sz w:val="30"/>
          <w:szCs w:val="30"/>
          <w:cs/>
        </w:rPr>
        <w:t xml:space="preserve">แต่วันที่ 1 ตุลาคม </w:t>
      </w:r>
      <w:r w:rsidRPr="00BA75A9">
        <w:rPr>
          <w:rFonts w:ascii="Angsana New" w:hAnsi="Angsana New"/>
          <w:sz w:val="30"/>
          <w:szCs w:val="30"/>
        </w:rPr>
        <w:t>25</w:t>
      </w:r>
      <w:r w:rsidRPr="00BA75A9">
        <w:rPr>
          <w:rFonts w:ascii="Angsana New" w:hAnsi="Angsana New"/>
          <w:sz w:val="30"/>
          <w:szCs w:val="30"/>
          <w:cs/>
        </w:rPr>
        <w:t>6</w:t>
      </w:r>
      <w:r w:rsidR="00A65FF8">
        <w:rPr>
          <w:rFonts w:ascii="Angsana New" w:hAnsi="Angsana New"/>
          <w:sz w:val="30"/>
          <w:szCs w:val="30"/>
        </w:rPr>
        <w:t>1</w:t>
      </w:r>
      <w:r w:rsidRPr="00BA75A9">
        <w:rPr>
          <w:rFonts w:ascii="Angsana New" w:hAnsi="Angsana New"/>
          <w:sz w:val="30"/>
          <w:szCs w:val="30"/>
          <w:cs/>
        </w:rPr>
        <w:t xml:space="preserve"> ถึงวันที่ 30 กันยายน 256</w:t>
      </w:r>
      <w:r w:rsidRPr="00BA75A9">
        <w:rPr>
          <w:rFonts w:ascii="Angsana New" w:hAnsi="Angsana New"/>
          <w:sz w:val="30"/>
          <w:szCs w:val="30"/>
        </w:rPr>
        <w:t>3</w:t>
      </w:r>
    </w:p>
    <w:p w14:paraId="11C413B0" w14:textId="77777777" w:rsidR="00F51CD0" w:rsidRDefault="00F51CD0" w:rsidP="00F51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33EF1A" w14:textId="77777777" w:rsidR="00F51CD0" w:rsidRPr="008324EC" w:rsidRDefault="00F51CD0" w:rsidP="00F51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324EC">
        <w:rPr>
          <w:rFonts w:ascii="Angsana New" w:hAnsi="Angsana New"/>
          <w:sz w:val="30"/>
          <w:szCs w:val="30"/>
          <w:cs/>
        </w:rPr>
        <w:t xml:space="preserve">บริษัทจะเข้าทำสัญญาซื้อขายวัสดุเหลือใช้ของบริษัทกับบริษัท ไทยเบฟเวอเรจ รีไซเคิล จำกัด โดยนี้จะมีผลใช้บังคับย้อนหลังตั้งแต่วันที่ </w:t>
      </w:r>
      <w:r w:rsidRPr="008324EC">
        <w:rPr>
          <w:rFonts w:ascii="Angsana New" w:hAnsi="Angsana New"/>
          <w:sz w:val="30"/>
          <w:szCs w:val="30"/>
        </w:rPr>
        <w:t xml:space="preserve">1 </w:t>
      </w:r>
      <w:r w:rsidRPr="008324E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324EC">
        <w:rPr>
          <w:rFonts w:ascii="Angsana New" w:hAnsi="Angsana New"/>
          <w:sz w:val="30"/>
          <w:szCs w:val="30"/>
        </w:rPr>
        <w:t xml:space="preserve">2562 </w:t>
      </w:r>
      <w:r w:rsidRPr="008324EC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8324EC">
        <w:rPr>
          <w:rFonts w:ascii="Angsana New" w:hAnsi="Angsana New"/>
          <w:sz w:val="30"/>
          <w:szCs w:val="30"/>
        </w:rPr>
        <w:t xml:space="preserve">30 </w:t>
      </w:r>
      <w:r w:rsidRPr="008324EC">
        <w:rPr>
          <w:rFonts w:ascii="Angsana New" w:hAnsi="Angsana New" w:hint="cs"/>
          <w:sz w:val="30"/>
          <w:szCs w:val="30"/>
          <w:cs/>
        </w:rPr>
        <w:t>พฤศจิกายน</w:t>
      </w:r>
      <w:r w:rsidRPr="008324EC">
        <w:rPr>
          <w:rFonts w:ascii="Angsana New" w:hAnsi="Angsana New"/>
          <w:sz w:val="30"/>
          <w:szCs w:val="30"/>
          <w:cs/>
        </w:rPr>
        <w:t xml:space="preserve"> </w:t>
      </w:r>
      <w:r w:rsidRPr="008324EC">
        <w:rPr>
          <w:rFonts w:ascii="Angsana New" w:hAnsi="Angsana New"/>
          <w:sz w:val="30"/>
          <w:szCs w:val="30"/>
        </w:rPr>
        <w:t>2563</w:t>
      </w:r>
    </w:p>
    <w:p w14:paraId="256879B6" w14:textId="77777777" w:rsidR="00EA1330" w:rsidRDefault="00EA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pacing w:val="-4"/>
          <w:sz w:val="30"/>
          <w:szCs w:val="30"/>
        </w:rPr>
      </w:pPr>
    </w:p>
    <w:p w14:paraId="3411F69C" w14:textId="77777777" w:rsidR="00F51CD0" w:rsidRPr="00F51CD0" w:rsidRDefault="00F51CD0" w:rsidP="00F51C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51CD0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F51CD0">
        <w:rPr>
          <w:rFonts w:ascii="Angsana New" w:hAnsi="Angsana New" w:hint="cs"/>
          <w:i/>
          <w:iCs/>
          <w:sz w:val="30"/>
          <w:szCs w:val="30"/>
          <w:cs/>
        </w:rPr>
        <w:t>จ้าง</w:t>
      </w:r>
      <w:r w:rsidRPr="00F51CD0">
        <w:rPr>
          <w:rFonts w:ascii="Angsana New" w:hAnsi="Angsana New"/>
          <w:i/>
          <w:iCs/>
          <w:sz w:val="30"/>
          <w:szCs w:val="30"/>
          <w:cs/>
        </w:rPr>
        <w:t>จัดกิจกรรมด้านการตลาด ประชาสัมพันธ์ และส่งเสริมการจำหน่ายสินค้า</w:t>
      </w:r>
    </w:p>
    <w:p w14:paraId="302EA10E" w14:textId="77777777" w:rsidR="00F51CD0" w:rsidRPr="00F51CD0" w:rsidRDefault="00F51CD0" w:rsidP="00F51C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E55C86" w14:textId="77777777" w:rsidR="00F51CD0" w:rsidRDefault="00F51CD0" w:rsidP="00F51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F51CD0">
        <w:rPr>
          <w:rFonts w:ascii="Angsana New" w:hAnsi="Angsana New"/>
          <w:spacing w:val="-4"/>
          <w:sz w:val="30"/>
          <w:szCs w:val="30"/>
          <w:cs/>
        </w:rPr>
        <w:t>บริษัทจะเข้าทำสัญญาจ้างกิจกรรมการตลาด ประชาสัมพันธ์ และส่งเสริมการจำหน่ายสินค้ากับบริษัทที่เกี่ยวข้องแห่งหนึ่ง เพื่อรับจ้างจัดกิจกรรมที่เกี่ยวกับการส่งเสริมการจำหน่ายสินค้าประเภทโซดาภายใต้เครื่องหมายการค้า "</w:t>
      </w:r>
      <w:r w:rsidRPr="00F51CD0">
        <w:rPr>
          <w:rFonts w:ascii="Angsana New" w:hAnsi="Angsana New"/>
          <w:spacing w:val="-4"/>
          <w:sz w:val="30"/>
          <w:szCs w:val="30"/>
        </w:rPr>
        <w:t xml:space="preserve">Rock Mountain" </w:t>
      </w:r>
      <w:r w:rsidRPr="008324EC">
        <w:rPr>
          <w:rFonts w:ascii="Angsana New" w:hAnsi="Angsana New"/>
          <w:sz w:val="30"/>
          <w:szCs w:val="30"/>
          <w:cs/>
        </w:rPr>
        <w:t xml:space="preserve">ตามที่กำหนดไว้ในสัญญา โดยสัญญามีกำหนดระยะเวลา 1 ปี ตั้งแต่วันที่ </w:t>
      </w:r>
      <w:r w:rsidR="008324EC" w:rsidRPr="008324EC">
        <w:rPr>
          <w:rFonts w:ascii="Angsana New" w:hAnsi="Angsana New"/>
          <w:sz w:val="30"/>
          <w:szCs w:val="30"/>
        </w:rPr>
        <w:t>1</w:t>
      </w:r>
      <w:r w:rsidRPr="008324EC">
        <w:rPr>
          <w:rFonts w:ascii="Angsana New" w:hAnsi="Angsana New"/>
          <w:sz w:val="30"/>
          <w:szCs w:val="30"/>
          <w:cs/>
        </w:rPr>
        <w:t xml:space="preserve"> ตุลาคม </w:t>
      </w:r>
      <w:r w:rsidR="00A8381B" w:rsidRPr="008324EC">
        <w:rPr>
          <w:rFonts w:ascii="Angsana New" w:hAnsi="Angsana New"/>
          <w:sz w:val="30"/>
          <w:szCs w:val="30"/>
        </w:rPr>
        <w:t>2562</w:t>
      </w:r>
      <w:r w:rsidRPr="008324EC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A8381B" w:rsidRPr="008324EC">
        <w:rPr>
          <w:rFonts w:ascii="Angsana New" w:hAnsi="Angsana New"/>
          <w:sz w:val="30"/>
          <w:szCs w:val="30"/>
        </w:rPr>
        <w:t>30</w:t>
      </w:r>
      <w:r w:rsidRPr="008324E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8381B" w:rsidRPr="008324EC">
        <w:rPr>
          <w:rFonts w:ascii="Angsana New" w:hAnsi="Angsana New"/>
          <w:sz w:val="30"/>
          <w:szCs w:val="30"/>
        </w:rPr>
        <w:t>2563</w:t>
      </w:r>
    </w:p>
    <w:p w14:paraId="051B2A45" w14:textId="77777777" w:rsidR="00C03494" w:rsidRDefault="00C0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7E314545" w14:textId="77777777" w:rsidR="00302AE4" w:rsidRPr="00490B04" w:rsidRDefault="00D404FD" w:rsidP="00720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6B78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302AE4" w:rsidRPr="00490B0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14:paraId="433B6EB6" w14:textId="77777777" w:rsidR="00051468" w:rsidRPr="00727CF7" w:rsidRDefault="00051468" w:rsidP="00727CF7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169"/>
        <w:gridCol w:w="274"/>
        <w:gridCol w:w="1260"/>
        <w:gridCol w:w="274"/>
        <w:gridCol w:w="1166"/>
        <w:gridCol w:w="274"/>
        <w:gridCol w:w="1249"/>
      </w:tblGrid>
      <w:tr w:rsidR="00CA3BF9" w:rsidRPr="00490B04" w14:paraId="78CF7A34" w14:textId="77777777" w:rsidTr="00F340D0">
        <w:tc>
          <w:tcPr>
            <w:tcW w:w="1942" w:type="pct"/>
          </w:tcPr>
          <w:p w14:paraId="5A1325B1" w14:textId="77777777" w:rsidR="00CA3BF9" w:rsidRPr="00D012D4" w:rsidRDefault="00CA3BF9" w:rsidP="0097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2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1459" w:type="pct"/>
            <w:gridSpan w:val="3"/>
          </w:tcPr>
          <w:p w14:paraId="2B99CE85" w14:textId="77777777" w:rsidR="00CA3BF9" w:rsidRPr="00490B04" w:rsidRDefault="00CA3BF9" w:rsidP="0097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B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46948847" w14:textId="77777777" w:rsidR="00CA3BF9" w:rsidRPr="00490B04" w:rsidRDefault="00CA3BF9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14:paraId="4B3CDBF7" w14:textId="77777777" w:rsidR="00CA3BF9" w:rsidRPr="00490B04" w:rsidRDefault="00CA3BF9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B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40D0" w:rsidRPr="00490B04" w14:paraId="75D38E0F" w14:textId="77777777" w:rsidTr="00F340D0">
        <w:tc>
          <w:tcPr>
            <w:tcW w:w="1942" w:type="pct"/>
          </w:tcPr>
          <w:p w14:paraId="4A90172C" w14:textId="77777777" w:rsidR="00DD5A3B" w:rsidRPr="00490B04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D5DD9C" w14:textId="77777777" w:rsidR="00DD5A3B" w:rsidRPr="00D36B78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8" w:type="pct"/>
          </w:tcPr>
          <w:p w14:paraId="6BA36F5A" w14:textId="77777777" w:rsidR="00DD5A3B" w:rsidRPr="003374B7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77F3CD0C" w14:textId="77777777" w:rsidR="00DD5A3B" w:rsidRPr="003374B7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5F0E4137" w14:textId="77777777" w:rsidR="00DD5A3B" w:rsidRPr="003374B7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0E8BE8F" w14:textId="77777777" w:rsidR="00DD5A3B" w:rsidRPr="00D36B78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8" w:type="pct"/>
          </w:tcPr>
          <w:p w14:paraId="3BE35D26" w14:textId="77777777" w:rsidR="00DD5A3B" w:rsidRPr="003374B7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C79558C" w14:textId="77777777" w:rsidR="00DD5A3B" w:rsidRPr="003374B7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340D0" w:rsidRPr="00490B04" w14:paraId="0C2F7A83" w14:textId="77777777" w:rsidTr="00F340D0">
        <w:tc>
          <w:tcPr>
            <w:tcW w:w="1942" w:type="pct"/>
          </w:tcPr>
          <w:p w14:paraId="4FFDCA1D" w14:textId="77777777" w:rsidR="00DD5A3B" w:rsidRPr="00490B04" w:rsidRDefault="00DD5A3B" w:rsidP="00DD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63F8D54" w14:textId="77777777" w:rsidR="00DD5A3B" w:rsidRPr="00D36B78" w:rsidRDefault="00DD5A3B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8" w:type="pct"/>
          </w:tcPr>
          <w:p w14:paraId="5F1DC4B4" w14:textId="77777777" w:rsidR="00DD5A3B" w:rsidRPr="00D36B78" w:rsidRDefault="00DD5A3B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14100A88" w14:textId="77777777" w:rsidR="00DD5A3B" w:rsidRPr="00D36B78" w:rsidRDefault="00DD5A3B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4670AE6A" w14:textId="77777777" w:rsidR="00DD5A3B" w:rsidRPr="00D36B78" w:rsidRDefault="00DD5A3B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BDFFC63" w14:textId="77777777" w:rsidR="00DD5A3B" w:rsidRPr="00D36B78" w:rsidRDefault="00DD5A3B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8" w:type="pct"/>
          </w:tcPr>
          <w:p w14:paraId="0AE240AE" w14:textId="77777777" w:rsidR="00DD5A3B" w:rsidRPr="00D36B78" w:rsidRDefault="00DD5A3B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4D7F71B" w14:textId="77777777" w:rsidR="00DD5A3B" w:rsidRPr="00D36B78" w:rsidRDefault="00DD5A3B" w:rsidP="00DD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6926" w:rsidRPr="00490B04" w14:paraId="6AB397A2" w14:textId="77777777" w:rsidTr="00F340D0">
        <w:tc>
          <w:tcPr>
            <w:tcW w:w="1942" w:type="pct"/>
          </w:tcPr>
          <w:p w14:paraId="147BB3CE" w14:textId="77777777" w:rsidR="00D26926" w:rsidRPr="00490B04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6" w:type="pct"/>
            <w:gridSpan w:val="7"/>
          </w:tcPr>
          <w:p w14:paraId="68ADB2DC" w14:textId="77777777" w:rsidR="00D26926" w:rsidRPr="00490B04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B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40D0" w:rsidRPr="00490B04" w14:paraId="7628D1F8" w14:textId="77777777" w:rsidTr="00F340D0">
        <w:tc>
          <w:tcPr>
            <w:tcW w:w="1942" w:type="pct"/>
          </w:tcPr>
          <w:p w14:paraId="06CD0968" w14:textId="77777777" w:rsidR="00DD5A3B" w:rsidRPr="00490B04" w:rsidRDefault="00DD5A3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1" w:type="pct"/>
            <w:vAlign w:val="center"/>
          </w:tcPr>
          <w:p w14:paraId="02EE8F4F" w14:textId="77777777" w:rsidR="00DD5A3B" w:rsidRPr="00490B04" w:rsidRDefault="0049056C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35,908</w:t>
            </w:r>
          </w:p>
        </w:tc>
        <w:tc>
          <w:tcPr>
            <w:tcW w:w="148" w:type="pct"/>
          </w:tcPr>
          <w:p w14:paraId="14FC89D7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3740C32B" w14:textId="77777777" w:rsidR="00DD5A3B" w:rsidRPr="00C1266B" w:rsidRDefault="00DD5A3B" w:rsidP="00D01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41,400</w:t>
            </w:r>
          </w:p>
        </w:tc>
        <w:tc>
          <w:tcPr>
            <w:tcW w:w="148" w:type="pct"/>
          </w:tcPr>
          <w:p w14:paraId="4A8C0CBB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14:paraId="79D1400A" w14:textId="4FB73BAA" w:rsidR="00DD5A3B" w:rsidRPr="00490B04" w:rsidRDefault="0049056C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81D8B">
              <w:rPr>
                <w:rFonts w:ascii="Angsana New" w:hAnsi="Angsana New"/>
                <w:sz w:val="30"/>
                <w:szCs w:val="30"/>
              </w:rPr>
              <w:t>5,655</w:t>
            </w:r>
          </w:p>
        </w:tc>
        <w:tc>
          <w:tcPr>
            <w:tcW w:w="148" w:type="pct"/>
          </w:tcPr>
          <w:p w14:paraId="6B92C53A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8A53D2D" w14:textId="77777777" w:rsidR="00DD5A3B" w:rsidRPr="00C1266B" w:rsidRDefault="00DD5A3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41,297</w:t>
            </w:r>
          </w:p>
        </w:tc>
      </w:tr>
      <w:tr w:rsidR="00F340D0" w:rsidRPr="00490B04" w14:paraId="378E6612" w14:textId="77777777" w:rsidTr="00F340D0">
        <w:tc>
          <w:tcPr>
            <w:tcW w:w="1942" w:type="pct"/>
          </w:tcPr>
          <w:p w14:paraId="170C0338" w14:textId="77777777" w:rsidR="00DD5A3B" w:rsidRPr="00490B04" w:rsidRDefault="00DD5A3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1" w:type="pct"/>
            <w:vAlign w:val="center"/>
          </w:tcPr>
          <w:p w14:paraId="42E43304" w14:textId="77777777" w:rsidR="00DD5A3B" w:rsidRPr="00490B04" w:rsidRDefault="0049056C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99,240</w:t>
            </w:r>
          </w:p>
        </w:tc>
        <w:tc>
          <w:tcPr>
            <w:tcW w:w="148" w:type="pct"/>
          </w:tcPr>
          <w:p w14:paraId="4785F8B8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79A383A1" w14:textId="77777777" w:rsidR="00DD5A3B" w:rsidRPr="00C1266B" w:rsidRDefault="00DD5A3B" w:rsidP="00D01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101,729</w:t>
            </w:r>
          </w:p>
        </w:tc>
        <w:tc>
          <w:tcPr>
            <w:tcW w:w="148" w:type="pct"/>
          </w:tcPr>
          <w:p w14:paraId="10FDC10F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14:paraId="71E422CE" w14:textId="03713A0D" w:rsidR="00DD5A3B" w:rsidRPr="00490B04" w:rsidRDefault="0049056C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181D8B">
              <w:rPr>
                <w:rFonts w:ascii="Angsana New" w:hAnsi="Angsana New"/>
                <w:sz w:val="30"/>
                <w:szCs w:val="30"/>
              </w:rPr>
              <w:t>8,39</w:t>
            </w:r>
            <w:r w:rsidR="00E83BF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818282E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31CA438E" w14:textId="77777777" w:rsidR="00DD5A3B" w:rsidRPr="00C1266B" w:rsidRDefault="00DD5A3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101,729</w:t>
            </w:r>
          </w:p>
        </w:tc>
      </w:tr>
      <w:tr w:rsidR="00F340D0" w:rsidRPr="00490B04" w14:paraId="68D7E81A" w14:textId="77777777" w:rsidTr="00F340D0">
        <w:tc>
          <w:tcPr>
            <w:tcW w:w="1942" w:type="pct"/>
          </w:tcPr>
          <w:p w14:paraId="6CEE7EF4" w14:textId="77777777" w:rsidR="00DD5A3B" w:rsidRPr="00490B04" w:rsidRDefault="00DD5A3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14893C3F" w14:textId="77777777" w:rsidR="00DD5A3B" w:rsidRPr="00490B04" w:rsidRDefault="0049056C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51,714</w:t>
            </w:r>
          </w:p>
        </w:tc>
        <w:tc>
          <w:tcPr>
            <w:tcW w:w="148" w:type="pct"/>
          </w:tcPr>
          <w:p w14:paraId="6FD8FC0C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24A5D48" w14:textId="77777777" w:rsidR="00DD5A3B" w:rsidRPr="00C1266B" w:rsidRDefault="00DD5A3B" w:rsidP="00D01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4418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418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48" w:type="pct"/>
          </w:tcPr>
          <w:p w14:paraId="29E975FD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14:paraId="7C6034DC" w14:textId="77777777" w:rsidR="00DD5A3B" w:rsidRPr="00490B04" w:rsidRDefault="0049056C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51,714</w:t>
            </w:r>
          </w:p>
        </w:tc>
        <w:tc>
          <w:tcPr>
            <w:tcW w:w="148" w:type="pct"/>
          </w:tcPr>
          <w:p w14:paraId="11D8E6D8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91C96F4" w14:textId="77777777" w:rsidR="00DD5A3B" w:rsidRPr="00C1266B" w:rsidRDefault="00DD5A3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0A8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0A8D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F340D0" w:rsidRPr="00490B04" w14:paraId="1AD1E25C" w14:textId="77777777" w:rsidTr="00F340D0">
        <w:tc>
          <w:tcPr>
            <w:tcW w:w="1942" w:type="pct"/>
          </w:tcPr>
          <w:p w14:paraId="3DF02901" w14:textId="77777777" w:rsidR="00DD5A3B" w:rsidRPr="00490B04" w:rsidRDefault="00DD5A3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B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161D2FF" w14:textId="77777777" w:rsidR="00DD5A3B" w:rsidRPr="00490B04" w:rsidRDefault="0049056C" w:rsidP="00F3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186,862</w:t>
            </w:r>
          </w:p>
        </w:tc>
        <w:tc>
          <w:tcPr>
            <w:tcW w:w="148" w:type="pct"/>
          </w:tcPr>
          <w:p w14:paraId="60E84CFD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ADE6345" w14:textId="77777777" w:rsidR="00DD5A3B" w:rsidRPr="00C1266B" w:rsidRDefault="00DD5A3B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202,907</w:t>
            </w:r>
          </w:p>
        </w:tc>
        <w:tc>
          <w:tcPr>
            <w:tcW w:w="148" w:type="pct"/>
          </w:tcPr>
          <w:p w14:paraId="50933458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A4BEB7C" w14:textId="2BE343CC" w:rsidR="00DD5A3B" w:rsidRPr="00490B04" w:rsidRDefault="0049056C" w:rsidP="00F3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</w:t>
            </w:r>
            <w:r w:rsidR="00181D8B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85,76</w:t>
            </w:r>
            <w:r w:rsidR="00E83BF9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D95D3E2" w14:textId="77777777" w:rsidR="00DD5A3B" w:rsidRPr="00490B04" w:rsidRDefault="00DD5A3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47EE44CA" w14:textId="77777777" w:rsidR="00DD5A3B" w:rsidRPr="00C1266B" w:rsidRDefault="00DD5A3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202,804</w:t>
            </w:r>
          </w:p>
        </w:tc>
      </w:tr>
    </w:tbl>
    <w:p w14:paraId="00E5A942" w14:textId="77777777" w:rsidR="0009293A" w:rsidRDefault="0009293A" w:rsidP="009A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14:paraId="059B078C" w14:textId="77777777" w:rsidR="00E02D41" w:rsidRPr="00206775" w:rsidRDefault="00E02D41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i/>
          <w:iCs/>
          <w:sz w:val="30"/>
          <w:szCs w:val="30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ภาระผูกพันอื่นๆ</w:t>
      </w:r>
    </w:p>
    <w:p w14:paraId="277D2CAD" w14:textId="77777777" w:rsidR="005704BD" w:rsidRPr="00D012D4" w:rsidRDefault="005704BD" w:rsidP="00D012D4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27AB45" w14:textId="77777777" w:rsidR="00BE27AC" w:rsidRDefault="00D54614" w:rsidP="002B5D03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A36C3E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09293A">
        <w:rPr>
          <w:rFonts w:ascii="Angsana New" w:hAnsi="Angsana New"/>
          <w:spacing w:val="-4"/>
          <w:sz w:val="30"/>
          <w:szCs w:val="30"/>
        </w:rPr>
        <w:t>31</w:t>
      </w:r>
      <w:r w:rsidR="00FF6F08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="0009293A">
        <w:rPr>
          <w:rFonts w:ascii="Angsana New" w:hAnsi="Angsana New"/>
          <w:spacing w:val="-4"/>
          <w:sz w:val="30"/>
          <w:szCs w:val="30"/>
        </w:rPr>
        <w:t>2563</w:t>
      </w:r>
      <w:r w:rsidR="00FF6F08" w:rsidRPr="000E6A3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E6A34" w:rsidRPr="00A36C3E">
        <w:rPr>
          <w:rFonts w:ascii="Angsana New" w:hAnsi="Angsana New"/>
          <w:spacing w:val="-4"/>
          <w:sz w:val="30"/>
          <w:szCs w:val="30"/>
          <w:cs/>
        </w:rPr>
        <w:t>บริษัทมีภาระผูกพันจากคำสั่งซื้อสินค้ากับกิจการที่เกี่ยวข้องกันเป็นจำนวน</w:t>
      </w:r>
      <w:r w:rsidR="000E6A34" w:rsidRPr="008269B5">
        <w:rPr>
          <w:rFonts w:ascii="Angsana New" w:hAnsi="Angsana New"/>
          <w:spacing w:val="-4"/>
          <w:sz w:val="30"/>
          <w:szCs w:val="30"/>
          <w:cs/>
        </w:rPr>
        <w:t xml:space="preserve">เงิน </w:t>
      </w:r>
      <w:r w:rsidR="008269B5" w:rsidRPr="008269B5">
        <w:rPr>
          <w:rFonts w:ascii="Angsana New" w:hAnsi="Angsana New"/>
          <w:spacing w:val="-4"/>
          <w:sz w:val="30"/>
          <w:szCs w:val="30"/>
        </w:rPr>
        <w:t>570.82</w:t>
      </w:r>
      <w:r w:rsidR="000E6A34" w:rsidRPr="00A36C3E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AC7D97" w:rsidRPr="00A36C3E">
        <w:rPr>
          <w:rFonts w:ascii="Angsana New" w:hAnsi="Angsana New"/>
          <w:spacing w:val="-4"/>
          <w:sz w:val="30"/>
          <w:szCs w:val="30"/>
        </w:rPr>
        <w:t xml:space="preserve"> </w:t>
      </w:r>
      <w:r w:rsidR="00E449C9" w:rsidRPr="00A36C3E">
        <w:rPr>
          <w:rFonts w:ascii="Angsana New" w:hAnsi="Angsana New"/>
          <w:spacing w:val="-4"/>
          <w:sz w:val="30"/>
          <w:szCs w:val="30"/>
        </w:rPr>
        <w:t>(</w:t>
      </w:r>
      <w:r w:rsidR="0009293A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="009320DD" w:rsidRPr="00A36C3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320DD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กันยายน </w:t>
      </w:r>
      <w:r w:rsidR="0009293A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99132B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D92800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E310AF" w:rsidRPr="00A36C3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09293A">
        <w:rPr>
          <w:rFonts w:ascii="Angsana New" w:hAnsi="Angsana New"/>
          <w:i/>
          <w:iCs/>
          <w:spacing w:val="-4"/>
          <w:sz w:val="30"/>
          <w:szCs w:val="30"/>
        </w:rPr>
        <w:t>381</w:t>
      </w:r>
      <w:r w:rsidR="00D92800" w:rsidRPr="00D92800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09293A">
        <w:rPr>
          <w:rFonts w:ascii="Angsana New" w:hAnsi="Angsana New"/>
          <w:i/>
          <w:iCs/>
          <w:spacing w:val="-4"/>
          <w:sz w:val="30"/>
          <w:szCs w:val="30"/>
        </w:rPr>
        <w:t>43</w:t>
      </w:r>
      <w:r w:rsidR="00D9280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310AF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E449C9" w:rsidRPr="00A36C3E">
        <w:rPr>
          <w:rFonts w:ascii="Angsana New" w:hAnsi="Angsana New"/>
          <w:spacing w:val="-4"/>
          <w:sz w:val="30"/>
          <w:szCs w:val="30"/>
        </w:rPr>
        <w:t>)</w:t>
      </w:r>
    </w:p>
    <w:p w14:paraId="74E23604" w14:textId="77777777" w:rsidR="0009293A" w:rsidRDefault="00092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/>
          <w:spacing w:val="-4"/>
          <w:sz w:val="24"/>
          <w:szCs w:val="24"/>
        </w:rPr>
        <w:br w:type="page"/>
      </w:r>
    </w:p>
    <w:p w14:paraId="253F25A3" w14:textId="77777777" w:rsidR="004818D9" w:rsidRDefault="00BD6E36" w:rsidP="002B5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252109">
        <w:rPr>
          <w:rFonts w:ascii="Angsana New" w:hAnsi="Angsana New"/>
          <w:b/>
          <w:bCs/>
          <w:sz w:val="30"/>
          <w:szCs w:val="30"/>
        </w:rPr>
        <w:tab/>
      </w:r>
      <w:r w:rsidR="004818D9" w:rsidRPr="00252109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0293A8EC" w14:textId="77777777" w:rsidR="00373E89" w:rsidRPr="002B5D03" w:rsidRDefault="00373E89" w:rsidP="002B5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75C41CE1" w14:textId="77777777" w:rsidR="00373E89" w:rsidRPr="00373E89" w:rsidRDefault="00373E89" w:rsidP="002B5D03">
      <w:pPr>
        <w:autoSpaceDE w:val="0"/>
        <w:autoSpaceDN w:val="0"/>
        <w:spacing w:before="40" w:after="40" w:line="240" w:lineRule="auto"/>
        <w:rPr>
          <w:rFonts w:ascii="Calibri" w:hAnsi="Calibri" w:cs="Calibri"/>
          <w:sz w:val="22"/>
          <w:szCs w:val="22"/>
        </w:rPr>
      </w:pPr>
      <w:r>
        <w:rPr>
          <w:rFonts w:ascii="Angsana New" w:hAnsi="Angsana New"/>
          <w:bCs/>
          <w:sz w:val="30"/>
          <w:szCs w:val="30"/>
        </w:rPr>
        <w:t xml:space="preserve">           </w:t>
      </w:r>
      <w:r w:rsidRPr="00373E89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  <w:r w:rsidRPr="00373E89">
        <w:rPr>
          <w:rFonts w:ascii="Segoe UI" w:hAnsi="Segoe UI"/>
          <w:color w:val="000000"/>
          <w:sz w:val="20"/>
          <w:szCs w:val="20"/>
          <w:cs/>
        </w:rPr>
        <w:t xml:space="preserve"> </w:t>
      </w:r>
    </w:p>
    <w:p w14:paraId="7F94D7F3" w14:textId="77777777" w:rsidR="00C122F4" w:rsidRDefault="00C122F4" w:rsidP="002B5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0" w:type="dxa"/>
        <w:tblInd w:w="493" w:type="dxa"/>
        <w:tblLayout w:type="fixed"/>
        <w:tblLook w:val="0000" w:firstRow="0" w:lastRow="0" w:firstColumn="0" w:lastColumn="0" w:noHBand="0" w:noVBand="0"/>
      </w:tblPr>
      <w:tblGrid>
        <w:gridCol w:w="3558"/>
        <w:gridCol w:w="1172"/>
        <w:gridCol w:w="271"/>
        <w:gridCol w:w="1259"/>
        <w:gridCol w:w="271"/>
        <w:gridCol w:w="1167"/>
        <w:gridCol w:w="271"/>
        <w:gridCol w:w="1261"/>
      </w:tblGrid>
      <w:tr w:rsidR="00FA6313" w:rsidRPr="00D36B78" w14:paraId="26AABC93" w14:textId="77777777" w:rsidTr="00F9732E">
        <w:trPr>
          <w:tblHeader/>
        </w:trPr>
        <w:tc>
          <w:tcPr>
            <w:tcW w:w="1927" w:type="pct"/>
          </w:tcPr>
          <w:p w14:paraId="0C2D91EC" w14:textId="77777777" w:rsidR="00FA6313" w:rsidRPr="00D36B78" w:rsidRDefault="00FA631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pct"/>
            <w:gridSpan w:val="3"/>
          </w:tcPr>
          <w:p w14:paraId="4B43BBF6" w14:textId="77777777" w:rsidR="00FA6313" w:rsidRPr="00D36B78" w:rsidRDefault="00FA6313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008EB32C" w14:textId="77777777" w:rsidR="00FA6313" w:rsidRPr="00D36B78" w:rsidRDefault="00FA6313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2" w:type="pct"/>
            <w:gridSpan w:val="3"/>
          </w:tcPr>
          <w:p w14:paraId="7D7C5A8D" w14:textId="77777777" w:rsidR="00FA6313" w:rsidRPr="00D36B78" w:rsidRDefault="00FA6313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0A6" w:rsidRPr="00D36B78" w14:paraId="4EAC6912" w14:textId="77777777" w:rsidTr="00F9732E">
        <w:trPr>
          <w:tblHeader/>
        </w:trPr>
        <w:tc>
          <w:tcPr>
            <w:tcW w:w="1927" w:type="pct"/>
          </w:tcPr>
          <w:p w14:paraId="7F112140" w14:textId="77777777" w:rsidR="00267AE7" w:rsidRPr="00D36B78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F3589E3" w14:textId="77777777" w:rsidR="00267AE7" w:rsidRPr="00D36B78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7" w:type="pct"/>
          </w:tcPr>
          <w:p w14:paraId="53F7AA32" w14:textId="77777777" w:rsidR="00267AE7" w:rsidRPr="003374B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F492D1C" w14:textId="77777777" w:rsidR="00267AE7" w:rsidRPr="003374B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1554690F" w14:textId="77777777" w:rsidR="00267AE7" w:rsidRPr="003374B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24F2EC7" w14:textId="77777777" w:rsidR="00267AE7" w:rsidRPr="00D36B78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7" w:type="pct"/>
          </w:tcPr>
          <w:p w14:paraId="12C26954" w14:textId="77777777" w:rsidR="00267AE7" w:rsidRPr="003374B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74F779C" w14:textId="77777777" w:rsidR="00267AE7" w:rsidRPr="003374B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410A6" w:rsidRPr="00D36B78" w14:paraId="1E14BE18" w14:textId="77777777" w:rsidTr="00F9732E">
        <w:trPr>
          <w:tblHeader/>
        </w:trPr>
        <w:tc>
          <w:tcPr>
            <w:tcW w:w="1927" w:type="pct"/>
          </w:tcPr>
          <w:p w14:paraId="4747C9BB" w14:textId="77777777" w:rsidR="00267AE7" w:rsidRPr="00D36B78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2812DDE2" w14:textId="77777777" w:rsidR="00267AE7" w:rsidRPr="00D36B78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</w:tcPr>
          <w:p w14:paraId="76D6DD7F" w14:textId="77777777" w:rsidR="00267AE7" w:rsidRPr="00D36B78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2BFC4C65" w14:textId="77777777" w:rsidR="00267AE7" w:rsidRPr="00D36B78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090B90E4" w14:textId="77777777" w:rsidR="00267AE7" w:rsidRPr="00D36B78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BC23846" w14:textId="77777777" w:rsidR="00267AE7" w:rsidRPr="00D36B78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</w:tcPr>
          <w:p w14:paraId="04F586D0" w14:textId="77777777" w:rsidR="00267AE7" w:rsidRPr="00D36B78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A418193" w14:textId="77777777" w:rsidR="00267AE7" w:rsidRPr="00D36B78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6926" w:rsidRPr="00D36B78" w14:paraId="4FB6C268" w14:textId="77777777" w:rsidTr="007410A6">
        <w:trPr>
          <w:tblHeader/>
        </w:trPr>
        <w:tc>
          <w:tcPr>
            <w:tcW w:w="1927" w:type="pct"/>
          </w:tcPr>
          <w:p w14:paraId="1CCD6275" w14:textId="77777777"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3" w:type="pct"/>
            <w:gridSpan w:val="7"/>
          </w:tcPr>
          <w:p w14:paraId="0E46DDC7" w14:textId="77777777"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926" w:rsidRPr="00D36B78" w14:paraId="3E787BFE" w14:textId="77777777" w:rsidTr="007410A6">
        <w:tc>
          <w:tcPr>
            <w:tcW w:w="1927" w:type="pct"/>
          </w:tcPr>
          <w:p w14:paraId="314CE294" w14:textId="77777777"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073" w:type="pct"/>
            <w:gridSpan w:val="7"/>
          </w:tcPr>
          <w:p w14:paraId="6D9D1696" w14:textId="77777777"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410A6" w:rsidRPr="00D36B78" w14:paraId="4FE4FE4E" w14:textId="77777777" w:rsidTr="00F9732E">
        <w:tc>
          <w:tcPr>
            <w:tcW w:w="1927" w:type="pct"/>
          </w:tcPr>
          <w:p w14:paraId="2F3990B9" w14:textId="77777777" w:rsidR="00267AE7" w:rsidRPr="00D36B78" w:rsidRDefault="00267AE7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5" w:type="pct"/>
            <w:shd w:val="clear" w:color="auto" w:fill="auto"/>
          </w:tcPr>
          <w:p w14:paraId="4E71CDB1" w14:textId="77777777" w:rsidR="00267AE7" w:rsidRPr="00D36B78" w:rsidRDefault="00F9732E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732E">
              <w:rPr>
                <w:rFonts w:ascii="Angsana New" w:hAnsi="Angsana New"/>
                <w:sz w:val="30"/>
                <w:szCs w:val="30"/>
              </w:rPr>
              <w:t>424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147" w:type="pct"/>
          </w:tcPr>
          <w:p w14:paraId="7EECD9E3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5F6FCA75" w14:textId="77777777" w:rsidR="00267AE7" w:rsidRPr="0032434C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289,331</w:t>
            </w:r>
          </w:p>
        </w:tc>
        <w:tc>
          <w:tcPr>
            <w:tcW w:w="147" w:type="pct"/>
          </w:tcPr>
          <w:p w14:paraId="5EB6C10B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418BB55" w14:textId="77777777" w:rsidR="00267AE7" w:rsidRPr="00D36B78" w:rsidRDefault="00F9732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732E">
              <w:rPr>
                <w:rFonts w:ascii="Angsana New" w:hAnsi="Angsana New"/>
                <w:sz w:val="30"/>
                <w:szCs w:val="30"/>
              </w:rPr>
              <w:t>420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7" w:type="pct"/>
          </w:tcPr>
          <w:p w14:paraId="63D77AC7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5C8E0865" w14:textId="77777777" w:rsidR="00267AE7" w:rsidRPr="0032434C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284,133</w:t>
            </w:r>
          </w:p>
        </w:tc>
      </w:tr>
      <w:tr w:rsidR="007410A6" w:rsidRPr="00D36B78" w14:paraId="4E63CED8" w14:textId="77777777" w:rsidTr="00F9732E">
        <w:tc>
          <w:tcPr>
            <w:tcW w:w="1927" w:type="pct"/>
          </w:tcPr>
          <w:p w14:paraId="1EFCDA98" w14:textId="77777777" w:rsidR="00267AE7" w:rsidRPr="00D36B78" w:rsidRDefault="00267AE7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AAE0B" w14:textId="77777777" w:rsidR="00267AE7" w:rsidRPr="00E45623" w:rsidRDefault="00F9732E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32E"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147" w:type="pct"/>
          </w:tcPr>
          <w:p w14:paraId="62D3B802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14:paraId="6F4700A9" w14:textId="77777777" w:rsidR="00267AE7" w:rsidRPr="0032434C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289,331</w:t>
            </w:r>
          </w:p>
        </w:tc>
        <w:tc>
          <w:tcPr>
            <w:tcW w:w="147" w:type="pct"/>
          </w:tcPr>
          <w:p w14:paraId="11F14EBB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60ECF" w14:textId="77777777" w:rsidR="00267AE7" w:rsidRPr="00942380" w:rsidRDefault="00F9732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32E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7" w:type="pct"/>
          </w:tcPr>
          <w:p w14:paraId="735301D9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527ADC57" w14:textId="77777777" w:rsidR="00267AE7" w:rsidRPr="0032434C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284,133</w:t>
            </w:r>
          </w:p>
        </w:tc>
      </w:tr>
      <w:tr w:rsidR="002B5D03" w:rsidRPr="002B5D03" w14:paraId="7A8DEB89" w14:textId="77777777" w:rsidTr="00F9732E">
        <w:tc>
          <w:tcPr>
            <w:tcW w:w="1927" w:type="pct"/>
          </w:tcPr>
          <w:p w14:paraId="66031B1E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20344842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C4D735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6A80CDD0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64A24A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31B2E925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A6F860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1B933CBD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0A6" w:rsidRPr="00D36B78" w14:paraId="6E0329DA" w14:textId="77777777" w:rsidTr="00F9732E">
        <w:tc>
          <w:tcPr>
            <w:tcW w:w="1927" w:type="pct"/>
          </w:tcPr>
          <w:p w14:paraId="3191CE8C" w14:textId="77777777" w:rsidR="00267AE7" w:rsidRPr="00D36B78" w:rsidRDefault="00267AE7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35" w:type="pct"/>
            <w:shd w:val="clear" w:color="auto" w:fill="auto"/>
          </w:tcPr>
          <w:p w14:paraId="41AD9A5D" w14:textId="77777777" w:rsidR="00267AE7" w:rsidRPr="00D36B78" w:rsidRDefault="00267AE7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07C2E5" w14:textId="77777777" w:rsidR="00267AE7" w:rsidRPr="00D36B78" w:rsidRDefault="00267AE7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10CC8E41" w14:textId="77777777" w:rsidR="00267AE7" w:rsidRPr="00D36B78" w:rsidRDefault="00267AE7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7A1CE5" w14:textId="77777777" w:rsidR="00267AE7" w:rsidRPr="00D36B78" w:rsidRDefault="00267AE7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1B34964" w14:textId="77777777" w:rsidR="00267AE7" w:rsidRPr="00D36B78" w:rsidRDefault="00267AE7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13771F" w14:textId="77777777" w:rsidR="00267AE7" w:rsidRPr="00D36B78" w:rsidRDefault="00267AE7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3CD820E" w14:textId="77777777" w:rsidR="00267AE7" w:rsidRPr="00D36B78" w:rsidRDefault="00267AE7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0A6" w:rsidRPr="00D36B78" w14:paraId="3A2300D3" w14:textId="77777777" w:rsidTr="00F9732E">
        <w:trPr>
          <w:trHeight w:val="80"/>
        </w:trPr>
        <w:tc>
          <w:tcPr>
            <w:tcW w:w="1927" w:type="pct"/>
          </w:tcPr>
          <w:p w14:paraId="0A697713" w14:textId="77777777" w:rsidR="00267AE7" w:rsidRPr="00D36B78" w:rsidRDefault="00267AE7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5" w:type="pct"/>
            <w:shd w:val="clear" w:color="auto" w:fill="auto"/>
          </w:tcPr>
          <w:p w14:paraId="0B09D684" w14:textId="77777777" w:rsidR="00267AE7" w:rsidRPr="00D36B78" w:rsidRDefault="005A4BCF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BCF">
              <w:rPr>
                <w:rFonts w:ascii="Angsana New" w:hAnsi="Angsana New"/>
                <w:sz w:val="30"/>
                <w:szCs w:val="30"/>
              </w:rPr>
              <w:t>257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A4BCF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147" w:type="pct"/>
          </w:tcPr>
          <w:p w14:paraId="13774BCA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62A342F2" w14:textId="77777777" w:rsidR="00267AE7" w:rsidRPr="00345D95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234,546</w:t>
            </w:r>
          </w:p>
        </w:tc>
        <w:tc>
          <w:tcPr>
            <w:tcW w:w="147" w:type="pct"/>
          </w:tcPr>
          <w:p w14:paraId="2C4C3174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2120C6E" w14:textId="77777777" w:rsidR="00267AE7" w:rsidRPr="00D36B78" w:rsidRDefault="00F9732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732E">
              <w:rPr>
                <w:rFonts w:ascii="Angsana New" w:hAnsi="Angsana New"/>
                <w:sz w:val="30"/>
                <w:szCs w:val="30"/>
              </w:rPr>
              <w:t>257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47" w:type="pct"/>
          </w:tcPr>
          <w:p w14:paraId="097390E9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18AEFEC" w14:textId="77777777" w:rsidR="00267AE7" w:rsidRPr="00345D95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233,054</w:t>
            </w:r>
          </w:p>
        </w:tc>
      </w:tr>
      <w:tr w:rsidR="007410A6" w:rsidRPr="00D36B78" w14:paraId="536E36CC" w14:textId="77777777" w:rsidTr="00F9732E">
        <w:tc>
          <w:tcPr>
            <w:tcW w:w="1927" w:type="pct"/>
          </w:tcPr>
          <w:p w14:paraId="6BE36FE9" w14:textId="77777777" w:rsidR="00267AE7" w:rsidRPr="00D36B78" w:rsidRDefault="00267AE7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D36B7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5" w:type="pct"/>
            <w:shd w:val="clear" w:color="auto" w:fill="auto"/>
          </w:tcPr>
          <w:p w14:paraId="0F492A4B" w14:textId="77777777" w:rsidR="00267AE7" w:rsidRPr="00D36B78" w:rsidRDefault="00267AE7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E84169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D221B88" w14:textId="77777777" w:rsidR="00267AE7" w:rsidRPr="00345D95" w:rsidRDefault="00267AE7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8707B4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73F28F4" w14:textId="77777777" w:rsidR="00267AE7" w:rsidRPr="00D36B78" w:rsidRDefault="00267AE7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130B0F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E9C0B66" w14:textId="77777777" w:rsidR="00267AE7" w:rsidRPr="00345D95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4BCF" w:rsidRPr="00D36B78" w14:paraId="44740256" w14:textId="77777777" w:rsidTr="00F24F84">
        <w:tc>
          <w:tcPr>
            <w:tcW w:w="1927" w:type="pct"/>
          </w:tcPr>
          <w:p w14:paraId="46391BC8" w14:textId="77777777" w:rsidR="005A4BCF" w:rsidRPr="00D36B78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17EBA22C" w14:textId="77777777" w:rsidR="005A4BCF" w:rsidRPr="005A4BCF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BC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A4BCF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7" w:type="pct"/>
          </w:tcPr>
          <w:p w14:paraId="45B935A5" w14:textId="77777777" w:rsidR="005A4BCF" w:rsidRPr="005A4BCF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BD59A" w14:textId="77777777" w:rsidR="005A4BCF" w:rsidRPr="0032434C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35,017</w:t>
            </w:r>
          </w:p>
        </w:tc>
        <w:tc>
          <w:tcPr>
            <w:tcW w:w="147" w:type="pct"/>
          </w:tcPr>
          <w:p w14:paraId="114E6CE9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8B4D2C8" w14:textId="77777777" w:rsidR="005A4BCF" w:rsidRPr="00F9732E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732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7" w:type="pct"/>
          </w:tcPr>
          <w:p w14:paraId="1C06F59C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20928EE" w14:textId="77777777" w:rsidR="005A4BCF" w:rsidRPr="00E87F60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35,017</w:t>
            </w:r>
          </w:p>
        </w:tc>
      </w:tr>
      <w:tr w:rsidR="005A4BCF" w:rsidRPr="00D36B78" w14:paraId="46F6B2EA" w14:textId="77777777" w:rsidTr="00F24F84">
        <w:tc>
          <w:tcPr>
            <w:tcW w:w="1927" w:type="pct"/>
          </w:tcPr>
          <w:p w14:paraId="318A68D9" w14:textId="77777777" w:rsidR="005A4BCF" w:rsidRPr="00D36B78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36B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25E50AE0" w14:textId="77777777" w:rsidR="005A4BCF" w:rsidRPr="005A4BCF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BC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A4BCF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147" w:type="pct"/>
          </w:tcPr>
          <w:p w14:paraId="5EDEF622" w14:textId="77777777" w:rsidR="005A4BCF" w:rsidRPr="005A4BCF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2A95707C" w14:textId="77777777" w:rsidR="005A4BCF" w:rsidRPr="0032434C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9,575</w:t>
            </w:r>
          </w:p>
        </w:tc>
        <w:tc>
          <w:tcPr>
            <w:tcW w:w="147" w:type="pct"/>
          </w:tcPr>
          <w:p w14:paraId="420921BC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35FF738" w14:textId="77777777" w:rsidR="005A4BCF" w:rsidRPr="00F9732E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732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147" w:type="pct"/>
          </w:tcPr>
          <w:p w14:paraId="439C1BF3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6E915D0" w14:textId="77777777" w:rsidR="005A4BCF" w:rsidRPr="00E87F60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9,575</w:t>
            </w:r>
          </w:p>
        </w:tc>
      </w:tr>
      <w:tr w:rsidR="005A4BCF" w:rsidRPr="00D36B78" w14:paraId="53881D1F" w14:textId="77777777" w:rsidTr="00F24F84">
        <w:tc>
          <w:tcPr>
            <w:tcW w:w="1927" w:type="pct"/>
          </w:tcPr>
          <w:p w14:paraId="013A997F" w14:textId="77777777" w:rsidR="005A4BCF" w:rsidRPr="00D36B78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3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</w:rPr>
              <w:t>-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243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401F527C" w14:textId="77777777" w:rsidR="005A4BCF" w:rsidRPr="005A4BCF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BC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A4BCF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7" w:type="pct"/>
          </w:tcPr>
          <w:p w14:paraId="0CAC457A" w14:textId="77777777" w:rsidR="005A4BCF" w:rsidRPr="005A4BCF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47F223E0" w14:textId="77777777" w:rsidR="005A4BCF" w:rsidRPr="00296987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6987">
              <w:rPr>
                <w:rFonts w:ascii="Angsana New" w:hAnsi="Angsana New"/>
                <w:sz w:val="30"/>
                <w:szCs w:val="30"/>
              </w:rPr>
              <w:t xml:space="preserve">3,179 </w:t>
            </w:r>
          </w:p>
        </w:tc>
        <w:tc>
          <w:tcPr>
            <w:tcW w:w="147" w:type="pct"/>
          </w:tcPr>
          <w:p w14:paraId="2F5717F3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B3E9B5F" w14:textId="77777777" w:rsidR="005A4BCF" w:rsidRPr="00F9732E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732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7" w:type="pct"/>
          </w:tcPr>
          <w:p w14:paraId="6BDB5A09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919F2E5" w14:textId="77777777" w:rsidR="005A4BCF" w:rsidRPr="00E87F60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3,179</w:t>
            </w:r>
          </w:p>
        </w:tc>
      </w:tr>
      <w:tr w:rsidR="005A4BCF" w:rsidRPr="00D36B78" w14:paraId="5C478418" w14:textId="77777777" w:rsidTr="00F24F84">
        <w:tc>
          <w:tcPr>
            <w:tcW w:w="1927" w:type="pct"/>
          </w:tcPr>
          <w:p w14:paraId="27D2179D" w14:textId="77777777" w:rsidR="005A4BCF" w:rsidRPr="00D36B78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 มากกว่า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0A459" w14:textId="77777777" w:rsidR="005A4BCF" w:rsidRPr="005A4BCF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BCF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A4BCF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47" w:type="pct"/>
          </w:tcPr>
          <w:p w14:paraId="620DBAA7" w14:textId="77777777" w:rsidR="005A4BCF" w:rsidRPr="005A4BCF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43BE8E15" w14:textId="77777777" w:rsidR="005A4BCF" w:rsidRPr="00296987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6987">
              <w:rPr>
                <w:rFonts w:ascii="Angsana New" w:hAnsi="Angsana New"/>
                <w:sz w:val="30"/>
                <w:szCs w:val="30"/>
              </w:rPr>
              <w:t>13,287</w:t>
            </w:r>
          </w:p>
        </w:tc>
        <w:tc>
          <w:tcPr>
            <w:tcW w:w="147" w:type="pct"/>
          </w:tcPr>
          <w:p w14:paraId="005D8750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CA6B6" w14:textId="77777777" w:rsidR="005A4BCF" w:rsidRPr="00F9732E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732E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47" w:type="pct"/>
          </w:tcPr>
          <w:p w14:paraId="293452C3" w14:textId="77777777" w:rsidR="005A4BCF" w:rsidRPr="00D36B78" w:rsidRDefault="005A4BCF" w:rsidP="005A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5757BF02" w14:textId="77777777" w:rsidR="005A4BCF" w:rsidRPr="00E87F60" w:rsidRDefault="005A4BCF" w:rsidP="005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13,287</w:t>
            </w:r>
          </w:p>
        </w:tc>
      </w:tr>
      <w:tr w:rsidR="007410A6" w:rsidRPr="00D36B78" w14:paraId="610C6630" w14:textId="77777777" w:rsidTr="00F9732E">
        <w:tc>
          <w:tcPr>
            <w:tcW w:w="1927" w:type="pct"/>
          </w:tcPr>
          <w:p w14:paraId="3EA37ACA" w14:textId="77777777" w:rsidR="00267AE7" w:rsidRPr="00D36B78" w:rsidRDefault="00267AE7" w:rsidP="00CC4AFB">
            <w:pPr>
              <w:pStyle w:val="BodyText2"/>
              <w:tabs>
                <w:tab w:val="left" w:pos="312"/>
              </w:tabs>
              <w:ind w:left="0" w:right="-43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35" w:type="pct"/>
            <w:shd w:val="clear" w:color="auto" w:fill="auto"/>
          </w:tcPr>
          <w:p w14:paraId="20AA6AB5" w14:textId="77777777" w:rsidR="00267AE7" w:rsidRPr="00E45623" w:rsidRDefault="005A4BCF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BCF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4BCF">
              <w:rPr>
                <w:rFonts w:ascii="Angsana New" w:hAnsi="Angsana New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147" w:type="pct"/>
          </w:tcPr>
          <w:p w14:paraId="44CC54A1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D78B23" w14:textId="77777777" w:rsidR="00267AE7" w:rsidRPr="00345D95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295,604</w:t>
            </w:r>
          </w:p>
        </w:tc>
        <w:tc>
          <w:tcPr>
            <w:tcW w:w="147" w:type="pct"/>
          </w:tcPr>
          <w:p w14:paraId="0101B814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9FF7C35" w14:textId="77777777" w:rsidR="00267AE7" w:rsidRPr="008644EC" w:rsidRDefault="00F9732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32E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147" w:type="pct"/>
          </w:tcPr>
          <w:p w14:paraId="194CC5CA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14C8EBB" w14:textId="77777777" w:rsidR="00267AE7" w:rsidRPr="00E87F60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60">
              <w:rPr>
                <w:rFonts w:ascii="Angsana New" w:hAnsi="Angsana New"/>
                <w:b/>
                <w:bCs/>
                <w:sz w:val="30"/>
                <w:szCs w:val="30"/>
              </w:rPr>
              <w:t>294,112</w:t>
            </w:r>
          </w:p>
        </w:tc>
      </w:tr>
      <w:tr w:rsidR="007410A6" w:rsidRPr="00D36B78" w14:paraId="4E8D4378" w14:textId="77777777" w:rsidTr="00F9732E">
        <w:tc>
          <w:tcPr>
            <w:tcW w:w="1927" w:type="pct"/>
          </w:tcPr>
          <w:p w14:paraId="33B91981" w14:textId="77777777" w:rsidR="00267AE7" w:rsidRPr="00D36B78" w:rsidRDefault="00267AE7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5F142A13" w14:textId="77777777" w:rsidR="00267AE7" w:rsidRPr="00D36B78" w:rsidRDefault="005A4BCF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A4BCF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A4BCF">
              <w:rPr>
                <w:rFonts w:ascii="Angsana New" w:hAnsi="Angsana New"/>
                <w:sz w:val="30"/>
                <w:szCs w:val="30"/>
              </w:rPr>
              <w:t>718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39F0E4B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27F42299" w14:textId="77777777" w:rsidR="00267AE7" w:rsidRPr="0032434C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(16,968)</w:t>
            </w:r>
          </w:p>
        </w:tc>
        <w:tc>
          <w:tcPr>
            <w:tcW w:w="147" w:type="pct"/>
          </w:tcPr>
          <w:p w14:paraId="5BE008C5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3CBD4874" w14:textId="77777777" w:rsidR="00267AE7" w:rsidRPr="00D36B78" w:rsidRDefault="00F9732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9732E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sz w:val="30"/>
                <w:szCs w:val="30"/>
              </w:rPr>
              <w:t>718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49170A4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1A9B3001" w14:textId="77777777" w:rsidR="00267AE7" w:rsidRPr="00E87F60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(16,968)</w:t>
            </w:r>
          </w:p>
        </w:tc>
      </w:tr>
      <w:tr w:rsidR="007410A6" w:rsidRPr="00D36B78" w14:paraId="39DB6927" w14:textId="77777777" w:rsidTr="00F9732E">
        <w:tc>
          <w:tcPr>
            <w:tcW w:w="1927" w:type="pct"/>
          </w:tcPr>
          <w:p w14:paraId="1C6239C6" w14:textId="77777777" w:rsidR="00267AE7" w:rsidRPr="00D36B78" w:rsidRDefault="00267AE7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F18F9" w14:textId="77777777" w:rsidR="00267AE7" w:rsidRPr="00E45623" w:rsidRDefault="005A4BCF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BCF">
              <w:rPr>
                <w:rFonts w:ascii="Angsana New" w:hAnsi="Angsana New"/>
                <w:b/>
                <w:bCs/>
                <w:sz w:val="30"/>
                <w:szCs w:val="30"/>
              </w:rPr>
              <w:t>269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4BCF">
              <w:rPr>
                <w:rFonts w:ascii="Angsana New" w:hAnsi="Angsana New"/>
                <w:b/>
                <w:bCs/>
                <w:sz w:val="30"/>
                <w:szCs w:val="30"/>
              </w:rPr>
              <w:t>009</w:t>
            </w:r>
          </w:p>
        </w:tc>
        <w:tc>
          <w:tcPr>
            <w:tcW w:w="147" w:type="pct"/>
          </w:tcPr>
          <w:p w14:paraId="187E0391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14:paraId="355B95F0" w14:textId="77777777" w:rsidR="00267AE7" w:rsidRPr="0032434C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278,636</w:t>
            </w:r>
          </w:p>
        </w:tc>
        <w:tc>
          <w:tcPr>
            <w:tcW w:w="147" w:type="pct"/>
          </w:tcPr>
          <w:p w14:paraId="1593DDE0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38B00" w14:textId="77777777" w:rsidR="00267AE7" w:rsidRPr="008644EC" w:rsidRDefault="00F9732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32E">
              <w:rPr>
                <w:rFonts w:ascii="Angsana New" w:hAnsi="Angsana New"/>
                <w:b/>
                <w:bCs/>
                <w:sz w:val="30"/>
                <w:szCs w:val="30"/>
              </w:rPr>
              <w:t>268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147" w:type="pct"/>
          </w:tcPr>
          <w:p w14:paraId="56E87AC8" w14:textId="77777777" w:rsidR="00267AE7" w:rsidRPr="00D36B78" w:rsidRDefault="00267AE7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2FBB2732" w14:textId="77777777" w:rsidR="00267AE7" w:rsidRPr="00E87F60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60">
              <w:rPr>
                <w:rFonts w:ascii="Angsana New" w:hAnsi="Angsana New"/>
                <w:b/>
                <w:bCs/>
                <w:sz w:val="30"/>
                <w:szCs w:val="30"/>
              </w:rPr>
              <w:t>277,144</w:t>
            </w:r>
          </w:p>
        </w:tc>
      </w:tr>
      <w:tr w:rsidR="002B5D03" w:rsidRPr="002B5D03" w14:paraId="5410970E" w14:textId="77777777" w:rsidTr="00F9732E">
        <w:tc>
          <w:tcPr>
            <w:tcW w:w="1927" w:type="pct"/>
          </w:tcPr>
          <w:p w14:paraId="315DDBA7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78C07161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CA7CAB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381D6B49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A9AE14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178817F3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0B8138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6369272B" w14:textId="77777777" w:rsidR="00267AE7" w:rsidRPr="002B5D03" w:rsidRDefault="00267AE7" w:rsidP="002B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0A6" w:rsidRPr="00D36B78" w14:paraId="248F8EF8" w14:textId="77777777" w:rsidTr="00F9732E">
        <w:tc>
          <w:tcPr>
            <w:tcW w:w="1927" w:type="pct"/>
          </w:tcPr>
          <w:p w14:paraId="1B7FC649" w14:textId="77777777" w:rsidR="00267AE7" w:rsidRPr="00D36B78" w:rsidRDefault="00267AE7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0FE69BF7" w14:textId="77777777" w:rsidR="00267AE7" w:rsidRPr="00E45623" w:rsidRDefault="005A4BCF" w:rsidP="0074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BCF">
              <w:rPr>
                <w:rFonts w:ascii="Angsana New" w:hAnsi="Angsana New"/>
                <w:b/>
                <w:bCs/>
                <w:sz w:val="30"/>
                <w:szCs w:val="30"/>
              </w:rPr>
              <w:t>693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4BCF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147" w:type="pct"/>
          </w:tcPr>
          <w:p w14:paraId="1CFA041C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</w:tcPr>
          <w:p w14:paraId="3E7C748C" w14:textId="77777777" w:rsidR="00267AE7" w:rsidRPr="00345D95" w:rsidRDefault="00267AE7" w:rsidP="002B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567,967</w:t>
            </w:r>
          </w:p>
        </w:tc>
        <w:tc>
          <w:tcPr>
            <w:tcW w:w="147" w:type="pct"/>
          </w:tcPr>
          <w:p w14:paraId="478FF88C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793EFCF4" w14:textId="77777777" w:rsidR="00267AE7" w:rsidRPr="008644EC" w:rsidRDefault="00F9732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32E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32E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147" w:type="pct"/>
          </w:tcPr>
          <w:p w14:paraId="007B24A4" w14:textId="77777777" w:rsidR="00267AE7" w:rsidRPr="00D36B78" w:rsidRDefault="00267AE7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0F394EC5" w14:textId="77777777" w:rsidR="00267AE7" w:rsidRPr="00345D95" w:rsidRDefault="00267AE7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60">
              <w:rPr>
                <w:rFonts w:ascii="Angsana New" w:hAnsi="Angsana New"/>
                <w:b/>
                <w:bCs/>
                <w:sz w:val="30"/>
                <w:szCs w:val="30"/>
              </w:rPr>
              <w:t>561,277</w:t>
            </w:r>
          </w:p>
        </w:tc>
      </w:tr>
    </w:tbl>
    <w:p w14:paraId="326C964D" w14:textId="77777777" w:rsidR="007D2A09" w:rsidRPr="00850E1F" w:rsidRDefault="007D2A09" w:rsidP="002B5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28"/>
          <w:szCs w:val="28"/>
        </w:rPr>
      </w:pPr>
    </w:p>
    <w:p w14:paraId="0ACECDC6" w14:textId="77777777" w:rsidR="006C313C" w:rsidRDefault="004818D9" w:rsidP="0013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A92F2F"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9D5138" w:rsidRPr="00D36B78">
        <w:rPr>
          <w:rFonts w:ascii="Angsana New" w:hAnsi="Angsana New"/>
          <w:sz w:val="30"/>
          <w:szCs w:val="30"/>
        </w:rPr>
        <w:t>15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วัน</w:t>
      </w:r>
      <w:r w:rsidR="00A92F2F"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ถึง</w:t>
      </w:r>
      <w:r w:rsidRPr="00D36B78">
        <w:rPr>
          <w:rFonts w:ascii="Angsana New" w:hAnsi="Angsana New"/>
          <w:sz w:val="30"/>
          <w:szCs w:val="30"/>
        </w:rPr>
        <w:t xml:space="preserve"> 60 </w:t>
      </w:r>
      <w:r w:rsidR="00547136" w:rsidRPr="00D36B78">
        <w:rPr>
          <w:rFonts w:ascii="Angsana New" w:hAnsi="Angsana New"/>
          <w:sz w:val="30"/>
          <w:szCs w:val="30"/>
          <w:cs/>
        </w:rPr>
        <w:t>วัน</w:t>
      </w:r>
    </w:p>
    <w:p w14:paraId="3AB8CCD4" w14:textId="77777777" w:rsidR="00AB5A5D" w:rsidRPr="009D506B" w:rsidRDefault="00AB5A5D" w:rsidP="00BB6625">
      <w:pPr>
        <w:tabs>
          <w:tab w:val="clear" w:pos="907"/>
          <w:tab w:val="decimal" w:pos="612"/>
        </w:tabs>
        <w:spacing w:line="240" w:lineRule="auto"/>
        <w:ind w:left="540" w:right="387"/>
        <w:jc w:val="thaiDistribute"/>
        <w:rPr>
          <w:rFonts w:ascii="Angsana New" w:hAnsi="Angsana New"/>
          <w:color w:val="000000"/>
          <w:sz w:val="28"/>
          <w:szCs w:val="28"/>
          <w:highlight w:val="yellow"/>
          <w:cs/>
        </w:rPr>
        <w:sectPr w:rsidR="00AB5A5D" w:rsidRPr="009D506B" w:rsidSect="00602D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019" w:bottom="576" w:left="1152" w:header="720" w:footer="720" w:gutter="0"/>
          <w:paperSrc w:first="15" w:other="15"/>
          <w:pgNumType w:start="13"/>
          <w:cols w:space="720"/>
          <w:titlePg/>
          <w:docGrid w:linePitch="245"/>
        </w:sectPr>
      </w:pPr>
    </w:p>
    <w:p w14:paraId="5E96C36F" w14:textId="77777777" w:rsidR="008B6F23" w:rsidRDefault="00BD6E36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8B6F23">
        <w:rPr>
          <w:rFonts w:ascii="Angsana New" w:hAnsi="Angsana New"/>
          <w:b/>
          <w:bCs/>
          <w:sz w:val="30"/>
          <w:szCs w:val="30"/>
        </w:rPr>
        <w:tab/>
      </w:r>
      <w:r w:rsidR="008B6F23" w:rsidRPr="00D36B7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8B6F23" w:rsidRPr="00D31600">
        <w:rPr>
          <w:rFonts w:ascii="Angsana New" w:hAnsi="Angsana New"/>
          <w:b/>
          <w:bCs/>
          <w:sz w:val="30"/>
          <w:szCs w:val="30"/>
          <w:cs/>
        </w:rPr>
        <w:t>ลงทุนในบริษัทร่วม</w:t>
      </w:r>
    </w:p>
    <w:p w14:paraId="58D45662" w14:textId="77777777" w:rsidR="00710E23" w:rsidRPr="00BE3938" w:rsidRDefault="00710E23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12"/>
          <w:szCs w:val="12"/>
        </w:rPr>
      </w:pPr>
    </w:p>
    <w:p w14:paraId="6502DE5E" w14:textId="77777777" w:rsidR="00B62759" w:rsidRPr="00685B47" w:rsidRDefault="00B62759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9"/>
          <w:szCs w:val="29"/>
        </w:rPr>
      </w:pPr>
      <w:r w:rsidRPr="00685B47">
        <w:rPr>
          <w:rFonts w:asciiTheme="majorBidi" w:hAnsiTheme="majorBidi" w:cstheme="majorBidi"/>
          <w:sz w:val="29"/>
          <w:szCs w:val="29"/>
          <w:cs/>
        </w:rPr>
        <w:t xml:space="preserve">เงินลงทุนในบริษัทร่วม </w:t>
      </w:r>
      <w:r w:rsidRPr="00685B47">
        <w:rPr>
          <w:rFonts w:asciiTheme="majorBidi" w:hAnsiTheme="majorBidi" w:cstheme="majorBidi"/>
          <w:sz w:val="29"/>
          <w:szCs w:val="29"/>
          <w:cs/>
          <w:lang w:val="th-TH"/>
        </w:rPr>
        <w:t xml:space="preserve">ณ วันที่ </w:t>
      </w:r>
      <w:r w:rsidR="00955993" w:rsidRPr="00685B47">
        <w:rPr>
          <w:rFonts w:asciiTheme="majorBidi" w:hAnsiTheme="majorBidi" w:cstheme="majorBidi"/>
          <w:sz w:val="29"/>
          <w:szCs w:val="29"/>
        </w:rPr>
        <w:t xml:space="preserve">31 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มีนาคม </w:t>
      </w:r>
      <w:r w:rsidR="00955993" w:rsidRPr="00685B47">
        <w:rPr>
          <w:rFonts w:asciiTheme="majorBidi" w:hAnsiTheme="majorBidi" w:cstheme="majorBidi"/>
          <w:sz w:val="29"/>
          <w:szCs w:val="29"/>
        </w:rPr>
        <w:t xml:space="preserve">2563 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และ </w:t>
      </w:r>
      <w:r w:rsidR="00955993" w:rsidRPr="00685B47">
        <w:rPr>
          <w:rFonts w:asciiTheme="majorBidi" w:hAnsiTheme="majorBidi" w:cstheme="majorBidi"/>
          <w:sz w:val="29"/>
          <w:szCs w:val="29"/>
        </w:rPr>
        <w:t xml:space="preserve">30 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กันยายน </w:t>
      </w:r>
      <w:r w:rsidR="00955993" w:rsidRPr="00685B47">
        <w:rPr>
          <w:rFonts w:asciiTheme="majorBidi" w:hAnsiTheme="majorBidi" w:cstheme="majorBidi"/>
          <w:sz w:val="29"/>
          <w:szCs w:val="29"/>
        </w:rPr>
        <w:t xml:space="preserve">2562 </w:t>
      </w:r>
      <w:r w:rsidR="00697775" w:rsidRPr="00685B47">
        <w:rPr>
          <w:rFonts w:asciiTheme="majorBidi" w:hAnsiTheme="majorBidi" w:cstheme="majorBidi"/>
          <w:sz w:val="29"/>
          <w:szCs w:val="29"/>
          <w:cs/>
        </w:rPr>
        <w:t>และเงินปันผลรับสำหรับ</w:t>
      </w:r>
      <w:r w:rsidR="00A72DDC" w:rsidRPr="00685B47">
        <w:rPr>
          <w:rFonts w:asciiTheme="majorBidi" w:hAnsiTheme="majorBidi" w:cstheme="majorBidi"/>
          <w:sz w:val="29"/>
          <w:szCs w:val="29"/>
          <w:cs/>
        </w:rPr>
        <w:t>งวด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หกเดือนสิ้นสุดวันที่ </w:t>
      </w:r>
      <w:r w:rsidR="008E3CD6">
        <w:rPr>
          <w:rFonts w:asciiTheme="majorBidi" w:hAnsiTheme="majorBidi" w:cstheme="majorBidi"/>
          <w:sz w:val="29"/>
          <w:szCs w:val="29"/>
        </w:rPr>
        <w:t>31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 มีนาคม </w:t>
      </w:r>
      <w:r w:rsidR="008E3CD6">
        <w:rPr>
          <w:rFonts w:asciiTheme="majorBidi" w:hAnsiTheme="majorBidi" w:cstheme="majorBidi"/>
          <w:sz w:val="29"/>
          <w:szCs w:val="29"/>
        </w:rPr>
        <w:t>2563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 และ </w:t>
      </w:r>
      <w:r w:rsidR="008E3CD6">
        <w:rPr>
          <w:rFonts w:asciiTheme="majorBidi" w:hAnsiTheme="majorBidi" w:cstheme="majorBidi"/>
          <w:sz w:val="29"/>
          <w:szCs w:val="29"/>
        </w:rPr>
        <w:t>256</w:t>
      </w:r>
      <w:r w:rsidR="00955993" w:rsidRPr="00685B47">
        <w:rPr>
          <w:rFonts w:asciiTheme="majorBidi" w:hAnsiTheme="majorBidi" w:cstheme="majorBidi"/>
          <w:sz w:val="29"/>
          <w:szCs w:val="29"/>
        </w:rPr>
        <w:t>2</w:t>
      </w:r>
      <w:r w:rsidR="00955993" w:rsidRPr="00685B47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685B47">
        <w:rPr>
          <w:rFonts w:asciiTheme="majorBidi" w:hAnsiTheme="majorBidi" w:cstheme="majorBidi"/>
          <w:sz w:val="29"/>
          <w:szCs w:val="29"/>
          <w:cs/>
        </w:rPr>
        <w:t>มีดังนี้</w:t>
      </w:r>
    </w:p>
    <w:p w14:paraId="3A19A426" w14:textId="77777777" w:rsidR="004914D4" w:rsidRPr="00BE3938" w:rsidRDefault="004914D4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14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93"/>
        <w:gridCol w:w="271"/>
        <w:gridCol w:w="993"/>
        <w:gridCol w:w="268"/>
        <w:gridCol w:w="1081"/>
        <w:gridCol w:w="268"/>
        <w:gridCol w:w="1001"/>
        <w:gridCol w:w="314"/>
        <w:gridCol w:w="981"/>
        <w:gridCol w:w="237"/>
        <w:gridCol w:w="9"/>
        <w:gridCol w:w="970"/>
        <w:gridCol w:w="251"/>
        <w:gridCol w:w="1047"/>
        <w:gridCol w:w="237"/>
        <w:gridCol w:w="996"/>
        <w:gridCol w:w="237"/>
        <w:gridCol w:w="1064"/>
        <w:gridCol w:w="237"/>
        <w:gridCol w:w="1010"/>
      </w:tblGrid>
      <w:tr w:rsidR="002E340A" w:rsidRPr="00685B47" w14:paraId="60B907DD" w14:textId="77777777" w:rsidTr="00685B47">
        <w:trPr>
          <w:trHeight w:val="68"/>
        </w:trPr>
        <w:tc>
          <w:tcPr>
            <w:tcW w:w="631" w:type="pct"/>
          </w:tcPr>
          <w:p w14:paraId="04BB2425" w14:textId="77777777" w:rsidR="004914D4" w:rsidRPr="00685B47" w:rsidRDefault="004914D4" w:rsidP="00685B47">
            <w:pPr>
              <w:pStyle w:val="BodyText"/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4369" w:type="pct"/>
            <w:gridSpan w:val="20"/>
          </w:tcPr>
          <w:p w14:paraId="1A6646DB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</w:tr>
      <w:tr w:rsidR="00685B47" w:rsidRPr="00685B47" w14:paraId="3CAD87FF" w14:textId="77777777" w:rsidTr="00685B47">
        <w:tc>
          <w:tcPr>
            <w:tcW w:w="631" w:type="pct"/>
          </w:tcPr>
          <w:p w14:paraId="356F8DFD" w14:textId="77777777" w:rsidR="00D76882" w:rsidRPr="00685B47" w:rsidRDefault="00D76882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90" w:type="pct"/>
            <w:gridSpan w:val="3"/>
          </w:tcPr>
          <w:p w14:paraId="13A7018C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08F31B26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สัดส่วนความเป็นเจ้าของ</w:t>
            </w:r>
          </w:p>
        </w:tc>
        <w:tc>
          <w:tcPr>
            <w:tcW w:w="94" w:type="pct"/>
          </w:tcPr>
          <w:p w14:paraId="716538A0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824" w:type="pct"/>
            <w:gridSpan w:val="3"/>
          </w:tcPr>
          <w:p w14:paraId="533A3854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7B8FBF0F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ทุนชำระแล้ว</w:t>
            </w:r>
          </w:p>
        </w:tc>
        <w:tc>
          <w:tcPr>
            <w:tcW w:w="110" w:type="pct"/>
          </w:tcPr>
          <w:p w14:paraId="54A1ACC4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770" w:type="pct"/>
            <w:gridSpan w:val="4"/>
          </w:tcPr>
          <w:p w14:paraId="596DC108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629323F9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88" w:type="pct"/>
          </w:tcPr>
          <w:p w14:paraId="41D80004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799" w:type="pct"/>
            <w:gridSpan w:val="3"/>
          </w:tcPr>
          <w:p w14:paraId="16857D43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มูลค่าตาม</w:t>
            </w:r>
          </w:p>
          <w:p w14:paraId="1A2324B8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วิธีส่วนได้เสีย</w:t>
            </w:r>
          </w:p>
        </w:tc>
        <w:tc>
          <w:tcPr>
            <w:tcW w:w="83" w:type="pct"/>
          </w:tcPr>
          <w:p w14:paraId="51447538" w14:textId="77777777" w:rsidR="00D76882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812" w:type="pct"/>
            <w:gridSpan w:val="3"/>
          </w:tcPr>
          <w:p w14:paraId="4A51BF08" w14:textId="77777777" w:rsidR="00EB3BAB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เงินปันผล</w:t>
            </w:r>
            <w:r w:rsidR="00EB3BAB"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สำหรับงวด</w:t>
            </w:r>
          </w:p>
          <w:p w14:paraId="3D1A8001" w14:textId="77777777" w:rsidR="00D76882" w:rsidRPr="00685B47" w:rsidRDefault="00D31600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หก</w:t>
            </w:r>
            <w:r w:rsidR="00EB3BAB"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เดือนสิ้นสุดวันที่</w:t>
            </w:r>
          </w:p>
        </w:tc>
      </w:tr>
      <w:tr w:rsidR="00685B47" w:rsidRPr="00685B47" w14:paraId="2BE640BF" w14:textId="77777777" w:rsidTr="00685B47">
        <w:tc>
          <w:tcPr>
            <w:tcW w:w="631" w:type="pct"/>
          </w:tcPr>
          <w:p w14:paraId="68470F1C" w14:textId="77777777" w:rsidR="00267AE7" w:rsidRPr="00685B4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348" w:type="pct"/>
          </w:tcPr>
          <w:p w14:paraId="091B9E56" w14:textId="77777777" w:rsidR="00267AE7" w:rsidRPr="00685B47" w:rsidRDefault="008E3CD6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267AE7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</w:t>
            </w:r>
          </w:p>
        </w:tc>
        <w:tc>
          <w:tcPr>
            <w:tcW w:w="95" w:type="pct"/>
          </w:tcPr>
          <w:p w14:paraId="0395F1B5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2A666387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94" w:type="pct"/>
          </w:tcPr>
          <w:p w14:paraId="3505036B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79" w:type="pct"/>
          </w:tcPr>
          <w:p w14:paraId="1C60DD64" w14:textId="77777777" w:rsidR="00267AE7" w:rsidRPr="00685B47" w:rsidRDefault="008E3CD6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267AE7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</w:t>
            </w:r>
          </w:p>
        </w:tc>
        <w:tc>
          <w:tcPr>
            <w:tcW w:w="94" w:type="pct"/>
          </w:tcPr>
          <w:p w14:paraId="4B19FDAD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1" w:type="pct"/>
          </w:tcPr>
          <w:p w14:paraId="3F25A01A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110" w:type="pct"/>
          </w:tcPr>
          <w:p w14:paraId="217BDF83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4" w:type="pct"/>
          </w:tcPr>
          <w:p w14:paraId="283A64CE" w14:textId="77777777" w:rsidR="00267AE7" w:rsidRPr="00685B47" w:rsidRDefault="008E3CD6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267AE7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</w:t>
            </w:r>
          </w:p>
        </w:tc>
        <w:tc>
          <w:tcPr>
            <w:tcW w:w="86" w:type="pct"/>
            <w:gridSpan w:val="2"/>
          </w:tcPr>
          <w:p w14:paraId="6339FFDC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0" w:type="pct"/>
          </w:tcPr>
          <w:p w14:paraId="431990A2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88" w:type="pct"/>
          </w:tcPr>
          <w:p w14:paraId="46CE7E67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7" w:type="pct"/>
          </w:tcPr>
          <w:p w14:paraId="7AD4104D" w14:textId="77777777" w:rsidR="00267AE7" w:rsidRPr="00685B47" w:rsidRDefault="008E3CD6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267AE7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</w:t>
            </w:r>
          </w:p>
        </w:tc>
        <w:tc>
          <w:tcPr>
            <w:tcW w:w="83" w:type="pct"/>
          </w:tcPr>
          <w:p w14:paraId="348266D7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09B00C2B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83" w:type="pct"/>
          </w:tcPr>
          <w:p w14:paraId="41CF7ABA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73" w:type="pct"/>
          </w:tcPr>
          <w:p w14:paraId="4FA418BF" w14:textId="77777777" w:rsidR="00267AE7" w:rsidRPr="00685B47" w:rsidRDefault="008E3CD6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267AE7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</w:t>
            </w:r>
          </w:p>
        </w:tc>
        <w:tc>
          <w:tcPr>
            <w:tcW w:w="83" w:type="pct"/>
          </w:tcPr>
          <w:p w14:paraId="655635CB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6" w:type="pct"/>
          </w:tcPr>
          <w:p w14:paraId="375AA7DB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="00D31600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มีนา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คม</w:t>
            </w:r>
          </w:p>
        </w:tc>
      </w:tr>
      <w:tr w:rsidR="00685B47" w:rsidRPr="00685B47" w14:paraId="60A13DB4" w14:textId="77777777" w:rsidTr="00685B47">
        <w:tc>
          <w:tcPr>
            <w:tcW w:w="631" w:type="pct"/>
          </w:tcPr>
          <w:p w14:paraId="3B4E9E1A" w14:textId="77777777" w:rsidR="00267AE7" w:rsidRPr="00685B4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348" w:type="pct"/>
          </w:tcPr>
          <w:p w14:paraId="5214268F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685B47">
              <w:rPr>
                <w:rFonts w:asciiTheme="majorBidi" w:hAnsiTheme="majorBidi" w:cstheme="majorBidi"/>
                <w:sz w:val="29"/>
                <w:szCs w:val="29"/>
              </w:rPr>
              <w:t>63</w:t>
            </w:r>
          </w:p>
        </w:tc>
        <w:tc>
          <w:tcPr>
            <w:tcW w:w="95" w:type="pct"/>
          </w:tcPr>
          <w:p w14:paraId="6A1810FE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3850C055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94" w:type="pct"/>
          </w:tcPr>
          <w:p w14:paraId="0CEF517A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79" w:type="pct"/>
          </w:tcPr>
          <w:p w14:paraId="54156B91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685B47">
              <w:rPr>
                <w:rFonts w:asciiTheme="majorBidi" w:hAnsiTheme="majorBidi" w:cstheme="majorBidi"/>
                <w:sz w:val="29"/>
                <w:szCs w:val="29"/>
              </w:rPr>
              <w:t>63</w:t>
            </w:r>
          </w:p>
        </w:tc>
        <w:tc>
          <w:tcPr>
            <w:tcW w:w="94" w:type="pct"/>
          </w:tcPr>
          <w:p w14:paraId="54CC86FF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1" w:type="pct"/>
          </w:tcPr>
          <w:p w14:paraId="4563BF00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10" w:type="pct"/>
          </w:tcPr>
          <w:p w14:paraId="1EA33F17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4" w:type="pct"/>
          </w:tcPr>
          <w:p w14:paraId="77B811E5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685B47">
              <w:rPr>
                <w:rFonts w:asciiTheme="majorBidi" w:hAnsiTheme="majorBidi" w:cstheme="majorBidi"/>
                <w:sz w:val="29"/>
                <w:szCs w:val="29"/>
              </w:rPr>
              <w:t>63</w:t>
            </w:r>
          </w:p>
        </w:tc>
        <w:tc>
          <w:tcPr>
            <w:tcW w:w="86" w:type="pct"/>
            <w:gridSpan w:val="2"/>
          </w:tcPr>
          <w:p w14:paraId="6B937566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0" w:type="pct"/>
          </w:tcPr>
          <w:p w14:paraId="130BC9F6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88" w:type="pct"/>
          </w:tcPr>
          <w:p w14:paraId="464F983E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7" w:type="pct"/>
          </w:tcPr>
          <w:p w14:paraId="76904D00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685B47">
              <w:rPr>
                <w:rFonts w:asciiTheme="majorBidi" w:hAnsiTheme="majorBidi" w:cstheme="majorBidi"/>
                <w:sz w:val="29"/>
                <w:szCs w:val="29"/>
              </w:rPr>
              <w:t>63</w:t>
            </w:r>
          </w:p>
        </w:tc>
        <w:tc>
          <w:tcPr>
            <w:tcW w:w="83" w:type="pct"/>
          </w:tcPr>
          <w:p w14:paraId="18E6E7F9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6D5DEF61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83" w:type="pct"/>
          </w:tcPr>
          <w:p w14:paraId="47B557B8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73" w:type="pct"/>
          </w:tcPr>
          <w:p w14:paraId="12F314E0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685B47">
              <w:rPr>
                <w:rFonts w:asciiTheme="majorBidi" w:hAnsiTheme="majorBidi" w:cstheme="majorBidi"/>
                <w:sz w:val="29"/>
                <w:szCs w:val="29"/>
              </w:rPr>
              <w:t>63</w:t>
            </w:r>
          </w:p>
        </w:tc>
        <w:tc>
          <w:tcPr>
            <w:tcW w:w="83" w:type="pct"/>
          </w:tcPr>
          <w:p w14:paraId="12747F7D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6" w:type="pct"/>
          </w:tcPr>
          <w:p w14:paraId="1A4B9509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31600" w:rsidRPr="00685B47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B77C1D" w:rsidRPr="00685B47" w14:paraId="04133DE8" w14:textId="77777777" w:rsidTr="00685B47">
        <w:tc>
          <w:tcPr>
            <w:tcW w:w="631" w:type="pct"/>
            <w:vAlign w:val="center"/>
          </w:tcPr>
          <w:p w14:paraId="24C90E84" w14:textId="77777777" w:rsidR="00D76882" w:rsidRPr="00685B47" w:rsidRDefault="00D76882" w:rsidP="00D31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90" w:type="pct"/>
            <w:gridSpan w:val="3"/>
            <w:vAlign w:val="center"/>
          </w:tcPr>
          <w:p w14:paraId="503E958D" w14:textId="77777777" w:rsidR="00D76882" w:rsidRPr="00685B47" w:rsidRDefault="00D76882" w:rsidP="00D31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(ร้อยละ)</w:t>
            </w:r>
          </w:p>
        </w:tc>
        <w:tc>
          <w:tcPr>
            <w:tcW w:w="94" w:type="pct"/>
            <w:vAlign w:val="center"/>
          </w:tcPr>
          <w:p w14:paraId="0BFC1386" w14:textId="77777777" w:rsidR="00D76882" w:rsidRPr="00685B47" w:rsidRDefault="00D76882" w:rsidP="00D31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5" w:type="pct"/>
            <w:gridSpan w:val="16"/>
            <w:vAlign w:val="center"/>
          </w:tcPr>
          <w:p w14:paraId="6085B23A" w14:textId="77777777" w:rsidR="00D76882" w:rsidRPr="00685B47" w:rsidRDefault="00D76882" w:rsidP="00D31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(พันบาท)</w:t>
            </w:r>
          </w:p>
        </w:tc>
      </w:tr>
      <w:tr w:rsidR="00685B47" w:rsidRPr="00685B47" w14:paraId="006D77B9" w14:textId="77777777" w:rsidTr="00685B47">
        <w:tc>
          <w:tcPr>
            <w:tcW w:w="631" w:type="pct"/>
          </w:tcPr>
          <w:p w14:paraId="713A90CB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เพ็ทฟอร์ม </w:t>
            </w:r>
          </w:p>
        </w:tc>
        <w:tc>
          <w:tcPr>
            <w:tcW w:w="348" w:type="pct"/>
          </w:tcPr>
          <w:p w14:paraId="6ED1BFB1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5" w:type="pct"/>
          </w:tcPr>
          <w:p w14:paraId="7FB3E48E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33541426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" w:type="pct"/>
          </w:tcPr>
          <w:p w14:paraId="3B95B352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79" w:type="pct"/>
          </w:tcPr>
          <w:p w14:paraId="790D2F7F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" w:type="pct"/>
          </w:tcPr>
          <w:p w14:paraId="09E40BC2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1" w:type="pct"/>
          </w:tcPr>
          <w:p w14:paraId="0CA3C541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" w:type="pct"/>
          </w:tcPr>
          <w:p w14:paraId="01D315CD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4" w:type="pct"/>
          </w:tcPr>
          <w:p w14:paraId="19F7FC04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" w:type="pct"/>
          </w:tcPr>
          <w:p w14:paraId="598BF52E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3" w:type="pct"/>
            <w:gridSpan w:val="2"/>
          </w:tcPr>
          <w:p w14:paraId="6949BA61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8" w:type="pct"/>
          </w:tcPr>
          <w:p w14:paraId="4C7FFED1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7" w:type="pct"/>
          </w:tcPr>
          <w:p w14:paraId="655F8120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" w:type="pct"/>
          </w:tcPr>
          <w:p w14:paraId="1BE9835E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68615F59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" w:type="pct"/>
          </w:tcPr>
          <w:p w14:paraId="7A93CDFE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73" w:type="pct"/>
          </w:tcPr>
          <w:p w14:paraId="1352825C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" w:type="pct"/>
          </w:tcPr>
          <w:p w14:paraId="5F5FCB47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6" w:type="pct"/>
          </w:tcPr>
          <w:p w14:paraId="7906440C" w14:textId="77777777" w:rsidR="00D76882" w:rsidRPr="00685B47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85B47" w:rsidRPr="00685B47" w14:paraId="3FCFEDEC" w14:textId="77777777" w:rsidTr="00685B47">
        <w:tc>
          <w:tcPr>
            <w:tcW w:w="631" w:type="pct"/>
          </w:tcPr>
          <w:p w14:paraId="0296B553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(ไทยแลนด์)</w:t>
            </w:r>
            <w:r w:rsidRPr="00685B4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</w:p>
        </w:tc>
        <w:tc>
          <w:tcPr>
            <w:tcW w:w="348" w:type="pct"/>
          </w:tcPr>
          <w:p w14:paraId="6AB6DEB5" w14:textId="77777777" w:rsidR="004A48B7" w:rsidRPr="00685B47" w:rsidRDefault="006042CE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D0D0D"/>
                <w:sz w:val="29"/>
                <w:szCs w:val="29"/>
              </w:rPr>
              <w:t>40</w:t>
            </w:r>
          </w:p>
        </w:tc>
        <w:tc>
          <w:tcPr>
            <w:tcW w:w="95" w:type="pct"/>
          </w:tcPr>
          <w:p w14:paraId="048ABBE1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</w:p>
        </w:tc>
        <w:tc>
          <w:tcPr>
            <w:tcW w:w="348" w:type="pct"/>
          </w:tcPr>
          <w:p w14:paraId="5956641A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D0D0D"/>
                <w:sz w:val="29"/>
                <w:szCs w:val="29"/>
              </w:rPr>
              <w:t>40</w:t>
            </w:r>
          </w:p>
        </w:tc>
        <w:tc>
          <w:tcPr>
            <w:tcW w:w="94" w:type="pct"/>
          </w:tcPr>
          <w:p w14:paraId="624B3094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</w:p>
        </w:tc>
        <w:tc>
          <w:tcPr>
            <w:tcW w:w="379" w:type="pct"/>
          </w:tcPr>
          <w:p w14:paraId="7993969F" w14:textId="77777777" w:rsidR="004A48B7" w:rsidRPr="00685B47" w:rsidRDefault="006042CE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79"/>
              <w:jc w:val="center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D0D0D"/>
                <w:sz w:val="29"/>
                <w:szCs w:val="29"/>
              </w:rPr>
              <w:t>75,000</w:t>
            </w:r>
          </w:p>
        </w:tc>
        <w:tc>
          <w:tcPr>
            <w:tcW w:w="94" w:type="pct"/>
          </w:tcPr>
          <w:p w14:paraId="2E065171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D0D0D"/>
                <w:sz w:val="29"/>
                <w:szCs w:val="29"/>
                <w:highlight w:val="green"/>
              </w:rPr>
            </w:pPr>
          </w:p>
        </w:tc>
        <w:tc>
          <w:tcPr>
            <w:tcW w:w="351" w:type="pct"/>
          </w:tcPr>
          <w:p w14:paraId="436F234F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D0D0D"/>
                <w:sz w:val="29"/>
                <w:szCs w:val="29"/>
              </w:rPr>
              <w:t>75,000</w:t>
            </w:r>
          </w:p>
        </w:tc>
        <w:tc>
          <w:tcPr>
            <w:tcW w:w="110" w:type="pct"/>
          </w:tcPr>
          <w:p w14:paraId="19AA5D93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14:paraId="37D49C01" w14:textId="77777777" w:rsidR="004A48B7" w:rsidRPr="00685B47" w:rsidRDefault="006042CE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30,000</w:t>
            </w:r>
          </w:p>
        </w:tc>
        <w:tc>
          <w:tcPr>
            <w:tcW w:w="83" w:type="pct"/>
          </w:tcPr>
          <w:p w14:paraId="7271B6C4" w14:textId="77777777" w:rsidR="004A48B7" w:rsidRPr="00685B47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43" w:type="pct"/>
            <w:gridSpan w:val="2"/>
            <w:tcBorders>
              <w:bottom w:val="double" w:sz="4" w:space="0" w:color="auto"/>
            </w:tcBorders>
          </w:tcPr>
          <w:p w14:paraId="0F7D6655" w14:textId="77777777" w:rsidR="004A48B7" w:rsidRPr="00685B47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30,000</w:t>
            </w:r>
          </w:p>
        </w:tc>
        <w:tc>
          <w:tcPr>
            <w:tcW w:w="88" w:type="pct"/>
          </w:tcPr>
          <w:p w14:paraId="58CB785C" w14:textId="77777777" w:rsidR="004A48B7" w:rsidRPr="00685B47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67" w:type="pct"/>
            <w:tcBorders>
              <w:bottom w:val="double" w:sz="4" w:space="0" w:color="auto"/>
            </w:tcBorders>
            <w:shd w:val="clear" w:color="auto" w:fill="FFFFFF"/>
          </w:tcPr>
          <w:p w14:paraId="10D54514" w14:textId="77777777" w:rsidR="004A48B7" w:rsidRPr="00685B47" w:rsidRDefault="006042CE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042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702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6042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213</w:t>
            </w:r>
          </w:p>
        </w:tc>
        <w:tc>
          <w:tcPr>
            <w:tcW w:w="83" w:type="pct"/>
            <w:shd w:val="clear" w:color="auto" w:fill="FFFFFF"/>
          </w:tcPr>
          <w:p w14:paraId="60C7DA11" w14:textId="77777777" w:rsidR="004A48B7" w:rsidRPr="00685B47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  <w:shd w:val="clear" w:color="auto" w:fill="FFFFFF"/>
          </w:tcPr>
          <w:p w14:paraId="6E05BB27" w14:textId="77777777" w:rsidR="004A48B7" w:rsidRPr="00685B47" w:rsidRDefault="0071670A" w:rsidP="00D3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7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638,311</w:t>
            </w:r>
          </w:p>
        </w:tc>
        <w:tc>
          <w:tcPr>
            <w:tcW w:w="83" w:type="pct"/>
            <w:shd w:val="clear" w:color="auto" w:fill="FFFFFF"/>
          </w:tcPr>
          <w:p w14:paraId="6CE9C678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  <w:shd w:val="clear" w:color="auto" w:fill="FFFFFF"/>
          </w:tcPr>
          <w:p w14:paraId="5F6FDACF" w14:textId="77777777" w:rsidR="004A48B7" w:rsidRPr="00685B47" w:rsidRDefault="006042CE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24,000</w:t>
            </w:r>
          </w:p>
        </w:tc>
        <w:tc>
          <w:tcPr>
            <w:tcW w:w="83" w:type="pct"/>
          </w:tcPr>
          <w:p w14:paraId="612A22B8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green"/>
              </w:rPr>
            </w:pPr>
          </w:p>
        </w:tc>
        <w:tc>
          <w:tcPr>
            <w:tcW w:w="356" w:type="pct"/>
            <w:tcBorders>
              <w:bottom w:val="double" w:sz="4" w:space="0" w:color="auto"/>
            </w:tcBorders>
          </w:tcPr>
          <w:p w14:paraId="2882DFC9" w14:textId="77777777" w:rsidR="004A48B7" w:rsidRPr="00685B47" w:rsidRDefault="00D31600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39,000</w:t>
            </w:r>
          </w:p>
        </w:tc>
      </w:tr>
    </w:tbl>
    <w:p w14:paraId="26E750A6" w14:textId="77777777" w:rsidR="005F6FF5" w:rsidRPr="00BE3938" w:rsidRDefault="005F6FF5" w:rsidP="008B6F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14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56"/>
        <w:gridCol w:w="236"/>
        <w:gridCol w:w="1011"/>
        <w:gridCol w:w="266"/>
        <w:gridCol w:w="1045"/>
        <w:gridCol w:w="266"/>
        <w:gridCol w:w="1022"/>
        <w:gridCol w:w="236"/>
        <w:gridCol w:w="1025"/>
        <w:gridCol w:w="266"/>
        <w:gridCol w:w="996"/>
        <w:gridCol w:w="266"/>
        <w:gridCol w:w="1042"/>
        <w:gridCol w:w="266"/>
        <w:gridCol w:w="996"/>
      </w:tblGrid>
      <w:tr w:rsidR="004914D4" w:rsidRPr="00685B47" w14:paraId="2019F6AD" w14:textId="77777777" w:rsidTr="00685B47">
        <w:tc>
          <w:tcPr>
            <w:tcW w:w="1509" w:type="pct"/>
          </w:tcPr>
          <w:p w14:paraId="130DC8F3" w14:textId="77777777" w:rsidR="004914D4" w:rsidRPr="00685B47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491" w:type="pct"/>
            <w:gridSpan w:val="15"/>
          </w:tcPr>
          <w:p w14:paraId="12E2C12F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52D9C" w:rsidRPr="00685B47" w14:paraId="5285DBA5" w14:textId="77777777" w:rsidTr="00685B47">
        <w:tc>
          <w:tcPr>
            <w:tcW w:w="1509" w:type="pct"/>
          </w:tcPr>
          <w:p w14:paraId="1F191315" w14:textId="77777777" w:rsidR="004914D4" w:rsidRPr="00685B47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04" w:type="pct"/>
            <w:gridSpan w:val="3"/>
          </w:tcPr>
          <w:p w14:paraId="1FFDC401" w14:textId="77777777" w:rsidR="00E80C1A" w:rsidRPr="00685B47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655516C1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สัดส่วนความเป็นเจ้าของ</w:t>
            </w:r>
          </w:p>
        </w:tc>
        <w:tc>
          <w:tcPr>
            <w:tcW w:w="93" w:type="pct"/>
          </w:tcPr>
          <w:p w14:paraId="0C56D364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5" w:type="pct"/>
            <w:gridSpan w:val="3"/>
          </w:tcPr>
          <w:p w14:paraId="79F85EAB" w14:textId="77777777" w:rsidR="00E80C1A" w:rsidRPr="00685B47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4854C0EE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ทุนชำระแล้ว</w:t>
            </w:r>
          </w:p>
        </w:tc>
        <w:tc>
          <w:tcPr>
            <w:tcW w:w="82" w:type="pct"/>
          </w:tcPr>
          <w:p w14:paraId="767A3935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99" w:type="pct"/>
            <w:gridSpan w:val="3"/>
          </w:tcPr>
          <w:p w14:paraId="49F1A2C9" w14:textId="77777777" w:rsidR="00E80C1A" w:rsidRPr="00685B47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55FECEA9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93" w:type="pct"/>
          </w:tcPr>
          <w:p w14:paraId="2B4B1AD6" w14:textId="77777777" w:rsidR="004914D4" w:rsidRPr="00685B47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05" w:type="pct"/>
            <w:gridSpan w:val="3"/>
          </w:tcPr>
          <w:p w14:paraId="7B515DBA" w14:textId="77777777" w:rsidR="00E80C1A" w:rsidRPr="00685B47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</w:t>
            </w:r>
            <w:r w:rsidR="00E80C1A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</w:t>
            </w:r>
          </w:p>
          <w:p w14:paraId="7B85AE8A" w14:textId="77777777" w:rsidR="004914D4" w:rsidRPr="00685B47" w:rsidRDefault="00D31600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หก</w:t>
            </w:r>
            <w:r w:rsidR="00E80C1A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เดือนสิ้นสุดวันที่</w:t>
            </w:r>
          </w:p>
        </w:tc>
      </w:tr>
      <w:tr w:rsidR="00267AE7" w:rsidRPr="00685B47" w14:paraId="69E32684" w14:textId="77777777" w:rsidTr="00685B47">
        <w:tc>
          <w:tcPr>
            <w:tcW w:w="1509" w:type="pct"/>
          </w:tcPr>
          <w:p w14:paraId="744817FD" w14:textId="77777777" w:rsidR="00267AE7" w:rsidRPr="00685B4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369" w:type="pct"/>
          </w:tcPr>
          <w:p w14:paraId="0CCD36F4" w14:textId="77777777" w:rsidR="00267AE7" w:rsidRPr="00685B47" w:rsidRDefault="008E3CD6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267AE7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</w:t>
            </w:r>
          </w:p>
        </w:tc>
        <w:tc>
          <w:tcPr>
            <w:tcW w:w="82" w:type="pct"/>
          </w:tcPr>
          <w:p w14:paraId="37C1F3CD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2" w:type="pct"/>
          </w:tcPr>
          <w:p w14:paraId="26B2CC0D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93" w:type="pct"/>
          </w:tcPr>
          <w:p w14:paraId="344ADAA0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5" w:type="pct"/>
          </w:tcPr>
          <w:p w14:paraId="36B2060A" w14:textId="77777777" w:rsidR="00267AE7" w:rsidRPr="00685B47" w:rsidRDefault="008E3CD6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267AE7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</w:t>
            </w:r>
          </w:p>
        </w:tc>
        <w:tc>
          <w:tcPr>
            <w:tcW w:w="93" w:type="pct"/>
          </w:tcPr>
          <w:p w14:paraId="669E8645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7" w:type="pct"/>
          </w:tcPr>
          <w:p w14:paraId="6A9200B2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82" w:type="pct"/>
          </w:tcPr>
          <w:p w14:paraId="7E31A1A0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58" w:type="pct"/>
          </w:tcPr>
          <w:p w14:paraId="511265B8" w14:textId="77777777" w:rsidR="00267AE7" w:rsidRPr="00685B47" w:rsidRDefault="008E3CD6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267AE7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</w:t>
            </w:r>
          </w:p>
        </w:tc>
        <w:tc>
          <w:tcPr>
            <w:tcW w:w="93" w:type="pct"/>
          </w:tcPr>
          <w:p w14:paraId="49D52194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10760D86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93" w:type="pct"/>
          </w:tcPr>
          <w:p w14:paraId="1BF19098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4" w:type="pct"/>
          </w:tcPr>
          <w:p w14:paraId="1D44D290" w14:textId="77777777" w:rsidR="00267AE7" w:rsidRPr="00685B47" w:rsidRDefault="008E3CD6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267AE7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</w:t>
            </w:r>
          </w:p>
        </w:tc>
        <w:tc>
          <w:tcPr>
            <w:tcW w:w="93" w:type="pct"/>
          </w:tcPr>
          <w:p w14:paraId="744EB2C1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0A2C8B28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="00D31600"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มีนา</w:t>
            </w: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คม</w:t>
            </w:r>
          </w:p>
        </w:tc>
      </w:tr>
      <w:tr w:rsidR="00267AE7" w:rsidRPr="00685B47" w14:paraId="6EBC721D" w14:textId="77777777" w:rsidTr="00685B47">
        <w:tc>
          <w:tcPr>
            <w:tcW w:w="1509" w:type="pct"/>
          </w:tcPr>
          <w:p w14:paraId="4A497D81" w14:textId="77777777" w:rsidR="00267AE7" w:rsidRPr="00685B47" w:rsidRDefault="00267AE7" w:rsidP="00267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369" w:type="pct"/>
          </w:tcPr>
          <w:p w14:paraId="006098C1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685B47">
              <w:rPr>
                <w:rFonts w:asciiTheme="majorBidi" w:hAnsiTheme="majorBidi" w:cstheme="majorBidi"/>
                <w:sz w:val="29"/>
                <w:szCs w:val="29"/>
              </w:rPr>
              <w:t>63</w:t>
            </w:r>
          </w:p>
        </w:tc>
        <w:tc>
          <w:tcPr>
            <w:tcW w:w="82" w:type="pct"/>
          </w:tcPr>
          <w:p w14:paraId="14D0E441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2" w:type="pct"/>
          </w:tcPr>
          <w:p w14:paraId="2CD157AD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93" w:type="pct"/>
          </w:tcPr>
          <w:p w14:paraId="761D4352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5" w:type="pct"/>
          </w:tcPr>
          <w:p w14:paraId="5BAC8B09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685B47">
              <w:rPr>
                <w:rFonts w:asciiTheme="majorBidi" w:hAnsiTheme="majorBidi" w:cstheme="majorBidi"/>
                <w:sz w:val="29"/>
                <w:szCs w:val="29"/>
              </w:rPr>
              <w:t>63</w:t>
            </w:r>
          </w:p>
        </w:tc>
        <w:tc>
          <w:tcPr>
            <w:tcW w:w="93" w:type="pct"/>
          </w:tcPr>
          <w:p w14:paraId="055EC7FE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7" w:type="pct"/>
          </w:tcPr>
          <w:p w14:paraId="202B0815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82" w:type="pct"/>
          </w:tcPr>
          <w:p w14:paraId="2DE1D8EF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58" w:type="pct"/>
          </w:tcPr>
          <w:p w14:paraId="4C4C115B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685B47">
              <w:rPr>
                <w:rFonts w:asciiTheme="majorBidi" w:hAnsiTheme="majorBidi" w:cstheme="majorBidi"/>
                <w:sz w:val="29"/>
                <w:szCs w:val="29"/>
              </w:rPr>
              <w:t>63</w:t>
            </w:r>
          </w:p>
        </w:tc>
        <w:tc>
          <w:tcPr>
            <w:tcW w:w="93" w:type="pct"/>
          </w:tcPr>
          <w:p w14:paraId="1D42A34E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207FB99C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93" w:type="pct"/>
          </w:tcPr>
          <w:p w14:paraId="5F005A14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4" w:type="pct"/>
          </w:tcPr>
          <w:p w14:paraId="2B8CAB40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685B47">
              <w:rPr>
                <w:rFonts w:asciiTheme="majorBidi" w:hAnsiTheme="majorBidi" w:cstheme="majorBidi"/>
                <w:sz w:val="29"/>
                <w:szCs w:val="29"/>
              </w:rPr>
              <w:t>63</w:t>
            </w:r>
          </w:p>
        </w:tc>
        <w:tc>
          <w:tcPr>
            <w:tcW w:w="93" w:type="pct"/>
          </w:tcPr>
          <w:p w14:paraId="4E928500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48" w:type="pct"/>
          </w:tcPr>
          <w:p w14:paraId="6605272A" w14:textId="77777777" w:rsidR="00267AE7" w:rsidRPr="00685B47" w:rsidRDefault="00267AE7" w:rsidP="0026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31600" w:rsidRPr="00685B47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D26926" w:rsidRPr="00685B47" w14:paraId="5BDD1FAC" w14:textId="77777777" w:rsidTr="00685B47">
        <w:trPr>
          <w:trHeight w:val="68"/>
        </w:trPr>
        <w:tc>
          <w:tcPr>
            <w:tcW w:w="1509" w:type="pct"/>
          </w:tcPr>
          <w:p w14:paraId="4E72A60A" w14:textId="77777777" w:rsidR="00D26926" w:rsidRPr="00685B47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804" w:type="pct"/>
            <w:gridSpan w:val="3"/>
          </w:tcPr>
          <w:p w14:paraId="1F58AFDE" w14:textId="77777777" w:rsidR="00D26926" w:rsidRPr="00685B47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(ร้อยละ)</w:t>
            </w:r>
          </w:p>
        </w:tc>
        <w:tc>
          <w:tcPr>
            <w:tcW w:w="93" w:type="pct"/>
          </w:tcPr>
          <w:p w14:paraId="285F9025" w14:textId="77777777" w:rsidR="00D26926" w:rsidRPr="00685B47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5" w:type="pct"/>
            <w:gridSpan w:val="11"/>
          </w:tcPr>
          <w:p w14:paraId="7529B3A1" w14:textId="77777777" w:rsidR="00D26926" w:rsidRPr="00685B47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(พันบาท)</w:t>
            </w:r>
          </w:p>
        </w:tc>
      </w:tr>
      <w:tr w:rsidR="004A48B7" w:rsidRPr="00685B47" w14:paraId="22E663B0" w14:textId="77777777" w:rsidTr="00685B47">
        <w:tc>
          <w:tcPr>
            <w:tcW w:w="1509" w:type="pct"/>
          </w:tcPr>
          <w:p w14:paraId="4D14F0CF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เพ็ทฟอร์ม (ไทยแลนด์) จำกัด</w:t>
            </w:r>
          </w:p>
        </w:tc>
        <w:tc>
          <w:tcPr>
            <w:tcW w:w="369" w:type="pct"/>
          </w:tcPr>
          <w:p w14:paraId="3767218C" w14:textId="77777777" w:rsidR="004A48B7" w:rsidRPr="00685B47" w:rsidRDefault="006042CE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</w:t>
            </w:r>
          </w:p>
        </w:tc>
        <w:tc>
          <w:tcPr>
            <w:tcW w:w="82" w:type="pct"/>
          </w:tcPr>
          <w:p w14:paraId="0A7EC45D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2" w:type="pct"/>
          </w:tcPr>
          <w:p w14:paraId="3C3FE8B8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40</w:t>
            </w:r>
          </w:p>
        </w:tc>
        <w:tc>
          <w:tcPr>
            <w:tcW w:w="93" w:type="pct"/>
          </w:tcPr>
          <w:p w14:paraId="7ACFB8E0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5" w:type="pct"/>
          </w:tcPr>
          <w:p w14:paraId="0DF46802" w14:textId="77777777" w:rsidR="004A48B7" w:rsidRPr="00685B47" w:rsidRDefault="006042CE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8"/>
              <w:jc w:val="center"/>
              <w:rPr>
                <w:rFonts w:asciiTheme="majorBidi" w:hAnsiTheme="majorBidi" w:cstheme="majorBidi"/>
                <w:color w:val="0D0D0D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D0D0D"/>
                <w:sz w:val="29"/>
                <w:szCs w:val="29"/>
              </w:rPr>
              <w:t>75,000</w:t>
            </w:r>
          </w:p>
        </w:tc>
        <w:tc>
          <w:tcPr>
            <w:tcW w:w="93" w:type="pct"/>
          </w:tcPr>
          <w:p w14:paraId="7446C74D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7" w:type="pct"/>
          </w:tcPr>
          <w:p w14:paraId="5A58C61D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sz w:val="29"/>
                <w:szCs w:val="29"/>
              </w:rPr>
              <w:t>75,000</w:t>
            </w:r>
          </w:p>
        </w:tc>
        <w:tc>
          <w:tcPr>
            <w:tcW w:w="82" w:type="pct"/>
          </w:tcPr>
          <w:p w14:paraId="1AB52B2B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8" w:type="pct"/>
            <w:tcBorders>
              <w:bottom w:val="double" w:sz="4" w:space="0" w:color="auto"/>
            </w:tcBorders>
          </w:tcPr>
          <w:p w14:paraId="3345C1ED" w14:textId="77777777" w:rsidR="004A48B7" w:rsidRPr="00685B47" w:rsidRDefault="006042CE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5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30,000</w:t>
            </w:r>
          </w:p>
        </w:tc>
        <w:tc>
          <w:tcPr>
            <w:tcW w:w="93" w:type="pct"/>
          </w:tcPr>
          <w:p w14:paraId="162D6882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</w:tcPr>
          <w:p w14:paraId="670EFAAC" w14:textId="77777777" w:rsidR="004A48B7" w:rsidRPr="00685B47" w:rsidRDefault="004A48B7" w:rsidP="00D3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5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30,000</w:t>
            </w:r>
          </w:p>
        </w:tc>
        <w:tc>
          <w:tcPr>
            <w:tcW w:w="93" w:type="pct"/>
          </w:tcPr>
          <w:p w14:paraId="44B38235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64" w:type="pct"/>
            <w:tcBorders>
              <w:bottom w:val="double" w:sz="4" w:space="0" w:color="auto"/>
            </w:tcBorders>
          </w:tcPr>
          <w:p w14:paraId="35971068" w14:textId="77777777" w:rsidR="004A48B7" w:rsidRPr="00685B47" w:rsidRDefault="006042CE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24,000</w:t>
            </w:r>
          </w:p>
        </w:tc>
        <w:tc>
          <w:tcPr>
            <w:tcW w:w="93" w:type="pct"/>
          </w:tcPr>
          <w:p w14:paraId="7F5D47DC" w14:textId="77777777" w:rsidR="004A48B7" w:rsidRPr="00685B47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</w:tcPr>
          <w:p w14:paraId="389ABA35" w14:textId="77777777" w:rsidR="004A48B7" w:rsidRPr="00685B47" w:rsidRDefault="00D31600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85B4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39,000</w:t>
            </w:r>
          </w:p>
        </w:tc>
      </w:tr>
    </w:tbl>
    <w:p w14:paraId="7B8B2802" w14:textId="77777777" w:rsidR="00D1574E" w:rsidRPr="00BE3938" w:rsidRDefault="00D1574E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248AC319" w14:textId="77777777" w:rsidR="00E47D5D" w:rsidRPr="00685B47" w:rsidRDefault="00B353B6" w:rsidP="006A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29"/>
          <w:szCs w:val="29"/>
        </w:rPr>
        <w:sectPr w:rsidR="00E47D5D" w:rsidRPr="00685B47" w:rsidSect="00A66081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904" w:bottom="576" w:left="1152" w:header="720" w:footer="720" w:gutter="0"/>
          <w:paperSrc w:first="15" w:other="15"/>
          <w:cols w:space="720"/>
          <w:titlePg/>
        </w:sectPr>
      </w:pPr>
      <w:r w:rsidRPr="00685B47">
        <w:rPr>
          <w:rFonts w:asciiTheme="majorBidi" w:hAnsiTheme="majorBidi" w:cstheme="majorBidi"/>
          <w:spacing w:val="2"/>
          <w:sz w:val="29"/>
          <w:szCs w:val="29"/>
          <w:cs/>
        </w:rPr>
        <w:t>บริษัท เพ็ทฟอร์ม (ไทยแลนด์) จำกัด ดำเนิน</w:t>
      </w:r>
      <w:r w:rsidR="003B5983" w:rsidRPr="00685B47">
        <w:rPr>
          <w:rFonts w:asciiTheme="majorBidi" w:hAnsiTheme="majorBidi" w:cstheme="majorBidi"/>
          <w:spacing w:val="2"/>
          <w:sz w:val="29"/>
          <w:szCs w:val="29"/>
          <w:cs/>
        </w:rPr>
        <w:t>ธุรกิจในประเทศไทยและดำเนิน</w:t>
      </w:r>
      <w:r w:rsidRPr="00685B47">
        <w:rPr>
          <w:rFonts w:asciiTheme="majorBidi" w:hAnsiTheme="majorBidi" w:cstheme="majorBidi"/>
          <w:spacing w:val="2"/>
          <w:sz w:val="29"/>
          <w:szCs w:val="29"/>
          <w:cs/>
        </w:rPr>
        <w:t>ธุรกิจหลักเกี่ยวกับการผลิ</w:t>
      </w:r>
      <w:r w:rsidR="004223F4" w:rsidRPr="00685B47">
        <w:rPr>
          <w:rFonts w:asciiTheme="majorBidi" w:hAnsiTheme="majorBidi" w:cstheme="majorBidi"/>
          <w:spacing w:val="2"/>
          <w:sz w:val="29"/>
          <w:szCs w:val="29"/>
          <w:cs/>
        </w:rPr>
        <w:t>ตและจัดจำหน่าย</w:t>
      </w:r>
      <w:r w:rsidR="00DE7E8B" w:rsidRPr="00685B47">
        <w:rPr>
          <w:rFonts w:asciiTheme="majorBidi" w:hAnsiTheme="majorBidi" w:cstheme="majorBidi"/>
          <w:spacing w:val="2"/>
          <w:sz w:val="29"/>
          <w:szCs w:val="29"/>
          <w:cs/>
        </w:rPr>
        <w:t>พลาสติกขึ้นรูปขวด ฝาจุกเกลียว</w:t>
      </w:r>
      <w:r w:rsidR="00021A9E" w:rsidRPr="00685B47">
        <w:rPr>
          <w:rFonts w:asciiTheme="majorBidi" w:hAnsiTheme="majorBidi" w:cstheme="majorBidi"/>
          <w:spacing w:val="2"/>
          <w:sz w:val="29"/>
          <w:szCs w:val="29"/>
          <w:cs/>
        </w:rPr>
        <w:t>และข</w:t>
      </w:r>
      <w:r w:rsidRPr="00685B47">
        <w:rPr>
          <w:rFonts w:asciiTheme="majorBidi" w:hAnsiTheme="majorBidi" w:cstheme="majorBidi"/>
          <w:spacing w:val="2"/>
          <w:sz w:val="29"/>
          <w:szCs w:val="29"/>
          <w:cs/>
        </w:rPr>
        <w:t>วดพลาสติก</w:t>
      </w:r>
      <w:r w:rsidR="004223F4" w:rsidRPr="00685B47">
        <w:rPr>
          <w:rFonts w:asciiTheme="majorBidi" w:hAnsiTheme="majorBidi" w:cstheme="majorBidi"/>
          <w:spacing w:val="2"/>
          <w:sz w:val="29"/>
          <w:szCs w:val="29"/>
          <w:cs/>
        </w:rPr>
        <w:t xml:space="preserve"> ซึ่งบริษัทร่วมนี้ไม่ได้จดทะเบียนในตลาด</w:t>
      </w:r>
      <w:r w:rsidR="004223F4" w:rsidRPr="00685B47">
        <w:rPr>
          <w:rFonts w:asciiTheme="majorBidi" w:hAnsiTheme="majorBidi" w:cstheme="majorBidi"/>
          <w:sz w:val="29"/>
          <w:szCs w:val="29"/>
          <w:cs/>
        </w:rPr>
        <w:t>หลักทรัพย์ ดังนั้นจึงไม่มีราคาที่เปิดเผยต่อสาธารณชน</w:t>
      </w:r>
    </w:p>
    <w:p w14:paraId="7A6B5EFC" w14:textId="77777777" w:rsidR="00BC3210" w:rsidRPr="00D36B78" w:rsidRDefault="00BD6E36" w:rsidP="00194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194490">
        <w:rPr>
          <w:rFonts w:ascii="Angsana New" w:hAnsi="Angsana New"/>
          <w:b/>
          <w:bCs/>
          <w:sz w:val="30"/>
          <w:szCs w:val="30"/>
        </w:rPr>
        <w:tab/>
      </w:r>
      <w:r w:rsidR="00035D45" w:rsidRPr="00D36B7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427DFA3" w14:textId="77777777" w:rsidR="00035D45" w:rsidRPr="00D36B78" w:rsidRDefault="00035D45" w:rsidP="00444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  <w:cs/>
        </w:rPr>
      </w:pPr>
    </w:p>
    <w:p w14:paraId="08BB2DE2" w14:textId="77777777" w:rsidR="004818D9" w:rsidRPr="00D36B78" w:rsidRDefault="004818D9" w:rsidP="00444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Pr="00D36B78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8E3CD6">
        <w:rPr>
          <w:rFonts w:ascii="Angsana New" w:hAnsi="Angsana New"/>
          <w:sz w:val="30"/>
          <w:szCs w:val="30"/>
        </w:rPr>
        <w:t>31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 มีนาคม </w:t>
      </w:r>
      <w:r w:rsidR="00513284">
        <w:rPr>
          <w:rFonts w:ascii="Angsana New" w:hAnsi="Angsana New"/>
          <w:sz w:val="30"/>
          <w:szCs w:val="30"/>
        </w:rPr>
        <w:t>2563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 และ </w:t>
      </w:r>
      <w:r w:rsidR="00513284" w:rsidRPr="00D36B78">
        <w:rPr>
          <w:rFonts w:ascii="Angsana New" w:hAnsi="Angsana New"/>
          <w:sz w:val="30"/>
          <w:szCs w:val="30"/>
        </w:rPr>
        <w:t xml:space="preserve">30 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กันยายน </w:t>
      </w:r>
      <w:r w:rsidR="008E3CD6">
        <w:rPr>
          <w:rFonts w:ascii="Angsana New" w:hAnsi="Angsana New" w:hint="cs"/>
          <w:sz w:val="30"/>
          <w:szCs w:val="30"/>
          <w:cs/>
          <w:lang w:val="th-TH"/>
        </w:rPr>
        <w:t>25</w:t>
      </w:r>
      <w:r w:rsidR="00513284">
        <w:rPr>
          <w:rFonts w:ascii="Angsana New" w:hAnsi="Angsana New"/>
          <w:sz w:val="30"/>
          <w:szCs w:val="30"/>
        </w:rPr>
        <w:t>62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 </w:t>
      </w:r>
      <w:r w:rsidR="006A4C4E" w:rsidRPr="00D36B78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8E3CD6">
        <w:rPr>
          <w:rFonts w:ascii="Angsana New" w:hAnsi="Angsana New"/>
          <w:sz w:val="30"/>
          <w:szCs w:val="30"/>
        </w:rPr>
        <w:t>31</w:t>
      </w:r>
      <w:r w:rsidR="00513284" w:rsidRPr="00D36B78">
        <w:rPr>
          <w:rFonts w:ascii="Angsana New" w:hAnsi="Angsana New"/>
          <w:sz w:val="30"/>
          <w:szCs w:val="30"/>
        </w:rPr>
        <w:t xml:space="preserve"> 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มีนาคม </w:t>
      </w:r>
      <w:r w:rsidR="008E3CD6">
        <w:rPr>
          <w:rFonts w:ascii="Angsana New" w:hAnsi="Angsana New"/>
          <w:sz w:val="30"/>
          <w:szCs w:val="30"/>
        </w:rPr>
        <w:t>25</w:t>
      </w:r>
      <w:r w:rsidR="00513284">
        <w:rPr>
          <w:rFonts w:ascii="Angsana New" w:hAnsi="Angsana New"/>
          <w:sz w:val="30"/>
          <w:szCs w:val="30"/>
        </w:rPr>
        <w:t>63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 และ </w:t>
      </w:r>
      <w:r w:rsidR="00513284">
        <w:rPr>
          <w:rFonts w:ascii="Angsana New" w:hAnsi="Angsana New"/>
          <w:sz w:val="30"/>
          <w:szCs w:val="30"/>
        </w:rPr>
        <w:t>2562</w:t>
      </w:r>
      <w:r w:rsidR="00513284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มีดังนี้</w:t>
      </w:r>
    </w:p>
    <w:p w14:paraId="0FDBFD63" w14:textId="77777777" w:rsidR="002D74CC" w:rsidRPr="00D36B78" w:rsidRDefault="002D74CC" w:rsidP="002D7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74" w:tblpY="47"/>
        <w:tblW w:w="14040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09"/>
        <w:gridCol w:w="560"/>
        <w:gridCol w:w="1420"/>
        <w:gridCol w:w="178"/>
        <w:gridCol w:w="1082"/>
        <w:gridCol w:w="11"/>
        <w:gridCol w:w="1069"/>
        <w:gridCol w:w="191"/>
        <w:gridCol w:w="990"/>
        <w:gridCol w:w="180"/>
        <w:gridCol w:w="99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592EB1" w:rsidRPr="00D36B78" w14:paraId="0D1469B1" w14:textId="77777777" w:rsidTr="00444677">
        <w:trPr>
          <w:cantSplit/>
          <w:tblHeader/>
        </w:trPr>
        <w:tc>
          <w:tcPr>
            <w:tcW w:w="2509" w:type="dxa"/>
            <w:tcBorders>
              <w:top w:val="nil"/>
            </w:tcBorders>
            <w:vAlign w:val="center"/>
            <w:hideMark/>
          </w:tcPr>
          <w:p w14:paraId="059480FB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</w:tcBorders>
            <w:vAlign w:val="center"/>
            <w:hideMark/>
          </w:tcPr>
          <w:p w14:paraId="2D24D1A3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88B1362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373" w:type="dxa"/>
            <w:gridSpan w:val="15"/>
            <w:tcBorders>
              <w:top w:val="nil"/>
              <w:bottom w:val="nil"/>
            </w:tcBorders>
          </w:tcPr>
          <w:p w14:paraId="0A738726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92EB1" w:rsidRPr="00D36B78" w14:paraId="7939CE42" w14:textId="77777777" w:rsidTr="00444677">
        <w:trPr>
          <w:cantSplit/>
          <w:tblHeader/>
        </w:trPr>
        <w:tc>
          <w:tcPr>
            <w:tcW w:w="2509" w:type="dxa"/>
            <w:tcBorders>
              <w:top w:val="nil"/>
            </w:tcBorders>
            <w:vAlign w:val="center"/>
          </w:tcPr>
          <w:p w14:paraId="63275735" w14:textId="77777777"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77497706" w14:textId="77777777"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บริษัทย่อย</w:t>
            </w:r>
          </w:p>
        </w:tc>
        <w:tc>
          <w:tcPr>
            <w:tcW w:w="1980" w:type="dxa"/>
            <w:gridSpan w:val="2"/>
            <w:tcBorders>
              <w:top w:val="nil"/>
            </w:tcBorders>
            <w:vAlign w:val="center"/>
          </w:tcPr>
          <w:p w14:paraId="58681B29" w14:textId="77777777"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2CE6E902" w14:textId="77777777"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ลักษณะธุรกิจ</w:t>
            </w:r>
          </w:p>
        </w:tc>
        <w:tc>
          <w:tcPr>
            <w:tcW w:w="178" w:type="dxa"/>
            <w:tcBorders>
              <w:top w:val="nil"/>
            </w:tcBorders>
          </w:tcPr>
          <w:p w14:paraId="3185C7E5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62" w:type="dxa"/>
            <w:gridSpan w:val="3"/>
            <w:tcBorders>
              <w:top w:val="nil"/>
            </w:tcBorders>
            <w:shd w:val="clear" w:color="auto" w:fill="auto"/>
          </w:tcPr>
          <w:p w14:paraId="745271AF" w14:textId="77777777"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9E02A15" w14:textId="77777777"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สัดส่วนความเป็นเจ้าของ</w:t>
            </w:r>
          </w:p>
        </w:tc>
        <w:tc>
          <w:tcPr>
            <w:tcW w:w="191" w:type="dxa"/>
            <w:tcBorders>
              <w:top w:val="nil"/>
            </w:tcBorders>
            <w:shd w:val="clear" w:color="auto" w:fill="auto"/>
          </w:tcPr>
          <w:p w14:paraId="47BB237F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shd w:val="clear" w:color="auto" w:fill="auto"/>
          </w:tcPr>
          <w:p w14:paraId="714D9DFE" w14:textId="77777777"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49B317D4" w14:textId="77777777"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76A5F1E9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</w:tcBorders>
            <w:shd w:val="clear" w:color="auto" w:fill="auto"/>
          </w:tcPr>
          <w:p w14:paraId="573E65F0" w14:textId="77777777"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0FD9906B" w14:textId="77777777"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885FF63" w14:textId="77777777"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shd w:val="clear" w:color="auto" w:fill="auto"/>
          </w:tcPr>
          <w:p w14:paraId="37A33A61" w14:textId="77777777" w:rsidR="00332275" w:rsidRPr="00D36B78" w:rsidRDefault="00621437" w:rsidP="00332275">
            <w:pPr>
              <w:pStyle w:val="acctfourfigures"/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</w:t>
            </w:r>
            <w:r w:rsidR="00592EB1"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สำหรับงวด</w:t>
            </w:r>
          </w:p>
          <w:p w14:paraId="0C0364AC" w14:textId="77777777" w:rsidR="00592EB1" w:rsidRPr="00D36B78" w:rsidRDefault="006D20D2" w:rsidP="00332275">
            <w:pPr>
              <w:pStyle w:val="acctfourfigures"/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หก</w:t>
            </w:r>
            <w:r w:rsidR="00592EB1"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เดือนสิ้นสุดวันที่</w:t>
            </w:r>
          </w:p>
        </w:tc>
      </w:tr>
      <w:tr w:rsidR="006D20D2" w:rsidRPr="00D36B78" w14:paraId="3C94F97D" w14:textId="77777777" w:rsidTr="00444677">
        <w:trPr>
          <w:cantSplit/>
          <w:trHeight w:val="389"/>
          <w:tblHeader/>
        </w:trPr>
        <w:tc>
          <w:tcPr>
            <w:tcW w:w="2509" w:type="dxa"/>
          </w:tcPr>
          <w:p w14:paraId="39AAA786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14:paraId="62E988BC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342F71F5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3" w:type="dxa"/>
            <w:gridSpan w:val="2"/>
            <w:tcBorders>
              <w:top w:val="nil"/>
            </w:tcBorders>
            <w:shd w:val="clear" w:color="auto" w:fill="auto"/>
          </w:tcPr>
          <w:p w14:paraId="1B339FCB" w14:textId="77777777" w:rsidR="006D20D2" w:rsidRPr="006D20D2" w:rsidRDefault="008E3CD6" w:rsidP="006D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D20D2" w:rsidRPr="006D20D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9" w:type="dxa"/>
            <w:tcBorders>
              <w:top w:val="nil"/>
            </w:tcBorders>
            <w:shd w:val="clear" w:color="auto" w:fill="auto"/>
          </w:tcPr>
          <w:p w14:paraId="2685F5C8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1" w:type="dxa"/>
            <w:tcBorders>
              <w:top w:val="nil"/>
            </w:tcBorders>
            <w:shd w:val="clear" w:color="auto" w:fill="auto"/>
          </w:tcPr>
          <w:p w14:paraId="7C32B49F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0483617" w14:textId="77777777" w:rsidR="006D20D2" w:rsidRPr="006D20D2" w:rsidRDefault="008E3CD6" w:rsidP="006D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D20D2" w:rsidRPr="006D20D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D4FF3C9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F484148" w14:textId="77777777" w:rsidR="006D20D2" w:rsidRPr="00D36B78" w:rsidRDefault="006D20D2" w:rsidP="0044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1FD4A23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D11F89B" w14:textId="77777777" w:rsidR="006D20D2" w:rsidRPr="006D20D2" w:rsidRDefault="008E3CD6" w:rsidP="006D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D20D2" w:rsidRPr="006D20D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57B2E9F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1B85B37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188FEB1B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43B1F09" w14:textId="77777777" w:rsidR="006D20D2" w:rsidRPr="006D20D2" w:rsidRDefault="008E3CD6" w:rsidP="006D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D20D2" w:rsidRPr="006D20D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B227DE7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544D466" w14:textId="77777777" w:rsidR="006D20D2" w:rsidRPr="006D20D2" w:rsidRDefault="008E3CD6" w:rsidP="006D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D20D2" w:rsidRPr="006D20D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6D20D2" w:rsidRPr="00D36B78" w14:paraId="6D8165FF" w14:textId="77777777" w:rsidTr="00444677">
        <w:trPr>
          <w:cantSplit/>
          <w:trHeight w:val="389"/>
          <w:tblHeader/>
        </w:trPr>
        <w:tc>
          <w:tcPr>
            <w:tcW w:w="2509" w:type="dxa"/>
          </w:tcPr>
          <w:p w14:paraId="3A33FF3C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14:paraId="77D37DEE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07930B33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3" w:type="dxa"/>
            <w:gridSpan w:val="2"/>
          </w:tcPr>
          <w:p w14:paraId="2F216132" w14:textId="77777777" w:rsidR="006D20D2" w:rsidRPr="006D20D2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20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D20D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069" w:type="dxa"/>
            <w:hideMark/>
          </w:tcPr>
          <w:p w14:paraId="2E9A8173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91" w:type="dxa"/>
          </w:tcPr>
          <w:p w14:paraId="7864DAC9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2A5232" w14:textId="77777777" w:rsidR="006D20D2" w:rsidRPr="006D20D2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20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D20D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02A027B4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51FC835" w14:textId="77777777" w:rsidR="006D20D2" w:rsidRPr="00D36B78" w:rsidRDefault="006D20D2" w:rsidP="0044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14:paraId="3F506C5A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B599409" w14:textId="77777777" w:rsidR="006D20D2" w:rsidRPr="006D20D2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20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D20D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0690E0DC" w14:textId="77777777" w:rsidR="006D20D2" w:rsidRPr="00D36B78" w:rsidRDefault="006D20D2" w:rsidP="006D20D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7F0F0540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14:paraId="7E496454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09AE2EC" w14:textId="77777777" w:rsidR="006D20D2" w:rsidRPr="006D20D2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20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D20D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3100740B" w14:textId="77777777" w:rsidR="006D20D2" w:rsidRPr="00D36B78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708A95" w14:textId="77777777" w:rsidR="006D20D2" w:rsidRPr="006D20D2" w:rsidRDefault="006D20D2" w:rsidP="006D2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20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D20D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84DFE" w:rsidRPr="00D36B78" w14:paraId="213F0743" w14:textId="77777777" w:rsidTr="00444677">
        <w:trPr>
          <w:cantSplit/>
          <w:trHeight w:val="389"/>
          <w:tblHeader/>
        </w:trPr>
        <w:tc>
          <w:tcPr>
            <w:tcW w:w="2509" w:type="dxa"/>
          </w:tcPr>
          <w:p w14:paraId="1832C8D2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14:paraId="6F4EEA64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4182F0D2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2" w:type="dxa"/>
            <w:gridSpan w:val="3"/>
          </w:tcPr>
          <w:p w14:paraId="575D70BE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191" w:type="dxa"/>
          </w:tcPr>
          <w:p w14:paraId="36BB1BAA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850" w:type="dxa"/>
            <w:gridSpan w:val="9"/>
          </w:tcPr>
          <w:p w14:paraId="43211F26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180" w:type="dxa"/>
          </w:tcPr>
          <w:p w14:paraId="68B4DF33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14:paraId="7DE3A507" w14:textId="77777777"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</w:tr>
      <w:tr w:rsidR="00984DFE" w:rsidRPr="00D36B78" w14:paraId="1BE54376" w14:textId="77777777" w:rsidTr="00444677">
        <w:trPr>
          <w:cantSplit/>
        </w:trPr>
        <w:tc>
          <w:tcPr>
            <w:tcW w:w="2509" w:type="dxa"/>
            <w:hideMark/>
          </w:tcPr>
          <w:p w14:paraId="0A0669CA" w14:textId="77777777" w:rsidR="00984DFE" w:rsidRPr="00D36B78" w:rsidRDefault="00984DFE" w:rsidP="00A4434D">
            <w:pPr>
              <w:spacing w:line="240" w:lineRule="auto"/>
              <w:ind w:righ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980" w:type="dxa"/>
            <w:gridSpan w:val="2"/>
          </w:tcPr>
          <w:p w14:paraId="331512B2" w14:textId="77777777" w:rsidR="00984DFE" w:rsidRPr="00D36B78" w:rsidRDefault="00984DFE" w:rsidP="00A4434D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4A7B05DD" w14:textId="77777777"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14:paraId="6C9CC8E6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gridSpan w:val="2"/>
          </w:tcPr>
          <w:p w14:paraId="55D402AF" w14:textId="77777777" w:rsidR="00984DFE" w:rsidRPr="00D36B78" w:rsidRDefault="00984DFE" w:rsidP="00A4434D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91" w:type="dxa"/>
          </w:tcPr>
          <w:p w14:paraId="4177D967" w14:textId="77777777"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DDC187D" w14:textId="77777777" w:rsidR="00984DFE" w:rsidRPr="00D36B78" w:rsidRDefault="00984DFE" w:rsidP="00A4434D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6FA4459B" w14:textId="77777777"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C0F2F1E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3D8F4347" w14:textId="77777777"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C14C92B" w14:textId="77777777" w:rsidR="00984DFE" w:rsidRPr="00D36B78" w:rsidRDefault="00984DFE" w:rsidP="00A4434D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04765050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49F3D0CC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99E03BE" w14:textId="77777777"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E025D80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BC9CA4C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0" w:type="dxa"/>
          </w:tcPr>
          <w:p w14:paraId="7762946E" w14:textId="77777777"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3A520C" w:rsidRPr="00D36B78" w14:paraId="4953D0F1" w14:textId="77777777" w:rsidTr="00444677">
        <w:trPr>
          <w:cantSplit/>
        </w:trPr>
        <w:tc>
          <w:tcPr>
            <w:tcW w:w="2509" w:type="dxa"/>
            <w:hideMark/>
          </w:tcPr>
          <w:p w14:paraId="4559D750" w14:textId="77777777" w:rsidR="003A520C" w:rsidRPr="00444677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44467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เสริมสุข โฮลดิ้งส์ จำกัด</w:t>
            </w:r>
          </w:p>
        </w:tc>
        <w:tc>
          <w:tcPr>
            <w:tcW w:w="1980" w:type="dxa"/>
            <w:gridSpan w:val="2"/>
            <w:hideMark/>
          </w:tcPr>
          <w:p w14:paraId="22A602EA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การลงทุนและถือหุ้นในบริษัทอื่น</w:t>
            </w:r>
          </w:p>
        </w:tc>
        <w:tc>
          <w:tcPr>
            <w:tcW w:w="178" w:type="dxa"/>
          </w:tcPr>
          <w:p w14:paraId="55CA7F3B" w14:textId="77777777" w:rsidR="003A520C" w:rsidRPr="00D36B78" w:rsidRDefault="003A520C" w:rsidP="003A520C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547FEB6D" w14:textId="77777777" w:rsidR="003A520C" w:rsidRPr="00D36B78" w:rsidRDefault="003A520C" w:rsidP="003A520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A778B24" w14:textId="77777777" w:rsidR="003A520C" w:rsidRPr="00D36B78" w:rsidRDefault="003A520C" w:rsidP="003A520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  <w:gridSpan w:val="2"/>
          </w:tcPr>
          <w:p w14:paraId="6721B60C" w14:textId="77777777" w:rsidR="003A520C" w:rsidRPr="00D36B78" w:rsidRDefault="003A520C" w:rsidP="003A520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51DFA0" w14:textId="77777777" w:rsidR="003A520C" w:rsidRPr="00D36B78" w:rsidRDefault="003A520C" w:rsidP="003A520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91" w:type="dxa"/>
          </w:tcPr>
          <w:p w14:paraId="46FCBADE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9A3E6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93192CE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2DD9EA63" w14:textId="77777777" w:rsidR="003A520C" w:rsidRPr="00D36B78" w:rsidRDefault="003A520C" w:rsidP="003A520C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C01B3FB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86259C3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401A3C72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DBA81" w14:textId="77777777" w:rsidR="003A520C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D38BF94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651A6D00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489D8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1B8EC14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7E456F1D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C4A00C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A3CD795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274632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CC88D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166A1A4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520C" w:rsidRPr="00D36B78" w14:paraId="61B80617" w14:textId="77777777" w:rsidTr="00444677">
        <w:trPr>
          <w:cantSplit/>
        </w:trPr>
        <w:tc>
          <w:tcPr>
            <w:tcW w:w="2509" w:type="dxa"/>
            <w:hideMark/>
          </w:tcPr>
          <w:p w14:paraId="2F838884" w14:textId="77777777" w:rsidR="003A520C" w:rsidRPr="00444677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4677">
              <w:rPr>
                <w:rFonts w:ascii="Angsana New" w:hAnsi="Angsana New"/>
                <w:sz w:val="30"/>
                <w:szCs w:val="30"/>
              </w:rPr>
              <w:t>Great Brands Limited</w:t>
            </w:r>
          </w:p>
        </w:tc>
        <w:tc>
          <w:tcPr>
            <w:tcW w:w="1980" w:type="dxa"/>
            <w:gridSpan w:val="2"/>
          </w:tcPr>
          <w:p w14:paraId="6418F70F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78" w:type="dxa"/>
          </w:tcPr>
          <w:p w14:paraId="2CCAE2C0" w14:textId="77777777" w:rsidR="003A520C" w:rsidRPr="00D36B78" w:rsidRDefault="003A520C" w:rsidP="003A520C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14:paraId="7E69B397" w14:textId="77777777" w:rsidR="003A520C" w:rsidRPr="00D36B78" w:rsidRDefault="003A520C" w:rsidP="003A520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080" w:type="dxa"/>
            <w:gridSpan w:val="2"/>
          </w:tcPr>
          <w:p w14:paraId="381BB1E0" w14:textId="77777777" w:rsidR="003A520C" w:rsidRPr="00D36B78" w:rsidRDefault="003A520C" w:rsidP="003A520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181" w:type="dxa"/>
            <w:gridSpan w:val="2"/>
          </w:tcPr>
          <w:p w14:paraId="1983A855" w14:textId="77777777" w:rsidR="003A520C" w:rsidRPr="00816EAC" w:rsidRDefault="003A520C" w:rsidP="003A520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jc w:val="center"/>
              <w:rPr>
                <w:rFonts w:ascii="Angsana New" w:hAnsi="Angsana New"/>
                <w:color w:val="0D0D0D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170" w:type="dxa"/>
            <w:gridSpan w:val="2"/>
          </w:tcPr>
          <w:p w14:paraId="6ADD8311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80" w:type="dxa"/>
          </w:tcPr>
          <w:p w14:paraId="4EFA1A3C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D61C3" w14:textId="77777777" w:rsidR="003A520C" w:rsidRPr="00574C1D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14:paraId="412C5A3E" w14:textId="77777777" w:rsidR="003A520C" w:rsidRPr="00D36B78" w:rsidRDefault="003A520C" w:rsidP="003A520C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5D8EE5A5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14:paraId="4E0CE513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CE696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E6FCC7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7C5AE5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520C" w:rsidRPr="00D36B78" w14:paraId="5FD324D7" w14:textId="77777777" w:rsidTr="00444677">
        <w:trPr>
          <w:cantSplit/>
        </w:trPr>
        <w:tc>
          <w:tcPr>
            <w:tcW w:w="2509" w:type="dxa"/>
            <w:tcBorders>
              <w:bottom w:val="nil"/>
            </w:tcBorders>
            <w:hideMark/>
          </w:tcPr>
          <w:p w14:paraId="6BCE86C8" w14:textId="77777777" w:rsidR="003A520C" w:rsidRPr="00444677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4467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เสริมสุข เทรนนิ่ง จำกัด</w:t>
            </w:r>
          </w:p>
        </w:tc>
        <w:tc>
          <w:tcPr>
            <w:tcW w:w="1980" w:type="dxa"/>
            <w:gridSpan w:val="2"/>
            <w:tcBorders>
              <w:bottom w:val="nil"/>
            </w:tcBorders>
            <w:hideMark/>
          </w:tcPr>
          <w:p w14:paraId="6D158C1B" w14:textId="77777777" w:rsidR="003A520C" w:rsidRPr="00D36B78" w:rsidRDefault="003A520C" w:rsidP="003A520C">
            <w:pPr>
              <w:tabs>
                <w:tab w:val="clear" w:pos="454"/>
                <w:tab w:val="decimal" w:pos="461"/>
              </w:tabs>
              <w:ind w:left="299" w:hanging="299"/>
              <w:rPr>
                <w:rFonts w:ascii="Angsana New" w:hAnsi="Angsana New"/>
                <w:b/>
                <w:bCs/>
                <w:lang w:val="en-GB" w:eastAsia="en-GB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78" w:type="dxa"/>
            <w:tcBorders>
              <w:bottom w:val="nil"/>
            </w:tcBorders>
          </w:tcPr>
          <w:p w14:paraId="6EACE5E9" w14:textId="77777777" w:rsidR="003A520C" w:rsidRPr="00D36B78" w:rsidRDefault="003A520C" w:rsidP="003A520C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79FD1074" w14:textId="77777777" w:rsidR="003A520C" w:rsidRPr="00D36B78" w:rsidRDefault="003A520C" w:rsidP="003A520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C6D393C" w14:textId="77777777" w:rsidR="003A520C" w:rsidRPr="00D36B78" w:rsidRDefault="003A520C" w:rsidP="003A520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05399FD2" w14:textId="77777777" w:rsidR="003A520C" w:rsidRPr="00D36B78" w:rsidRDefault="003A520C" w:rsidP="003A520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B4F9DC" w14:textId="77777777" w:rsidR="003A520C" w:rsidRPr="00D36B78" w:rsidRDefault="003A520C" w:rsidP="003A520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91" w:type="dxa"/>
            <w:tcBorders>
              <w:bottom w:val="nil"/>
            </w:tcBorders>
          </w:tcPr>
          <w:p w14:paraId="4FE213BC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F1BF095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DE96370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5D989B53" w14:textId="77777777" w:rsidR="003A520C" w:rsidRPr="00D36B78" w:rsidRDefault="003A520C" w:rsidP="003A520C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28B9E9C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150B040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0F86381B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327C5" w14:textId="77777777" w:rsidR="003A520C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EB98C3D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2F45F649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0622F7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8782C68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454C60FB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3156CD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5DBB33D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87810EA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2DAE1B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07D3E7E" w14:textId="77777777" w:rsidR="003A520C" w:rsidRPr="00D36B78" w:rsidRDefault="003A520C" w:rsidP="003A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20D2" w:rsidRPr="00D36B78" w14:paraId="655CBAD1" w14:textId="77777777" w:rsidTr="00444677">
        <w:trPr>
          <w:cantSplit/>
          <w:trHeight w:val="197"/>
        </w:trPr>
        <w:tc>
          <w:tcPr>
            <w:tcW w:w="2509" w:type="dxa"/>
            <w:tcBorders>
              <w:top w:val="nil"/>
              <w:bottom w:val="nil"/>
            </w:tcBorders>
            <w:hideMark/>
          </w:tcPr>
          <w:p w14:paraId="4239275F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25A82F98" w14:textId="77777777" w:rsidR="006D20D2" w:rsidRPr="00D36B78" w:rsidRDefault="006D20D2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14:paraId="4036AA05" w14:textId="77777777" w:rsidR="006D20D2" w:rsidRPr="00D36B78" w:rsidRDefault="006D20D2" w:rsidP="003801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C254674" w14:textId="77777777" w:rsidR="006D20D2" w:rsidRPr="00D36B78" w:rsidRDefault="006D20D2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0D0C924E" w14:textId="77777777" w:rsidR="006D20D2" w:rsidRPr="00D36B78" w:rsidRDefault="006D20D2" w:rsidP="00380170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36557CB9" w14:textId="77777777" w:rsidR="006D20D2" w:rsidRPr="00D36B78" w:rsidRDefault="006D20D2" w:rsidP="00380170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089E9C81" w14:textId="77777777" w:rsidR="006D20D2" w:rsidRPr="00D36B78" w:rsidRDefault="006D20D2" w:rsidP="00380170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7E6A56E" w14:textId="77777777" w:rsidR="006D20D2" w:rsidRPr="00D36B78" w:rsidRDefault="006D20D2" w:rsidP="00380170">
            <w:pPr>
              <w:pStyle w:val="acctfourfigures"/>
              <w:tabs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653903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4490FF1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F5611A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9AE009" w14:textId="77777777" w:rsidR="006D20D2" w:rsidRPr="00D36B78" w:rsidRDefault="003A520C" w:rsidP="00BD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919EF3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8B966A" w14:textId="77777777" w:rsidR="006D20D2" w:rsidRPr="00D36B78" w:rsidRDefault="006D20D2" w:rsidP="00BD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161495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207B30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22AFDD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C17971" w14:textId="77777777" w:rsidR="006D20D2" w:rsidRPr="00D36B78" w:rsidRDefault="006D20D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177CACE" w14:textId="77777777" w:rsidR="00A4434D" w:rsidRPr="00D36B78" w:rsidRDefault="00A4434D" w:rsidP="00D76B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BAC035F" w14:textId="77777777" w:rsidR="00E549B9" w:rsidRPr="00260ECE" w:rsidRDefault="004D0C92" w:rsidP="00D76B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260ECE">
        <w:rPr>
          <w:rFonts w:ascii="Angsana New" w:hAnsi="Angsana New" w:cs="Angsana New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 w:rsidRPr="00260ECE">
        <w:rPr>
          <w:rFonts w:ascii="Angsana New" w:hAnsi="Angsana New" w:cs="Angsana New"/>
          <w:sz w:val="30"/>
          <w:szCs w:val="30"/>
        </w:rPr>
        <w:t xml:space="preserve"> Great Brands Limited </w:t>
      </w:r>
      <w:r w:rsidRPr="00260ECE">
        <w:rPr>
          <w:rFonts w:ascii="Angsana New" w:hAnsi="Angsana New" w:cs="Angsana New"/>
          <w:sz w:val="30"/>
          <w:szCs w:val="30"/>
          <w:cs/>
        </w:rPr>
        <w:t>ดำเนินธุรกิจในประเทศฮ่องกง</w:t>
      </w:r>
    </w:p>
    <w:p w14:paraId="710A38BD" w14:textId="77777777" w:rsidR="00C51DA5" w:rsidRPr="00D36B78" w:rsidRDefault="00C51DA5" w:rsidP="006B2351">
      <w:pPr>
        <w:tabs>
          <w:tab w:val="clear" w:pos="907"/>
        </w:tabs>
        <w:spacing w:line="240" w:lineRule="auto"/>
        <w:ind w:right="387"/>
        <w:jc w:val="thaiDistribute"/>
        <w:rPr>
          <w:rFonts w:ascii="Angsana New" w:hAnsi="Angsana New"/>
          <w:color w:val="000000"/>
          <w:sz w:val="30"/>
          <w:szCs w:val="30"/>
          <w:highlight w:val="yellow"/>
          <w:cs/>
        </w:rPr>
        <w:sectPr w:rsidR="00C51DA5" w:rsidRPr="00D36B78" w:rsidSect="00E67BC6">
          <w:footerReference w:type="first" r:id="rId19"/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titlePg/>
        </w:sectPr>
      </w:pPr>
    </w:p>
    <w:p w14:paraId="302F93B6" w14:textId="77777777" w:rsidR="00B155AC" w:rsidRPr="006B2351" w:rsidRDefault="00BD6E36" w:rsidP="00194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94490">
        <w:rPr>
          <w:rFonts w:ascii="Angsana New" w:hAnsi="Angsana New"/>
          <w:b/>
          <w:bCs/>
          <w:sz w:val="30"/>
          <w:szCs w:val="30"/>
        </w:rPr>
        <w:tab/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C427A12" w14:textId="77777777" w:rsidR="00210C85" w:rsidRPr="007A5148" w:rsidRDefault="00210C85" w:rsidP="00210C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</w:p>
    <w:p w14:paraId="0D51CCEC" w14:textId="77777777" w:rsidR="0036699E" w:rsidRPr="00E30AF3" w:rsidRDefault="0036699E" w:rsidP="00DD1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18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>การซื้อ จำหน่ายและโอนอาคารและอุปกรณ์ระหว่างงวด</w:t>
      </w:r>
      <w:r w:rsidR="002459D6">
        <w:rPr>
          <w:rFonts w:ascii="Angsana New" w:hAnsi="Angsana New" w:hint="cs"/>
          <w:color w:val="000000"/>
          <w:spacing w:val="4"/>
          <w:sz w:val="30"/>
          <w:szCs w:val="30"/>
          <w:cs/>
        </w:rPr>
        <w:t>หก</w:t>
      </w: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เดือนสิ้นสุดวันที่ </w:t>
      </w:r>
      <w:r w:rsidR="00E86C8D">
        <w:rPr>
          <w:rFonts w:ascii="Angsana New" w:hAnsi="Angsana New"/>
          <w:spacing w:val="-4"/>
          <w:sz w:val="30"/>
          <w:szCs w:val="30"/>
        </w:rPr>
        <w:t xml:space="preserve">31 </w:t>
      </w:r>
      <w:r w:rsidR="002459D6" w:rsidRPr="00D36B78">
        <w:rPr>
          <w:rFonts w:ascii="Angsana New" w:hAnsi="Angsana New"/>
          <w:spacing w:val="2"/>
          <w:sz w:val="30"/>
          <w:szCs w:val="30"/>
          <w:cs/>
        </w:rPr>
        <w:t xml:space="preserve">มีนาคม </w:t>
      </w:r>
      <w:r w:rsidR="00386DD0">
        <w:rPr>
          <w:rFonts w:ascii="Angsana New" w:hAnsi="Angsana New"/>
          <w:spacing w:val="2"/>
          <w:sz w:val="30"/>
          <w:szCs w:val="30"/>
        </w:rPr>
        <w:t>25</w:t>
      </w:r>
      <w:r w:rsidR="002459D6">
        <w:rPr>
          <w:rFonts w:ascii="Angsana New" w:hAnsi="Angsana New"/>
          <w:spacing w:val="2"/>
          <w:sz w:val="30"/>
          <w:szCs w:val="30"/>
        </w:rPr>
        <w:t>6</w:t>
      </w:r>
      <w:r w:rsidR="00386DD0">
        <w:rPr>
          <w:rFonts w:ascii="Angsana New" w:hAnsi="Angsana New"/>
          <w:spacing w:val="2"/>
          <w:sz w:val="30"/>
          <w:szCs w:val="30"/>
        </w:rPr>
        <w:t>3</w:t>
      </w:r>
      <w:r w:rsidR="002459D6" w:rsidRPr="00D36B78">
        <w:rPr>
          <w:rFonts w:ascii="Angsana New" w:hAnsi="Angsana New"/>
          <w:spacing w:val="2"/>
          <w:sz w:val="30"/>
          <w:szCs w:val="30"/>
          <w:cs/>
        </w:rPr>
        <w:t xml:space="preserve"> และ </w:t>
      </w:r>
      <w:r w:rsidR="002459D6">
        <w:rPr>
          <w:rFonts w:ascii="Angsana New" w:hAnsi="Angsana New"/>
          <w:spacing w:val="2"/>
          <w:sz w:val="30"/>
          <w:szCs w:val="30"/>
        </w:rPr>
        <w:t>256</w:t>
      </w:r>
      <w:r w:rsidR="00386DD0">
        <w:rPr>
          <w:rFonts w:ascii="Angsana New" w:hAnsi="Angsana New"/>
          <w:spacing w:val="2"/>
          <w:sz w:val="30"/>
          <w:szCs w:val="30"/>
        </w:rPr>
        <w:t>2</w:t>
      </w:r>
      <w:r w:rsidR="00E86C8D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>มีดังนี้</w:t>
      </w:r>
    </w:p>
    <w:p w14:paraId="162F3F0C" w14:textId="77777777" w:rsidR="0036699E" w:rsidRPr="00356084" w:rsidRDefault="0036699E" w:rsidP="0036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54"/>
        <w:gridCol w:w="6"/>
        <w:gridCol w:w="264"/>
        <w:gridCol w:w="6"/>
        <w:gridCol w:w="1170"/>
        <w:gridCol w:w="270"/>
        <w:gridCol w:w="1254"/>
        <w:gridCol w:w="6"/>
      </w:tblGrid>
      <w:tr w:rsidR="0036699E" w:rsidRPr="00356084" w14:paraId="7CDFDDE9" w14:textId="77777777" w:rsidTr="0088726A">
        <w:trPr>
          <w:gridAfter w:val="1"/>
          <w:wAfter w:w="6" w:type="dxa"/>
        </w:trPr>
        <w:tc>
          <w:tcPr>
            <w:tcW w:w="3600" w:type="dxa"/>
          </w:tcPr>
          <w:p w14:paraId="2D926383" w14:textId="77777777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4" w:type="dxa"/>
            <w:gridSpan w:val="9"/>
          </w:tcPr>
          <w:p w14:paraId="64005C40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699E" w:rsidRPr="00356084" w14:paraId="1B4BB779" w14:textId="77777777" w:rsidTr="0088726A">
        <w:trPr>
          <w:gridAfter w:val="1"/>
          <w:wAfter w:w="6" w:type="dxa"/>
        </w:trPr>
        <w:tc>
          <w:tcPr>
            <w:tcW w:w="3600" w:type="dxa"/>
          </w:tcPr>
          <w:p w14:paraId="33512B9B" w14:textId="77777777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45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E7E2C"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45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694" w:type="dxa"/>
            <w:gridSpan w:val="3"/>
          </w:tcPr>
          <w:p w14:paraId="4C02ABCE" w14:textId="77777777" w:rsidR="0036699E" w:rsidRPr="00356084" w:rsidRDefault="00E86C8D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459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1D85D727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14:paraId="329BBA6D" w14:textId="77777777" w:rsidR="0036699E" w:rsidRPr="00356084" w:rsidRDefault="00E86C8D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459D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6699E" w:rsidRPr="00356084" w14:paraId="2F950D23" w14:textId="77777777" w:rsidTr="0088726A">
        <w:tc>
          <w:tcPr>
            <w:tcW w:w="3600" w:type="dxa"/>
          </w:tcPr>
          <w:p w14:paraId="42CA688F" w14:textId="77777777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1A1A5A" w14:textId="77777777" w:rsidR="0036699E" w:rsidRPr="00356084" w:rsidRDefault="0036699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671D7D3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871670F" w14:textId="77777777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  <w:gridSpan w:val="2"/>
          </w:tcPr>
          <w:p w14:paraId="118B8724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CC17A4" w14:textId="77777777" w:rsidR="0036699E" w:rsidRPr="00356084" w:rsidRDefault="0036699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20B3C4D3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B9288C1" w14:textId="77777777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36699E" w:rsidRPr="00356084" w14:paraId="6E4BA3F4" w14:textId="77777777" w:rsidTr="0088726A">
        <w:tc>
          <w:tcPr>
            <w:tcW w:w="3600" w:type="dxa"/>
          </w:tcPr>
          <w:p w14:paraId="0425B3F6" w14:textId="77777777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759958" w14:textId="77777777" w:rsidR="0036699E" w:rsidRPr="00356084" w:rsidRDefault="0036699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7B88888D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FEB8348" w14:textId="77777777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  <w:gridSpan w:val="2"/>
          </w:tcPr>
          <w:p w14:paraId="491836F3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0E14B" w14:textId="77777777" w:rsidR="0036699E" w:rsidRPr="00356084" w:rsidRDefault="0036699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59CFCBFE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3D1AFA2" w14:textId="77777777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36699E" w:rsidRPr="00356084" w14:paraId="77D36E43" w14:textId="77777777" w:rsidTr="0088726A">
        <w:tc>
          <w:tcPr>
            <w:tcW w:w="3600" w:type="dxa"/>
          </w:tcPr>
          <w:p w14:paraId="66DDBA21" w14:textId="77777777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3A72CE" w14:textId="77777777" w:rsidR="0036699E" w:rsidRPr="00356084" w:rsidRDefault="0036699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54533B7A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81D8DB7" w14:textId="77777777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  <w:gridSpan w:val="2"/>
          </w:tcPr>
          <w:p w14:paraId="40D26984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6C418" w14:textId="77777777" w:rsidR="0036699E" w:rsidRPr="00356084" w:rsidRDefault="0036699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13DB012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6989D33" w14:textId="77777777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36699E" w:rsidRPr="00356084" w14:paraId="6CC616F9" w14:textId="77777777" w:rsidTr="0088726A">
        <w:tc>
          <w:tcPr>
            <w:tcW w:w="3600" w:type="dxa"/>
          </w:tcPr>
          <w:p w14:paraId="0539FE26" w14:textId="77777777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D7AA62" w14:textId="77777777" w:rsidR="0036699E" w:rsidRPr="00356084" w:rsidRDefault="0036699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B03C62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C0939B8" w14:textId="77777777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  <w:gridSpan w:val="2"/>
          </w:tcPr>
          <w:p w14:paraId="48F81193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7040C" w14:textId="77777777" w:rsidR="0036699E" w:rsidRPr="00356084" w:rsidRDefault="0036699E" w:rsidP="007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F343C9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F7C4093" w14:textId="77777777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36699E" w:rsidRPr="00356084" w14:paraId="4A4A45E7" w14:textId="77777777" w:rsidTr="0088726A">
        <w:trPr>
          <w:gridAfter w:val="1"/>
          <w:wAfter w:w="6" w:type="dxa"/>
        </w:trPr>
        <w:tc>
          <w:tcPr>
            <w:tcW w:w="3600" w:type="dxa"/>
          </w:tcPr>
          <w:p w14:paraId="066C4AEB" w14:textId="77777777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4" w:type="dxa"/>
            <w:gridSpan w:val="9"/>
          </w:tcPr>
          <w:p w14:paraId="0382C19D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3D1E" w:rsidRPr="00356084" w14:paraId="3D7D23EB" w14:textId="77777777" w:rsidTr="0088726A">
        <w:tc>
          <w:tcPr>
            <w:tcW w:w="3600" w:type="dxa"/>
          </w:tcPr>
          <w:p w14:paraId="1E688CA8" w14:textId="77777777" w:rsidR="007A3D1E" w:rsidRPr="00356084" w:rsidRDefault="007A3D1E" w:rsidP="007A3D1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0" w:type="dxa"/>
          </w:tcPr>
          <w:p w14:paraId="2BE8C56D" w14:textId="77777777" w:rsidR="007A3D1E" w:rsidRPr="007A3D1E" w:rsidRDefault="00021EFE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EFE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270" w:type="dxa"/>
          </w:tcPr>
          <w:p w14:paraId="1BEAA983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475C1F0" w14:textId="77777777" w:rsidR="007A3D1E" w:rsidRPr="00345D95" w:rsidRDefault="00021EFE" w:rsidP="0075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EFE"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270" w:type="dxa"/>
            <w:gridSpan w:val="2"/>
          </w:tcPr>
          <w:p w14:paraId="049DC246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29FBE" w14:textId="77777777" w:rsidR="007A3D1E" w:rsidRPr="00D36B78" w:rsidRDefault="007A3D1E" w:rsidP="00D3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24,602</w:t>
            </w:r>
          </w:p>
        </w:tc>
        <w:tc>
          <w:tcPr>
            <w:tcW w:w="270" w:type="dxa"/>
          </w:tcPr>
          <w:p w14:paraId="38270B39" w14:textId="77777777" w:rsidR="007A3D1E" w:rsidRPr="00D36B78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CE66352" w14:textId="77777777" w:rsidR="007A3D1E" w:rsidRPr="00D36B78" w:rsidRDefault="007A3D1E" w:rsidP="00D3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3D1E" w:rsidRPr="00356084" w14:paraId="5125F850" w14:textId="77777777" w:rsidTr="0088726A">
        <w:tc>
          <w:tcPr>
            <w:tcW w:w="3600" w:type="dxa"/>
          </w:tcPr>
          <w:p w14:paraId="04D7D421" w14:textId="77777777" w:rsidR="007A3D1E" w:rsidRPr="00356084" w:rsidRDefault="007A3D1E" w:rsidP="007A3D1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170" w:type="dxa"/>
          </w:tcPr>
          <w:p w14:paraId="66F19CB9" w14:textId="77777777" w:rsidR="007A3D1E" w:rsidRPr="00356084" w:rsidRDefault="00021EFE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EFE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5E1661E3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BB624E6" w14:textId="77777777" w:rsidR="007A3D1E" w:rsidRPr="00345D95" w:rsidRDefault="00021EFE" w:rsidP="0099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5B24074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5F8520" w14:textId="77777777" w:rsidR="007A3D1E" w:rsidRPr="00D36B78" w:rsidRDefault="007A3D1E" w:rsidP="00D3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36,101</w:t>
            </w:r>
          </w:p>
        </w:tc>
        <w:tc>
          <w:tcPr>
            <w:tcW w:w="270" w:type="dxa"/>
          </w:tcPr>
          <w:p w14:paraId="7582CE13" w14:textId="77777777" w:rsidR="007A3D1E" w:rsidRPr="00D36B78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628AA9C" w14:textId="77777777" w:rsidR="007A3D1E" w:rsidRPr="00D36B78" w:rsidRDefault="007A3D1E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7A3D1E" w:rsidRPr="00356084" w14:paraId="58AB17E8" w14:textId="77777777" w:rsidTr="0088726A">
        <w:tc>
          <w:tcPr>
            <w:tcW w:w="3600" w:type="dxa"/>
          </w:tcPr>
          <w:p w14:paraId="38B40681" w14:textId="77777777" w:rsidR="007A3D1E" w:rsidRPr="00356084" w:rsidRDefault="007A3D1E" w:rsidP="007A3D1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6D6A5CDA" w14:textId="77777777" w:rsidR="007A3D1E" w:rsidRPr="00356084" w:rsidRDefault="00021EFE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EFE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2478F6CE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FA10DFC" w14:textId="77777777" w:rsidR="007A3D1E" w:rsidRPr="00356084" w:rsidRDefault="00021EFE" w:rsidP="0075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70A24B85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81864" w14:textId="77777777" w:rsidR="007A3D1E" w:rsidRPr="00D36B78" w:rsidRDefault="007A3D1E" w:rsidP="00D3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2,469</w:t>
            </w:r>
          </w:p>
        </w:tc>
        <w:tc>
          <w:tcPr>
            <w:tcW w:w="270" w:type="dxa"/>
          </w:tcPr>
          <w:p w14:paraId="0C0C7D89" w14:textId="77777777" w:rsidR="007A3D1E" w:rsidRPr="00D36B78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638B601" w14:textId="77777777" w:rsidR="007A3D1E" w:rsidRPr="00D36B78" w:rsidRDefault="007A3D1E" w:rsidP="00D3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3D1E" w:rsidRPr="00356084" w14:paraId="52A01B5B" w14:textId="77777777" w:rsidTr="0088726A">
        <w:tc>
          <w:tcPr>
            <w:tcW w:w="3600" w:type="dxa"/>
          </w:tcPr>
          <w:p w14:paraId="36C10D6D" w14:textId="77777777" w:rsidR="007A3D1E" w:rsidRPr="00356084" w:rsidRDefault="007A3D1E" w:rsidP="007A3D1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</w:tcPr>
          <w:p w14:paraId="272CE8E3" w14:textId="77777777" w:rsidR="007A3D1E" w:rsidRPr="00356084" w:rsidRDefault="00021EFE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EFE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270" w:type="dxa"/>
          </w:tcPr>
          <w:p w14:paraId="00EF2196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0E83827" w14:textId="77777777" w:rsidR="007A3D1E" w:rsidRPr="00356084" w:rsidRDefault="00021EFE" w:rsidP="0075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gridSpan w:val="2"/>
          </w:tcPr>
          <w:p w14:paraId="17BF2702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4839E4" w14:textId="77777777" w:rsidR="007A3D1E" w:rsidRPr="00D36B78" w:rsidRDefault="007A3D1E" w:rsidP="00D3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11,409</w:t>
            </w:r>
          </w:p>
        </w:tc>
        <w:tc>
          <w:tcPr>
            <w:tcW w:w="270" w:type="dxa"/>
          </w:tcPr>
          <w:p w14:paraId="3CE1A237" w14:textId="77777777" w:rsidR="007A3D1E" w:rsidRPr="00D36B78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718EF46" w14:textId="77777777" w:rsidR="007A3D1E" w:rsidRPr="00D36B78" w:rsidRDefault="007A3D1E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A3D1E" w:rsidRPr="00356084" w14:paraId="7DD3D18A" w14:textId="77777777" w:rsidTr="0088726A">
        <w:tc>
          <w:tcPr>
            <w:tcW w:w="3600" w:type="dxa"/>
          </w:tcPr>
          <w:p w14:paraId="63466479" w14:textId="77777777" w:rsidR="007A3D1E" w:rsidRPr="00356084" w:rsidRDefault="007A3D1E" w:rsidP="007A3D1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170" w:type="dxa"/>
          </w:tcPr>
          <w:p w14:paraId="1E895DCF" w14:textId="77777777" w:rsidR="007A3D1E" w:rsidRPr="00356084" w:rsidRDefault="00021EFE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EFE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14:paraId="16E09E9A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231299A" w14:textId="77777777" w:rsidR="007A3D1E" w:rsidRPr="00356084" w:rsidRDefault="00021EFE" w:rsidP="0075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EFE">
              <w:rPr>
                <w:rFonts w:ascii="Angsana New" w:hAnsi="Angsana New"/>
                <w:sz w:val="30"/>
                <w:szCs w:val="30"/>
              </w:rPr>
              <w:t>093</w:t>
            </w:r>
          </w:p>
        </w:tc>
        <w:tc>
          <w:tcPr>
            <w:tcW w:w="270" w:type="dxa"/>
            <w:gridSpan w:val="2"/>
          </w:tcPr>
          <w:p w14:paraId="7315C080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86DA40" w14:textId="77777777" w:rsidR="007A3D1E" w:rsidRPr="00D36B78" w:rsidRDefault="007A3D1E" w:rsidP="00D3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55,652</w:t>
            </w:r>
          </w:p>
        </w:tc>
        <w:tc>
          <w:tcPr>
            <w:tcW w:w="270" w:type="dxa"/>
          </w:tcPr>
          <w:p w14:paraId="646F8484" w14:textId="77777777" w:rsidR="007A3D1E" w:rsidRPr="00D36B78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53BAFCB" w14:textId="77777777" w:rsidR="007A3D1E" w:rsidRPr="00D36B78" w:rsidRDefault="007A3D1E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46,340</w:t>
            </w:r>
          </w:p>
        </w:tc>
      </w:tr>
      <w:tr w:rsidR="007A3D1E" w:rsidRPr="00356084" w14:paraId="616AD0F8" w14:textId="77777777" w:rsidTr="0088726A">
        <w:tc>
          <w:tcPr>
            <w:tcW w:w="3600" w:type="dxa"/>
          </w:tcPr>
          <w:p w14:paraId="421A9052" w14:textId="77777777" w:rsidR="007A3D1E" w:rsidRPr="00356084" w:rsidRDefault="007A3D1E" w:rsidP="007A3D1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170" w:type="dxa"/>
          </w:tcPr>
          <w:p w14:paraId="101F76EE" w14:textId="77777777" w:rsidR="007A3D1E" w:rsidRPr="00356084" w:rsidRDefault="00021EFE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EFE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22223379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51D667A" w14:textId="77777777" w:rsidR="007A3D1E" w:rsidRPr="00356084" w:rsidRDefault="00021EFE" w:rsidP="0075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23F10EAB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C805F" w14:textId="77777777" w:rsidR="007A3D1E" w:rsidRPr="00D36B78" w:rsidRDefault="007A3D1E" w:rsidP="00D3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8,504</w:t>
            </w:r>
          </w:p>
        </w:tc>
        <w:tc>
          <w:tcPr>
            <w:tcW w:w="270" w:type="dxa"/>
          </w:tcPr>
          <w:p w14:paraId="4D65BCF0" w14:textId="77777777" w:rsidR="007A3D1E" w:rsidRPr="00D36B78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30E29EA" w14:textId="77777777" w:rsidR="007A3D1E" w:rsidRPr="00D36B78" w:rsidRDefault="007A3D1E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7A3D1E" w:rsidRPr="00356084" w14:paraId="2F08E7AC" w14:textId="77777777" w:rsidTr="0088726A">
        <w:tc>
          <w:tcPr>
            <w:tcW w:w="3600" w:type="dxa"/>
          </w:tcPr>
          <w:p w14:paraId="59DFA790" w14:textId="77777777" w:rsidR="007A3D1E" w:rsidRPr="00356084" w:rsidRDefault="007A3D1E" w:rsidP="007A3D1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2C279C" w14:textId="77777777" w:rsidR="007A3D1E" w:rsidRPr="00356084" w:rsidRDefault="00021EFE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EFE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70" w:type="dxa"/>
          </w:tcPr>
          <w:p w14:paraId="5CF885E1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534EC78" w14:textId="77777777" w:rsidR="007A3D1E" w:rsidRPr="00356084" w:rsidRDefault="00021EFE" w:rsidP="0075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EFE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EFE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70" w:type="dxa"/>
            <w:gridSpan w:val="2"/>
          </w:tcPr>
          <w:p w14:paraId="1A60885E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5C50A6" w14:textId="77777777" w:rsidR="007A3D1E" w:rsidRPr="00D36B78" w:rsidRDefault="007A3D1E" w:rsidP="00D3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9,893</w:t>
            </w:r>
          </w:p>
        </w:tc>
        <w:tc>
          <w:tcPr>
            <w:tcW w:w="270" w:type="dxa"/>
          </w:tcPr>
          <w:p w14:paraId="648EA341" w14:textId="77777777" w:rsidR="007A3D1E" w:rsidRPr="00D36B78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F19E23C" w14:textId="77777777" w:rsidR="007A3D1E" w:rsidRPr="00D36B78" w:rsidRDefault="007A3D1E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40,742</w:t>
            </w:r>
          </w:p>
        </w:tc>
      </w:tr>
      <w:tr w:rsidR="007A3D1E" w:rsidRPr="00356084" w14:paraId="2C979822" w14:textId="77777777" w:rsidTr="0088726A">
        <w:tc>
          <w:tcPr>
            <w:tcW w:w="3600" w:type="dxa"/>
          </w:tcPr>
          <w:p w14:paraId="03AC7D17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479966" w14:textId="77777777" w:rsidR="007A3D1E" w:rsidRPr="00356084" w:rsidRDefault="00021EFE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EFE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EFE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54D4A0D1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2A45B1" w14:textId="77777777" w:rsidR="007A3D1E" w:rsidRPr="00221920" w:rsidRDefault="00021EFE" w:rsidP="0075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EFE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EFE">
              <w:rPr>
                <w:rFonts w:ascii="Angsana New" w:hAnsi="Angsana New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270" w:type="dxa"/>
            <w:gridSpan w:val="2"/>
          </w:tcPr>
          <w:p w14:paraId="7CC09A59" w14:textId="77777777" w:rsidR="007A3D1E" w:rsidRPr="00356084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EE3CB3" w14:textId="77777777" w:rsidR="007A3D1E" w:rsidRPr="00D351FD" w:rsidRDefault="007A3D1E" w:rsidP="00D3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1FD">
              <w:rPr>
                <w:rFonts w:ascii="Angsana New" w:hAnsi="Angsana New"/>
                <w:b/>
                <w:bCs/>
                <w:sz w:val="30"/>
                <w:szCs w:val="30"/>
              </w:rPr>
              <w:t>148,630</w:t>
            </w:r>
          </w:p>
        </w:tc>
        <w:tc>
          <w:tcPr>
            <w:tcW w:w="270" w:type="dxa"/>
          </w:tcPr>
          <w:p w14:paraId="659B55F3" w14:textId="77777777" w:rsidR="007A3D1E" w:rsidRPr="00D36B78" w:rsidRDefault="007A3D1E" w:rsidP="007A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3D2A97" w14:textId="77777777" w:rsidR="007A3D1E" w:rsidRPr="00D36B78" w:rsidRDefault="007A3D1E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87,168</w:t>
            </w:r>
          </w:p>
        </w:tc>
      </w:tr>
    </w:tbl>
    <w:p w14:paraId="4EB40972" w14:textId="77777777" w:rsidR="008B6F23" w:rsidRDefault="008B6F23" w:rsidP="0036699E">
      <w:pPr>
        <w:spacing w:line="240" w:lineRule="auto"/>
        <w:rPr>
          <w:rFonts w:ascii="Angsana New" w:hAnsi="Angsana New"/>
          <w:sz w:val="30"/>
          <w:szCs w:val="30"/>
        </w:rPr>
      </w:pPr>
    </w:p>
    <w:p w14:paraId="6BDB43FC" w14:textId="77777777" w:rsidR="0036699E" w:rsidRPr="0036699E" w:rsidRDefault="0036699E" w:rsidP="003C2CCB">
      <w:pPr>
        <w:pStyle w:val="Title"/>
        <w:rPr>
          <w:sz w:val="2"/>
          <w:szCs w:val="2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0"/>
      </w:tblGrid>
      <w:tr w:rsidR="0036699E" w:rsidRPr="00356084" w14:paraId="0474D374" w14:textId="77777777" w:rsidTr="0088726A">
        <w:tc>
          <w:tcPr>
            <w:tcW w:w="3600" w:type="dxa"/>
          </w:tcPr>
          <w:p w14:paraId="55CC1820" w14:textId="77777777"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11C66DF4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C8D" w:rsidRPr="00356084" w14:paraId="3CCAFAD9" w14:textId="77777777" w:rsidTr="0088726A">
        <w:tc>
          <w:tcPr>
            <w:tcW w:w="3600" w:type="dxa"/>
          </w:tcPr>
          <w:p w14:paraId="10E0CA42" w14:textId="77777777" w:rsidR="00E86C8D" w:rsidRPr="00356084" w:rsidRDefault="00E86C8D" w:rsidP="00E86C8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242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C6C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</w:p>
        </w:tc>
        <w:tc>
          <w:tcPr>
            <w:tcW w:w="2700" w:type="dxa"/>
            <w:gridSpan w:val="3"/>
          </w:tcPr>
          <w:p w14:paraId="1ABBF389" w14:textId="77777777" w:rsidR="00E86C8D" w:rsidRPr="00356084" w:rsidRDefault="00E86C8D" w:rsidP="00E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6C9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7A9308" w14:textId="77777777" w:rsidR="00E86C8D" w:rsidRPr="00356084" w:rsidRDefault="00E86C8D" w:rsidP="00E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4675F96" w14:textId="77777777" w:rsidR="00E86C8D" w:rsidRPr="00356084" w:rsidRDefault="00E86C8D" w:rsidP="00E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6C9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6699E" w:rsidRPr="00356084" w14:paraId="05021F10" w14:textId="77777777" w:rsidTr="0088726A">
        <w:tc>
          <w:tcPr>
            <w:tcW w:w="3600" w:type="dxa"/>
          </w:tcPr>
          <w:p w14:paraId="52062C53" w14:textId="77777777"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DF4FA8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7EFFC242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C6333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200673DF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7EB68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92ED3DE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82B261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36699E" w:rsidRPr="00356084" w14:paraId="48CE498B" w14:textId="77777777" w:rsidTr="0088726A">
        <w:tc>
          <w:tcPr>
            <w:tcW w:w="3600" w:type="dxa"/>
          </w:tcPr>
          <w:p w14:paraId="3D6E6AE6" w14:textId="77777777"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07DB56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58764DA7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DF096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59537A11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EB444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01D68998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94D7C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36699E" w:rsidRPr="00356084" w14:paraId="32FE99FE" w14:textId="77777777" w:rsidTr="0088726A">
        <w:tc>
          <w:tcPr>
            <w:tcW w:w="3600" w:type="dxa"/>
          </w:tcPr>
          <w:p w14:paraId="2CE82C85" w14:textId="77777777"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00A7AE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E2DB559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92E9D4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01214356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20DB22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B839D97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4180FF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36699E" w:rsidRPr="00356084" w14:paraId="5A633AC7" w14:textId="77777777" w:rsidTr="0088726A">
        <w:tc>
          <w:tcPr>
            <w:tcW w:w="3600" w:type="dxa"/>
          </w:tcPr>
          <w:p w14:paraId="6C6679B7" w14:textId="77777777"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585685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FBFBAB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2904F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14:paraId="06970198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24D4FF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0C1DFE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E76D91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36699E" w:rsidRPr="00356084" w14:paraId="113BB312" w14:textId="77777777" w:rsidTr="0088726A">
        <w:tc>
          <w:tcPr>
            <w:tcW w:w="3600" w:type="dxa"/>
          </w:tcPr>
          <w:p w14:paraId="2BD2BBBC" w14:textId="77777777"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4E78F429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C9B" w:rsidRPr="00356084" w14:paraId="712249DA" w14:textId="77777777" w:rsidTr="0088726A">
        <w:tc>
          <w:tcPr>
            <w:tcW w:w="3600" w:type="dxa"/>
          </w:tcPr>
          <w:p w14:paraId="3A517BC7" w14:textId="77777777" w:rsidR="002C6C9B" w:rsidRPr="00356084" w:rsidRDefault="002C6C9B" w:rsidP="002C6C9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0" w:type="dxa"/>
          </w:tcPr>
          <w:p w14:paraId="63064AA5" w14:textId="77777777" w:rsidR="002C6C9B" w:rsidRPr="00356084" w:rsidRDefault="00E13D74" w:rsidP="004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3D74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3D74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036A957B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F534A0" w14:textId="77777777" w:rsidR="002C6C9B" w:rsidRPr="00345D95" w:rsidRDefault="00E13D74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3D7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3D74"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1BF0A6A8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364E46" w14:textId="77777777" w:rsidR="002C6C9B" w:rsidRPr="001A495B" w:rsidRDefault="002C6C9B" w:rsidP="00B2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24,602</w:t>
            </w:r>
          </w:p>
        </w:tc>
        <w:tc>
          <w:tcPr>
            <w:tcW w:w="270" w:type="dxa"/>
          </w:tcPr>
          <w:p w14:paraId="1065CC11" w14:textId="77777777" w:rsidR="002C6C9B" w:rsidRPr="001A495B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526CBD" w14:textId="77777777" w:rsidR="002C6C9B" w:rsidRPr="001A495B" w:rsidRDefault="002C6C9B" w:rsidP="00E7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C9B" w:rsidRPr="00356084" w14:paraId="3EF5FA10" w14:textId="77777777" w:rsidTr="0088726A">
        <w:tc>
          <w:tcPr>
            <w:tcW w:w="3600" w:type="dxa"/>
          </w:tcPr>
          <w:p w14:paraId="4B781D11" w14:textId="77777777" w:rsidR="002C6C9B" w:rsidRPr="00356084" w:rsidRDefault="002C6C9B" w:rsidP="002C6C9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170" w:type="dxa"/>
          </w:tcPr>
          <w:p w14:paraId="59FFEC2B" w14:textId="77777777" w:rsidR="002C6C9B" w:rsidRPr="00356084" w:rsidRDefault="00E13D74" w:rsidP="004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3D74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3D74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4A14030A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C5732A" w14:textId="77777777" w:rsidR="002C6C9B" w:rsidRPr="00345D95" w:rsidRDefault="00A44F85" w:rsidP="00A4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E01EF9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11517" w14:textId="77777777" w:rsidR="002C6C9B" w:rsidRPr="001A495B" w:rsidRDefault="002C6C9B" w:rsidP="00E7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26,750</w:t>
            </w:r>
          </w:p>
        </w:tc>
        <w:tc>
          <w:tcPr>
            <w:tcW w:w="270" w:type="dxa"/>
          </w:tcPr>
          <w:p w14:paraId="5C62FD01" w14:textId="77777777" w:rsidR="002C6C9B" w:rsidRPr="001A495B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0ED8C" w14:textId="77777777" w:rsidR="002C6C9B" w:rsidRPr="001A495B" w:rsidRDefault="002C6C9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2C6C9B" w:rsidRPr="00356084" w14:paraId="5C1AF7D4" w14:textId="77777777" w:rsidTr="0088726A">
        <w:tc>
          <w:tcPr>
            <w:tcW w:w="3600" w:type="dxa"/>
          </w:tcPr>
          <w:p w14:paraId="7D87085B" w14:textId="77777777" w:rsidR="002C6C9B" w:rsidRPr="00356084" w:rsidRDefault="002C6C9B" w:rsidP="002C6C9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40589560" w14:textId="77777777" w:rsidR="002C6C9B" w:rsidRPr="00356084" w:rsidRDefault="00E13D74" w:rsidP="004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3D7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3D74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216769B4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4EF277" w14:textId="77777777" w:rsidR="002C6C9B" w:rsidRPr="00356084" w:rsidRDefault="00E13D74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B86B10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F0289F" w14:textId="77777777" w:rsidR="002C6C9B" w:rsidRPr="00D36B78" w:rsidRDefault="002C6C9B" w:rsidP="00E7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2,469</w:t>
            </w:r>
          </w:p>
        </w:tc>
        <w:tc>
          <w:tcPr>
            <w:tcW w:w="270" w:type="dxa"/>
          </w:tcPr>
          <w:p w14:paraId="5B530D23" w14:textId="77777777" w:rsidR="002C6C9B" w:rsidRPr="00D36B78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2BEC75" w14:textId="77777777" w:rsidR="002C6C9B" w:rsidRPr="00D36B78" w:rsidRDefault="002C6C9B" w:rsidP="00E7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C9B" w:rsidRPr="00356084" w14:paraId="69DD9906" w14:textId="77777777" w:rsidTr="0088726A">
        <w:tc>
          <w:tcPr>
            <w:tcW w:w="3600" w:type="dxa"/>
          </w:tcPr>
          <w:p w14:paraId="11A26A1E" w14:textId="77777777" w:rsidR="002C6C9B" w:rsidRPr="00356084" w:rsidRDefault="002C6C9B" w:rsidP="002C6C9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</w:tcPr>
          <w:p w14:paraId="1ECDBC2B" w14:textId="77777777" w:rsidR="002C6C9B" w:rsidRPr="00356084" w:rsidRDefault="00E13D74" w:rsidP="004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3D7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3D74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55B88B19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BD10E1" w14:textId="77777777" w:rsidR="002C6C9B" w:rsidRPr="00356084" w:rsidRDefault="00E13D74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73D5691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EAF72" w14:textId="77777777" w:rsidR="002C6C9B" w:rsidRPr="00D36B78" w:rsidRDefault="002C6C9B" w:rsidP="00E7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11,124</w:t>
            </w:r>
          </w:p>
        </w:tc>
        <w:tc>
          <w:tcPr>
            <w:tcW w:w="270" w:type="dxa"/>
          </w:tcPr>
          <w:p w14:paraId="550DA026" w14:textId="77777777" w:rsidR="002C6C9B" w:rsidRPr="00D36B78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5B5D6" w14:textId="77777777" w:rsidR="002C6C9B" w:rsidRPr="00D36B78" w:rsidRDefault="002C6C9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C6C9B" w:rsidRPr="00356084" w14:paraId="5FB21C04" w14:textId="77777777" w:rsidTr="0088726A">
        <w:tc>
          <w:tcPr>
            <w:tcW w:w="3600" w:type="dxa"/>
          </w:tcPr>
          <w:p w14:paraId="7544638D" w14:textId="77777777" w:rsidR="002C6C9B" w:rsidRPr="00356084" w:rsidRDefault="002C6C9B" w:rsidP="002C6C9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170" w:type="dxa"/>
          </w:tcPr>
          <w:p w14:paraId="5BAC1966" w14:textId="77777777" w:rsidR="002C6C9B" w:rsidRPr="00356084" w:rsidRDefault="00E13D74" w:rsidP="004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3D74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3D74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14:paraId="74573D96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E29409" w14:textId="77777777" w:rsidR="002C6C9B" w:rsidRPr="00356084" w:rsidRDefault="00E13D74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3D74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3D74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270" w:type="dxa"/>
          </w:tcPr>
          <w:p w14:paraId="7C55F083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F8CA3A" w14:textId="77777777" w:rsidR="002C6C9B" w:rsidRPr="00D36B78" w:rsidRDefault="002C6C9B" w:rsidP="00E7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55,652</w:t>
            </w:r>
          </w:p>
        </w:tc>
        <w:tc>
          <w:tcPr>
            <w:tcW w:w="270" w:type="dxa"/>
          </w:tcPr>
          <w:p w14:paraId="6E72D7A1" w14:textId="77777777" w:rsidR="002C6C9B" w:rsidRPr="00D36B78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71D0B" w14:textId="77777777" w:rsidR="002C6C9B" w:rsidRPr="00D36B78" w:rsidRDefault="002C6C9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46,302</w:t>
            </w:r>
          </w:p>
        </w:tc>
      </w:tr>
      <w:tr w:rsidR="002C6C9B" w:rsidRPr="00356084" w14:paraId="0F1098C4" w14:textId="77777777" w:rsidTr="0088726A">
        <w:tc>
          <w:tcPr>
            <w:tcW w:w="3600" w:type="dxa"/>
          </w:tcPr>
          <w:p w14:paraId="4EE9AA4E" w14:textId="77777777" w:rsidR="002C6C9B" w:rsidRPr="00356084" w:rsidRDefault="002C6C9B" w:rsidP="002C6C9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170" w:type="dxa"/>
          </w:tcPr>
          <w:p w14:paraId="75375EE7" w14:textId="77777777" w:rsidR="002C6C9B" w:rsidRPr="00356084" w:rsidRDefault="00E13D74" w:rsidP="004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3D7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3D74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6840CBB0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D2FDE0" w14:textId="77777777" w:rsidR="002C6C9B" w:rsidRPr="00356084" w:rsidRDefault="00E13D74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162332B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51ECAF" w14:textId="77777777" w:rsidR="002C6C9B" w:rsidRPr="00D36B78" w:rsidRDefault="002C6C9B" w:rsidP="00E7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8,504</w:t>
            </w:r>
          </w:p>
        </w:tc>
        <w:tc>
          <w:tcPr>
            <w:tcW w:w="270" w:type="dxa"/>
          </w:tcPr>
          <w:p w14:paraId="64F1DD59" w14:textId="77777777" w:rsidR="002C6C9B" w:rsidRPr="00D36B78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C58F20" w14:textId="77777777" w:rsidR="002C6C9B" w:rsidRPr="00D36B78" w:rsidRDefault="002C6C9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2C6C9B" w:rsidRPr="00356084" w14:paraId="46D20A93" w14:textId="77777777" w:rsidTr="0088726A">
        <w:tc>
          <w:tcPr>
            <w:tcW w:w="3600" w:type="dxa"/>
          </w:tcPr>
          <w:p w14:paraId="0AC15E63" w14:textId="77777777" w:rsidR="002C6C9B" w:rsidRPr="00356084" w:rsidRDefault="002C6C9B" w:rsidP="002C6C9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4EC4DF" w14:textId="77777777" w:rsidR="002C6C9B" w:rsidRPr="00356084" w:rsidRDefault="00E13D74" w:rsidP="004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3D74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3D74"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270" w:type="dxa"/>
          </w:tcPr>
          <w:p w14:paraId="63E36EBC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1C0654" w14:textId="77777777" w:rsidR="002C6C9B" w:rsidRPr="00356084" w:rsidRDefault="00E13D74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3D7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3D74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792B8ACC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789C7D" w14:textId="77777777" w:rsidR="002C6C9B" w:rsidRPr="00D36B78" w:rsidRDefault="002C6C9B" w:rsidP="00E7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8,550</w:t>
            </w:r>
          </w:p>
        </w:tc>
        <w:tc>
          <w:tcPr>
            <w:tcW w:w="270" w:type="dxa"/>
          </w:tcPr>
          <w:p w14:paraId="2C181BF0" w14:textId="77777777" w:rsidR="002C6C9B" w:rsidRPr="00D36B78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F48654" w14:textId="77777777" w:rsidR="002C6C9B" w:rsidRPr="00D36B78" w:rsidRDefault="002C6C9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36,850</w:t>
            </w:r>
          </w:p>
        </w:tc>
      </w:tr>
      <w:tr w:rsidR="002C6C9B" w:rsidRPr="00356084" w14:paraId="31DD8DE1" w14:textId="77777777" w:rsidTr="0088726A">
        <w:tc>
          <w:tcPr>
            <w:tcW w:w="3600" w:type="dxa"/>
          </w:tcPr>
          <w:p w14:paraId="02EC7CE0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7F5E30" w14:textId="77777777" w:rsidR="002C6C9B" w:rsidRPr="00356084" w:rsidRDefault="00E13D74" w:rsidP="004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3D74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13D74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424D35DA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17B195" w14:textId="77777777" w:rsidR="002C6C9B" w:rsidRPr="0076184E" w:rsidRDefault="00E13D74" w:rsidP="00E7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3D74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13D74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53045C3F" w14:textId="77777777" w:rsidR="002C6C9B" w:rsidRPr="00356084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53C2C9" w14:textId="77777777" w:rsidR="002C6C9B" w:rsidRPr="00D36B78" w:rsidRDefault="002C6C9B" w:rsidP="00E7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137,651</w:t>
            </w:r>
          </w:p>
        </w:tc>
        <w:tc>
          <w:tcPr>
            <w:tcW w:w="270" w:type="dxa"/>
          </w:tcPr>
          <w:p w14:paraId="4D649A6C" w14:textId="77777777" w:rsidR="002C6C9B" w:rsidRPr="00D36B78" w:rsidRDefault="002C6C9B" w:rsidP="002C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84EF50" w14:textId="77777777" w:rsidR="002C6C9B" w:rsidRPr="00D36B78" w:rsidRDefault="002C6C9B" w:rsidP="0092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83,238</w:t>
            </w:r>
          </w:p>
        </w:tc>
      </w:tr>
    </w:tbl>
    <w:p w14:paraId="1B98C4F6" w14:textId="77777777" w:rsidR="0036699E" w:rsidRPr="00D6349A" w:rsidRDefault="0036699E" w:rsidP="0036699E">
      <w:pPr>
        <w:spacing w:line="240" w:lineRule="auto"/>
        <w:rPr>
          <w:rFonts w:ascii="Angsana New" w:hAnsi="Angsana New"/>
          <w:sz w:val="30"/>
          <w:szCs w:val="30"/>
        </w:rPr>
      </w:pPr>
    </w:p>
    <w:p w14:paraId="4EC8CB23" w14:textId="77777777" w:rsidR="0036699E" w:rsidRPr="00356084" w:rsidRDefault="0036699E" w:rsidP="0036699E">
      <w:pPr>
        <w:spacing w:line="240" w:lineRule="auto"/>
        <w:rPr>
          <w:rFonts w:ascii="Angsana New" w:hAnsi="Angsana New"/>
          <w:sz w:val="2"/>
          <w:szCs w:val="2"/>
        </w:rPr>
      </w:pPr>
    </w:p>
    <w:p w14:paraId="0825D948" w14:textId="77777777"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p w14:paraId="476099FE" w14:textId="771A3C47" w:rsidR="001E4058" w:rsidRPr="00D36B78" w:rsidRDefault="00E34F99" w:rsidP="001E4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="001E4058" w:rsidRPr="00E2080C">
        <w:rPr>
          <w:rFonts w:ascii="Angsana New" w:hAnsi="Angsana New" w:cs="Angsana New"/>
          <w:b/>
          <w:bCs/>
          <w:sz w:val="30"/>
          <w:szCs w:val="30"/>
        </w:rPr>
        <w:tab/>
      </w:r>
      <w:r w:rsidR="001E4058" w:rsidRPr="00E2080C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</w:p>
    <w:p w14:paraId="60008ED9" w14:textId="77777777" w:rsidR="001E4058" w:rsidRPr="00E34F99" w:rsidRDefault="001E4058" w:rsidP="00E34F99">
      <w:pPr>
        <w:spacing w:line="240" w:lineRule="auto"/>
        <w:rPr>
          <w:rFonts w:ascii="Angsana New" w:hAnsi="Angsana New"/>
          <w:sz w:val="30"/>
          <w:szCs w:val="30"/>
        </w:rPr>
      </w:pPr>
    </w:p>
    <w:p w14:paraId="1074F20D" w14:textId="77777777" w:rsidR="001E4058" w:rsidRPr="00D36B78" w:rsidRDefault="001E4058" w:rsidP="001E4058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D36B78">
        <w:rPr>
          <w:rFonts w:ascii="Angsana New" w:hAnsi="Angsana New"/>
          <w:sz w:val="30"/>
          <w:szCs w:val="30"/>
        </w:rPr>
        <w:t xml:space="preserve">2 </w:t>
      </w:r>
      <w:r w:rsidRPr="00D36B78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</w:t>
      </w:r>
      <w:r w:rsidRPr="00D36B78">
        <w:rPr>
          <w:rFonts w:ascii="Angsana New" w:hAnsi="Angsana New"/>
          <w:spacing w:val="-10"/>
          <w:sz w:val="30"/>
          <w:szCs w:val="30"/>
          <w:cs/>
        </w:rPr>
        <w:t>มาส การดำเนินงานของแต่ละส่วนงานที่รายงานของ</w:t>
      </w:r>
      <w:r w:rsidRPr="00D36B78">
        <w:rPr>
          <w:rFonts w:ascii="Angsana New" w:hAnsi="Angsana New"/>
          <w:sz w:val="30"/>
          <w:szCs w:val="30"/>
          <w:cs/>
        </w:rPr>
        <w:t xml:space="preserve">กลุ่มบริษัทโดยสรุปมีดังนี้ </w:t>
      </w:r>
    </w:p>
    <w:p w14:paraId="7176A0AE" w14:textId="77777777" w:rsidR="001E4058" w:rsidRPr="00E34F99" w:rsidRDefault="001E4058" w:rsidP="00E34F99">
      <w:pPr>
        <w:spacing w:line="240" w:lineRule="auto"/>
        <w:rPr>
          <w:rFonts w:ascii="Angsana New" w:hAnsi="Angsana New"/>
          <w:sz w:val="30"/>
          <w:szCs w:val="30"/>
        </w:rPr>
      </w:pPr>
    </w:p>
    <w:p w14:paraId="6EFF29BF" w14:textId="77777777" w:rsidR="001E4058" w:rsidRPr="00A144B6" w:rsidRDefault="001E4058" w:rsidP="00A144B6">
      <w:pPr>
        <w:pStyle w:val="ListParagraph"/>
        <w:numPr>
          <w:ilvl w:val="0"/>
          <w:numId w:val="2"/>
        </w:numPr>
        <w:tabs>
          <w:tab w:val="clear" w:pos="340"/>
          <w:tab w:val="clear" w:pos="680"/>
          <w:tab w:val="clear" w:pos="907"/>
          <w:tab w:val="clear" w:pos="1871"/>
          <w:tab w:val="left" w:pos="900"/>
          <w:tab w:val="num" w:pos="1080"/>
          <w:tab w:val="left" w:pos="1800"/>
          <w:tab w:val="left" w:pos="1980"/>
        </w:tabs>
        <w:spacing w:line="240" w:lineRule="auto"/>
        <w:ind w:left="2430" w:hanging="189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36B78">
        <w:rPr>
          <w:rFonts w:ascii="Angsana New" w:hAnsi="Angsana New"/>
          <w:sz w:val="30"/>
          <w:szCs w:val="30"/>
        </w:rPr>
        <w:t>1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ab/>
      </w:r>
      <w:r w:rsidRPr="00D36B78">
        <w:rPr>
          <w:rFonts w:ascii="Angsana New" w:hAnsi="Angsana New"/>
          <w:sz w:val="30"/>
          <w:szCs w:val="30"/>
          <w:cs/>
        </w:rPr>
        <w:tab/>
        <w:t xml:space="preserve">     ธุรกิจเครื่องดื่มประเภทอัดลม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ผลิตและจัดจำหน่ายเครื่องดื่มน้ำอัดลม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และเครื่องดื่มเกลือแร่</w:t>
      </w:r>
      <w:r w:rsidR="00A144B6">
        <w:rPr>
          <w:rFonts w:ascii="Angsana New" w:hAnsi="Angsana New"/>
          <w:sz w:val="30"/>
          <w:szCs w:val="30"/>
          <w:cs/>
        </w:rPr>
        <w:br/>
      </w:r>
      <w:r w:rsidRPr="00A144B6">
        <w:rPr>
          <w:rFonts w:ascii="Angsana New" w:hAnsi="Angsana New" w:hint="cs"/>
          <w:sz w:val="30"/>
          <w:szCs w:val="30"/>
          <w:cs/>
        </w:rPr>
        <w:t>รวมถึงเป็นผู้จัดจำหน่ายโซดา</w:t>
      </w:r>
    </w:p>
    <w:p w14:paraId="4DF16C03" w14:textId="77777777" w:rsidR="001E4058" w:rsidRPr="00342083" w:rsidRDefault="001E4058" w:rsidP="00A144B6">
      <w:pPr>
        <w:pStyle w:val="ListParagraph"/>
        <w:numPr>
          <w:ilvl w:val="0"/>
          <w:numId w:val="2"/>
        </w:numPr>
        <w:tabs>
          <w:tab w:val="clear" w:pos="340"/>
          <w:tab w:val="clear" w:pos="680"/>
          <w:tab w:val="clear" w:pos="907"/>
          <w:tab w:val="clear" w:pos="1871"/>
          <w:tab w:val="left" w:pos="900"/>
          <w:tab w:val="num" w:pos="1080"/>
          <w:tab w:val="left" w:pos="1800"/>
          <w:tab w:val="left" w:pos="1980"/>
        </w:tabs>
        <w:spacing w:line="240" w:lineRule="auto"/>
        <w:ind w:left="2430" w:hanging="1890"/>
        <w:jc w:val="thaiDistribute"/>
        <w:rPr>
          <w:rFonts w:ascii="Angsana New" w:hAnsi="Angsana New"/>
          <w:sz w:val="30"/>
          <w:szCs w:val="30"/>
        </w:rPr>
      </w:pPr>
      <w:r w:rsidRPr="00EC4F5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C4F56">
        <w:rPr>
          <w:rFonts w:ascii="Angsana New" w:hAnsi="Angsana New"/>
          <w:sz w:val="30"/>
          <w:szCs w:val="30"/>
        </w:rPr>
        <w:t>2</w:t>
      </w:r>
      <w:r w:rsidRPr="00EC4F56">
        <w:rPr>
          <w:rFonts w:ascii="Angsana New" w:hAnsi="Angsana New"/>
          <w:sz w:val="30"/>
          <w:szCs w:val="30"/>
          <w:cs/>
        </w:rPr>
        <w:t xml:space="preserve">         </w:t>
      </w:r>
      <w:r w:rsidRPr="00A144B6">
        <w:rPr>
          <w:rFonts w:ascii="Angsana New" w:hAnsi="Angsana New"/>
          <w:spacing w:val="-4"/>
          <w:sz w:val="30"/>
          <w:szCs w:val="30"/>
          <w:cs/>
        </w:rPr>
        <w:t>ธุรกิจเครื่องดื่มประเภทไม่อัดลม</w:t>
      </w:r>
      <w:r w:rsidRPr="00A144B6">
        <w:rPr>
          <w:rFonts w:ascii="Angsana New" w:hAnsi="Angsana New"/>
          <w:spacing w:val="-4"/>
          <w:sz w:val="30"/>
          <w:szCs w:val="30"/>
        </w:rPr>
        <w:t xml:space="preserve"> </w:t>
      </w:r>
      <w:r w:rsidRPr="00A144B6">
        <w:rPr>
          <w:rFonts w:ascii="Angsana New" w:hAnsi="Angsana New"/>
          <w:spacing w:val="-4"/>
          <w:sz w:val="30"/>
          <w:szCs w:val="30"/>
          <w:cs/>
        </w:rPr>
        <w:t>ผลิตและจำหน่ายน้ำดื่ม เครื่องดื่มบำรุงกำลังและ</w:t>
      </w:r>
      <w:r w:rsidRPr="00A144B6">
        <w:rPr>
          <w:rFonts w:ascii="Angsana New" w:hAnsi="Angsana New" w:hint="cs"/>
          <w:spacing w:val="-4"/>
          <w:sz w:val="30"/>
          <w:szCs w:val="30"/>
          <w:cs/>
        </w:rPr>
        <w:t>เครื่องดื่มชนิดอื่น</w:t>
      </w:r>
      <w:r w:rsidR="00A144B6">
        <w:rPr>
          <w:rFonts w:ascii="Angsana New" w:hAnsi="Angsana New"/>
          <w:sz w:val="30"/>
          <w:szCs w:val="30"/>
          <w:cs/>
        </w:rPr>
        <w:br/>
      </w:r>
      <w:r w:rsidRPr="00342083">
        <w:rPr>
          <w:rFonts w:ascii="Angsana New" w:hAnsi="Angsana New" w:hint="cs"/>
          <w:sz w:val="30"/>
          <w:szCs w:val="30"/>
          <w:cs/>
        </w:rPr>
        <w:t>รวมถึงเป็นผู้จัดจำหน่ายชา</w:t>
      </w:r>
    </w:p>
    <w:p w14:paraId="41C99105" w14:textId="77777777" w:rsidR="001E4058" w:rsidRPr="00E34F99" w:rsidRDefault="001E4058" w:rsidP="00E34F99">
      <w:pPr>
        <w:spacing w:line="240" w:lineRule="auto"/>
        <w:rPr>
          <w:rFonts w:ascii="Angsana New" w:hAnsi="Angsana New"/>
          <w:sz w:val="30"/>
          <w:szCs w:val="30"/>
        </w:rPr>
      </w:pPr>
    </w:p>
    <w:p w14:paraId="6CCD562A" w14:textId="77777777" w:rsidR="001E4058" w:rsidRPr="00D36B78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ไม่มีส่วนงานการดำเนินงานอื่นใดที่เข้าเกณฑ์เชิงปริมาณเพื่อกำหนดส่วนงานที่</w:t>
      </w:r>
      <w:r w:rsidRPr="00386DD0">
        <w:rPr>
          <w:rFonts w:ascii="Angsana New" w:hAnsi="Angsana New"/>
          <w:sz w:val="30"/>
          <w:szCs w:val="30"/>
          <w:cs/>
        </w:rPr>
        <w:t xml:space="preserve">รายงานในปี </w:t>
      </w:r>
      <w:r w:rsidRPr="00386DD0">
        <w:rPr>
          <w:rFonts w:ascii="Angsana New" w:hAnsi="Angsana New"/>
          <w:sz w:val="30"/>
          <w:szCs w:val="30"/>
        </w:rPr>
        <w:t>256</w:t>
      </w:r>
      <w:r w:rsidR="00386DD0" w:rsidRPr="00386DD0">
        <w:rPr>
          <w:rFonts w:ascii="Angsana New" w:hAnsi="Angsana New"/>
          <w:sz w:val="30"/>
          <w:szCs w:val="30"/>
        </w:rPr>
        <w:t>3</w:t>
      </w:r>
      <w:r w:rsidRPr="00386DD0">
        <w:rPr>
          <w:rFonts w:ascii="Angsana New" w:hAnsi="Angsana New"/>
          <w:sz w:val="30"/>
          <w:szCs w:val="30"/>
        </w:rPr>
        <w:t xml:space="preserve"> </w:t>
      </w:r>
      <w:r w:rsidRPr="00386DD0">
        <w:rPr>
          <w:rFonts w:ascii="Angsana New" w:hAnsi="Angsana New"/>
          <w:sz w:val="30"/>
          <w:szCs w:val="30"/>
          <w:cs/>
        </w:rPr>
        <w:t xml:space="preserve">หรือ </w:t>
      </w:r>
      <w:r w:rsidRPr="00386DD0">
        <w:rPr>
          <w:rFonts w:ascii="Angsana New" w:hAnsi="Angsana New"/>
          <w:sz w:val="30"/>
          <w:szCs w:val="30"/>
        </w:rPr>
        <w:t>256</w:t>
      </w:r>
      <w:r w:rsidR="00386DD0" w:rsidRPr="00386DD0">
        <w:rPr>
          <w:rFonts w:ascii="Angsana New" w:hAnsi="Angsana New"/>
          <w:sz w:val="30"/>
          <w:szCs w:val="30"/>
        </w:rPr>
        <w:t>2</w:t>
      </w:r>
    </w:p>
    <w:p w14:paraId="1C6F71EF" w14:textId="77777777" w:rsidR="001E4058" w:rsidRPr="00E34F99" w:rsidRDefault="001E4058" w:rsidP="00E34F99">
      <w:pPr>
        <w:spacing w:line="240" w:lineRule="auto"/>
        <w:rPr>
          <w:rFonts w:ascii="Angsana New" w:hAnsi="Angsana New"/>
          <w:sz w:val="30"/>
          <w:szCs w:val="30"/>
        </w:rPr>
      </w:pPr>
    </w:p>
    <w:p w14:paraId="7A72AE38" w14:textId="7E704CDB" w:rsidR="001E4058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</w:rPr>
        <w:br/>
      </w:r>
      <w:r w:rsidRPr="00D36B78">
        <w:rPr>
          <w:rFonts w:ascii="Angsana New" w:hAnsi="Angsana New"/>
          <w:sz w:val="30"/>
          <w:szCs w:val="30"/>
          <w:cs/>
        </w:rPr>
        <w:t>ด้านการดำเนินงานของกลุ่มบริษัท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Pr="00D36B78">
        <w:rPr>
          <w:rFonts w:ascii="Angsana New" w:hAnsi="Angsana New"/>
          <w:sz w:val="30"/>
          <w:szCs w:val="30"/>
        </w:rPr>
        <w:br/>
      </w:r>
      <w:r w:rsidRPr="00D36B78">
        <w:rPr>
          <w:rFonts w:ascii="Angsana New" w:hAnsi="Angsana New"/>
          <w:sz w:val="30"/>
          <w:szCs w:val="30"/>
          <w:cs/>
        </w:rPr>
        <w:t>ในอุตสาหกรรมเดียวกัน</w:t>
      </w:r>
    </w:p>
    <w:p w14:paraId="35415749" w14:textId="77777777" w:rsidR="00E34F99" w:rsidRPr="00D36B78" w:rsidRDefault="00E34F99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C9296BA" w14:textId="77777777" w:rsidR="001E4058" w:rsidRPr="0020370A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6B7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20370A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3EAD2521" w14:textId="77777777" w:rsidR="001E4058" w:rsidRPr="00E34F99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5E0E1F" w:rsidRPr="00356084" w14:paraId="55A7E72D" w14:textId="77777777" w:rsidTr="00DC22ED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762860" w14:textId="77777777" w:rsidR="005E0E1F" w:rsidRPr="00356084" w:rsidRDefault="005E0E1F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14:paraId="36F7A5FF" w14:textId="77777777" w:rsidR="005E0E1F" w:rsidRPr="00356084" w:rsidRDefault="005E0E1F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4058" w:rsidRPr="00356084" w14:paraId="559C8216" w14:textId="77777777" w:rsidTr="00DC22ED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55C8463" w14:textId="77777777" w:rsidR="001E4058" w:rsidRPr="00356084" w:rsidRDefault="001E4058" w:rsidP="00DC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150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993E0E" w:rsidRPr="00D36B7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993E0E" w:rsidRPr="00D36B7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993E0E" w:rsidRPr="00D36B7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4F980A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2D889BD0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CE4EC8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14:paraId="41B12ECA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455CD705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14:paraId="15B1BA47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14:paraId="5E43F901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70B47294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1E4058" w:rsidRPr="00171211" w14:paraId="709714A9" w14:textId="77777777" w:rsidTr="00DC22E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377C9A" w14:textId="77777777"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40E64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993E0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8E246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D905D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28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082012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315AD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C828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35E18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54DDAD29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28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  <w:gridSpan w:val="2"/>
          </w:tcPr>
          <w:p w14:paraId="5748F40E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24C7A816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C828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881628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14:paraId="71C6BEEA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28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E4058" w:rsidRPr="00171211" w14:paraId="3AEB8299" w14:textId="77777777" w:rsidTr="00DC22E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6F0088C2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14:paraId="028B73F0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7121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1E4058" w:rsidRPr="00171211" w14:paraId="34D1219C" w14:textId="77777777" w:rsidTr="00DC22E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FDFB34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ADFA4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28A32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C5E0F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B11A46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049D6F1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7C62D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A7209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4DC573E6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2AFC13F9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9713FF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75E6DD9F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828E9" w:rsidRPr="00171211" w14:paraId="05E2E221" w14:textId="77777777" w:rsidTr="00DC22E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033975" w14:textId="77777777" w:rsidR="00C828E9" w:rsidRPr="00171211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02AE6" w14:textId="77777777" w:rsidR="00C828E9" w:rsidRPr="00B4043F" w:rsidRDefault="0089625D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B4043F">
              <w:rPr>
                <w:rFonts w:ascii="Angsana New" w:hAnsi="Angsana New"/>
                <w:sz w:val="30"/>
                <w:szCs w:val="30"/>
              </w:rPr>
              <w:t>2,428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A9AE2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CE6E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2,514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03564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D1898" w14:textId="77777777" w:rsidR="00C828E9" w:rsidRPr="00B4043F" w:rsidRDefault="0089625D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3,347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53BD6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5588F" w14:textId="77777777" w:rsidR="00C828E9" w:rsidRPr="00B4043F" w:rsidRDefault="00E738C0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3,0</w:t>
            </w:r>
            <w:r w:rsidR="00C828E9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6D233B4A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7BA681D0" w14:textId="77777777" w:rsidR="00C828E9" w:rsidRPr="00B4043F" w:rsidRDefault="003770ED" w:rsidP="00F0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5,7</w:t>
            </w:r>
            <w:r w:rsidR="0089625D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EF330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43E32" w14:textId="77777777" w:rsidR="00C828E9" w:rsidRPr="00B4043F" w:rsidRDefault="00C828E9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5,</w:t>
            </w:r>
            <w:r w:rsidR="00E738C0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A3288C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="00E738C0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</w:tr>
      <w:tr w:rsidR="00C828E9" w:rsidRPr="00171211" w14:paraId="17AB807F" w14:textId="77777777" w:rsidTr="00DC22E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09B6EB" w14:textId="77777777" w:rsidR="00C828E9" w:rsidRPr="00171211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B58A5" w14:textId="77777777" w:rsidR="00C828E9" w:rsidRPr="00B4043F" w:rsidRDefault="0089625D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43F">
              <w:rPr>
                <w:rFonts w:ascii="Angsana New" w:hAnsi="Angsana New"/>
                <w:b/>
                <w:bCs/>
                <w:sz w:val="30"/>
                <w:szCs w:val="30"/>
              </w:rPr>
              <w:t>2,428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494C5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C39CE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2,514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297F0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B8EA8" w14:textId="77777777" w:rsidR="00C828E9" w:rsidRPr="00B4043F" w:rsidRDefault="0089625D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3,347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C8CE8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6A43C" w14:textId="77777777" w:rsidR="00C828E9" w:rsidRPr="00B4043F" w:rsidRDefault="00E738C0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3,0</w:t>
            </w:r>
            <w:r w:rsidR="00C828E9"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4A474054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BA8A4" w14:textId="77777777" w:rsidR="00C828E9" w:rsidRPr="00B4043F" w:rsidRDefault="003770ED" w:rsidP="00F0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5,7</w:t>
            </w:r>
            <w:r w:rsidR="0089625D"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1520D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59895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5,</w:t>
            </w:r>
            <w:r w:rsidR="00E738C0"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A3288C"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="00E738C0"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C828E9" w:rsidRPr="00171211" w14:paraId="6BB17813" w14:textId="77777777" w:rsidTr="00DC22E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6D3F10" w14:textId="77777777" w:rsidR="00C828E9" w:rsidRPr="00171211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1901C2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54B1D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FF76FF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4D7DA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9770C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8F1AF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C96BF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435004DD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6FD76634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78C384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164B5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C828E9" w:rsidRPr="00171211" w14:paraId="4B2CA519" w14:textId="77777777" w:rsidTr="00DC22E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5868B7" w14:textId="77777777" w:rsidR="00C828E9" w:rsidRPr="00171211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4B5F90A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FD631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8DC4F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8999F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18A10D9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5357E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1E264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50E6D1F8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42120769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32BB3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1CA042BA" w14:textId="77777777" w:rsidR="00C828E9" w:rsidRPr="00B4043F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C828E9" w:rsidRPr="00171211" w14:paraId="67276527" w14:textId="77777777" w:rsidTr="00DC22E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C68D85" w14:textId="77777777" w:rsidR="00C828E9" w:rsidRPr="00171211" w:rsidRDefault="00C828E9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E2FEE32" w14:textId="77777777" w:rsidR="00C828E9" w:rsidRPr="00B4043F" w:rsidRDefault="0089625D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/>
                <w:sz w:val="30"/>
                <w:szCs w:val="30"/>
              </w:rPr>
              <w:t>2,428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1EDED" w14:textId="77777777" w:rsidR="00C828E9" w:rsidRPr="00B4043F" w:rsidRDefault="00C828E9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15705" w14:textId="77777777" w:rsidR="00C828E9" w:rsidRPr="00B4043F" w:rsidRDefault="00E33267" w:rsidP="00A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2,514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41DF3" w14:textId="77777777" w:rsidR="00C828E9" w:rsidRPr="00B4043F" w:rsidRDefault="00C828E9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4DE9E3" w14:textId="77777777" w:rsidR="00C828E9" w:rsidRPr="00B4043F" w:rsidRDefault="0089625D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/>
                <w:sz w:val="30"/>
                <w:szCs w:val="30"/>
              </w:rPr>
              <w:t>3,347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297E8" w14:textId="77777777" w:rsidR="00C828E9" w:rsidRPr="00B4043F" w:rsidRDefault="00C828E9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A9571" w14:textId="77777777" w:rsidR="00C828E9" w:rsidRPr="00B4043F" w:rsidRDefault="00E738C0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left" w:pos="414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3,0</w:t>
            </w:r>
            <w:r w:rsidR="00E33267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1A23FB0D" w14:textId="77777777" w:rsidR="00C828E9" w:rsidRPr="00B4043F" w:rsidRDefault="00C828E9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7162E3E2" w14:textId="77777777" w:rsidR="00C828E9" w:rsidRPr="00B4043F" w:rsidRDefault="003770ED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5,7</w:t>
            </w:r>
            <w:r w:rsidR="0089625D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D3DD9" w14:textId="77777777" w:rsidR="00C828E9" w:rsidRPr="00B4043F" w:rsidRDefault="00C828E9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51CAABA3" w14:textId="77777777" w:rsidR="00C828E9" w:rsidRPr="00B4043F" w:rsidRDefault="00E33267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5,</w:t>
            </w:r>
            <w:r w:rsidR="00E738C0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A3288C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="00E738C0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</w:tr>
      <w:tr w:rsidR="00C828E9" w:rsidRPr="00171211" w14:paraId="6E05705A" w14:textId="77777777" w:rsidTr="00DC22E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607A4F" w14:textId="77777777" w:rsidR="00C828E9" w:rsidRPr="00171211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10D2E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B404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36784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70991" w14:textId="77777777" w:rsidR="00C828E9" w:rsidRPr="00B4043F" w:rsidRDefault="00C828E9" w:rsidP="00DC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6FEFB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0AE0A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B404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17AB8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DAA74" w14:textId="77777777" w:rsidR="00C828E9" w:rsidRPr="00B4043F" w:rsidRDefault="00C828E9" w:rsidP="00DC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4C20F42A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2743C8CD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B1645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23EF2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C828E9" w:rsidRPr="00171211" w14:paraId="042B2A0F" w14:textId="77777777" w:rsidTr="00DC22E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B40D81" w14:textId="77777777" w:rsidR="00C828E9" w:rsidRPr="00171211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6F27E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04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2,428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1A371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7ED76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2,514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D7F51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A09CA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04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3,347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6492C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1FF10" w14:textId="77777777" w:rsidR="00C828E9" w:rsidRPr="00B4043F" w:rsidRDefault="00E738C0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3,0</w:t>
            </w:r>
            <w:r w:rsidR="00C828E9"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4B030019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79F84" w14:textId="77777777" w:rsidR="00C828E9" w:rsidRPr="00B4043F" w:rsidRDefault="003770E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5,7</w:t>
            </w:r>
            <w:r w:rsidR="0089625D"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F5C08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A408D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5,</w:t>
            </w:r>
            <w:r w:rsidR="00E738C0"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A3288C"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="00E738C0" w:rsidRPr="00B4043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C828E9" w:rsidRPr="00171211" w14:paraId="02B739CE" w14:textId="77777777" w:rsidTr="00DC22E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F923D8" w14:textId="77777777" w:rsidR="00C828E9" w:rsidRPr="00171211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E0D742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EC4E3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C3FDFF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40F0D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F269D1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2801F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89EF37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6DAAF588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529A5977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671C33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18E92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828E9" w:rsidRPr="003770ED" w14:paraId="5B1C2BBC" w14:textId="77777777" w:rsidTr="00DC22E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1413E" w14:textId="77777777" w:rsidR="00C828E9" w:rsidRPr="00171211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A0C436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B4043F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4308B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173809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320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D8E8E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E2BCE6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B4043F">
              <w:rPr>
                <w:rFonts w:ascii="Angsana New" w:hAnsi="Angsana New"/>
                <w:sz w:val="30"/>
                <w:szCs w:val="30"/>
              </w:rPr>
              <w:t>1,378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578D4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A93C7A" w14:textId="77777777" w:rsidR="00C828E9" w:rsidRPr="00B4043F" w:rsidRDefault="00E738C0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1,13</w:t>
            </w:r>
            <w:r w:rsidR="00C828E9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0A81D789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323653A0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1,778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32E515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8B4D2A" w14:textId="77777777" w:rsidR="00C828E9" w:rsidRPr="00B4043F" w:rsidRDefault="00E738C0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C828E9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52</w:t>
            </w:r>
          </w:p>
        </w:tc>
      </w:tr>
      <w:tr w:rsidR="00C828E9" w:rsidRPr="00171211" w14:paraId="5D576109" w14:textId="77777777" w:rsidTr="00DC22E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69F37" w14:textId="77777777" w:rsidR="00C828E9" w:rsidRPr="00171211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6EB9A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95EFD" w14:textId="77777777" w:rsidR="00C828E9" w:rsidRPr="00B4043F" w:rsidRDefault="00C828E9" w:rsidP="00C828E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5E0D6B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357EDD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50B894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5ECDD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1CD817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5A9AC34B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430562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328B71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1C5E37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28E9" w:rsidRPr="00171211" w14:paraId="523ECF70" w14:textId="77777777" w:rsidTr="00DC22E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32762D" w14:textId="77777777" w:rsidR="00C828E9" w:rsidRPr="00171211" w:rsidRDefault="00C828E9" w:rsidP="00DC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108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ค่าเสื่อมราคาและค่าตัดจำหน่ายที่บันทึกเป็นต้นทุนในการจัดจำหน่ายและค่าใช้จ่ายในการบริหาร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895F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EC014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B8C70" w14:textId="77777777" w:rsidR="00C828E9" w:rsidRPr="00B4043F" w:rsidRDefault="00C828E9" w:rsidP="00DC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43F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7A857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1CAA1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043F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73EBB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E6746" w14:textId="77777777" w:rsidR="00C828E9" w:rsidRPr="00B4043F" w:rsidRDefault="00C828E9" w:rsidP="00DC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43F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29DCAC04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1BFE927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043F">
              <w:rPr>
                <w:rFonts w:ascii="Angsana New" w:hAnsi="Angsana New"/>
                <w:color w:val="000000"/>
                <w:sz w:val="30"/>
                <w:szCs w:val="30"/>
              </w:rPr>
              <w:t>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02C87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2698E2BA" w14:textId="77777777" w:rsidR="00C828E9" w:rsidRPr="00B4043F" w:rsidRDefault="00C828E9" w:rsidP="00DC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43F"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C828E9" w:rsidRPr="00171211" w14:paraId="4A20B84E" w14:textId="77777777" w:rsidTr="00DC22E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A8DBAC" w14:textId="77777777" w:rsidR="00C828E9" w:rsidRPr="00171211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3F00231C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A1531C" w:rsidRPr="00B4043F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FC9E9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7018FDE" w14:textId="77777777" w:rsidR="00C828E9" w:rsidRPr="00B4043F" w:rsidRDefault="00C828E9" w:rsidP="00DC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584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8EF2D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FC4C51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A1531C" w:rsidRPr="00B4043F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89764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A4D19D" w14:textId="77777777" w:rsidR="00C828E9" w:rsidRPr="00B4043F" w:rsidRDefault="00E43BFF" w:rsidP="00DC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644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350A384C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641E814A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1,3</w:t>
            </w:r>
            <w:r w:rsidR="00A1531C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2F13E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65FD8694" w14:textId="77777777" w:rsidR="00C828E9" w:rsidRPr="00B4043F" w:rsidRDefault="00E43BFF" w:rsidP="00DC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1,2</w:t>
            </w:r>
            <w:r w:rsidR="00C828E9"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</w:tr>
    </w:tbl>
    <w:p w14:paraId="644B53C9" w14:textId="77777777" w:rsidR="001E4058" w:rsidRPr="00171211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p w14:paraId="38DA42DA" w14:textId="77777777" w:rsidR="001E4058" w:rsidRPr="00171211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 w:rsidRPr="00171211">
        <w:rPr>
          <w:rFonts w:ascii="Angsana New" w:hAnsi="Angsana New"/>
          <w:b/>
          <w:bCs/>
          <w:sz w:val="30"/>
          <w:szCs w:val="30"/>
        </w:rPr>
        <w:br w:type="page"/>
      </w:r>
    </w:p>
    <w:p w14:paraId="28437033" w14:textId="77777777" w:rsidR="001E4058" w:rsidRPr="00171211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712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การกระทบยอดรายได้ กำไรหรือขาดทุนและรายการอื่นที่มีสาระสำคัญของส่วนงานที่รายงาน</w:t>
      </w:r>
    </w:p>
    <w:p w14:paraId="3E34278C" w14:textId="77777777" w:rsidR="001E4058" w:rsidRPr="00B4725A" w:rsidRDefault="001E4058" w:rsidP="001E4058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8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257"/>
        <w:gridCol w:w="1247"/>
        <w:gridCol w:w="269"/>
        <w:gridCol w:w="1208"/>
      </w:tblGrid>
      <w:tr w:rsidR="001E4058" w:rsidRPr="00171211" w14:paraId="57ECABAA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1DE0996" w14:textId="77777777"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B71A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C828E9" w:rsidRPr="00D36B7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C828E9" w:rsidRPr="00D36B7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E22B6A0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C51122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C828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2F2CAD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47D1D532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28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E4058" w:rsidRPr="00171211" w14:paraId="43D0FFD6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D82840E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310EB20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8DC87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1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4058" w:rsidRPr="00171211" w14:paraId="2F23E253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3F38896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0CBC625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7D699C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A495C5D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1B693BB2" w14:textId="77777777"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28E9" w:rsidRPr="00171211" w14:paraId="41168A40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EAE48A5" w14:textId="77777777" w:rsidR="00C828E9" w:rsidRPr="00171211" w:rsidRDefault="00C828E9" w:rsidP="00C828E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F25A826" w14:textId="77777777" w:rsidR="00C828E9" w:rsidRPr="00171211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B09B35" w14:textId="77777777" w:rsidR="00C828E9" w:rsidRPr="00B4043F" w:rsidRDefault="0089625D" w:rsidP="00D1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D0D0D"/>
                <w:sz w:val="30"/>
                <w:szCs w:val="30"/>
              </w:rPr>
              <w:t>1,778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F458C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25C1175" w14:textId="77777777" w:rsidR="00C828E9" w:rsidRPr="00B4043F" w:rsidRDefault="006F11BF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1,</w:t>
            </w:r>
            <w:r w:rsidR="00C828E9" w:rsidRPr="00B4043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4</w:t>
            </w: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52</w:t>
            </w:r>
          </w:p>
        </w:tc>
      </w:tr>
      <w:tr w:rsidR="00C828E9" w:rsidRPr="00171211" w14:paraId="1E3CE2CD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8C27D70" w14:textId="77777777" w:rsidR="00C828E9" w:rsidRPr="00171211" w:rsidRDefault="00C828E9" w:rsidP="00C828E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7852F066" w14:textId="77777777" w:rsidR="00C828E9" w:rsidRPr="00C828E9" w:rsidRDefault="00C828E9" w:rsidP="00C828E9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0DD7A88" w14:textId="77777777" w:rsidR="00C828E9" w:rsidRPr="00171211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B28873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3B2983D6" w14:textId="77777777" w:rsidR="0089625D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D0D0D"/>
                <w:sz w:val="30"/>
                <w:szCs w:val="30"/>
              </w:rPr>
              <w:t>(102)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2B37D7C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7AE1E897" w14:textId="77777777" w:rsidR="00C828E9" w:rsidRPr="00B4043F" w:rsidRDefault="00C828E9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47A4F44C" w14:textId="77777777" w:rsidR="00C828E9" w:rsidRPr="00B4043F" w:rsidRDefault="00C828E9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(118)</w:t>
            </w:r>
          </w:p>
        </w:tc>
      </w:tr>
      <w:tr w:rsidR="00C828E9" w:rsidRPr="00356084" w14:paraId="0329DF35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0D58820" w14:textId="77777777" w:rsidR="00C828E9" w:rsidRPr="00171211" w:rsidRDefault="00C828E9" w:rsidP="00C828E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AD3E933" w14:textId="77777777" w:rsidR="00C828E9" w:rsidRPr="00171211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61E7E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D0D0D"/>
                <w:sz w:val="30"/>
                <w:szCs w:val="30"/>
              </w:rPr>
              <w:t>(1,301)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ECC739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3D4DD" w14:textId="77777777" w:rsidR="00C828E9" w:rsidRPr="00B4043F" w:rsidRDefault="006F11BF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(1,</w:t>
            </w:r>
            <w:r w:rsidR="00C828E9" w:rsidRPr="00B4043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2</w:t>
            </w:r>
            <w:r w:rsidRPr="00B4043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28</w:t>
            </w:r>
            <w:r w:rsidR="00C828E9" w:rsidRPr="00B4043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)</w:t>
            </w:r>
          </w:p>
        </w:tc>
      </w:tr>
      <w:tr w:rsidR="00C828E9" w:rsidRPr="00356084" w14:paraId="73A119FF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8649B37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6A37835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750F7" w14:textId="77777777" w:rsidR="00C828E9" w:rsidRPr="00B4043F" w:rsidRDefault="0089625D" w:rsidP="002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B4043F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375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F9C0B0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1F92E" w14:textId="77777777" w:rsidR="00C828E9" w:rsidRPr="00B4043F" w:rsidRDefault="00C828E9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043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106</w:t>
            </w:r>
          </w:p>
        </w:tc>
      </w:tr>
      <w:tr w:rsidR="00C828E9" w:rsidRPr="00356084" w14:paraId="28B183DE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66F4600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5DD12F0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C7015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D4A8DF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F6BA6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28E9" w:rsidRPr="00356084" w14:paraId="72CCE0FE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D1C96D8" w14:textId="77777777" w:rsidR="00C828E9" w:rsidRPr="00356084" w:rsidRDefault="00C828E9" w:rsidP="00C828E9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CD3A2FB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2027BD" w14:textId="77777777" w:rsidR="00C828E9" w:rsidRPr="00B4043F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B4043F">
              <w:rPr>
                <w:rFonts w:ascii="Angsana New" w:hAnsi="Angsana New"/>
                <w:color w:val="0D0D0D"/>
                <w:sz w:val="30"/>
                <w:szCs w:val="30"/>
              </w:rPr>
              <w:t>70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2A14C1D" w14:textId="77777777" w:rsidR="00C828E9" w:rsidRPr="00B4043F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0F1AED5" w14:textId="77777777" w:rsidR="00C828E9" w:rsidRPr="00B4043F" w:rsidRDefault="00C828E9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043F">
              <w:rPr>
                <w:rFonts w:ascii="Angsana New" w:hAnsi="Angsana New"/>
                <w:sz w:val="30"/>
                <w:szCs w:val="30"/>
                <w:lang w:bidi="th-TH"/>
              </w:rPr>
              <w:t>67</w:t>
            </w:r>
          </w:p>
        </w:tc>
      </w:tr>
      <w:tr w:rsidR="00C828E9" w:rsidRPr="004E1471" w14:paraId="4BAE5AA7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8E05248" w14:textId="77777777" w:rsidR="00C828E9" w:rsidRPr="00356084" w:rsidRDefault="00C828E9" w:rsidP="00C828E9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0C15E1D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443CB9" w14:textId="77777777" w:rsidR="00C828E9" w:rsidRPr="00356084" w:rsidRDefault="0089625D" w:rsidP="00D1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(400)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DA7C46" w14:textId="77777777" w:rsidR="00C828E9" w:rsidRPr="00356084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9DE2E99" w14:textId="77777777" w:rsidR="00C828E9" w:rsidRPr="004E1471" w:rsidRDefault="00C828E9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E1471">
              <w:rPr>
                <w:rFonts w:ascii="Angsana New" w:hAnsi="Angsana New"/>
                <w:sz w:val="30"/>
                <w:szCs w:val="30"/>
                <w:lang w:bidi="th-TH"/>
              </w:rPr>
              <w:t>(412)</w:t>
            </w:r>
          </w:p>
        </w:tc>
      </w:tr>
      <w:tr w:rsidR="00C828E9" w:rsidRPr="00356084" w14:paraId="7C911053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AD8A5E9" w14:textId="19CF44FC" w:rsidR="00C828E9" w:rsidRPr="00356084" w:rsidRDefault="00C828E9" w:rsidP="00C828E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 (สุทธิจากภาษีเงินได้)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461D567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4B0B4" w14:textId="77777777" w:rsidR="00C828E9" w:rsidRPr="00356084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88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3BAC87" w14:textId="77777777" w:rsidR="00C828E9" w:rsidRPr="00356084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6874A" w14:textId="77777777" w:rsidR="00C828E9" w:rsidRPr="004E1471" w:rsidRDefault="00C828E9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E1471">
              <w:rPr>
                <w:rFonts w:ascii="Angsana New" w:hAnsi="Angsana New"/>
                <w:sz w:val="30"/>
                <w:szCs w:val="30"/>
                <w:lang w:bidi="th-TH"/>
              </w:rPr>
              <w:t>72</w:t>
            </w:r>
          </w:p>
        </w:tc>
      </w:tr>
      <w:tr w:rsidR="00C828E9" w:rsidRPr="00356084" w14:paraId="2456B4F9" w14:textId="77777777" w:rsidTr="00BD6E3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42C3676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F3245E1" w14:textId="77777777" w:rsidR="00C828E9" w:rsidRPr="00356084" w:rsidRDefault="00C828E9" w:rsidP="00C828E9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AF89A1" w14:textId="77777777" w:rsidR="00C828E9" w:rsidRPr="00356084" w:rsidRDefault="0089625D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133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73FA480" w14:textId="77777777" w:rsidR="00C828E9" w:rsidRPr="00356084" w:rsidRDefault="00C828E9" w:rsidP="00C8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96B97D" w14:textId="77777777" w:rsidR="00C828E9" w:rsidRPr="004E1471" w:rsidRDefault="00C828E9" w:rsidP="004E147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E147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(167)</w:t>
            </w:r>
          </w:p>
        </w:tc>
      </w:tr>
    </w:tbl>
    <w:p w14:paraId="2D696FA7" w14:textId="77777777" w:rsidR="001E4058" w:rsidRPr="00B4725A" w:rsidRDefault="001E4058" w:rsidP="001E4058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40ED202D" w14:textId="77777777" w:rsidR="001E4058" w:rsidRPr="00D36B78" w:rsidRDefault="001E4058" w:rsidP="001E4058">
      <w:pPr>
        <w:pStyle w:val="Heading1"/>
        <w:keepLines/>
        <w:numPr>
          <w:ilvl w:val="0"/>
          <w:numId w:val="0"/>
        </w:numPr>
        <w:shd w:val="clear" w:color="auto" w:fill="auto"/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D36B78">
        <w:rPr>
          <w:rFonts w:ascii="Angsana New" w:hAnsi="Angsana New"/>
          <w:i/>
          <w:iCs/>
          <w:sz w:val="30"/>
          <w:szCs w:val="30"/>
          <w:u w:val="none"/>
          <w:cs/>
        </w:rPr>
        <w:t>ส่วนงานภูมิศาสตร์</w:t>
      </w:r>
    </w:p>
    <w:p w14:paraId="63F83543" w14:textId="77777777" w:rsidR="001E4058" w:rsidRPr="00B4725A" w:rsidRDefault="001E4058" w:rsidP="001E4058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44204027" w14:textId="77777777" w:rsidR="00781B91" w:rsidRDefault="001E4058" w:rsidP="00BD6E36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02000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 w:rsidRPr="00D0200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2449F8D4" w14:textId="77777777" w:rsidR="00BD6E36" w:rsidRDefault="00BD6E36" w:rsidP="001E4058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4DB9CA1" w14:textId="77777777" w:rsidR="00BD6E36" w:rsidRPr="00BD6E36" w:rsidRDefault="00BD6E36" w:rsidP="00BD6E36">
      <w:pPr>
        <w:pStyle w:val="Heading1"/>
        <w:keepLines/>
        <w:numPr>
          <w:ilvl w:val="0"/>
          <w:numId w:val="0"/>
        </w:numPr>
        <w:shd w:val="clear" w:color="auto" w:fill="auto"/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BD6E36">
        <w:rPr>
          <w:rFonts w:ascii="Angsana New" w:hAnsi="Angsana New"/>
          <w:i/>
          <w:iCs/>
          <w:sz w:val="30"/>
          <w:szCs w:val="30"/>
          <w:u w:val="none"/>
          <w:cs/>
        </w:rPr>
        <w:t>การดำเนินงานที่เป็นไปตามฤดูกาล</w:t>
      </w:r>
    </w:p>
    <w:p w14:paraId="3814AE7F" w14:textId="77777777" w:rsidR="00BD6E36" w:rsidRDefault="00BD6E36" w:rsidP="001E4058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bCs/>
          <w:sz w:val="30"/>
          <w:szCs w:val="30"/>
        </w:rPr>
      </w:pPr>
    </w:p>
    <w:p w14:paraId="0C770818" w14:textId="77777777" w:rsidR="00BD6E36" w:rsidRPr="00BD6E36" w:rsidRDefault="00BD6E36" w:rsidP="00BD6E36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BD6E36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BD6E36">
        <w:rPr>
          <w:rFonts w:ascii="Angsana New" w:hAnsi="Angsana New"/>
          <w:color w:val="FFFFFF"/>
          <w:sz w:val="30"/>
          <w:szCs w:val="30"/>
        </w:rPr>
        <w:t>.</w:t>
      </w:r>
      <w:r w:rsidRPr="00BD6E36"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4D7E3EE9" w14:textId="77777777" w:rsidR="00B4725A" w:rsidRDefault="00B47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22"/>
          <w:szCs w:val="22"/>
        </w:rPr>
        <w:br w:type="page"/>
      </w:r>
    </w:p>
    <w:p w14:paraId="7F404157" w14:textId="6D387AA6" w:rsidR="0077671F" w:rsidRPr="00D02000" w:rsidRDefault="00E2080C" w:rsidP="00817B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80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34F99">
        <w:rPr>
          <w:rFonts w:ascii="Angsana New" w:hAnsi="Angsana New" w:cs="Angsana New"/>
          <w:b/>
          <w:bCs/>
          <w:sz w:val="30"/>
          <w:szCs w:val="30"/>
        </w:rPr>
        <w:t>0</w:t>
      </w:r>
      <w:r w:rsidRPr="00E2080C">
        <w:rPr>
          <w:rFonts w:ascii="Angsana New" w:hAnsi="Angsana New" w:cs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5F17987F" w14:textId="77777777" w:rsidR="00D17A30" w:rsidRPr="00D216FC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highlight w:val="yellow"/>
        </w:rPr>
      </w:pPr>
    </w:p>
    <w:p w14:paraId="27421D93" w14:textId="77777777" w:rsidR="00D17A30" w:rsidRPr="00D216FC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16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2E755749" w14:textId="77777777" w:rsidR="00D17A30" w:rsidRPr="00D216FC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240"/>
        <w:gridCol w:w="798"/>
        <w:gridCol w:w="1145"/>
        <w:gridCol w:w="267"/>
        <w:gridCol w:w="1145"/>
        <w:gridCol w:w="267"/>
        <w:gridCol w:w="1070"/>
        <w:gridCol w:w="267"/>
        <w:gridCol w:w="1161"/>
      </w:tblGrid>
      <w:tr w:rsidR="00D17A30" w:rsidRPr="00D216FC" w14:paraId="00974B44" w14:textId="77777777" w:rsidTr="00D216FC">
        <w:tc>
          <w:tcPr>
            <w:tcW w:w="3240" w:type="dxa"/>
          </w:tcPr>
          <w:p w14:paraId="66A25EEA" w14:textId="77777777" w:rsidR="00D17A30" w:rsidRPr="00E83BF9" w:rsidRDefault="00D17A30" w:rsidP="00154421">
            <w:pPr>
              <w:pStyle w:val="BodyText"/>
              <w:spacing w:after="0" w:line="240" w:lineRule="auto"/>
              <w:ind w:right="-54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83BF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B71A5" w:rsidRPr="00E83BF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หก</w:t>
            </w:r>
            <w:r w:rsidRPr="00E83BF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798" w:type="dxa"/>
          </w:tcPr>
          <w:p w14:paraId="7E201736" w14:textId="77777777" w:rsidR="00D17A30" w:rsidRPr="00D216FC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14:paraId="30277B83" w14:textId="77777777" w:rsidR="00D17A30" w:rsidRPr="00D216FC" w:rsidRDefault="00D17A30" w:rsidP="001544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75BA2508" w14:textId="77777777" w:rsidR="00D17A30" w:rsidRPr="00D216FC" w:rsidRDefault="00D17A30" w:rsidP="0015442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8" w:type="dxa"/>
            <w:gridSpan w:val="3"/>
          </w:tcPr>
          <w:p w14:paraId="012B98F3" w14:textId="77777777" w:rsidR="00D17A30" w:rsidRPr="00D216FC" w:rsidRDefault="00D17A30" w:rsidP="001544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A30" w:rsidRPr="00D216FC" w14:paraId="12E44EE8" w14:textId="77777777" w:rsidTr="00D216FC">
        <w:tc>
          <w:tcPr>
            <w:tcW w:w="3240" w:type="dxa"/>
          </w:tcPr>
          <w:p w14:paraId="472F30E4" w14:textId="00253411" w:rsidR="00D17A30" w:rsidRPr="00E83BF9" w:rsidRDefault="00D17A30" w:rsidP="00154421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83BF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C1B2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31</w:t>
            </w:r>
            <w:r w:rsidR="00C828E9" w:rsidRPr="00E83BF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C828E9" w:rsidRPr="00E83BF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98" w:type="dxa"/>
          </w:tcPr>
          <w:p w14:paraId="78738136" w14:textId="1BEED857" w:rsidR="00D17A30" w:rsidRPr="00D216FC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230F92B" w14:textId="77777777" w:rsidR="00D17A30" w:rsidRPr="00D216FC" w:rsidRDefault="00D17A30" w:rsidP="0015442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2749B" w:rsidRPr="00D216FC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67" w:type="dxa"/>
            <w:shd w:val="clear" w:color="auto" w:fill="auto"/>
          </w:tcPr>
          <w:p w14:paraId="2BD3A689" w14:textId="77777777" w:rsidR="00D17A30" w:rsidRPr="00D216FC" w:rsidRDefault="00D17A30" w:rsidP="0015442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1A8AD49" w14:textId="77777777" w:rsidR="00D17A30" w:rsidRPr="00D216FC" w:rsidRDefault="00D17A30" w:rsidP="0015442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2749B" w:rsidRPr="00D216FC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67" w:type="dxa"/>
            <w:shd w:val="clear" w:color="auto" w:fill="auto"/>
          </w:tcPr>
          <w:p w14:paraId="6F0CC05A" w14:textId="77777777" w:rsidR="00D17A30" w:rsidRPr="00D216FC" w:rsidRDefault="00D17A30" w:rsidP="0015442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73C4032" w14:textId="77777777" w:rsidR="00D17A30" w:rsidRPr="00D216FC" w:rsidRDefault="00D17A30" w:rsidP="0015442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2749B" w:rsidRPr="00D216FC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67" w:type="dxa"/>
            <w:shd w:val="clear" w:color="auto" w:fill="auto"/>
          </w:tcPr>
          <w:p w14:paraId="3D778F9D" w14:textId="77777777" w:rsidR="00D17A30" w:rsidRPr="00D216FC" w:rsidRDefault="00D17A30" w:rsidP="0015442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ECD3E85" w14:textId="77777777" w:rsidR="00D17A30" w:rsidRPr="00D216FC" w:rsidRDefault="00D17A30" w:rsidP="0015442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2749B" w:rsidRPr="00D216FC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D17A30" w:rsidRPr="00D216FC" w14:paraId="43729F0B" w14:textId="77777777" w:rsidTr="00D216FC">
        <w:tc>
          <w:tcPr>
            <w:tcW w:w="3240" w:type="dxa"/>
          </w:tcPr>
          <w:p w14:paraId="5BB3E4E9" w14:textId="77777777" w:rsidR="00D17A30" w:rsidRPr="00D216FC" w:rsidRDefault="00D17A30" w:rsidP="00154421">
            <w:pPr>
              <w:pStyle w:val="BodyText"/>
              <w:spacing w:after="0" w:line="240" w:lineRule="auto"/>
              <w:ind w:right="-54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798" w:type="dxa"/>
          </w:tcPr>
          <w:p w14:paraId="1F619530" w14:textId="77777777" w:rsidR="00D17A30" w:rsidRPr="00D216FC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322" w:type="dxa"/>
            <w:gridSpan w:val="7"/>
          </w:tcPr>
          <w:p w14:paraId="7DA52468" w14:textId="77777777" w:rsidR="00D17A30" w:rsidRPr="00D216FC" w:rsidRDefault="00D17A30" w:rsidP="001544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A30" w:rsidRPr="00D216FC" w14:paraId="3ED91825" w14:textId="77777777" w:rsidTr="00D216FC">
        <w:tc>
          <w:tcPr>
            <w:tcW w:w="3240" w:type="dxa"/>
          </w:tcPr>
          <w:p w14:paraId="1F4C4D2D" w14:textId="77777777" w:rsidR="00D17A30" w:rsidRPr="00D216FC" w:rsidRDefault="00D17A30" w:rsidP="00154421">
            <w:pPr>
              <w:spacing w:line="240" w:lineRule="auto"/>
              <w:ind w:right="-5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98" w:type="dxa"/>
          </w:tcPr>
          <w:p w14:paraId="4D398B91" w14:textId="77777777" w:rsidR="00D17A30" w:rsidRPr="00D216FC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3AC19CF" w14:textId="77777777" w:rsidR="00D17A30" w:rsidRPr="00D216FC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C66F5C2" w14:textId="77777777" w:rsidR="00D17A30" w:rsidRPr="00D216FC" w:rsidRDefault="00D17A30" w:rsidP="0015442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4EF1255" w14:textId="77777777" w:rsidR="00D17A30" w:rsidRPr="00D216FC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29F0E4A" w14:textId="77777777" w:rsidR="00D17A30" w:rsidRPr="00D216FC" w:rsidRDefault="00D17A30" w:rsidP="0015442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AF3E454" w14:textId="77777777" w:rsidR="00D17A30" w:rsidRPr="00D216FC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98B543E" w14:textId="77777777" w:rsidR="00D17A30" w:rsidRPr="00D216FC" w:rsidRDefault="00D17A30" w:rsidP="0015442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12B8D50" w14:textId="77777777" w:rsidR="00D17A30" w:rsidRPr="00D216FC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17A30" w:rsidRPr="00D216FC" w14:paraId="6061972A" w14:textId="77777777" w:rsidTr="00D216FC">
        <w:tc>
          <w:tcPr>
            <w:tcW w:w="3240" w:type="dxa"/>
          </w:tcPr>
          <w:p w14:paraId="2980145E" w14:textId="77777777" w:rsidR="00D17A30" w:rsidRPr="00D216FC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798" w:type="dxa"/>
          </w:tcPr>
          <w:p w14:paraId="319A1438" w14:textId="77777777" w:rsidR="00D17A30" w:rsidRPr="00D216FC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F06796A" w14:textId="77777777" w:rsidR="00D17A30" w:rsidRPr="00D216FC" w:rsidRDefault="00196F2B" w:rsidP="003A5F1D">
            <w:pPr>
              <w:pStyle w:val="acctfourfigures"/>
              <w:tabs>
                <w:tab w:val="clear" w:pos="765"/>
              </w:tabs>
              <w:spacing w:line="240" w:lineRule="auto"/>
              <w:ind w:left="140" w:right="-468" w:firstLine="4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267" w:type="dxa"/>
          </w:tcPr>
          <w:p w14:paraId="366CC5E1" w14:textId="77777777" w:rsidR="00D17A30" w:rsidRPr="00D216FC" w:rsidRDefault="00D17A30" w:rsidP="00196F2B">
            <w:pPr>
              <w:spacing w:line="240" w:lineRule="auto"/>
              <w:ind w:right="-468" w:firstLine="43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</w:tcPr>
          <w:p w14:paraId="05F011A6" w14:textId="77777777" w:rsidR="00D17A30" w:rsidRPr="00D216FC" w:rsidRDefault="002F3004" w:rsidP="0015442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5E1B6AA" w14:textId="77777777" w:rsidR="00D17A30" w:rsidRPr="00D216FC" w:rsidRDefault="00D17A30" w:rsidP="001544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1F297BCA" w14:textId="77777777" w:rsidR="00D17A30" w:rsidRPr="00D216FC" w:rsidRDefault="00196F2B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157EBAAB" w14:textId="77777777" w:rsidR="00D17A30" w:rsidRPr="00D216FC" w:rsidRDefault="00D17A30" w:rsidP="001544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9CBF422" w14:textId="77777777" w:rsidR="00D17A30" w:rsidRPr="00D216FC" w:rsidRDefault="002F3004" w:rsidP="00FD2653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17A30" w:rsidRPr="00D216FC" w14:paraId="3E868D6C" w14:textId="77777777" w:rsidTr="00D216FC">
        <w:tc>
          <w:tcPr>
            <w:tcW w:w="3240" w:type="dxa"/>
          </w:tcPr>
          <w:p w14:paraId="1AF105CB" w14:textId="77777777" w:rsidR="00D17A30" w:rsidRPr="00D216FC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8" w:type="dxa"/>
          </w:tcPr>
          <w:p w14:paraId="2B7806ED" w14:textId="77777777" w:rsidR="00D17A30" w:rsidRPr="00D216FC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6AE8532" w14:textId="77777777" w:rsidR="00D17A30" w:rsidRPr="00D216FC" w:rsidRDefault="00D17A30" w:rsidP="0015442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6038937F" w14:textId="77777777" w:rsidR="00D17A30" w:rsidRPr="00D216FC" w:rsidRDefault="00D17A30" w:rsidP="001544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57F6226" w14:textId="77777777" w:rsidR="00D17A30" w:rsidRPr="00D216FC" w:rsidRDefault="00D17A30" w:rsidP="0015442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32E5450A" w14:textId="77777777" w:rsidR="00D17A30" w:rsidRPr="00D216FC" w:rsidRDefault="00D17A30" w:rsidP="001544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0966694" w14:textId="77777777" w:rsidR="00D17A30" w:rsidRPr="00D216FC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44E9FC5B" w14:textId="77777777" w:rsidR="00D17A30" w:rsidRPr="00D216FC" w:rsidRDefault="00D17A30" w:rsidP="001544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F82F890" w14:textId="77777777" w:rsidR="00D17A30" w:rsidRPr="00D216FC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17A30" w:rsidRPr="00D216FC" w14:paraId="040A7953" w14:textId="77777777" w:rsidTr="00D216FC">
        <w:tc>
          <w:tcPr>
            <w:tcW w:w="3240" w:type="dxa"/>
            <w:shd w:val="clear" w:color="auto" w:fill="FFFFFF"/>
          </w:tcPr>
          <w:p w14:paraId="4AEC2B4B" w14:textId="77777777" w:rsidR="00D17A30" w:rsidRPr="00D216FC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98" w:type="dxa"/>
            <w:shd w:val="clear" w:color="auto" w:fill="FFFFFF"/>
          </w:tcPr>
          <w:p w14:paraId="6145CBE3" w14:textId="77777777" w:rsidR="00D17A30" w:rsidRPr="00D216FC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4DABB608" w14:textId="77777777" w:rsidR="00D17A30" w:rsidRPr="00D216FC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FFFFFF"/>
          </w:tcPr>
          <w:p w14:paraId="4F732054" w14:textId="77777777" w:rsidR="00D17A30" w:rsidRPr="00D216FC" w:rsidRDefault="00D17A30" w:rsidP="0015442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0EAC250A" w14:textId="77777777" w:rsidR="00D17A30" w:rsidRPr="00D216FC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FFFFFF"/>
          </w:tcPr>
          <w:p w14:paraId="7D15A108" w14:textId="77777777" w:rsidR="00D17A30" w:rsidRPr="00D216FC" w:rsidRDefault="00D17A30" w:rsidP="0015442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FFFFFF"/>
            <w:vAlign w:val="bottom"/>
          </w:tcPr>
          <w:p w14:paraId="41CFBD25" w14:textId="77777777" w:rsidR="00D17A30" w:rsidRPr="00D216FC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59981D6A" w14:textId="77777777" w:rsidR="00D17A30" w:rsidRPr="00D216FC" w:rsidRDefault="00D17A30" w:rsidP="0015442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FFFFFF"/>
            <w:vAlign w:val="bottom"/>
          </w:tcPr>
          <w:p w14:paraId="3BAD57B4" w14:textId="77777777" w:rsidR="00D17A30" w:rsidRPr="00D216FC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907" w:rsidRPr="00D216FC" w14:paraId="3543F6F2" w14:textId="77777777" w:rsidTr="00D216FC">
        <w:tc>
          <w:tcPr>
            <w:tcW w:w="3240" w:type="dxa"/>
            <w:shd w:val="clear" w:color="auto" w:fill="FFFFFF"/>
          </w:tcPr>
          <w:p w14:paraId="20DD0BF8" w14:textId="77777777" w:rsidR="00532907" w:rsidRPr="00D216FC" w:rsidRDefault="00532907" w:rsidP="00532907">
            <w:pPr>
              <w:tabs>
                <w:tab w:val="left" w:pos="540"/>
              </w:tabs>
              <w:spacing w:line="240" w:lineRule="auto"/>
              <w:ind w:right="-5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98" w:type="dxa"/>
            <w:shd w:val="clear" w:color="auto" w:fill="FFFFFF"/>
          </w:tcPr>
          <w:p w14:paraId="5B20E004" w14:textId="34EE4738" w:rsidR="00532907" w:rsidRPr="00D216FC" w:rsidRDefault="00532907" w:rsidP="0053290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173ED8C4" w14:textId="77777777" w:rsidR="00532907" w:rsidRPr="00D216FC" w:rsidRDefault="00F24F84" w:rsidP="00196F2B">
            <w:pPr>
              <w:pStyle w:val="acctfourfigures"/>
              <w:tabs>
                <w:tab w:val="clear" w:pos="765"/>
              </w:tabs>
              <w:spacing w:line="240" w:lineRule="auto"/>
              <w:ind w:right="-468" w:firstLine="4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</w:t>
            </w:r>
            <w:r w:rsidR="00196F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  <w:shd w:val="clear" w:color="auto" w:fill="FFFFFF"/>
          </w:tcPr>
          <w:p w14:paraId="610E8C7A" w14:textId="77777777" w:rsidR="00532907" w:rsidRPr="00D216FC" w:rsidRDefault="00532907" w:rsidP="005329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063003C8" w14:textId="77777777" w:rsidR="00532907" w:rsidRPr="00D216FC" w:rsidRDefault="00532907" w:rsidP="00532907">
            <w:pPr>
              <w:pStyle w:val="acctfourfigures"/>
              <w:tabs>
                <w:tab w:val="clear" w:pos="765"/>
              </w:tabs>
              <w:spacing w:line="240" w:lineRule="auto"/>
              <w:ind w:right="-468" w:firstLine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(45,941)</w:t>
            </w:r>
          </w:p>
        </w:tc>
        <w:tc>
          <w:tcPr>
            <w:tcW w:w="267" w:type="dxa"/>
            <w:shd w:val="clear" w:color="auto" w:fill="FFFFFF"/>
          </w:tcPr>
          <w:p w14:paraId="7B0DD2DD" w14:textId="77777777" w:rsidR="00532907" w:rsidRPr="00D216FC" w:rsidRDefault="00532907" w:rsidP="005329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70" w:type="dxa"/>
            <w:shd w:val="clear" w:color="auto" w:fill="FFFFFF"/>
            <w:vAlign w:val="bottom"/>
          </w:tcPr>
          <w:p w14:paraId="5C5F65DD" w14:textId="77777777" w:rsidR="00532907" w:rsidRPr="00D216FC" w:rsidRDefault="00196F2B" w:rsidP="00532907">
            <w:pPr>
              <w:pStyle w:val="acctfourfigures"/>
              <w:tabs>
                <w:tab w:val="clear" w:pos="765"/>
              </w:tabs>
              <w:spacing w:line="240" w:lineRule="auto"/>
              <w:ind w:left="-198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5,579</w:t>
            </w:r>
          </w:p>
        </w:tc>
        <w:tc>
          <w:tcPr>
            <w:tcW w:w="267" w:type="dxa"/>
            <w:shd w:val="clear" w:color="auto" w:fill="FFFFFF"/>
          </w:tcPr>
          <w:p w14:paraId="52D3B99C" w14:textId="77777777" w:rsidR="00532907" w:rsidRPr="00D216FC" w:rsidRDefault="00532907" w:rsidP="005329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FFFFFF"/>
            <w:vAlign w:val="bottom"/>
          </w:tcPr>
          <w:p w14:paraId="1F8465D9" w14:textId="77777777" w:rsidR="00532907" w:rsidRPr="00D216FC" w:rsidRDefault="00532907" w:rsidP="00E83BF9">
            <w:pPr>
              <w:pStyle w:val="acctfourfigures"/>
              <w:tabs>
                <w:tab w:val="clear" w:pos="765"/>
              </w:tabs>
              <w:spacing w:line="240" w:lineRule="auto"/>
              <w:ind w:left="-198" w:right="-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(49,021)</w:t>
            </w:r>
          </w:p>
        </w:tc>
      </w:tr>
      <w:tr w:rsidR="00532907" w:rsidRPr="00D216FC" w14:paraId="0A5D405C" w14:textId="77777777" w:rsidTr="00D216FC">
        <w:tc>
          <w:tcPr>
            <w:tcW w:w="3240" w:type="dxa"/>
            <w:shd w:val="clear" w:color="auto" w:fill="FFFFFF"/>
          </w:tcPr>
          <w:p w14:paraId="0B6575D6" w14:textId="77777777" w:rsidR="00532907" w:rsidRPr="00D216FC" w:rsidRDefault="00532907" w:rsidP="00532907">
            <w:pPr>
              <w:tabs>
                <w:tab w:val="left" w:pos="540"/>
              </w:tabs>
              <w:spacing w:line="240" w:lineRule="auto"/>
              <w:ind w:right="-5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 (ผลประโยชน์)</w:t>
            </w:r>
          </w:p>
        </w:tc>
        <w:tc>
          <w:tcPr>
            <w:tcW w:w="798" w:type="dxa"/>
            <w:shd w:val="clear" w:color="auto" w:fill="FFFFFF"/>
          </w:tcPr>
          <w:p w14:paraId="4E665700" w14:textId="77777777" w:rsidR="00532907" w:rsidRPr="00D216FC" w:rsidRDefault="00532907" w:rsidP="0053290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724870C" w14:textId="77777777" w:rsidR="00532907" w:rsidRPr="00D216FC" w:rsidRDefault="00196F2B" w:rsidP="00532907">
            <w:pPr>
              <w:pStyle w:val="acctfourfigures"/>
              <w:tabs>
                <w:tab w:val="clear" w:pos="765"/>
              </w:tabs>
              <w:spacing w:line="240" w:lineRule="auto"/>
              <w:ind w:right="-468" w:firstLine="4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5,633</w:t>
            </w:r>
          </w:p>
        </w:tc>
        <w:tc>
          <w:tcPr>
            <w:tcW w:w="267" w:type="dxa"/>
            <w:shd w:val="clear" w:color="auto" w:fill="FFFFFF"/>
          </w:tcPr>
          <w:p w14:paraId="5F5DAE59" w14:textId="77777777" w:rsidR="00532907" w:rsidRPr="00D216FC" w:rsidRDefault="00532907" w:rsidP="005329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7F6881E" w14:textId="77777777" w:rsidR="00532907" w:rsidRPr="00D216FC" w:rsidRDefault="00532907" w:rsidP="00532907">
            <w:pPr>
              <w:pStyle w:val="acctfourfigures"/>
              <w:tabs>
                <w:tab w:val="clear" w:pos="765"/>
              </w:tabs>
              <w:spacing w:line="240" w:lineRule="auto"/>
              <w:ind w:right="-558" w:firstLine="2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16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D216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45</w:t>
            </w:r>
            <w:r w:rsidRPr="00D216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16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941</w:t>
            </w:r>
            <w:r w:rsidRPr="00D216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14:paraId="37D09D13" w14:textId="77777777" w:rsidR="00532907" w:rsidRPr="00D216FC" w:rsidRDefault="00532907" w:rsidP="005329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926A1E4" w14:textId="77777777" w:rsidR="00532907" w:rsidRPr="00D216FC" w:rsidRDefault="00196F2B" w:rsidP="00532907">
            <w:pPr>
              <w:pStyle w:val="acctfourfigures"/>
              <w:tabs>
                <w:tab w:val="clear" w:pos="765"/>
              </w:tabs>
              <w:spacing w:line="240" w:lineRule="auto"/>
              <w:ind w:left="-19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5,579</w:t>
            </w:r>
          </w:p>
        </w:tc>
        <w:tc>
          <w:tcPr>
            <w:tcW w:w="267" w:type="dxa"/>
            <w:shd w:val="clear" w:color="auto" w:fill="FFFFFF"/>
          </w:tcPr>
          <w:p w14:paraId="3A1D8650" w14:textId="77777777" w:rsidR="00532907" w:rsidRPr="00D216FC" w:rsidRDefault="00532907" w:rsidP="005329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9B686C7" w14:textId="77777777" w:rsidR="00532907" w:rsidRPr="00D216FC" w:rsidRDefault="00532907" w:rsidP="0053290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(49,021)</w:t>
            </w:r>
          </w:p>
        </w:tc>
      </w:tr>
    </w:tbl>
    <w:p w14:paraId="367AC883" w14:textId="77777777" w:rsidR="00D17A30" w:rsidRPr="001C1778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F6B212F" w14:textId="77777777" w:rsidR="00D17A30" w:rsidRPr="00D216FC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16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6BE4C883" w14:textId="77777777" w:rsidR="00D17A30" w:rsidRPr="001C1778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180"/>
        <w:gridCol w:w="990"/>
        <w:gridCol w:w="180"/>
        <w:gridCol w:w="984"/>
        <w:gridCol w:w="6"/>
        <w:gridCol w:w="174"/>
        <w:gridCol w:w="6"/>
        <w:gridCol w:w="900"/>
        <w:gridCol w:w="180"/>
        <w:gridCol w:w="990"/>
        <w:gridCol w:w="180"/>
        <w:gridCol w:w="990"/>
      </w:tblGrid>
      <w:tr w:rsidR="004E1CEF" w:rsidRPr="00D216FC" w14:paraId="0FF7204E" w14:textId="77777777" w:rsidTr="00E83BF9">
        <w:trPr>
          <w:cantSplit/>
          <w:trHeight w:val="330"/>
        </w:trPr>
        <w:tc>
          <w:tcPr>
            <w:tcW w:w="2700" w:type="dxa"/>
          </w:tcPr>
          <w:p w14:paraId="42ED2B85" w14:textId="77777777" w:rsidR="004E1CEF" w:rsidRPr="00D216FC" w:rsidRDefault="004E1CEF" w:rsidP="004E1CEF">
            <w:pPr>
              <w:pStyle w:val="BodyText"/>
              <w:spacing w:after="0" w:line="240" w:lineRule="auto"/>
              <w:ind w:right="-54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B71A5"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หก</w:t>
            </w:r>
            <w:r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660" w:type="dxa"/>
            <w:gridSpan w:val="13"/>
          </w:tcPr>
          <w:p w14:paraId="1FAB76BE" w14:textId="77777777" w:rsidR="004E1CEF" w:rsidRPr="00D216FC" w:rsidRDefault="00B635B3" w:rsidP="004E1CE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D216F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2849A1" w:rsidRPr="00D216F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  <w:r w:rsidR="00D216FC" w:rsidRPr="00D216FC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/</w:t>
            </w:r>
            <w:r w:rsidR="00D216FC" w:rsidRPr="00D216F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E1CEF" w:rsidRPr="00D216FC" w14:paraId="00079B27" w14:textId="77777777" w:rsidTr="00E83BF9">
        <w:trPr>
          <w:cantSplit/>
        </w:trPr>
        <w:tc>
          <w:tcPr>
            <w:tcW w:w="2700" w:type="dxa"/>
          </w:tcPr>
          <w:p w14:paraId="169F1C8A" w14:textId="77777777" w:rsidR="004E1CEF" w:rsidRPr="00D216FC" w:rsidRDefault="00532907" w:rsidP="004E1CEF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216F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234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116A98E" w14:textId="77777777" w:rsidR="004E1CEF" w:rsidRPr="00D216FC" w:rsidRDefault="004E1CEF" w:rsidP="004E1CE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D216F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532907" w:rsidRPr="00D216F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80" w:type="dxa"/>
            <w:gridSpan w:val="2"/>
          </w:tcPr>
          <w:p w14:paraId="0D739B1C" w14:textId="77777777" w:rsidR="004E1CEF" w:rsidRPr="00D216FC" w:rsidRDefault="004E1CEF" w:rsidP="004E1CE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2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231A7" w14:textId="77777777" w:rsidR="004E1CEF" w:rsidRPr="00D216FC" w:rsidRDefault="004E1CEF" w:rsidP="004E1CE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D216F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532907" w:rsidRPr="00D216F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</w:t>
            </w:r>
          </w:p>
        </w:tc>
      </w:tr>
      <w:tr w:rsidR="004E1CEF" w:rsidRPr="00D216FC" w14:paraId="677C810D" w14:textId="77777777" w:rsidTr="00E83BF9">
        <w:trPr>
          <w:cantSplit/>
        </w:trPr>
        <w:tc>
          <w:tcPr>
            <w:tcW w:w="2700" w:type="dxa"/>
          </w:tcPr>
          <w:p w14:paraId="3ED7E595" w14:textId="77777777" w:rsidR="004E1CEF" w:rsidRPr="00D216FC" w:rsidRDefault="004E1CEF" w:rsidP="004E1C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8F6ABB" w14:textId="77777777" w:rsidR="004E1CEF" w:rsidRPr="00D216FC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47FE7B19" w14:textId="77777777" w:rsidR="004E1CEF" w:rsidRPr="00D216FC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54EF8" w14:textId="77777777" w:rsidR="004E1CEF" w:rsidRPr="00D216FC" w:rsidRDefault="004E1CEF" w:rsidP="004E1CE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732E41" w14:textId="77777777" w:rsidR="004E1CEF" w:rsidRPr="00D216FC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21C222E5" w14:textId="77777777" w:rsidR="004E1CEF" w:rsidRPr="00D216FC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17645" w14:textId="77777777" w:rsidR="004E1CEF" w:rsidRPr="00D216FC" w:rsidRDefault="004E1CEF" w:rsidP="004E1CE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E30F0F" w14:textId="77777777" w:rsidR="004E1CEF" w:rsidRPr="00D216FC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0C56BB2" w14:textId="77777777" w:rsidR="004E1CEF" w:rsidRPr="00D216FC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0C15CCF" w14:textId="77777777" w:rsidR="004E1CEF" w:rsidRPr="00D216FC" w:rsidRDefault="004E1CEF" w:rsidP="004E1CE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45126689" w14:textId="77777777" w:rsidR="004E1CEF" w:rsidRPr="00D216FC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6DF480FD" w14:textId="77777777" w:rsidR="004E1CEF" w:rsidRPr="00D216FC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8056757" w14:textId="77777777" w:rsidR="004E1CEF" w:rsidRPr="00D216FC" w:rsidRDefault="004E1CEF" w:rsidP="004E1CE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1D9386E" w14:textId="2BC350F7" w:rsidR="00E83BF9" w:rsidRDefault="00E83BF9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625A5124" w14:textId="4556BC43" w:rsidR="004E1CEF" w:rsidRPr="00D216FC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DE7B86E" w14:textId="77777777" w:rsidR="004E1CEF" w:rsidRPr="00D216FC" w:rsidRDefault="004E1CEF" w:rsidP="004E1CE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7D9B3271" w14:textId="77777777" w:rsidR="004E1CEF" w:rsidRPr="00D216FC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5EB1B20" w14:textId="77777777" w:rsidR="004E1CEF" w:rsidRPr="00D216FC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4E1CEF" w:rsidRPr="00D216FC" w14:paraId="52C21BFD" w14:textId="77777777" w:rsidTr="00E83BF9">
        <w:trPr>
          <w:cantSplit/>
        </w:trPr>
        <w:tc>
          <w:tcPr>
            <w:tcW w:w="2700" w:type="dxa"/>
          </w:tcPr>
          <w:p w14:paraId="2E6FB52D" w14:textId="77777777" w:rsidR="004E1CEF" w:rsidRPr="00D216FC" w:rsidRDefault="004E1CEF" w:rsidP="004E1C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660" w:type="dxa"/>
            <w:gridSpan w:val="13"/>
            <w:hideMark/>
          </w:tcPr>
          <w:p w14:paraId="0E8656F1" w14:textId="77777777" w:rsidR="004E1CEF" w:rsidRPr="00D216FC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16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532907" w:rsidRPr="00D216FC" w14:paraId="7138AE26" w14:textId="77777777" w:rsidTr="00E83BF9">
        <w:trPr>
          <w:cantSplit/>
          <w:trHeight w:val="677"/>
        </w:trPr>
        <w:tc>
          <w:tcPr>
            <w:tcW w:w="2700" w:type="dxa"/>
          </w:tcPr>
          <w:p w14:paraId="7BB89AD7" w14:textId="142F0D10" w:rsidR="00532907" w:rsidRPr="00E83BF9" w:rsidRDefault="00E83BF9" w:rsidP="00532907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83BF9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ผลขาดทุนจากการวัดมูลค่าสินทรัพย์ทางการเงิน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74191374" w14:textId="77777777" w:rsidR="00532907" w:rsidRPr="00D216FC" w:rsidRDefault="00BB7F32" w:rsidP="00610A2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8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(3,702)</w:t>
            </w:r>
          </w:p>
        </w:tc>
        <w:tc>
          <w:tcPr>
            <w:tcW w:w="180" w:type="dxa"/>
            <w:vAlign w:val="bottom"/>
          </w:tcPr>
          <w:p w14:paraId="010C31F8" w14:textId="77777777" w:rsidR="00532907" w:rsidRPr="00D216FC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BE5AF11" w14:textId="77777777" w:rsidR="00532907" w:rsidRPr="00D216FC" w:rsidRDefault="00BB7F32" w:rsidP="00610A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8" w:right="-8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741</w:t>
            </w:r>
          </w:p>
        </w:tc>
        <w:tc>
          <w:tcPr>
            <w:tcW w:w="180" w:type="dxa"/>
            <w:vAlign w:val="bottom"/>
          </w:tcPr>
          <w:p w14:paraId="4579ECF4" w14:textId="77777777" w:rsidR="00532907" w:rsidRPr="00D216FC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842068" w14:textId="77777777" w:rsidR="00532907" w:rsidRPr="00D216FC" w:rsidRDefault="00BB7F32" w:rsidP="00610A2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84" w:right="-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(2,961)</w:t>
            </w:r>
          </w:p>
        </w:tc>
        <w:tc>
          <w:tcPr>
            <w:tcW w:w="180" w:type="dxa"/>
            <w:gridSpan w:val="2"/>
            <w:vAlign w:val="bottom"/>
          </w:tcPr>
          <w:p w14:paraId="74DC38D4" w14:textId="77777777" w:rsidR="00532907" w:rsidRPr="00D216FC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F7D1161" w14:textId="77777777" w:rsidR="00532907" w:rsidRPr="00D216FC" w:rsidRDefault="00532907" w:rsidP="0053290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(2,115)</w:t>
            </w:r>
          </w:p>
        </w:tc>
        <w:tc>
          <w:tcPr>
            <w:tcW w:w="180" w:type="dxa"/>
            <w:vAlign w:val="bottom"/>
          </w:tcPr>
          <w:p w14:paraId="3C109386" w14:textId="77777777" w:rsidR="00532907" w:rsidRPr="00D216FC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2F85AFD" w14:textId="77777777" w:rsidR="00532907" w:rsidRPr="00D216FC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423</w:t>
            </w:r>
          </w:p>
        </w:tc>
        <w:tc>
          <w:tcPr>
            <w:tcW w:w="180" w:type="dxa"/>
            <w:vAlign w:val="bottom"/>
          </w:tcPr>
          <w:p w14:paraId="6CC7778C" w14:textId="77777777" w:rsidR="00532907" w:rsidRPr="00D216FC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B421552" w14:textId="77777777" w:rsidR="00532907" w:rsidRPr="00D216FC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(1,692)</w:t>
            </w:r>
          </w:p>
        </w:tc>
      </w:tr>
      <w:tr w:rsidR="00532907" w:rsidRPr="00D216FC" w14:paraId="1BCDB652" w14:textId="77777777" w:rsidTr="00E83BF9">
        <w:trPr>
          <w:cantSplit/>
        </w:trPr>
        <w:tc>
          <w:tcPr>
            <w:tcW w:w="2700" w:type="dxa"/>
          </w:tcPr>
          <w:p w14:paraId="267DCCF6" w14:textId="77777777" w:rsidR="00532907" w:rsidRPr="00D216FC" w:rsidRDefault="00532907" w:rsidP="00532907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216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CB53C" w14:textId="77777777" w:rsidR="00532907" w:rsidRPr="00610A28" w:rsidRDefault="00BB7F32" w:rsidP="00610A2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(3,702)</w:t>
            </w:r>
          </w:p>
        </w:tc>
        <w:tc>
          <w:tcPr>
            <w:tcW w:w="180" w:type="dxa"/>
            <w:vAlign w:val="bottom"/>
          </w:tcPr>
          <w:p w14:paraId="25319DA8" w14:textId="77777777" w:rsidR="00532907" w:rsidRPr="00610A28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A0E38" w14:textId="77777777" w:rsidR="00532907" w:rsidRPr="00610A28" w:rsidRDefault="00BB7F32" w:rsidP="00610A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741</w:t>
            </w:r>
          </w:p>
        </w:tc>
        <w:tc>
          <w:tcPr>
            <w:tcW w:w="180" w:type="dxa"/>
            <w:vAlign w:val="bottom"/>
          </w:tcPr>
          <w:p w14:paraId="14807288" w14:textId="77777777" w:rsidR="00532907" w:rsidRPr="00610A28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8C5F" w14:textId="77777777" w:rsidR="00532907" w:rsidRPr="00610A28" w:rsidRDefault="00BB7F32" w:rsidP="00610A2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84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(2,961)</w:t>
            </w:r>
          </w:p>
        </w:tc>
        <w:tc>
          <w:tcPr>
            <w:tcW w:w="180" w:type="dxa"/>
            <w:gridSpan w:val="2"/>
            <w:vAlign w:val="bottom"/>
          </w:tcPr>
          <w:p w14:paraId="5C33DE7E" w14:textId="77777777" w:rsidR="00532907" w:rsidRPr="00610A28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B7AA3" w14:textId="77777777" w:rsidR="00532907" w:rsidRPr="00610A28" w:rsidRDefault="00532907" w:rsidP="0053290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610A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(2,115)</w:t>
            </w:r>
          </w:p>
        </w:tc>
        <w:tc>
          <w:tcPr>
            <w:tcW w:w="180" w:type="dxa"/>
            <w:vAlign w:val="bottom"/>
          </w:tcPr>
          <w:p w14:paraId="00CCAA84" w14:textId="77777777" w:rsidR="00532907" w:rsidRPr="00610A28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641A0" w14:textId="77777777" w:rsidR="00532907" w:rsidRPr="00610A28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10A2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423</w:t>
            </w:r>
          </w:p>
        </w:tc>
        <w:tc>
          <w:tcPr>
            <w:tcW w:w="180" w:type="dxa"/>
            <w:vAlign w:val="bottom"/>
          </w:tcPr>
          <w:p w14:paraId="59006F64" w14:textId="77777777" w:rsidR="00532907" w:rsidRPr="00610A28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E3396" w14:textId="77777777" w:rsidR="00532907" w:rsidRPr="00610A28" w:rsidRDefault="00532907" w:rsidP="00532907">
            <w:pPr>
              <w:pStyle w:val="acctfourfigures"/>
              <w:spacing w:line="240" w:lineRule="atLeast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10A2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(1,692)</w:t>
            </w:r>
          </w:p>
        </w:tc>
      </w:tr>
    </w:tbl>
    <w:p w14:paraId="3DD81D70" w14:textId="77777777" w:rsidR="00D17A30" w:rsidRDefault="00D17A30" w:rsidP="00D17A30">
      <w:pPr>
        <w:rPr>
          <w:rFonts w:asciiTheme="majorBidi" w:hAnsiTheme="majorBidi" w:cstheme="majorBidi"/>
          <w:sz w:val="30"/>
          <w:szCs w:val="30"/>
        </w:rPr>
      </w:pPr>
    </w:p>
    <w:p w14:paraId="26EE3921" w14:textId="77777777" w:rsidR="00D216FC" w:rsidRDefault="00D216FC" w:rsidP="00D17A30">
      <w:pPr>
        <w:rPr>
          <w:rFonts w:asciiTheme="majorBidi" w:hAnsiTheme="majorBidi" w:cstheme="majorBidi"/>
          <w:sz w:val="30"/>
          <w:szCs w:val="30"/>
        </w:rPr>
      </w:pPr>
    </w:p>
    <w:p w14:paraId="1C126448" w14:textId="77777777" w:rsidR="00D216FC" w:rsidRDefault="00D216FC" w:rsidP="00D17A30">
      <w:pPr>
        <w:rPr>
          <w:rFonts w:asciiTheme="majorBidi" w:hAnsiTheme="majorBidi" w:cstheme="majorBidi"/>
          <w:sz w:val="30"/>
          <w:szCs w:val="30"/>
        </w:rPr>
      </w:pPr>
    </w:p>
    <w:p w14:paraId="089DE7F7" w14:textId="77777777" w:rsidR="00D216FC" w:rsidRDefault="00D216FC" w:rsidP="00D17A30">
      <w:pPr>
        <w:rPr>
          <w:rFonts w:asciiTheme="majorBidi" w:hAnsiTheme="majorBidi" w:cstheme="majorBidi"/>
          <w:sz w:val="30"/>
          <w:szCs w:val="30"/>
        </w:rPr>
      </w:pPr>
    </w:p>
    <w:p w14:paraId="2CD89EFC" w14:textId="77777777" w:rsidR="00D216FC" w:rsidRDefault="00D216FC" w:rsidP="00D17A30">
      <w:pPr>
        <w:rPr>
          <w:rFonts w:asciiTheme="majorBidi" w:hAnsiTheme="majorBidi" w:cstheme="majorBidi"/>
          <w:sz w:val="30"/>
          <w:szCs w:val="30"/>
        </w:rPr>
      </w:pPr>
    </w:p>
    <w:p w14:paraId="0D58027D" w14:textId="77777777" w:rsidR="00D216FC" w:rsidRDefault="00D216FC" w:rsidP="00D17A30">
      <w:pPr>
        <w:rPr>
          <w:rFonts w:asciiTheme="majorBidi" w:hAnsiTheme="majorBidi" w:cstheme="majorBidi"/>
          <w:sz w:val="30"/>
          <w:szCs w:val="30"/>
        </w:rPr>
      </w:pPr>
    </w:p>
    <w:p w14:paraId="04644031" w14:textId="77777777" w:rsidR="00D216FC" w:rsidRPr="00D216FC" w:rsidRDefault="00D216FC" w:rsidP="00D17A30">
      <w:pPr>
        <w:rPr>
          <w:rFonts w:asciiTheme="majorBidi" w:hAnsiTheme="majorBidi" w:cstheme="majorBidi"/>
          <w:sz w:val="30"/>
          <w:szCs w:val="30"/>
        </w:rPr>
      </w:pPr>
    </w:p>
    <w:p w14:paraId="14FF55EB" w14:textId="77777777" w:rsidR="009F14B1" w:rsidRPr="00D216FC" w:rsidRDefault="00817B7C" w:rsidP="00817B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ab/>
      </w:r>
      <w:r w:rsidR="009F14B1" w:rsidRPr="00D216F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การกระทบยอดเพื่อหาอัตราภาษีที่แท้จริง</w:t>
      </w:r>
    </w:p>
    <w:p w14:paraId="228FE21A" w14:textId="77777777" w:rsidR="009F14B1" w:rsidRPr="00D216FC" w:rsidRDefault="009F14B1" w:rsidP="009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4760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52"/>
        <w:gridCol w:w="983"/>
        <w:gridCol w:w="274"/>
        <w:gridCol w:w="1248"/>
        <w:gridCol w:w="269"/>
        <w:gridCol w:w="983"/>
        <w:gridCol w:w="236"/>
        <w:gridCol w:w="1226"/>
      </w:tblGrid>
      <w:tr w:rsidR="009F14B1" w:rsidRPr="00D216FC" w14:paraId="5DA1CB0F" w14:textId="77777777" w:rsidTr="00817B7C">
        <w:tc>
          <w:tcPr>
            <w:tcW w:w="2186" w:type="pct"/>
          </w:tcPr>
          <w:p w14:paraId="04E1CF19" w14:textId="77777777" w:rsidR="009F14B1" w:rsidRPr="00817B7C" w:rsidRDefault="009F14B1" w:rsidP="00A20426">
            <w:pPr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14" w:type="pct"/>
            <w:gridSpan w:val="7"/>
          </w:tcPr>
          <w:p w14:paraId="65D2A8C7" w14:textId="77777777" w:rsidR="009F14B1" w:rsidRPr="00D216FC" w:rsidRDefault="009F14B1" w:rsidP="00A20426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7B7C" w:rsidRPr="00D216FC" w14:paraId="67B0A9DA" w14:textId="77777777" w:rsidTr="00817B7C">
        <w:tc>
          <w:tcPr>
            <w:tcW w:w="2186" w:type="pct"/>
          </w:tcPr>
          <w:p w14:paraId="22F7E674" w14:textId="77777777" w:rsidR="009F14B1" w:rsidRPr="00D216FC" w:rsidRDefault="009F14B1" w:rsidP="00A20426">
            <w:pPr>
              <w:spacing w:line="240" w:lineRule="auto"/>
              <w:ind w:right="-110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B71A5"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หก</w:t>
            </w:r>
            <w:r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8B71A5"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8B71A5"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8B71A5" w:rsidRPr="00D216F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="008B71A5"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8B71A5" w:rsidRPr="00D216F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1" w:type="pct"/>
            <w:gridSpan w:val="3"/>
          </w:tcPr>
          <w:p w14:paraId="1B50A81D" w14:textId="77777777" w:rsidR="009F14B1" w:rsidRPr="00D216FC" w:rsidRDefault="009F14B1" w:rsidP="00A2042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D34CC0" w:rsidRPr="00D216FC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8B71A5" w:rsidRPr="00D216FC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04E2E51" w14:textId="77777777" w:rsidR="009F14B1" w:rsidRPr="00D216FC" w:rsidRDefault="009F14B1" w:rsidP="00A2042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18" w:type="pct"/>
            <w:gridSpan w:val="3"/>
          </w:tcPr>
          <w:p w14:paraId="52537B5E" w14:textId="77777777" w:rsidR="009F14B1" w:rsidRPr="00D216FC" w:rsidRDefault="009F14B1" w:rsidP="00A2042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16F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</w:t>
            </w:r>
            <w:r w:rsidR="00D34CC0" w:rsidRPr="00D216F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</w:t>
            </w:r>
            <w:r w:rsidR="008B71A5" w:rsidRPr="00D216F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</w:t>
            </w:r>
          </w:p>
        </w:tc>
      </w:tr>
      <w:tr w:rsidR="00817B7C" w:rsidRPr="00D216FC" w14:paraId="20B5D8A4" w14:textId="77777777" w:rsidTr="00817B7C">
        <w:tc>
          <w:tcPr>
            <w:tcW w:w="2186" w:type="pct"/>
          </w:tcPr>
          <w:p w14:paraId="7F70FD36" w14:textId="77777777" w:rsidR="009F14B1" w:rsidRPr="00817B7C" w:rsidRDefault="009F14B1" w:rsidP="00A20426">
            <w:pPr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CAF0BD6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8" w:type="pct"/>
          </w:tcPr>
          <w:p w14:paraId="5265D719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27F9C96D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34B1314A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nil"/>
            </w:tcBorders>
          </w:tcPr>
          <w:p w14:paraId="0CBCC3CB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7" w:type="pct"/>
            <w:tcBorders>
              <w:bottom w:val="nil"/>
            </w:tcBorders>
          </w:tcPr>
          <w:p w14:paraId="40B00967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3C659946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B7C" w:rsidRPr="00D216FC" w14:paraId="2B1705D6" w14:textId="77777777" w:rsidTr="00817B7C">
        <w:tc>
          <w:tcPr>
            <w:tcW w:w="2186" w:type="pct"/>
          </w:tcPr>
          <w:p w14:paraId="7B44C69E" w14:textId="77777777" w:rsidR="009F14B1" w:rsidRPr="00817B7C" w:rsidRDefault="009F14B1" w:rsidP="00A20426">
            <w:pPr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884A0B3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8" w:type="pct"/>
          </w:tcPr>
          <w:p w14:paraId="3315ABE6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61706B39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16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216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5" w:type="pct"/>
            <w:tcBorders>
              <w:bottom w:val="nil"/>
            </w:tcBorders>
          </w:tcPr>
          <w:p w14:paraId="30CE4D4A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nil"/>
            </w:tcBorders>
          </w:tcPr>
          <w:p w14:paraId="7577D2B7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7" w:type="pct"/>
            <w:tcBorders>
              <w:bottom w:val="nil"/>
            </w:tcBorders>
          </w:tcPr>
          <w:p w14:paraId="10DBB796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581EA7C5" w14:textId="77777777" w:rsidR="009F14B1" w:rsidRPr="00D216FC" w:rsidRDefault="009F14B1" w:rsidP="00A20426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16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216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7B7C" w:rsidRPr="00D216FC" w14:paraId="43A4709B" w14:textId="77777777" w:rsidTr="00817B7C">
        <w:tc>
          <w:tcPr>
            <w:tcW w:w="2186" w:type="pct"/>
          </w:tcPr>
          <w:p w14:paraId="2D47B158" w14:textId="77777777" w:rsidR="008B71A5" w:rsidRPr="00D216FC" w:rsidRDefault="008B71A5" w:rsidP="00A20426">
            <w:pPr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216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530" w:type="pct"/>
          </w:tcPr>
          <w:p w14:paraId="326B4533" w14:textId="77777777" w:rsidR="008B71A5" w:rsidRPr="00D216FC" w:rsidRDefault="008B71A5" w:rsidP="00A20426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4A9343" w14:textId="77777777" w:rsidR="008B71A5" w:rsidRPr="00D216FC" w:rsidRDefault="008B71A5" w:rsidP="00A20426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bottom w:val="double" w:sz="4" w:space="0" w:color="auto"/>
            </w:tcBorders>
            <w:vAlign w:val="bottom"/>
          </w:tcPr>
          <w:p w14:paraId="40005418" w14:textId="77777777" w:rsidR="008B71A5" w:rsidRPr="00D216FC" w:rsidRDefault="00BB7F32" w:rsidP="00A20426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133,223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67A705FE" w14:textId="77777777" w:rsidR="008B71A5" w:rsidRPr="00D216FC" w:rsidRDefault="008B71A5" w:rsidP="00A20426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</w:tcPr>
          <w:p w14:paraId="0D9DC2FC" w14:textId="77777777" w:rsidR="008B71A5" w:rsidRPr="00D216FC" w:rsidRDefault="008B71A5" w:rsidP="00A20426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784DEBA0" w14:textId="77777777" w:rsidR="008B71A5" w:rsidRPr="00D216FC" w:rsidRDefault="008B71A5" w:rsidP="00A20426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bottom w:val="double" w:sz="4" w:space="0" w:color="auto"/>
            </w:tcBorders>
            <w:vAlign w:val="bottom"/>
          </w:tcPr>
          <w:p w14:paraId="60554E29" w14:textId="77777777" w:rsidR="008B71A5" w:rsidRPr="00D216FC" w:rsidRDefault="008B71A5" w:rsidP="0097328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108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D216FC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(166,597)</w:t>
            </w:r>
          </w:p>
        </w:tc>
      </w:tr>
      <w:tr w:rsidR="00817B7C" w:rsidRPr="00D216FC" w14:paraId="76C82C90" w14:textId="77777777" w:rsidTr="00A20426">
        <w:trPr>
          <w:trHeight w:val="38"/>
        </w:trPr>
        <w:tc>
          <w:tcPr>
            <w:tcW w:w="2186" w:type="pct"/>
          </w:tcPr>
          <w:p w14:paraId="1680D1DD" w14:textId="77777777" w:rsidR="008B71A5" w:rsidRPr="00D216FC" w:rsidRDefault="008B71A5" w:rsidP="00A20426">
            <w:pPr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216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0" w:type="pct"/>
            <w:vAlign w:val="bottom"/>
          </w:tcPr>
          <w:p w14:paraId="66FFBFCF" w14:textId="77777777" w:rsidR="008B71A5" w:rsidRPr="00D216FC" w:rsidRDefault="00BB7F32" w:rsidP="00A2042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97" w:right="-13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20.00</w:t>
            </w:r>
          </w:p>
        </w:tc>
        <w:tc>
          <w:tcPr>
            <w:tcW w:w="148" w:type="pct"/>
          </w:tcPr>
          <w:p w14:paraId="7C6E4EB3" w14:textId="77777777" w:rsidR="008B71A5" w:rsidRPr="00D216FC" w:rsidRDefault="008B71A5" w:rsidP="00A20426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  <w:vAlign w:val="bottom"/>
          </w:tcPr>
          <w:p w14:paraId="2ECE1573" w14:textId="77777777" w:rsidR="008B71A5" w:rsidRPr="00D216FC" w:rsidRDefault="00BB7F32" w:rsidP="00A20426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26,645</w:t>
            </w:r>
          </w:p>
        </w:tc>
        <w:tc>
          <w:tcPr>
            <w:tcW w:w="145" w:type="pct"/>
            <w:tcBorders>
              <w:top w:val="nil"/>
            </w:tcBorders>
          </w:tcPr>
          <w:p w14:paraId="3319B053" w14:textId="77777777" w:rsidR="008B71A5" w:rsidRPr="00D216FC" w:rsidRDefault="008B71A5" w:rsidP="00A20426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</w:tcBorders>
            <w:vAlign w:val="bottom"/>
          </w:tcPr>
          <w:p w14:paraId="7B8E27EE" w14:textId="77777777" w:rsidR="008B71A5" w:rsidRPr="00D216FC" w:rsidRDefault="008B71A5" w:rsidP="00A2042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97" w:right="-13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216F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20.00</w:t>
            </w:r>
          </w:p>
        </w:tc>
        <w:tc>
          <w:tcPr>
            <w:tcW w:w="127" w:type="pct"/>
            <w:tcBorders>
              <w:top w:val="nil"/>
            </w:tcBorders>
          </w:tcPr>
          <w:p w14:paraId="179ED61E" w14:textId="77777777" w:rsidR="008B71A5" w:rsidRPr="00D216FC" w:rsidRDefault="008B71A5" w:rsidP="00A20426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4388EBBB" w14:textId="77777777" w:rsidR="008B71A5" w:rsidRPr="00D216FC" w:rsidRDefault="008B71A5" w:rsidP="00A20426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D216FC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(33,319)</w:t>
            </w:r>
          </w:p>
        </w:tc>
      </w:tr>
      <w:tr w:rsidR="00817B7C" w:rsidRPr="00F94DF8" w14:paraId="7BB506B8" w14:textId="77777777" w:rsidTr="00817B7C">
        <w:tc>
          <w:tcPr>
            <w:tcW w:w="2186" w:type="pct"/>
            <w:tcBorders>
              <w:bottom w:val="nil"/>
            </w:tcBorders>
          </w:tcPr>
          <w:p w14:paraId="78628306" w14:textId="77777777" w:rsidR="008B71A5" w:rsidRPr="00F94DF8" w:rsidRDefault="008B71A5" w:rsidP="00A20426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4D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30" w:type="pct"/>
            <w:tcBorders>
              <w:bottom w:val="nil"/>
            </w:tcBorders>
          </w:tcPr>
          <w:p w14:paraId="764980FA" w14:textId="77777777" w:rsidR="008B71A5" w:rsidRPr="00F94DF8" w:rsidRDefault="008B71A5" w:rsidP="00A2042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7CE5E423" w14:textId="77777777" w:rsidR="008B71A5" w:rsidRPr="00F94DF8" w:rsidRDefault="008B71A5" w:rsidP="00A2042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  <w:vAlign w:val="bottom"/>
          </w:tcPr>
          <w:p w14:paraId="1A6E1385" w14:textId="77777777" w:rsidR="008B71A5" w:rsidRPr="00F94DF8" w:rsidRDefault="00BB7F32" w:rsidP="0097328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(18,687)</w:t>
            </w:r>
          </w:p>
        </w:tc>
        <w:tc>
          <w:tcPr>
            <w:tcW w:w="145" w:type="pct"/>
            <w:tcBorders>
              <w:bottom w:val="nil"/>
            </w:tcBorders>
          </w:tcPr>
          <w:p w14:paraId="0BEF9216" w14:textId="77777777" w:rsidR="008B71A5" w:rsidRPr="00F94DF8" w:rsidRDefault="008B71A5" w:rsidP="00A2042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nil"/>
            </w:tcBorders>
          </w:tcPr>
          <w:p w14:paraId="00C41563" w14:textId="77777777" w:rsidR="008B71A5" w:rsidRPr="00D36B78" w:rsidRDefault="008B71A5" w:rsidP="00A2042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  <w:tcBorders>
              <w:bottom w:val="nil"/>
            </w:tcBorders>
          </w:tcPr>
          <w:p w14:paraId="7D751DB3" w14:textId="77777777" w:rsidR="008B71A5" w:rsidRPr="00D36B78" w:rsidRDefault="008B71A5" w:rsidP="00A2042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nil"/>
            </w:tcBorders>
            <w:vAlign w:val="bottom"/>
          </w:tcPr>
          <w:p w14:paraId="110158B6" w14:textId="77777777" w:rsidR="008B71A5" w:rsidRPr="00C435A2" w:rsidRDefault="008B71A5" w:rsidP="00A20426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(13,940)</w:t>
            </w:r>
          </w:p>
        </w:tc>
      </w:tr>
      <w:tr w:rsidR="00817B7C" w:rsidRPr="00F94DF8" w14:paraId="7C34948E" w14:textId="77777777" w:rsidTr="00817B7C">
        <w:tc>
          <w:tcPr>
            <w:tcW w:w="2186" w:type="pct"/>
            <w:tcBorders>
              <w:bottom w:val="nil"/>
            </w:tcBorders>
          </w:tcPr>
          <w:p w14:paraId="6ACFC16B" w14:textId="77777777" w:rsidR="008B71A5" w:rsidRPr="00F94DF8" w:rsidRDefault="008B71A5" w:rsidP="00A20426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4D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0" w:type="pct"/>
            <w:tcBorders>
              <w:bottom w:val="nil"/>
            </w:tcBorders>
          </w:tcPr>
          <w:p w14:paraId="3F3C1A63" w14:textId="77777777" w:rsidR="008B71A5" w:rsidRPr="00F94DF8" w:rsidRDefault="008B71A5" w:rsidP="00A20426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7FCD0CD2" w14:textId="77777777" w:rsidR="008B71A5" w:rsidRPr="00F94DF8" w:rsidRDefault="008B71A5" w:rsidP="00A2042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  <w:vAlign w:val="bottom"/>
          </w:tcPr>
          <w:p w14:paraId="7871D1B7" w14:textId="77777777" w:rsidR="008B71A5" w:rsidRPr="00F94DF8" w:rsidRDefault="00BB7F32" w:rsidP="00A20426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2,007</w:t>
            </w:r>
          </w:p>
        </w:tc>
        <w:tc>
          <w:tcPr>
            <w:tcW w:w="145" w:type="pct"/>
            <w:tcBorders>
              <w:bottom w:val="nil"/>
            </w:tcBorders>
          </w:tcPr>
          <w:p w14:paraId="41875C61" w14:textId="77777777" w:rsidR="008B71A5" w:rsidRPr="00F94DF8" w:rsidRDefault="008B71A5" w:rsidP="00A2042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nil"/>
            </w:tcBorders>
          </w:tcPr>
          <w:p w14:paraId="00EFDBAB" w14:textId="77777777" w:rsidR="008B71A5" w:rsidRPr="00D36B78" w:rsidRDefault="008B71A5" w:rsidP="00A20426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bottom w:val="nil"/>
            </w:tcBorders>
          </w:tcPr>
          <w:p w14:paraId="0CCAEE37" w14:textId="77777777" w:rsidR="008B71A5" w:rsidRPr="00D36B78" w:rsidRDefault="008B71A5" w:rsidP="00A2042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nil"/>
            </w:tcBorders>
            <w:vAlign w:val="bottom"/>
          </w:tcPr>
          <w:p w14:paraId="60216535" w14:textId="77777777" w:rsidR="008B71A5" w:rsidRPr="00C435A2" w:rsidRDefault="008B71A5" w:rsidP="00A20426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4,681</w:t>
            </w:r>
          </w:p>
        </w:tc>
      </w:tr>
      <w:tr w:rsidR="00817B7C" w:rsidRPr="00F94DF8" w14:paraId="00AE38F2" w14:textId="77777777" w:rsidTr="00817B7C">
        <w:tc>
          <w:tcPr>
            <w:tcW w:w="2186" w:type="pct"/>
            <w:tcBorders>
              <w:bottom w:val="nil"/>
            </w:tcBorders>
          </w:tcPr>
          <w:p w14:paraId="0833FC22" w14:textId="77777777" w:rsidR="008B71A5" w:rsidRPr="00F94DF8" w:rsidRDefault="008B71A5" w:rsidP="00A20426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4D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30" w:type="pct"/>
            <w:tcBorders>
              <w:top w:val="nil"/>
            </w:tcBorders>
          </w:tcPr>
          <w:p w14:paraId="4D5C513C" w14:textId="77777777" w:rsidR="008B71A5" w:rsidRPr="00F94DF8" w:rsidRDefault="008B71A5" w:rsidP="00A20426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69A53D11" w14:textId="77777777" w:rsidR="008B71A5" w:rsidRPr="00F94DF8" w:rsidRDefault="008B71A5" w:rsidP="00A2042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</w:tcBorders>
            <w:shd w:val="clear" w:color="auto" w:fill="auto"/>
            <w:vAlign w:val="bottom"/>
          </w:tcPr>
          <w:p w14:paraId="03249FF4" w14:textId="77777777" w:rsidR="008B71A5" w:rsidRPr="00F94DF8" w:rsidRDefault="00FB5161" w:rsidP="00A20426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(4,332</w:t>
            </w:r>
            <w:r w:rsidR="00BB7F32"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45" w:type="pct"/>
            <w:tcBorders>
              <w:top w:val="nil"/>
            </w:tcBorders>
          </w:tcPr>
          <w:p w14:paraId="2F1900E6" w14:textId="77777777" w:rsidR="008B71A5" w:rsidRPr="00F94DF8" w:rsidRDefault="008B71A5" w:rsidP="00A2042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</w:tcBorders>
          </w:tcPr>
          <w:p w14:paraId="6D44464E" w14:textId="77777777" w:rsidR="008B71A5" w:rsidRPr="00D36B78" w:rsidRDefault="008B71A5" w:rsidP="00A20426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</w:tcBorders>
          </w:tcPr>
          <w:p w14:paraId="6F4A0B81" w14:textId="77777777" w:rsidR="008B71A5" w:rsidRPr="00D36B78" w:rsidRDefault="008B71A5" w:rsidP="00A2042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</w:tcBorders>
            <w:vAlign w:val="bottom"/>
          </w:tcPr>
          <w:p w14:paraId="06A846BB" w14:textId="77777777" w:rsidR="008B71A5" w:rsidRPr="00C435A2" w:rsidRDefault="008B71A5" w:rsidP="00A20426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(3,363)</w:t>
            </w:r>
          </w:p>
        </w:tc>
      </w:tr>
      <w:tr w:rsidR="00817B7C" w:rsidRPr="00F94DF8" w14:paraId="6220A9D2" w14:textId="77777777" w:rsidTr="00817B7C">
        <w:tc>
          <w:tcPr>
            <w:tcW w:w="2186" w:type="pct"/>
            <w:tcBorders>
              <w:bottom w:val="nil"/>
            </w:tcBorders>
            <w:vAlign w:val="bottom"/>
          </w:tcPr>
          <w:p w14:paraId="36CB5A8E" w14:textId="77777777" w:rsidR="008B71A5" w:rsidRPr="00F94DF8" w:rsidRDefault="008B71A5" w:rsidP="00A2042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94DF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DCDBC" w14:textId="77777777" w:rsidR="008B71A5" w:rsidRPr="004271B0" w:rsidRDefault="00BB7F32" w:rsidP="00A2042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97" w:right="-132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4.23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3AA6390" w14:textId="77777777" w:rsidR="008B71A5" w:rsidRPr="00F94DF8" w:rsidRDefault="008B71A5" w:rsidP="00A20426">
            <w:pPr>
              <w:tabs>
                <w:tab w:val="clear" w:pos="454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A62FA" w14:textId="77777777" w:rsidR="008B71A5" w:rsidRPr="00F94DF8" w:rsidRDefault="00BB7F32" w:rsidP="00A20426">
            <w:pPr>
              <w:pStyle w:val="acctfourfigures"/>
              <w:tabs>
                <w:tab w:val="clear" w:pos="765"/>
              </w:tabs>
              <w:spacing w:line="240" w:lineRule="auto"/>
              <w:ind w:right="-4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5,633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6B73FE97" w14:textId="77777777" w:rsidR="008B71A5" w:rsidRPr="00F94DF8" w:rsidRDefault="008B71A5" w:rsidP="00A2042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AC4AA" w14:textId="77777777" w:rsidR="008B71A5" w:rsidRPr="00113B30" w:rsidRDefault="008B71A5" w:rsidP="00A2042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97" w:right="-132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27.58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3E57977B" w14:textId="77777777" w:rsidR="008B71A5" w:rsidRPr="00113B30" w:rsidRDefault="008B71A5" w:rsidP="00A2042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B2ED6" w14:textId="77777777" w:rsidR="008B71A5" w:rsidRPr="00C435A2" w:rsidRDefault="008B71A5" w:rsidP="00A204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(45,941)</w:t>
            </w:r>
          </w:p>
        </w:tc>
      </w:tr>
    </w:tbl>
    <w:p w14:paraId="1A1FD494" w14:textId="77777777" w:rsidR="00105E01" w:rsidRPr="00B635B3" w:rsidRDefault="00105E01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28"/>
          <w:szCs w:val="28"/>
          <w:cs/>
        </w:rPr>
      </w:pPr>
    </w:p>
    <w:tbl>
      <w:tblPr>
        <w:tblW w:w="4760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9"/>
        <w:gridCol w:w="979"/>
        <w:gridCol w:w="271"/>
        <w:gridCol w:w="1255"/>
        <w:gridCol w:w="271"/>
        <w:gridCol w:w="983"/>
        <w:gridCol w:w="237"/>
        <w:gridCol w:w="1226"/>
      </w:tblGrid>
      <w:tr w:rsidR="009F14B1" w:rsidRPr="00817B7C" w14:paraId="2C37B6EF" w14:textId="77777777" w:rsidTr="00817B7C">
        <w:tc>
          <w:tcPr>
            <w:tcW w:w="2184" w:type="pct"/>
          </w:tcPr>
          <w:p w14:paraId="522AEBD6" w14:textId="77777777" w:rsidR="009F14B1" w:rsidRPr="00817B7C" w:rsidRDefault="009F14B1" w:rsidP="009F14B1">
            <w:pPr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17B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 w:type="page"/>
            </w:r>
            <w:r w:rsidRPr="00817B7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816" w:type="pct"/>
            <w:gridSpan w:val="7"/>
          </w:tcPr>
          <w:p w14:paraId="53A641D0" w14:textId="77777777" w:rsidR="009F14B1" w:rsidRPr="00817B7C" w:rsidRDefault="009F14B1" w:rsidP="009F14B1">
            <w:pPr>
              <w:pStyle w:val="BodyText"/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B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CC0" w:rsidRPr="00817B7C" w14:paraId="1CDCF89E" w14:textId="77777777" w:rsidTr="00817B7C">
        <w:tc>
          <w:tcPr>
            <w:tcW w:w="2184" w:type="pct"/>
          </w:tcPr>
          <w:p w14:paraId="7071B7A7" w14:textId="77777777" w:rsidR="00D34CC0" w:rsidRPr="00817B7C" w:rsidRDefault="00D34CC0" w:rsidP="00D34CC0">
            <w:pPr>
              <w:spacing w:line="380" w:lineRule="exact"/>
              <w:ind w:right="-110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7B7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B71A5" w:rsidRPr="00817B7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หก</w:t>
            </w:r>
            <w:r w:rsidRPr="00817B7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8B71A5" w:rsidRPr="00817B7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8B71A5" w:rsidRPr="00817B7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8B71A5" w:rsidRPr="00817B7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="008B71A5" w:rsidRPr="00817B7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8B71A5" w:rsidRPr="00817B7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1" w:type="pct"/>
            <w:gridSpan w:val="3"/>
          </w:tcPr>
          <w:p w14:paraId="559F70C9" w14:textId="77777777" w:rsidR="00D34CC0" w:rsidRPr="00817B7C" w:rsidRDefault="00D34CC0" w:rsidP="00D34CC0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17B7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B71A5" w:rsidRPr="00817B7C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60B6B73E" w14:textId="77777777" w:rsidR="00D34CC0" w:rsidRPr="00817B7C" w:rsidRDefault="00D34CC0" w:rsidP="00D34CC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20" w:type="pct"/>
            <w:gridSpan w:val="3"/>
          </w:tcPr>
          <w:p w14:paraId="5CA0B8C3" w14:textId="77777777" w:rsidR="00D34CC0" w:rsidRPr="00817B7C" w:rsidRDefault="00D34CC0" w:rsidP="00D34CC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817B7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8B71A5" w:rsidRPr="00817B7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</w:t>
            </w:r>
          </w:p>
        </w:tc>
      </w:tr>
      <w:tr w:rsidR="00817B7C" w:rsidRPr="00817B7C" w14:paraId="5BA4834D" w14:textId="77777777" w:rsidTr="00817B7C">
        <w:tc>
          <w:tcPr>
            <w:tcW w:w="2184" w:type="pct"/>
          </w:tcPr>
          <w:p w14:paraId="643A8ED4" w14:textId="77777777" w:rsidR="009F14B1" w:rsidRPr="00817B7C" w:rsidRDefault="009F14B1" w:rsidP="009F14B1">
            <w:pPr>
              <w:spacing w:line="380" w:lineRule="exact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</w:tcPr>
          <w:p w14:paraId="35863528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B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78B206B6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nil"/>
            </w:tcBorders>
          </w:tcPr>
          <w:p w14:paraId="60B86362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1CC99CC4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nil"/>
            </w:tcBorders>
          </w:tcPr>
          <w:p w14:paraId="7D8FCFD6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B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8" w:type="pct"/>
            <w:tcBorders>
              <w:bottom w:val="nil"/>
            </w:tcBorders>
          </w:tcPr>
          <w:p w14:paraId="11252D45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5A467287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B7C" w:rsidRPr="00817B7C" w14:paraId="4BA49914" w14:textId="77777777" w:rsidTr="00817B7C">
        <w:tc>
          <w:tcPr>
            <w:tcW w:w="2184" w:type="pct"/>
          </w:tcPr>
          <w:p w14:paraId="514E0E24" w14:textId="77777777" w:rsidR="009F14B1" w:rsidRPr="00817B7C" w:rsidRDefault="009F14B1" w:rsidP="009F14B1">
            <w:pPr>
              <w:spacing w:line="380" w:lineRule="exact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</w:tcPr>
          <w:p w14:paraId="3A816DDE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7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1260C1FB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nil"/>
            </w:tcBorders>
          </w:tcPr>
          <w:p w14:paraId="24FE75FA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7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17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17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6" w:type="pct"/>
            <w:tcBorders>
              <w:bottom w:val="nil"/>
            </w:tcBorders>
          </w:tcPr>
          <w:p w14:paraId="5100CFB6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nil"/>
            </w:tcBorders>
          </w:tcPr>
          <w:p w14:paraId="272D556E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7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8" w:type="pct"/>
            <w:tcBorders>
              <w:bottom w:val="nil"/>
            </w:tcBorders>
          </w:tcPr>
          <w:p w14:paraId="11332E69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738836A0" w14:textId="77777777" w:rsidR="009F14B1" w:rsidRPr="00817B7C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7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17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17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7B7C" w:rsidRPr="00817B7C" w14:paraId="5454C0F2" w14:textId="77777777" w:rsidTr="00817B7C">
        <w:tc>
          <w:tcPr>
            <w:tcW w:w="2184" w:type="pct"/>
          </w:tcPr>
          <w:p w14:paraId="04915EF9" w14:textId="77777777" w:rsidR="008B71A5" w:rsidRPr="00817B7C" w:rsidRDefault="008B71A5" w:rsidP="008B71A5">
            <w:pPr>
              <w:spacing w:line="380" w:lineRule="exact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17B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528" w:type="pct"/>
          </w:tcPr>
          <w:p w14:paraId="57F52D9A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E36128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bottom w:val="double" w:sz="4" w:space="0" w:color="auto"/>
            </w:tcBorders>
            <w:vAlign w:val="bottom"/>
          </w:tcPr>
          <w:p w14:paraId="7513312A" w14:textId="77777777" w:rsidR="008B71A5" w:rsidRPr="00817B7C" w:rsidRDefault="00FB5161" w:rsidP="009338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67,564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C521F5A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</w:tcPr>
          <w:p w14:paraId="7589ACB7" w14:textId="77777777" w:rsidR="008B71A5" w:rsidRPr="00817B7C" w:rsidRDefault="008B71A5" w:rsidP="008B71A5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3DB3CD69" w14:textId="77777777" w:rsidR="008B71A5" w:rsidRPr="00817B7C" w:rsidRDefault="008B71A5" w:rsidP="008B71A5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bottom w:val="double" w:sz="4" w:space="0" w:color="auto"/>
            </w:tcBorders>
            <w:vAlign w:val="bottom"/>
          </w:tcPr>
          <w:p w14:paraId="35DC0266" w14:textId="77777777" w:rsidR="008B71A5" w:rsidRPr="00817B7C" w:rsidRDefault="008B71A5" w:rsidP="008B71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817B7C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(197,739)</w:t>
            </w:r>
          </w:p>
        </w:tc>
      </w:tr>
      <w:tr w:rsidR="00817B7C" w:rsidRPr="00817B7C" w14:paraId="29588B5E" w14:textId="77777777" w:rsidTr="00817B7C">
        <w:tc>
          <w:tcPr>
            <w:tcW w:w="2184" w:type="pct"/>
          </w:tcPr>
          <w:p w14:paraId="527ADF1A" w14:textId="77777777" w:rsidR="008B71A5" w:rsidRPr="00817B7C" w:rsidRDefault="008B71A5" w:rsidP="008B71A5">
            <w:pPr>
              <w:spacing w:line="380" w:lineRule="exact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17B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28" w:type="pct"/>
          </w:tcPr>
          <w:p w14:paraId="4ECDC475" w14:textId="77777777" w:rsidR="008B71A5" w:rsidRPr="00817B7C" w:rsidRDefault="00FB5161" w:rsidP="00757AF8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97" w:right="-6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46F69871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  <w:bottom w:val="nil"/>
            </w:tcBorders>
            <w:vAlign w:val="bottom"/>
          </w:tcPr>
          <w:p w14:paraId="7D42FC04" w14:textId="77777777" w:rsidR="008B71A5" w:rsidRPr="00817B7C" w:rsidRDefault="00FB5161" w:rsidP="009338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13,513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DCB24E9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</w:tcPr>
          <w:p w14:paraId="4553B112" w14:textId="77777777" w:rsidR="008B71A5" w:rsidRPr="00817B7C" w:rsidRDefault="008B71A5" w:rsidP="00757AF8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97" w:right="-691"/>
              <w:rPr>
                <w:rFonts w:asciiTheme="majorBidi" w:hAnsiTheme="majorBidi" w:cstheme="majorBidi"/>
                <w:sz w:val="30"/>
                <w:szCs w:val="30"/>
              </w:rPr>
            </w:pPr>
            <w:r w:rsidRPr="00817B7C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36BCE2BF" w14:textId="77777777" w:rsidR="008B71A5" w:rsidRPr="00817B7C" w:rsidRDefault="008B71A5" w:rsidP="008B71A5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nil"/>
            </w:tcBorders>
            <w:vAlign w:val="bottom"/>
          </w:tcPr>
          <w:p w14:paraId="07537FC0" w14:textId="77777777" w:rsidR="008B71A5" w:rsidRPr="00817B7C" w:rsidRDefault="008B71A5" w:rsidP="008B71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817B7C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(39,548)</w:t>
            </w:r>
          </w:p>
        </w:tc>
      </w:tr>
      <w:tr w:rsidR="00817B7C" w:rsidRPr="00817B7C" w14:paraId="6E88443C" w14:textId="77777777" w:rsidTr="00817B7C">
        <w:tc>
          <w:tcPr>
            <w:tcW w:w="2184" w:type="pct"/>
          </w:tcPr>
          <w:p w14:paraId="44E76BD7" w14:textId="77777777" w:rsidR="008B71A5" w:rsidRPr="00817B7C" w:rsidRDefault="008B71A5" w:rsidP="008B71A5">
            <w:pPr>
              <w:spacing w:line="380" w:lineRule="exact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17B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28" w:type="pct"/>
          </w:tcPr>
          <w:p w14:paraId="7D20F703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4B11B1C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vAlign w:val="bottom"/>
          </w:tcPr>
          <w:p w14:paraId="4969E61A" w14:textId="77777777" w:rsidR="008B71A5" w:rsidRPr="00FB5161" w:rsidRDefault="00FB5161" w:rsidP="00FB516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 w:rsidRPr="00FB5161"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(5,625)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EAD40B1" w14:textId="77777777" w:rsidR="008B71A5" w:rsidRPr="00FB5161" w:rsidRDefault="008B71A5" w:rsidP="00FB5161">
            <w:pPr>
              <w:tabs>
                <w:tab w:val="decimal" w:pos="950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  <w:lang w:eastAsia="en-GB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</w:tcPr>
          <w:p w14:paraId="5797D0EB" w14:textId="77777777" w:rsidR="008B71A5" w:rsidRPr="00817B7C" w:rsidRDefault="008B71A5" w:rsidP="008B7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7636A2B5" w14:textId="77777777" w:rsidR="008B71A5" w:rsidRPr="00817B7C" w:rsidRDefault="008B71A5" w:rsidP="008B71A5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  <w:vAlign w:val="bottom"/>
          </w:tcPr>
          <w:p w14:paraId="290CE3B4" w14:textId="77777777" w:rsidR="008B71A5" w:rsidRPr="00817B7C" w:rsidRDefault="008B71A5" w:rsidP="008B71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817B7C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(8,117)</w:t>
            </w:r>
          </w:p>
        </w:tc>
      </w:tr>
      <w:tr w:rsidR="00817B7C" w:rsidRPr="00817B7C" w14:paraId="6F0ACF73" w14:textId="77777777" w:rsidTr="00817B7C">
        <w:tc>
          <w:tcPr>
            <w:tcW w:w="2184" w:type="pct"/>
          </w:tcPr>
          <w:p w14:paraId="7CAE9573" w14:textId="77777777" w:rsidR="008B71A5" w:rsidRPr="00817B7C" w:rsidRDefault="008B71A5" w:rsidP="008B71A5">
            <w:pPr>
              <w:spacing w:line="380" w:lineRule="exact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17B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28" w:type="pct"/>
          </w:tcPr>
          <w:p w14:paraId="50A84D18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3A27658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vAlign w:val="bottom"/>
          </w:tcPr>
          <w:p w14:paraId="6AA30BFF" w14:textId="77777777" w:rsidR="008B71A5" w:rsidRPr="00FB5161" w:rsidRDefault="00FB5161" w:rsidP="00FB516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2,023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C102369" w14:textId="77777777" w:rsidR="008B71A5" w:rsidRPr="00FB5161" w:rsidRDefault="008B71A5" w:rsidP="00FB5161">
            <w:pPr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  <w:lang w:eastAsia="en-GB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</w:tcPr>
          <w:p w14:paraId="622B2A97" w14:textId="77777777" w:rsidR="008B71A5" w:rsidRPr="00817B7C" w:rsidRDefault="008B71A5" w:rsidP="008B7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2D0DCC95" w14:textId="77777777" w:rsidR="008B71A5" w:rsidRPr="00817B7C" w:rsidRDefault="008B71A5" w:rsidP="008B71A5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  <w:vAlign w:val="bottom"/>
          </w:tcPr>
          <w:p w14:paraId="056E2EEC" w14:textId="77777777" w:rsidR="008B71A5" w:rsidRPr="00817B7C" w:rsidRDefault="008B71A5" w:rsidP="008B71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817B7C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1,985</w:t>
            </w:r>
          </w:p>
        </w:tc>
      </w:tr>
      <w:tr w:rsidR="00817B7C" w:rsidRPr="00817B7C" w14:paraId="32ED8657" w14:textId="77777777" w:rsidTr="00817B7C">
        <w:tc>
          <w:tcPr>
            <w:tcW w:w="2184" w:type="pct"/>
          </w:tcPr>
          <w:p w14:paraId="0CC56611" w14:textId="77777777" w:rsidR="008B71A5" w:rsidRPr="00817B7C" w:rsidRDefault="008B71A5" w:rsidP="008B71A5">
            <w:pPr>
              <w:spacing w:line="380" w:lineRule="exact"/>
              <w:ind w:right="-4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17B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28" w:type="pct"/>
          </w:tcPr>
          <w:p w14:paraId="0BE95440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151C5F6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vAlign w:val="bottom"/>
          </w:tcPr>
          <w:p w14:paraId="09243660" w14:textId="77777777" w:rsidR="008B71A5" w:rsidRPr="00817B7C" w:rsidRDefault="00FB5161" w:rsidP="000808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(4,332)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D46C9B4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</w:tcPr>
          <w:p w14:paraId="2FB4ED83" w14:textId="77777777" w:rsidR="008B71A5" w:rsidRPr="00817B7C" w:rsidRDefault="008B71A5" w:rsidP="008B71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4B087C60" w14:textId="77777777" w:rsidR="008B71A5" w:rsidRPr="00817B7C" w:rsidRDefault="008B71A5" w:rsidP="008B71A5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  <w:vAlign w:val="bottom"/>
          </w:tcPr>
          <w:p w14:paraId="1F985B26" w14:textId="77777777" w:rsidR="008B71A5" w:rsidRPr="00817B7C" w:rsidRDefault="008B71A5" w:rsidP="008B71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817B7C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(3,341)</w:t>
            </w:r>
          </w:p>
        </w:tc>
      </w:tr>
      <w:tr w:rsidR="00817B7C" w:rsidRPr="00817B7C" w14:paraId="081E5A69" w14:textId="77777777" w:rsidTr="00817B7C">
        <w:tc>
          <w:tcPr>
            <w:tcW w:w="2184" w:type="pct"/>
            <w:tcBorders>
              <w:bottom w:val="nil"/>
            </w:tcBorders>
            <w:vAlign w:val="bottom"/>
          </w:tcPr>
          <w:p w14:paraId="5D4780A9" w14:textId="77777777" w:rsidR="008B71A5" w:rsidRPr="00817B7C" w:rsidRDefault="008B71A5" w:rsidP="00A2042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17B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1B1FB10F" w14:textId="77777777" w:rsidR="008B71A5" w:rsidRPr="00817B7C" w:rsidRDefault="00FB5161" w:rsidP="00757AF8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8.26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9D841E0" w14:textId="77777777" w:rsidR="008B71A5" w:rsidRPr="00817B7C" w:rsidRDefault="008B71A5" w:rsidP="008B71A5">
            <w:pPr>
              <w:tabs>
                <w:tab w:val="clear" w:pos="454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3F568" w14:textId="77777777" w:rsidR="008B71A5" w:rsidRPr="00817B7C" w:rsidRDefault="00FB5161" w:rsidP="008B71A5">
            <w:pPr>
              <w:pStyle w:val="acctfourfigures"/>
              <w:tabs>
                <w:tab w:val="clear" w:pos="765"/>
              </w:tabs>
              <w:spacing w:line="240" w:lineRule="auto"/>
              <w:ind w:right="-4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5,579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DCA781D" w14:textId="77777777" w:rsidR="008B71A5" w:rsidRPr="00817B7C" w:rsidRDefault="008B71A5" w:rsidP="008B71A5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3B6EC880" w14:textId="77777777" w:rsidR="008B71A5" w:rsidRPr="00817B7C" w:rsidRDefault="008B71A5" w:rsidP="00757AF8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B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24.79</w:t>
            </w: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240EB9C8" w14:textId="77777777" w:rsidR="008B71A5" w:rsidRPr="00817B7C" w:rsidRDefault="008B71A5" w:rsidP="008B71A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9FAFB" w14:textId="77777777" w:rsidR="008B71A5" w:rsidRPr="00817B7C" w:rsidRDefault="008B71A5" w:rsidP="008B71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7" w:right="-691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  <w:lang w:val="en-US" w:eastAsia="en-GB" w:bidi="th-TH"/>
              </w:rPr>
            </w:pPr>
            <w:r w:rsidRPr="00817B7C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  <w:lang w:val="en-US" w:eastAsia="en-GB" w:bidi="th-TH"/>
              </w:rPr>
              <w:t>(49,021)</w:t>
            </w:r>
          </w:p>
        </w:tc>
      </w:tr>
    </w:tbl>
    <w:p w14:paraId="0F7F1EDA" w14:textId="566CDA2E" w:rsidR="00E34F99" w:rsidRDefault="00E34F99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28FAEE02" w14:textId="77777777" w:rsidR="00E34F99" w:rsidRDefault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350D2335" w14:textId="7FCED018" w:rsidR="00E34F99" w:rsidRDefault="00E34F99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Pr="00C24238">
        <w:rPr>
          <w:rFonts w:ascii="Angsana New" w:hAnsi="Angsana New"/>
          <w:spacing w:val="-4"/>
          <w:sz w:val="30"/>
          <w:szCs w:val="30"/>
        </w:rPr>
        <w:t xml:space="preserve">31 </w:t>
      </w:r>
      <w:r w:rsidRPr="00C24238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C24238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3</w:t>
      </w:r>
      <w:r w:rsidRPr="00C24238">
        <w:rPr>
          <w:rFonts w:ascii="Angsana New" w:hAnsi="Angsana New"/>
          <w:spacing w:val="-4"/>
          <w:sz w:val="30"/>
          <w:szCs w:val="30"/>
        </w:rPr>
        <w:t xml:space="preserve"> </w:t>
      </w:r>
      <w:r w:rsidRPr="00C24238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C24238">
        <w:rPr>
          <w:rFonts w:ascii="Angsana New" w:hAnsi="Angsana New"/>
          <w:spacing w:val="-4"/>
          <w:sz w:val="30"/>
          <w:szCs w:val="30"/>
        </w:rPr>
        <w:t xml:space="preserve">30 </w:t>
      </w:r>
      <w:r w:rsidRPr="00C24238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Pr="00C24238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C24238">
        <w:rPr>
          <w:rFonts w:ascii="Angsana New" w:hAnsi="Angsana New"/>
          <w:spacing w:val="-4"/>
          <w:sz w:val="30"/>
          <w:szCs w:val="30"/>
        </w:rPr>
        <w:t xml:space="preserve"> </w:t>
      </w:r>
      <w:r w:rsidRPr="00345D95">
        <w:rPr>
          <w:rFonts w:ascii="Angsana New" w:hAnsi="Angsana New"/>
          <w:sz w:val="30"/>
          <w:szCs w:val="30"/>
          <w:cs/>
        </w:rPr>
        <w:t>มีดังนี้</w:t>
      </w:r>
    </w:p>
    <w:p w14:paraId="7FE49902" w14:textId="77777777" w:rsidR="00E34F99" w:rsidRDefault="00E34F99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0"/>
      </w:tblGrid>
      <w:tr w:rsidR="00E34F99" w:rsidRPr="00345D95" w14:paraId="789026E4" w14:textId="77777777" w:rsidTr="00973280">
        <w:tc>
          <w:tcPr>
            <w:tcW w:w="3600" w:type="dxa"/>
          </w:tcPr>
          <w:p w14:paraId="0FE2E6C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EBCB59E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4F99" w:rsidRPr="00345D95" w14:paraId="2FFBA451" w14:textId="77777777" w:rsidTr="00973280">
        <w:tc>
          <w:tcPr>
            <w:tcW w:w="3600" w:type="dxa"/>
          </w:tcPr>
          <w:p w14:paraId="4D30F762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8F3C7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410C26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1FFDE2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34F99" w:rsidRPr="00345D95" w14:paraId="7C702100" w14:textId="77777777" w:rsidTr="00973280">
        <w:tc>
          <w:tcPr>
            <w:tcW w:w="3600" w:type="dxa"/>
          </w:tcPr>
          <w:p w14:paraId="63DB78D6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79988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F89F6E9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D20FE8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7B8E0CB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49759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17F15BC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71B66C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E34F99" w:rsidRPr="00345D95" w14:paraId="7BC585CB" w14:textId="77777777" w:rsidTr="00973280">
        <w:tc>
          <w:tcPr>
            <w:tcW w:w="3600" w:type="dxa"/>
          </w:tcPr>
          <w:p w14:paraId="74AF000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1C0B8" w14:textId="77777777" w:rsidR="00E34F99" w:rsidRPr="00F506A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cs="Cordi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06B567D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E1FF28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068436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AEDEC" w14:textId="77777777" w:rsidR="00E34F99" w:rsidRPr="00F506A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cs="Cordi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565C90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9D462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34F99" w:rsidRPr="00345D95" w14:paraId="27445220" w14:textId="77777777" w:rsidTr="00973280">
        <w:tc>
          <w:tcPr>
            <w:tcW w:w="3600" w:type="dxa"/>
          </w:tcPr>
          <w:p w14:paraId="63AAC6E9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299DD6C0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F99" w:rsidRPr="00345D95" w14:paraId="464F2A62" w14:textId="77777777" w:rsidTr="00973280">
        <w:tc>
          <w:tcPr>
            <w:tcW w:w="3600" w:type="dxa"/>
          </w:tcPr>
          <w:p w14:paraId="030F6F5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22E3A2A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7A25">
              <w:rPr>
                <w:rFonts w:ascii="Angsana New" w:hAnsi="Angsana New"/>
                <w:sz w:val="30"/>
                <w:szCs w:val="30"/>
              </w:rPr>
              <w:t>583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A25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  <w:vAlign w:val="bottom"/>
          </w:tcPr>
          <w:p w14:paraId="427A1887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0BD784" w14:textId="77777777" w:rsidR="00E34F99" w:rsidRPr="007C4C54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4C54">
              <w:rPr>
                <w:rFonts w:ascii="Angsana New" w:hAnsi="Angsana New"/>
                <w:sz w:val="30"/>
                <w:szCs w:val="30"/>
              </w:rPr>
              <w:t>591,926</w:t>
            </w:r>
          </w:p>
        </w:tc>
        <w:tc>
          <w:tcPr>
            <w:tcW w:w="270" w:type="dxa"/>
            <w:vAlign w:val="bottom"/>
          </w:tcPr>
          <w:p w14:paraId="1E57CB6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231033" w14:textId="77777777" w:rsidR="00E34F99" w:rsidRPr="008D092A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D092A">
              <w:rPr>
                <w:rFonts w:ascii="Angsana New" w:hAnsi="Angsana New"/>
                <w:color w:val="000000" w:themeColor="text1"/>
                <w:sz w:val="30"/>
                <w:szCs w:val="30"/>
              </w:rPr>
              <w:t>(1,051,164)</w:t>
            </w:r>
          </w:p>
        </w:tc>
        <w:tc>
          <w:tcPr>
            <w:tcW w:w="270" w:type="dxa"/>
            <w:vAlign w:val="bottom"/>
          </w:tcPr>
          <w:p w14:paraId="41314FF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D49B1B" w14:textId="77777777" w:rsidR="00E34F99" w:rsidRPr="00C1266B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(1,055,357)</w:t>
            </w:r>
          </w:p>
        </w:tc>
      </w:tr>
      <w:tr w:rsidR="00E34F99" w:rsidRPr="00345D95" w14:paraId="1C50DB57" w14:textId="77777777" w:rsidTr="00973280">
        <w:tc>
          <w:tcPr>
            <w:tcW w:w="3600" w:type="dxa"/>
          </w:tcPr>
          <w:p w14:paraId="6619C7B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0EC631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F7A25">
              <w:rPr>
                <w:rFonts w:ascii="Angsana New" w:hAnsi="Angsana New"/>
                <w:sz w:val="30"/>
                <w:szCs w:val="30"/>
              </w:rPr>
              <w:t>583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A25">
              <w:rPr>
                <w:rFonts w:ascii="Angsana New" w:hAnsi="Angsana New"/>
                <w:sz w:val="30"/>
                <w:szCs w:val="30"/>
              </w:rPr>
              <w:t>143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FD6070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D9D2AB" w14:textId="77777777" w:rsidR="00E34F99" w:rsidRPr="007C4C54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4C54">
              <w:rPr>
                <w:rFonts w:ascii="Angsana New" w:hAnsi="Angsana New"/>
                <w:sz w:val="30"/>
                <w:szCs w:val="30"/>
              </w:rPr>
              <w:t>(591,831)</w:t>
            </w:r>
          </w:p>
        </w:tc>
        <w:tc>
          <w:tcPr>
            <w:tcW w:w="270" w:type="dxa"/>
            <w:vAlign w:val="bottom"/>
          </w:tcPr>
          <w:p w14:paraId="4F73CCA7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7EF70A" w14:textId="77777777" w:rsidR="00E34F99" w:rsidRPr="008D092A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D092A">
              <w:rPr>
                <w:rFonts w:ascii="Angsana New" w:hAnsi="Angsana New"/>
                <w:color w:val="000000" w:themeColor="text1"/>
                <w:sz w:val="30"/>
                <w:szCs w:val="30"/>
              </w:rPr>
              <w:t>583,143</w:t>
            </w:r>
          </w:p>
        </w:tc>
        <w:tc>
          <w:tcPr>
            <w:tcW w:w="270" w:type="dxa"/>
            <w:vAlign w:val="bottom"/>
          </w:tcPr>
          <w:p w14:paraId="29D80257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DE96ED" w14:textId="77777777" w:rsidR="00E34F99" w:rsidRPr="00C1266B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591,831</w:t>
            </w:r>
          </w:p>
        </w:tc>
      </w:tr>
      <w:tr w:rsidR="00E34F99" w:rsidRPr="00345D95" w14:paraId="6FDDCB21" w14:textId="77777777" w:rsidTr="00973280">
        <w:tc>
          <w:tcPr>
            <w:tcW w:w="3600" w:type="dxa"/>
          </w:tcPr>
          <w:p w14:paraId="64FB58E4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198E1D30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รอการ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285AA" w14:textId="77777777" w:rsidR="00E34F99" w:rsidRPr="00B276E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vAlign w:val="bottom"/>
          </w:tcPr>
          <w:p w14:paraId="07CEB2B0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9BB05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C54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vAlign w:val="bottom"/>
          </w:tcPr>
          <w:p w14:paraId="4D78615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A4A9A" w14:textId="77777777" w:rsidR="00E34F99" w:rsidRPr="008D092A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8D092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(468,021)</w:t>
            </w:r>
          </w:p>
        </w:tc>
        <w:tc>
          <w:tcPr>
            <w:tcW w:w="270" w:type="dxa"/>
            <w:vAlign w:val="bottom"/>
          </w:tcPr>
          <w:p w14:paraId="3D4CB82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2AC6E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(463,526)</w:t>
            </w:r>
          </w:p>
        </w:tc>
      </w:tr>
    </w:tbl>
    <w:p w14:paraId="749F6DD0" w14:textId="2344C1EB" w:rsidR="00E34F99" w:rsidRDefault="00E34F99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271" w:type="dxa"/>
        <w:tblInd w:w="450" w:type="dxa"/>
        <w:tblLook w:val="00A0" w:firstRow="1" w:lastRow="0" w:firstColumn="1" w:lastColumn="0" w:noHBand="0" w:noVBand="0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1"/>
      </w:tblGrid>
      <w:tr w:rsidR="00E34F99" w:rsidRPr="00345D95" w14:paraId="6B4E743D" w14:textId="77777777" w:rsidTr="00973280">
        <w:tc>
          <w:tcPr>
            <w:tcW w:w="3600" w:type="dxa"/>
          </w:tcPr>
          <w:p w14:paraId="1FD87585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1" w:type="dxa"/>
            <w:gridSpan w:val="7"/>
          </w:tcPr>
          <w:p w14:paraId="4E21372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F99" w:rsidRPr="00345D95" w14:paraId="5A23D849" w14:textId="77777777" w:rsidTr="00973280">
        <w:tc>
          <w:tcPr>
            <w:tcW w:w="3600" w:type="dxa"/>
          </w:tcPr>
          <w:p w14:paraId="3BCE3F86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267B8CA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02917A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1" w:type="dxa"/>
            <w:gridSpan w:val="3"/>
          </w:tcPr>
          <w:p w14:paraId="137DBF62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34F99" w:rsidRPr="00345D95" w14:paraId="7EB103F6" w14:textId="77777777" w:rsidTr="00973280">
        <w:tc>
          <w:tcPr>
            <w:tcW w:w="3600" w:type="dxa"/>
          </w:tcPr>
          <w:p w14:paraId="2C2D3F8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EA5A02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092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8D092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มีนา</w:t>
            </w:r>
            <w:r w:rsidRPr="008D092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คม</w:t>
            </w:r>
          </w:p>
        </w:tc>
        <w:tc>
          <w:tcPr>
            <w:tcW w:w="270" w:type="dxa"/>
          </w:tcPr>
          <w:p w14:paraId="5F8BDB43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677FB2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092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D092A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49A87CA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805BC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092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8D092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6E0BD5C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6CD57E0" w14:textId="77777777" w:rsidR="00E34F99" w:rsidRPr="008E5E32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E34F99" w:rsidRPr="00345D95" w14:paraId="25BAFDB8" w14:textId="77777777" w:rsidTr="00973280">
        <w:tc>
          <w:tcPr>
            <w:tcW w:w="3600" w:type="dxa"/>
          </w:tcPr>
          <w:p w14:paraId="67F2018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31A056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8D092A">
              <w:rPr>
                <w:rFonts w:ascii="Angsana New" w:hAnsi="Angsana New"/>
                <w:sz w:val="30"/>
                <w:szCs w:val="30"/>
              </w:rPr>
              <w:t>256</w:t>
            </w:r>
            <w:r w:rsidRPr="008D092A">
              <w:rPr>
                <w:rFonts w:ascii="Angsana New" w:hAnsi="Angsana New" w:cs="Cordi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E0EC97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E14589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92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C3542CE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50AEDC" w14:textId="77777777" w:rsidR="00E34F99" w:rsidRPr="008D092A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8D092A">
              <w:rPr>
                <w:rFonts w:ascii="Angsana New" w:hAnsi="Angsana New"/>
                <w:sz w:val="30"/>
                <w:szCs w:val="30"/>
              </w:rPr>
              <w:t>256</w:t>
            </w:r>
            <w:r w:rsidRPr="008D092A">
              <w:rPr>
                <w:rFonts w:ascii="Angsana New" w:hAnsi="Angsana New" w:cs="Cordi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50CF1D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3267748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34F99" w:rsidRPr="00345D95" w14:paraId="07B6AB9C" w14:textId="77777777" w:rsidTr="00973280">
        <w:tc>
          <w:tcPr>
            <w:tcW w:w="3600" w:type="dxa"/>
          </w:tcPr>
          <w:p w14:paraId="11A4395D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1" w:type="dxa"/>
            <w:gridSpan w:val="7"/>
          </w:tcPr>
          <w:p w14:paraId="64395D2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F99" w:rsidRPr="00345D95" w14:paraId="27C1B0B8" w14:textId="77777777" w:rsidTr="00973280">
        <w:tc>
          <w:tcPr>
            <w:tcW w:w="3600" w:type="dxa"/>
          </w:tcPr>
          <w:p w14:paraId="05E23360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1D9AA16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5B28">
              <w:rPr>
                <w:rFonts w:ascii="Angsana New" w:hAnsi="Angsana New"/>
                <w:sz w:val="30"/>
                <w:szCs w:val="30"/>
              </w:rPr>
              <w:t>575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45B28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270" w:type="dxa"/>
            <w:vAlign w:val="bottom"/>
          </w:tcPr>
          <w:p w14:paraId="265F0162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C4DBF4" w14:textId="77777777" w:rsidR="00E34F99" w:rsidRPr="00C1266B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584,695</w:t>
            </w:r>
          </w:p>
        </w:tc>
        <w:tc>
          <w:tcPr>
            <w:tcW w:w="270" w:type="dxa"/>
            <w:vAlign w:val="bottom"/>
          </w:tcPr>
          <w:p w14:paraId="0C36E0D5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5BFFE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45B2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45B28">
              <w:rPr>
                <w:rFonts w:ascii="Angsana New" w:hAnsi="Angsana New"/>
                <w:sz w:val="30"/>
                <w:szCs w:val="30"/>
              </w:rPr>
              <w:t>009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45B28">
              <w:rPr>
                <w:rFonts w:ascii="Angsana New" w:hAnsi="Angsana New"/>
                <w:sz w:val="30"/>
                <w:szCs w:val="30"/>
              </w:rPr>
              <w:t>800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475276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D76204B" w14:textId="77777777" w:rsidR="00E34F99" w:rsidRPr="00C1266B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(1,013,993)</w:t>
            </w:r>
          </w:p>
        </w:tc>
      </w:tr>
      <w:tr w:rsidR="00E34F99" w:rsidRPr="00345D95" w14:paraId="7F8D92CD" w14:textId="77777777" w:rsidTr="00973280">
        <w:tc>
          <w:tcPr>
            <w:tcW w:w="3600" w:type="dxa"/>
          </w:tcPr>
          <w:p w14:paraId="4CA543A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216270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45B28">
              <w:rPr>
                <w:rFonts w:ascii="Angsana New" w:hAnsi="Angsana New"/>
                <w:sz w:val="30"/>
                <w:szCs w:val="30"/>
              </w:rPr>
              <w:t>575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45B28">
              <w:rPr>
                <w:rFonts w:ascii="Angsana New" w:hAnsi="Angsana New"/>
                <w:sz w:val="30"/>
                <w:szCs w:val="30"/>
              </w:rPr>
              <w:t>664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ACA5DC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7D1F5E" w14:textId="77777777" w:rsidR="00E34F99" w:rsidRPr="00C1266B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(584,695)</w:t>
            </w:r>
          </w:p>
        </w:tc>
        <w:tc>
          <w:tcPr>
            <w:tcW w:w="270" w:type="dxa"/>
            <w:vAlign w:val="bottom"/>
          </w:tcPr>
          <w:p w14:paraId="6B29453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50662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B28">
              <w:rPr>
                <w:rFonts w:ascii="Angsana New" w:hAnsi="Angsana New"/>
                <w:sz w:val="30"/>
                <w:szCs w:val="30"/>
              </w:rPr>
              <w:t>575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45B28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270" w:type="dxa"/>
            <w:vAlign w:val="bottom"/>
          </w:tcPr>
          <w:p w14:paraId="0C6BE207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1CAE3B0" w14:textId="77777777" w:rsidR="00E34F99" w:rsidRPr="00C1266B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584,695</w:t>
            </w:r>
          </w:p>
        </w:tc>
      </w:tr>
      <w:tr w:rsidR="00E34F99" w:rsidRPr="00345D95" w14:paraId="1DD8498E" w14:textId="77777777" w:rsidTr="00973280">
        <w:tc>
          <w:tcPr>
            <w:tcW w:w="3600" w:type="dxa"/>
          </w:tcPr>
          <w:p w14:paraId="7545C7B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รอการ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AD002" w14:textId="77777777" w:rsidR="00E34F99" w:rsidRPr="00952646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6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DA9632" w14:textId="77777777" w:rsidR="00E34F99" w:rsidRPr="00952646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0E237" w14:textId="77777777" w:rsidR="00E34F99" w:rsidRPr="00952646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6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B340F5" w14:textId="77777777" w:rsidR="00E34F99" w:rsidRPr="00952646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FBCD6" w14:textId="77777777" w:rsidR="00E34F99" w:rsidRPr="00952646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45B28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5B28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B8C42AC" w14:textId="77777777" w:rsidR="00E34F99" w:rsidRPr="00952646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68DBC" w14:textId="77777777" w:rsidR="00E34F99" w:rsidRPr="00952646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646">
              <w:rPr>
                <w:rFonts w:ascii="Angsana New" w:hAnsi="Angsana New"/>
                <w:b/>
                <w:bCs/>
                <w:sz w:val="30"/>
                <w:szCs w:val="30"/>
              </w:rPr>
              <w:t>(429,298)</w:t>
            </w:r>
          </w:p>
        </w:tc>
      </w:tr>
    </w:tbl>
    <w:p w14:paraId="0D8A8190" w14:textId="6A4DDF5D" w:rsidR="00E34F99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487EED4B" w14:textId="77777777" w:rsidR="00E34F99" w:rsidRDefault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159934E7" w14:textId="77777777" w:rsidR="00E34F99" w:rsidRPr="00372414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372414">
        <w:rPr>
          <w:rFonts w:ascii="Angsana New" w:hAnsi="Angsana New"/>
          <w:spacing w:val="4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รายการเคลื่อนไหวของสินทรัพย์และหนี้สินภาษีเงินได้รอการตัดบัญชีที่เกิดขึ้นระหว่างงว</w:t>
      </w:r>
      <w:r>
        <w:rPr>
          <w:rFonts w:ascii="Angsana New" w:hAnsi="Angsana New" w:hint="cs"/>
          <w:spacing w:val="4"/>
          <w:sz w:val="30"/>
          <w:szCs w:val="30"/>
          <w:cs/>
        </w:rPr>
        <w:t>ดหก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4"/>
          <w:sz w:val="30"/>
          <w:szCs w:val="30"/>
        </w:rPr>
        <w:t>31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มีนา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คม </w:t>
      </w:r>
      <w:r>
        <w:rPr>
          <w:rFonts w:ascii="Angsana New" w:hAnsi="Angsana New"/>
          <w:spacing w:val="4"/>
          <w:sz w:val="30"/>
          <w:szCs w:val="30"/>
        </w:rPr>
        <w:t>2563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 และ </w:t>
      </w:r>
      <w:r>
        <w:rPr>
          <w:rFonts w:ascii="Angsana New" w:hAnsi="Angsana New"/>
          <w:spacing w:val="4"/>
          <w:sz w:val="30"/>
          <w:szCs w:val="30"/>
        </w:rPr>
        <w:t>2562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 มีดังนี้</w:t>
      </w:r>
    </w:p>
    <w:p w14:paraId="318F2F40" w14:textId="77777777" w:rsidR="00E34F99" w:rsidRPr="00E34F99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7"/>
        <w:gridCol w:w="1262"/>
        <w:gridCol w:w="271"/>
        <w:gridCol w:w="1440"/>
        <w:gridCol w:w="236"/>
        <w:gridCol w:w="1339"/>
        <w:gridCol w:w="236"/>
        <w:gridCol w:w="1384"/>
      </w:tblGrid>
      <w:tr w:rsidR="00E34F99" w:rsidRPr="00345D95" w14:paraId="5F7D7DF2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5D147FF7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5" w:type="dxa"/>
            <w:gridSpan w:val="7"/>
            <w:shd w:val="clear" w:color="auto" w:fill="auto"/>
          </w:tcPr>
          <w:p w14:paraId="767E1F2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4F99" w:rsidRPr="00345D95" w14:paraId="5552780A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6C558D0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gridSpan w:val="2"/>
            <w:shd w:val="clear" w:color="auto" w:fill="auto"/>
          </w:tcPr>
          <w:p w14:paraId="2910E0E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91966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742B624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F99" w:rsidRPr="00345D95" w14:paraId="3D58290A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57D4064D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C029CA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B41777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991936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0E1F0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786FE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69E83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CFDF35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6C884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FB5C0F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AB7EEFD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2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E1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E12F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E34F99" w:rsidRPr="00345D95" w14:paraId="2FCA7F49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7A2B4942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65" w:type="dxa"/>
            <w:gridSpan w:val="7"/>
            <w:shd w:val="clear" w:color="auto" w:fill="auto"/>
          </w:tcPr>
          <w:p w14:paraId="69A6670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F99" w:rsidRPr="00345D95" w14:paraId="53F19C7A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0681D8E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  <w:shd w:val="clear" w:color="auto" w:fill="auto"/>
          </w:tcPr>
          <w:p w14:paraId="3E6AF76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28A1E9F5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699370A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E16F13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496EE9B8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090C10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  <w:shd w:val="clear" w:color="auto" w:fill="auto"/>
          </w:tcPr>
          <w:p w14:paraId="5920A1F2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4F99" w:rsidRPr="002462C5" w14:paraId="07C6BBB9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770CCCCF" w14:textId="77777777" w:rsidR="00E34F99" w:rsidRPr="002462C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  <w:shd w:val="clear" w:color="auto" w:fill="auto"/>
          </w:tcPr>
          <w:p w14:paraId="411A0EE5" w14:textId="77777777" w:rsidR="00E34F99" w:rsidRPr="002462C5" w:rsidRDefault="00E34F99" w:rsidP="0097328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FBA3E09" w14:textId="77777777" w:rsidR="00E34F99" w:rsidRPr="002462C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EAA6C0" w14:textId="77777777" w:rsidR="00E34F99" w:rsidRPr="002462C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6,207</w:t>
            </w:r>
          </w:p>
        </w:tc>
        <w:tc>
          <w:tcPr>
            <w:tcW w:w="236" w:type="dxa"/>
            <w:shd w:val="clear" w:color="auto" w:fill="auto"/>
          </w:tcPr>
          <w:p w14:paraId="330BF888" w14:textId="77777777" w:rsidR="00E34F99" w:rsidRPr="002462C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6D4A38A5" w14:textId="77777777" w:rsidR="00E34F99" w:rsidRPr="002462C5" w:rsidRDefault="00E34F99" w:rsidP="0097328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6BF778" w14:textId="77777777" w:rsidR="00E34F99" w:rsidRPr="002462C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  <w:shd w:val="clear" w:color="auto" w:fill="auto"/>
          </w:tcPr>
          <w:p w14:paraId="7001953A" w14:textId="77777777" w:rsidR="00E34F99" w:rsidRPr="002462C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6,207</w:t>
            </w:r>
          </w:p>
        </w:tc>
      </w:tr>
      <w:tr w:rsidR="00E34F99" w:rsidRPr="00345D95" w14:paraId="580271CF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6E1C602D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51A2927C" w14:textId="77777777" w:rsidR="00E34F99" w:rsidRPr="00E77146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7146">
              <w:rPr>
                <w:rFonts w:ascii="Angsana New" w:hAnsi="Angsana New"/>
                <w:sz w:val="30"/>
                <w:szCs w:val="30"/>
                <w:lang w:val="en-US" w:bidi="th-TH"/>
              </w:rPr>
              <w:t>18,370</w:t>
            </w:r>
          </w:p>
        </w:tc>
        <w:tc>
          <w:tcPr>
            <w:tcW w:w="271" w:type="dxa"/>
            <w:shd w:val="clear" w:color="auto" w:fill="auto"/>
          </w:tcPr>
          <w:p w14:paraId="64DA8DDD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F8149ED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53D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B53D1">
              <w:rPr>
                <w:rFonts w:ascii="Angsana New" w:hAnsi="Angsana New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236" w:type="dxa"/>
            <w:shd w:val="clear" w:color="auto" w:fill="auto"/>
          </w:tcPr>
          <w:p w14:paraId="0DFDDF7E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5F73A8CF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1FE457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  <w:shd w:val="clear" w:color="auto" w:fill="auto"/>
          </w:tcPr>
          <w:p w14:paraId="2987C0F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53D1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B53D1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</w:tr>
      <w:tr w:rsidR="00E34F99" w:rsidRPr="00345D95" w14:paraId="76655E4D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70D5073C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53B2D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37241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2" w:type="dxa"/>
            <w:shd w:val="clear" w:color="auto" w:fill="auto"/>
          </w:tcPr>
          <w:p w14:paraId="37837E5C" w14:textId="77777777" w:rsidR="00E34F99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A93691C" w14:textId="77777777" w:rsidR="00E34F99" w:rsidRPr="00E77146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234,751</w:t>
            </w:r>
          </w:p>
        </w:tc>
        <w:tc>
          <w:tcPr>
            <w:tcW w:w="271" w:type="dxa"/>
            <w:shd w:val="clear" w:color="auto" w:fill="auto"/>
          </w:tcPr>
          <w:p w14:paraId="1434414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3B8D5B3" w14:textId="77777777" w:rsidR="00E34F99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4EB0181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(8,849)</w:t>
            </w:r>
          </w:p>
        </w:tc>
        <w:tc>
          <w:tcPr>
            <w:tcW w:w="236" w:type="dxa"/>
            <w:shd w:val="clear" w:color="auto" w:fill="auto"/>
          </w:tcPr>
          <w:p w14:paraId="56A584A8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26DF1639" w14:textId="77777777" w:rsidR="00E34F99" w:rsidRDefault="00E34F99" w:rsidP="009732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7643F7A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E4230E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3A21B3F7" w14:textId="77777777" w:rsidR="00E34F99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01E971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53D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25,902</w:t>
            </w:r>
          </w:p>
        </w:tc>
      </w:tr>
      <w:tr w:rsidR="00E34F99" w:rsidRPr="00345D95" w14:paraId="18DD4B35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29DFB067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2" w:type="dxa"/>
            <w:shd w:val="clear" w:color="auto" w:fill="auto"/>
          </w:tcPr>
          <w:p w14:paraId="057F1FC9" w14:textId="77777777" w:rsidR="00E34F99" w:rsidRPr="00E77146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329,020</w:t>
            </w:r>
          </w:p>
        </w:tc>
        <w:tc>
          <w:tcPr>
            <w:tcW w:w="271" w:type="dxa"/>
            <w:shd w:val="clear" w:color="auto" w:fill="auto"/>
          </w:tcPr>
          <w:p w14:paraId="78F3169E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0B798DF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,101)</w:t>
            </w:r>
          </w:p>
        </w:tc>
        <w:tc>
          <w:tcPr>
            <w:tcW w:w="236" w:type="dxa"/>
            <w:shd w:val="clear" w:color="auto" w:fill="auto"/>
          </w:tcPr>
          <w:p w14:paraId="3E70650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78E071FD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1FCCE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6CC5B73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53D1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0,919</w:t>
            </w:r>
          </w:p>
        </w:tc>
      </w:tr>
      <w:tr w:rsidR="00E34F99" w:rsidRPr="00345D95" w14:paraId="247CFAC5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7C9AF09D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2" w:type="dxa"/>
            <w:shd w:val="clear" w:color="auto" w:fill="auto"/>
          </w:tcPr>
          <w:p w14:paraId="5F0DB85C" w14:textId="77777777" w:rsidR="00E34F99" w:rsidRPr="00E77146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9,785</w:t>
            </w:r>
          </w:p>
        </w:tc>
        <w:tc>
          <w:tcPr>
            <w:tcW w:w="271" w:type="dxa"/>
            <w:shd w:val="clear" w:color="auto" w:fill="auto"/>
          </w:tcPr>
          <w:p w14:paraId="2C668F0B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58A68DE" w14:textId="77777777" w:rsidR="00E34F99" w:rsidRPr="002A692F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36" w:type="dxa"/>
            <w:shd w:val="clear" w:color="auto" w:fill="auto"/>
          </w:tcPr>
          <w:p w14:paraId="59E5FE9D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6765B183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57DEAF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  <w:shd w:val="clear" w:color="auto" w:fill="auto"/>
          </w:tcPr>
          <w:p w14:paraId="1D06AF3A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10,084</w:t>
            </w:r>
          </w:p>
        </w:tc>
      </w:tr>
      <w:tr w:rsidR="00E34F99" w:rsidRPr="00345D95" w14:paraId="300DAC7B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69AD21F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D0F18" w14:textId="77777777" w:rsidR="00E34F99" w:rsidRPr="00E77146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591,926</w:t>
            </w:r>
          </w:p>
        </w:tc>
        <w:tc>
          <w:tcPr>
            <w:tcW w:w="271" w:type="dxa"/>
            <w:shd w:val="clear" w:color="auto" w:fill="auto"/>
          </w:tcPr>
          <w:p w14:paraId="5438EA0D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7E8DD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EB53D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B53D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12D2E97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13B90" w14:textId="77777777" w:rsidR="00E34F99" w:rsidRPr="005B7287" w:rsidRDefault="00E34F99" w:rsidP="009732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36BB96" w14:textId="77777777" w:rsidR="00E34F99" w:rsidRPr="005B7287" w:rsidRDefault="00E34F99" w:rsidP="00973280">
            <w:pPr>
              <w:pStyle w:val="acctfourfigures"/>
              <w:tabs>
                <w:tab w:val="clear" w:pos="765"/>
                <w:tab w:val="decimal" w:pos="918"/>
                <w:tab w:val="decimal" w:pos="1134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72CC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53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53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238</w:t>
            </w:r>
          </w:p>
        </w:tc>
      </w:tr>
      <w:tr w:rsidR="00E34F99" w:rsidRPr="00E34F99" w14:paraId="5DBCD6A6" w14:textId="77777777" w:rsidTr="00973280">
        <w:trPr>
          <w:trHeight w:val="38"/>
          <w:tblHeader/>
        </w:trPr>
        <w:tc>
          <w:tcPr>
            <w:tcW w:w="3147" w:type="dxa"/>
            <w:shd w:val="clear" w:color="auto" w:fill="auto"/>
          </w:tcPr>
          <w:p w14:paraId="179EAA9A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D038719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B62A9EA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31D5C10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61946D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1287DF6F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9363E5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0E6BEF02" w14:textId="77777777" w:rsidR="00E34F99" w:rsidRPr="00E34F99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F99" w:rsidRPr="00345D95" w14:paraId="46A1E650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3083891E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2" w:type="dxa"/>
            <w:shd w:val="clear" w:color="auto" w:fill="auto"/>
          </w:tcPr>
          <w:p w14:paraId="413007C9" w14:textId="77777777" w:rsidR="00E34F99" w:rsidRPr="00E77146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AA77339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FC3D4E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C8ACE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6C9D21E1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29B56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52209285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F99" w:rsidRPr="00345D95" w14:paraId="7EE99E1C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4C0D576A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  <w:shd w:val="clear" w:color="auto" w:fill="auto"/>
          </w:tcPr>
          <w:p w14:paraId="36DF5ADF" w14:textId="77777777" w:rsidR="00E34F99" w:rsidRPr="00E77146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(920,125)</w:t>
            </w:r>
          </w:p>
        </w:tc>
        <w:tc>
          <w:tcPr>
            <w:tcW w:w="271" w:type="dxa"/>
            <w:shd w:val="clear" w:color="auto" w:fill="auto"/>
          </w:tcPr>
          <w:p w14:paraId="31ADDCED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01479C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531DF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6FF6F7C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C56DF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  <w:shd w:val="clear" w:color="auto" w:fill="auto"/>
          </w:tcPr>
          <w:p w14:paraId="52ED913C" w14:textId="77777777" w:rsidR="00E34F99" w:rsidRPr="003E0B9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2E776A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E776A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34F99" w:rsidRPr="00345D95" w14:paraId="0BFD5191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636386EA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  <w:shd w:val="clear" w:color="auto" w:fill="auto"/>
          </w:tcPr>
          <w:p w14:paraId="7C3BAAD4" w14:textId="77777777" w:rsidR="00E34F99" w:rsidRPr="00E77146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(27,210)</w:t>
            </w:r>
          </w:p>
        </w:tc>
        <w:tc>
          <w:tcPr>
            <w:tcW w:w="271" w:type="dxa"/>
            <w:shd w:val="clear" w:color="auto" w:fill="auto"/>
          </w:tcPr>
          <w:p w14:paraId="18156F78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620A2A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2CB03F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7A722332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BD2BDB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F48193E" w14:textId="77777777" w:rsidR="00E34F99" w:rsidRPr="003E0B9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2E776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776A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34F99" w:rsidRPr="00345D95" w14:paraId="3A4B0509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102EECD6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262" w:type="dxa"/>
            <w:shd w:val="clear" w:color="auto" w:fill="auto"/>
          </w:tcPr>
          <w:p w14:paraId="73409A51" w14:textId="77777777" w:rsidR="00E34F99" w:rsidRPr="00E77146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(3,809)</w:t>
            </w:r>
          </w:p>
        </w:tc>
        <w:tc>
          <w:tcPr>
            <w:tcW w:w="271" w:type="dxa"/>
            <w:shd w:val="clear" w:color="auto" w:fill="auto"/>
          </w:tcPr>
          <w:p w14:paraId="106D07B2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CCEB4A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6B557D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shd w:val="clear" w:color="auto" w:fill="auto"/>
          </w:tcPr>
          <w:p w14:paraId="49BB93EC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741</w:t>
            </w:r>
          </w:p>
        </w:tc>
        <w:tc>
          <w:tcPr>
            <w:tcW w:w="236" w:type="dxa"/>
            <w:shd w:val="clear" w:color="auto" w:fill="auto"/>
          </w:tcPr>
          <w:p w14:paraId="3C2693C9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  <w:shd w:val="clear" w:color="auto" w:fill="auto"/>
          </w:tcPr>
          <w:p w14:paraId="2F0051B3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2E776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,068)</w:t>
            </w:r>
          </w:p>
        </w:tc>
      </w:tr>
      <w:tr w:rsidR="00E34F99" w:rsidRPr="00345D95" w14:paraId="7FFABCF8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6B0D0F45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F0FC492" w14:textId="77777777" w:rsidR="00E34F99" w:rsidRPr="00E77146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(104,213)</w:t>
            </w:r>
          </w:p>
        </w:tc>
        <w:tc>
          <w:tcPr>
            <w:tcW w:w="271" w:type="dxa"/>
            <w:shd w:val="clear" w:color="auto" w:fill="auto"/>
          </w:tcPr>
          <w:p w14:paraId="4AF514A4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25BE4E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E776A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E776A">
              <w:rPr>
                <w:rFonts w:ascii="Angsana New" w:hAnsi="Angsana New"/>
                <w:sz w:val="30"/>
                <w:szCs w:val="30"/>
                <w:lang w:bidi="th-TH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E02914D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038CFE15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FC2D91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F6CE786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E776A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,761)</w:t>
            </w:r>
          </w:p>
        </w:tc>
      </w:tr>
      <w:tr w:rsidR="00E34F99" w:rsidRPr="00345D95" w14:paraId="06568990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5130664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FEF08" w14:textId="77777777" w:rsidR="00E34F99" w:rsidRPr="00E77146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(1,055,357)</w:t>
            </w:r>
          </w:p>
        </w:tc>
        <w:tc>
          <w:tcPr>
            <w:tcW w:w="271" w:type="dxa"/>
            <w:shd w:val="clear" w:color="auto" w:fill="auto"/>
          </w:tcPr>
          <w:p w14:paraId="6C11E5D0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A4996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E77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E77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0D5BE0E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912A0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36" w:type="dxa"/>
            <w:shd w:val="clear" w:color="auto" w:fill="auto"/>
          </w:tcPr>
          <w:p w14:paraId="527C618F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79833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</w:t>
            </w:r>
            <w:r w:rsidRPr="002E77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,164)</w:t>
            </w:r>
          </w:p>
        </w:tc>
      </w:tr>
      <w:tr w:rsidR="00E34F99" w:rsidRPr="00E34F99" w14:paraId="09D78C48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40E81328" w14:textId="77777777" w:rsidR="00E34F99" w:rsidRPr="00E34F99" w:rsidRDefault="00E34F99" w:rsidP="00E3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2233C810" w14:textId="77777777" w:rsidR="00E34F99" w:rsidRPr="00E34F99" w:rsidRDefault="00E34F99" w:rsidP="00E3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78EE22F" w14:textId="77777777" w:rsidR="00E34F99" w:rsidRPr="00E34F99" w:rsidRDefault="00E34F99" w:rsidP="00E3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F87ECC7" w14:textId="77777777" w:rsidR="00E34F99" w:rsidRPr="00E34F99" w:rsidRDefault="00E34F99" w:rsidP="00E3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9387FB" w14:textId="77777777" w:rsidR="00E34F99" w:rsidRPr="00E34F99" w:rsidRDefault="00E34F99" w:rsidP="00E3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shd w:val="clear" w:color="auto" w:fill="auto"/>
          </w:tcPr>
          <w:p w14:paraId="62D45B0F" w14:textId="77777777" w:rsidR="00E34F99" w:rsidRPr="00E34F99" w:rsidRDefault="00E34F99" w:rsidP="00E3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B6351B" w14:textId="77777777" w:rsidR="00E34F99" w:rsidRPr="00E34F99" w:rsidRDefault="00E34F99" w:rsidP="00E3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41FFA70" w14:textId="77777777" w:rsidR="00E34F99" w:rsidRPr="00E34F99" w:rsidRDefault="00E34F99" w:rsidP="00E3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F99" w:rsidRPr="00345D95" w14:paraId="46BB954C" w14:textId="77777777" w:rsidTr="00973280">
        <w:trPr>
          <w:tblHeader/>
        </w:trPr>
        <w:tc>
          <w:tcPr>
            <w:tcW w:w="3147" w:type="dxa"/>
            <w:shd w:val="clear" w:color="auto" w:fill="auto"/>
          </w:tcPr>
          <w:p w14:paraId="2D2D67B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1F0D536" w14:textId="77777777" w:rsidR="00E34F99" w:rsidRPr="00E77146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(463,431)</w:t>
            </w:r>
          </w:p>
        </w:tc>
        <w:tc>
          <w:tcPr>
            <w:tcW w:w="271" w:type="dxa"/>
            <w:shd w:val="clear" w:color="auto" w:fill="auto"/>
          </w:tcPr>
          <w:p w14:paraId="4F304A83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AA771E3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E776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,236)</w:t>
            </w:r>
          </w:p>
        </w:tc>
        <w:tc>
          <w:tcPr>
            <w:tcW w:w="236" w:type="dxa"/>
            <w:shd w:val="clear" w:color="auto" w:fill="auto"/>
          </w:tcPr>
          <w:p w14:paraId="54C8D353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shd w:val="clear" w:color="auto" w:fill="auto"/>
          </w:tcPr>
          <w:p w14:paraId="37600A65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E77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A7B861A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6FD4833C" w14:textId="77777777" w:rsidR="00E34F99" w:rsidRPr="00AF2D33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2E77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,926)</w:t>
            </w:r>
          </w:p>
        </w:tc>
      </w:tr>
    </w:tbl>
    <w:p w14:paraId="255B723B" w14:textId="77777777" w:rsidR="00E34F99" w:rsidRPr="00345D95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>
        <w:rPr>
          <w:cs/>
        </w:rPr>
        <w:br w:type="page"/>
      </w:r>
    </w:p>
    <w:tbl>
      <w:tblPr>
        <w:tblW w:w="93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7"/>
        <w:gridCol w:w="1260"/>
        <w:gridCol w:w="272"/>
        <w:gridCol w:w="1439"/>
        <w:gridCol w:w="238"/>
        <w:gridCol w:w="1339"/>
        <w:gridCol w:w="270"/>
        <w:gridCol w:w="1319"/>
        <w:gridCol w:w="32"/>
      </w:tblGrid>
      <w:tr w:rsidR="00E34F99" w:rsidRPr="00A4792D" w14:paraId="163BA161" w14:textId="77777777" w:rsidTr="00973280">
        <w:trPr>
          <w:gridAfter w:val="1"/>
          <w:wAfter w:w="28" w:type="dxa"/>
          <w:tblHeader/>
        </w:trPr>
        <w:tc>
          <w:tcPr>
            <w:tcW w:w="3148" w:type="dxa"/>
            <w:shd w:val="clear" w:color="auto" w:fill="auto"/>
          </w:tcPr>
          <w:p w14:paraId="403A114F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0" w:type="dxa"/>
            <w:gridSpan w:val="7"/>
            <w:shd w:val="clear" w:color="auto" w:fill="auto"/>
          </w:tcPr>
          <w:p w14:paraId="0EB6CF4E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4F99" w:rsidRPr="00A4792D" w14:paraId="66FA2D60" w14:textId="77777777" w:rsidTr="00973280">
        <w:trPr>
          <w:gridAfter w:val="1"/>
          <w:wAfter w:w="28" w:type="dxa"/>
          <w:tblHeader/>
        </w:trPr>
        <w:tc>
          <w:tcPr>
            <w:tcW w:w="3148" w:type="dxa"/>
            <w:shd w:val="clear" w:color="auto" w:fill="auto"/>
          </w:tcPr>
          <w:p w14:paraId="08AAC90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  <w:shd w:val="clear" w:color="auto" w:fill="auto"/>
          </w:tcPr>
          <w:p w14:paraId="1AEDD8C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A1DA4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590" w:type="dxa"/>
            <w:gridSpan w:val="2"/>
            <w:shd w:val="clear" w:color="auto" w:fill="auto"/>
          </w:tcPr>
          <w:p w14:paraId="293EBD8A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A4792D" w14:paraId="29CD931D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26AB9857" w14:textId="77777777" w:rsidR="00E34F99" w:rsidRPr="00A4792D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FFFAA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A3EAEBB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1C2174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039C03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85192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C229C8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B92B9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1098BF7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EF50BAC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E34F99" w:rsidRPr="00A4792D" w14:paraId="677C1F2B" w14:textId="77777777" w:rsidTr="00973280">
        <w:trPr>
          <w:gridAfter w:val="1"/>
          <w:wAfter w:w="28" w:type="dxa"/>
          <w:tblHeader/>
        </w:trPr>
        <w:tc>
          <w:tcPr>
            <w:tcW w:w="3148" w:type="dxa"/>
            <w:shd w:val="clear" w:color="auto" w:fill="auto"/>
          </w:tcPr>
          <w:p w14:paraId="4E9179E7" w14:textId="77777777" w:rsidR="00E34F99" w:rsidRPr="00A4792D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40" w:type="dxa"/>
            <w:gridSpan w:val="7"/>
            <w:shd w:val="clear" w:color="auto" w:fill="auto"/>
          </w:tcPr>
          <w:p w14:paraId="3DFE7FDD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F99" w:rsidRPr="00A4792D" w14:paraId="188FB4FA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1FC4A55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606CF1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5E43AE2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7DC1B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247EAE94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6" w:type="dxa"/>
            <w:shd w:val="clear" w:color="auto" w:fill="auto"/>
          </w:tcPr>
          <w:p w14:paraId="2AFC36B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CBC0E1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2BB34CA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4F99" w:rsidRPr="00A4792D" w14:paraId="20424A23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5C1E914B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1BB8C61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18,632</w:t>
            </w:r>
          </w:p>
        </w:tc>
        <w:tc>
          <w:tcPr>
            <w:tcW w:w="272" w:type="dxa"/>
            <w:shd w:val="clear" w:color="auto" w:fill="auto"/>
          </w:tcPr>
          <w:p w14:paraId="1A94EE2D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81EB3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2,286</w:t>
            </w:r>
          </w:p>
        </w:tc>
        <w:tc>
          <w:tcPr>
            <w:tcW w:w="238" w:type="dxa"/>
            <w:shd w:val="clear" w:color="auto" w:fill="auto"/>
          </w:tcPr>
          <w:p w14:paraId="3928B581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6" w:type="dxa"/>
            <w:shd w:val="clear" w:color="auto" w:fill="auto"/>
          </w:tcPr>
          <w:p w14:paraId="69C7F59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26B3D9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62CE529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20,918</w:t>
            </w:r>
          </w:p>
        </w:tc>
      </w:tr>
      <w:tr w:rsidR="00E34F99" w:rsidRPr="00A4792D" w14:paraId="2F45D68C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2A22E2CE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1763B44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06FD0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183,956</w:t>
            </w:r>
          </w:p>
        </w:tc>
        <w:tc>
          <w:tcPr>
            <w:tcW w:w="272" w:type="dxa"/>
            <w:shd w:val="clear" w:color="auto" w:fill="auto"/>
          </w:tcPr>
          <w:p w14:paraId="1225C01A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D474EA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A1592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(3,237)</w:t>
            </w:r>
          </w:p>
        </w:tc>
        <w:tc>
          <w:tcPr>
            <w:tcW w:w="238" w:type="dxa"/>
            <w:shd w:val="clear" w:color="auto" w:fill="auto"/>
          </w:tcPr>
          <w:p w14:paraId="1FE4EF27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shd w:val="clear" w:color="auto" w:fill="auto"/>
          </w:tcPr>
          <w:p w14:paraId="2CB76C6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5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3C799D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64C94E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148BA223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D7C24D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180,719</w:t>
            </w:r>
          </w:p>
        </w:tc>
      </w:tr>
      <w:tr w:rsidR="00E34F99" w:rsidRPr="00A4792D" w14:paraId="5FE2F953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254472C8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14:paraId="4DF425CB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627,409</w:t>
            </w:r>
          </w:p>
        </w:tc>
        <w:tc>
          <w:tcPr>
            <w:tcW w:w="272" w:type="dxa"/>
            <w:shd w:val="clear" w:color="auto" w:fill="auto"/>
          </w:tcPr>
          <w:p w14:paraId="2A5AACF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AB7AB7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42,676</w:t>
            </w:r>
          </w:p>
        </w:tc>
        <w:tc>
          <w:tcPr>
            <w:tcW w:w="238" w:type="dxa"/>
            <w:shd w:val="clear" w:color="auto" w:fill="auto"/>
          </w:tcPr>
          <w:p w14:paraId="148FB4A5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6811E2A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30E9CD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1C861BBE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670,085</w:t>
            </w:r>
          </w:p>
        </w:tc>
      </w:tr>
      <w:tr w:rsidR="00E34F99" w:rsidRPr="00A4792D" w14:paraId="3122A721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2183D2ED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</w:tcPr>
          <w:p w14:paraId="593F858B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9,775</w:t>
            </w:r>
          </w:p>
        </w:tc>
        <w:tc>
          <w:tcPr>
            <w:tcW w:w="272" w:type="dxa"/>
            <w:shd w:val="clear" w:color="auto" w:fill="auto"/>
          </w:tcPr>
          <w:p w14:paraId="74F30F3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B9BBC8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219</w:t>
            </w:r>
          </w:p>
        </w:tc>
        <w:tc>
          <w:tcPr>
            <w:tcW w:w="238" w:type="dxa"/>
            <w:shd w:val="clear" w:color="auto" w:fill="auto"/>
          </w:tcPr>
          <w:p w14:paraId="109B365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6" w:type="dxa"/>
            <w:shd w:val="clear" w:color="auto" w:fill="auto"/>
          </w:tcPr>
          <w:p w14:paraId="2D81930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F18BEA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73918831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9,994</w:t>
            </w:r>
          </w:p>
        </w:tc>
      </w:tr>
      <w:tr w:rsidR="00E34F99" w:rsidRPr="00A4792D" w14:paraId="5F316520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1972630D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E96D4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839,772</w:t>
            </w:r>
          </w:p>
        </w:tc>
        <w:tc>
          <w:tcPr>
            <w:tcW w:w="272" w:type="dxa"/>
            <w:shd w:val="clear" w:color="auto" w:fill="auto"/>
          </w:tcPr>
          <w:p w14:paraId="65FD2A31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8783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41,944</w:t>
            </w:r>
          </w:p>
        </w:tc>
        <w:tc>
          <w:tcPr>
            <w:tcW w:w="238" w:type="dxa"/>
            <w:shd w:val="clear" w:color="auto" w:fill="auto"/>
          </w:tcPr>
          <w:p w14:paraId="4338845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AA7F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4ABA2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50519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881,716</w:t>
            </w:r>
          </w:p>
        </w:tc>
      </w:tr>
      <w:tr w:rsidR="00E34F99" w:rsidRPr="0037173F" w14:paraId="13540E7D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05015CB0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4D7A2C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754A03B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93E4C1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8BB9A7B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70221668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C276AF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4D500EC9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A4792D" w14:paraId="48D212B5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1ABC803E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C909228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143D4E2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4ABF77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89FF82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7BFF7AF5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1CFFD5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5A8F5C3A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A4792D" w14:paraId="03267FDA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3E248A5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ADBE441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(746,033)</w:t>
            </w:r>
          </w:p>
        </w:tc>
        <w:tc>
          <w:tcPr>
            <w:tcW w:w="272" w:type="dxa"/>
            <w:shd w:val="clear" w:color="auto" w:fill="auto"/>
          </w:tcPr>
          <w:p w14:paraId="00D0516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CEBFD1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0A19D0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6" w:type="dxa"/>
            <w:shd w:val="clear" w:color="auto" w:fill="auto"/>
          </w:tcPr>
          <w:p w14:paraId="3310F9C5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ABC34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2722F53A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(746,033)</w:t>
            </w:r>
          </w:p>
        </w:tc>
      </w:tr>
      <w:tr w:rsidR="00E34F99" w:rsidRPr="00A4792D" w14:paraId="75819479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77037023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59F1D36B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</w:rPr>
              <w:t>(25,910)</w:t>
            </w:r>
          </w:p>
        </w:tc>
        <w:tc>
          <w:tcPr>
            <w:tcW w:w="272" w:type="dxa"/>
            <w:shd w:val="clear" w:color="auto" w:fill="auto"/>
          </w:tcPr>
          <w:p w14:paraId="2D48A59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7052CAE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C8FEA1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3814A79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DEB8E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12F253B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</w:rPr>
              <w:t>(25,910)</w:t>
            </w:r>
          </w:p>
        </w:tc>
      </w:tr>
      <w:tr w:rsidR="00E34F99" w:rsidRPr="00A4792D" w14:paraId="23C763B1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0729EABC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260" w:type="dxa"/>
            <w:shd w:val="clear" w:color="auto" w:fill="auto"/>
          </w:tcPr>
          <w:p w14:paraId="6E1EDCAD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(3,227)</w:t>
            </w:r>
          </w:p>
        </w:tc>
        <w:tc>
          <w:tcPr>
            <w:tcW w:w="272" w:type="dxa"/>
            <w:shd w:val="clear" w:color="auto" w:fill="auto"/>
          </w:tcPr>
          <w:p w14:paraId="3104C36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EC8DEE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B1CC66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6" w:type="dxa"/>
            <w:shd w:val="clear" w:color="auto" w:fill="auto"/>
          </w:tcPr>
          <w:p w14:paraId="39F4EA09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03C33C15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73E498D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(2,804)</w:t>
            </w:r>
          </w:p>
        </w:tc>
      </w:tr>
      <w:tr w:rsidR="00E34F99" w:rsidRPr="00A4792D" w14:paraId="1F66AD68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33484828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04EB9D" w14:textId="77777777" w:rsidR="00E34F99" w:rsidRPr="00351006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1006">
              <w:rPr>
                <w:rFonts w:ascii="Angsana New" w:hAnsi="Angsana New"/>
                <w:sz w:val="30"/>
                <w:szCs w:val="30"/>
                <w:lang w:val="en-US" w:bidi="th-TH"/>
              </w:rPr>
              <w:t>(112,057)</w:t>
            </w:r>
          </w:p>
        </w:tc>
        <w:tc>
          <w:tcPr>
            <w:tcW w:w="272" w:type="dxa"/>
            <w:shd w:val="clear" w:color="auto" w:fill="auto"/>
          </w:tcPr>
          <w:p w14:paraId="12CFD203" w14:textId="77777777" w:rsidR="00E34F99" w:rsidRPr="00351006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B866D3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3,997</w:t>
            </w:r>
          </w:p>
        </w:tc>
        <w:tc>
          <w:tcPr>
            <w:tcW w:w="238" w:type="dxa"/>
            <w:shd w:val="clear" w:color="auto" w:fill="auto"/>
          </w:tcPr>
          <w:p w14:paraId="424D8D29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342D35F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7AFC13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52E1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</w:rPr>
              <w:t>(108,060)</w:t>
            </w:r>
          </w:p>
        </w:tc>
      </w:tr>
      <w:tr w:rsidR="00E34F99" w:rsidRPr="00A4792D" w14:paraId="04C13168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41174254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8584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(887,227)</w:t>
            </w:r>
          </w:p>
        </w:tc>
        <w:tc>
          <w:tcPr>
            <w:tcW w:w="272" w:type="dxa"/>
            <w:shd w:val="clear" w:color="auto" w:fill="auto"/>
          </w:tcPr>
          <w:p w14:paraId="3C4035E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08DAD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3,997</w:t>
            </w:r>
          </w:p>
        </w:tc>
        <w:tc>
          <w:tcPr>
            <w:tcW w:w="238" w:type="dxa"/>
            <w:shd w:val="clear" w:color="auto" w:fill="auto"/>
          </w:tcPr>
          <w:p w14:paraId="4127E683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3001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7DE642C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D75E9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(882,807)</w:t>
            </w:r>
          </w:p>
        </w:tc>
      </w:tr>
      <w:tr w:rsidR="00E34F99" w:rsidRPr="00A4792D" w14:paraId="3F9DEEF6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02911A62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3ADCC8A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D8C80B0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2318D0B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1FCC62D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shd w:val="clear" w:color="auto" w:fill="auto"/>
          </w:tcPr>
          <w:p w14:paraId="794B6464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574B6F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BF5CBF3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A4792D" w14:paraId="46391BA4" w14:textId="77777777" w:rsidTr="00973280">
        <w:trPr>
          <w:tblHeader/>
        </w:trPr>
        <w:tc>
          <w:tcPr>
            <w:tcW w:w="3148" w:type="dxa"/>
            <w:shd w:val="clear" w:color="auto" w:fill="auto"/>
          </w:tcPr>
          <w:p w14:paraId="28E52A5C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A96E0D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(47,455)</w:t>
            </w:r>
          </w:p>
        </w:tc>
        <w:tc>
          <w:tcPr>
            <w:tcW w:w="272" w:type="dxa"/>
            <w:shd w:val="clear" w:color="auto" w:fill="auto"/>
          </w:tcPr>
          <w:p w14:paraId="093C74A5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F539E01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45,941</w:t>
            </w:r>
          </w:p>
        </w:tc>
        <w:tc>
          <w:tcPr>
            <w:tcW w:w="238" w:type="dxa"/>
            <w:shd w:val="clear" w:color="auto" w:fill="auto"/>
          </w:tcPr>
          <w:p w14:paraId="75E171D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shd w:val="clear" w:color="auto" w:fill="auto"/>
          </w:tcPr>
          <w:p w14:paraId="64D836AA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55B60C9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0D1DB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(1,091)</w:t>
            </w:r>
          </w:p>
        </w:tc>
      </w:tr>
    </w:tbl>
    <w:p w14:paraId="17E64496" w14:textId="77777777" w:rsidR="00E34F99" w:rsidRDefault="00E34F99" w:rsidP="00E34F99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7E1F871" w14:textId="77777777" w:rsidR="00E34F99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260"/>
        <w:gridCol w:w="270"/>
        <w:gridCol w:w="1440"/>
        <w:gridCol w:w="242"/>
        <w:gridCol w:w="1378"/>
        <w:gridCol w:w="270"/>
        <w:gridCol w:w="1350"/>
      </w:tblGrid>
      <w:tr w:rsidR="00E34F99" w:rsidRPr="00A4792D" w14:paraId="62FC2203" w14:textId="77777777" w:rsidTr="00973280">
        <w:trPr>
          <w:tblHeader/>
        </w:trPr>
        <w:tc>
          <w:tcPr>
            <w:tcW w:w="3150" w:type="dxa"/>
            <w:shd w:val="clear" w:color="auto" w:fill="auto"/>
          </w:tcPr>
          <w:p w14:paraId="330511F8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br w:type="page"/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210" w:type="dxa"/>
            <w:gridSpan w:val="7"/>
            <w:shd w:val="clear" w:color="auto" w:fill="auto"/>
          </w:tcPr>
          <w:p w14:paraId="648F27F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F99" w:rsidRPr="00A4792D" w14:paraId="0401ED0E" w14:textId="77777777" w:rsidTr="00973280">
        <w:trPr>
          <w:tblHeader/>
        </w:trPr>
        <w:tc>
          <w:tcPr>
            <w:tcW w:w="3150" w:type="dxa"/>
            <w:shd w:val="clear" w:color="auto" w:fill="auto"/>
          </w:tcPr>
          <w:p w14:paraId="7DB1C8A5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6B4FF0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E6768A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79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shd w:val="clear" w:color="auto" w:fill="auto"/>
          </w:tcPr>
          <w:p w14:paraId="1F5E697F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A4792D" w14:paraId="6C1C46B9" w14:textId="77777777" w:rsidTr="00973280">
        <w:trPr>
          <w:tblHeader/>
        </w:trPr>
        <w:tc>
          <w:tcPr>
            <w:tcW w:w="3150" w:type="dxa"/>
            <w:shd w:val="clear" w:color="auto" w:fill="auto"/>
          </w:tcPr>
          <w:p w14:paraId="58EFE33D" w14:textId="77777777" w:rsidR="00E34F99" w:rsidRPr="00A4792D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ED7AFF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2944854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A7812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194D2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873839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584A6F7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063DC7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7CD248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69C0FF0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34F99" w:rsidRPr="00A4792D" w14:paraId="64660EC7" w14:textId="77777777" w:rsidTr="00973280">
        <w:trPr>
          <w:tblHeader/>
        </w:trPr>
        <w:tc>
          <w:tcPr>
            <w:tcW w:w="3150" w:type="dxa"/>
            <w:shd w:val="clear" w:color="auto" w:fill="auto"/>
          </w:tcPr>
          <w:p w14:paraId="13D20D90" w14:textId="77777777" w:rsidR="00E34F99" w:rsidRPr="00A4792D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7C5F0595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F99" w:rsidRPr="00A4792D" w14:paraId="3140AA96" w14:textId="77777777" w:rsidTr="00973280">
        <w:trPr>
          <w:trHeight w:val="70"/>
        </w:trPr>
        <w:tc>
          <w:tcPr>
            <w:tcW w:w="3150" w:type="dxa"/>
            <w:shd w:val="clear" w:color="auto" w:fill="auto"/>
          </w:tcPr>
          <w:p w14:paraId="3A51C6A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E3DDC43" w14:textId="77777777" w:rsidR="00E34F99" w:rsidRPr="00A4792D" w:rsidRDefault="00E34F99" w:rsidP="009732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637E50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596281" w14:textId="77777777" w:rsidR="00E34F99" w:rsidRPr="00A4792D" w:rsidRDefault="00E34F99" w:rsidP="009732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2" w:type="dxa"/>
            <w:shd w:val="clear" w:color="auto" w:fill="auto"/>
          </w:tcPr>
          <w:p w14:paraId="3524D47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60F7BEC2" w14:textId="77777777" w:rsidR="00E34F99" w:rsidRPr="00A4792D" w:rsidRDefault="00E34F99" w:rsidP="009732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5DF70A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EDAF6F2" w14:textId="77777777" w:rsidR="00E34F99" w:rsidRPr="00A4792D" w:rsidRDefault="00E34F99" w:rsidP="009732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34F99" w:rsidRPr="00E41BAA" w14:paraId="7324D1F3" w14:textId="77777777" w:rsidTr="00973280">
        <w:trPr>
          <w:trHeight w:val="70"/>
        </w:trPr>
        <w:tc>
          <w:tcPr>
            <w:tcW w:w="3150" w:type="dxa"/>
            <w:shd w:val="clear" w:color="auto" w:fill="auto"/>
          </w:tcPr>
          <w:p w14:paraId="18DCFBF6" w14:textId="77777777" w:rsidR="00E34F99" w:rsidRPr="00E41BAA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70BABA12" w14:textId="77777777" w:rsidR="00E34F99" w:rsidRPr="00E41BAA" w:rsidRDefault="00E34F99" w:rsidP="0097328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813D19" w14:textId="77777777" w:rsidR="00E34F99" w:rsidRPr="00E41BAA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11CBF6" w14:textId="77777777" w:rsidR="00E34F99" w:rsidRPr="00E41BAA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6,207</w:t>
            </w:r>
          </w:p>
        </w:tc>
        <w:tc>
          <w:tcPr>
            <w:tcW w:w="242" w:type="dxa"/>
            <w:shd w:val="clear" w:color="auto" w:fill="auto"/>
          </w:tcPr>
          <w:p w14:paraId="30CA7B14" w14:textId="77777777" w:rsidR="00E34F99" w:rsidRPr="00E41BAA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62E07885" w14:textId="77777777" w:rsidR="00E34F99" w:rsidRPr="00E41BAA" w:rsidRDefault="00E34F99" w:rsidP="0097328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C6061" w14:textId="77777777" w:rsidR="00E34F99" w:rsidRPr="00E41BAA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8A4FD1" w14:textId="77777777" w:rsidR="00E34F99" w:rsidRPr="00E41BAA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6,207</w:t>
            </w:r>
          </w:p>
        </w:tc>
      </w:tr>
      <w:tr w:rsidR="00E34F99" w:rsidRPr="00A4792D" w14:paraId="72AE6960" w14:textId="77777777" w:rsidTr="00973280">
        <w:tc>
          <w:tcPr>
            <w:tcW w:w="3150" w:type="dxa"/>
            <w:shd w:val="clear" w:color="auto" w:fill="auto"/>
          </w:tcPr>
          <w:p w14:paraId="66974CFD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55716D89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17,850</w:t>
            </w:r>
          </w:p>
        </w:tc>
        <w:tc>
          <w:tcPr>
            <w:tcW w:w="270" w:type="dxa"/>
            <w:shd w:val="clear" w:color="auto" w:fill="auto"/>
          </w:tcPr>
          <w:p w14:paraId="7B84029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65968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F52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F52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539</w:t>
            </w:r>
          </w:p>
        </w:tc>
        <w:tc>
          <w:tcPr>
            <w:tcW w:w="242" w:type="dxa"/>
            <w:shd w:val="clear" w:color="auto" w:fill="auto"/>
          </w:tcPr>
          <w:p w14:paraId="5E4BBFB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1B076637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91A6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AA7CE9E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62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562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389</w:t>
            </w:r>
          </w:p>
        </w:tc>
      </w:tr>
      <w:tr w:rsidR="00E34F99" w:rsidRPr="00A4792D" w14:paraId="31439B1B" w14:textId="77777777" w:rsidTr="00973280">
        <w:tc>
          <w:tcPr>
            <w:tcW w:w="3150" w:type="dxa"/>
            <w:shd w:val="clear" w:color="auto" w:fill="auto"/>
          </w:tcPr>
          <w:p w14:paraId="280D69E2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25A3CD0F" w14:textId="77777777" w:rsidR="00E34F99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FE76A4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236,160</w:t>
            </w:r>
          </w:p>
        </w:tc>
        <w:tc>
          <w:tcPr>
            <w:tcW w:w="270" w:type="dxa"/>
            <w:shd w:val="clear" w:color="auto" w:fill="auto"/>
          </w:tcPr>
          <w:p w14:paraId="181A4247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26D6952" w14:textId="77777777" w:rsidR="00E34F99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6E4C39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(8,986)</w:t>
            </w:r>
          </w:p>
        </w:tc>
        <w:tc>
          <w:tcPr>
            <w:tcW w:w="242" w:type="dxa"/>
            <w:shd w:val="clear" w:color="auto" w:fill="auto"/>
          </w:tcPr>
          <w:p w14:paraId="746F13F3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645D4B2F" w14:textId="77777777" w:rsidR="00E34F99" w:rsidRDefault="00E34F99" w:rsidP="0097328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A1A384B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E768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4503DC" w14:textId="77777777" w:rsidR="00E34F99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B1F65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62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7,174</w:t>
            </w:r>
          </w:p>
        </w:tc>
      </w:tr>
      <w:tr w:rsidR="00E34F99" w:rsidRPr="00A4792D" w14:paraId="1B412A14" w14:textId="77777777" w:rsidTr="00973280">
        <w:tc>
          <w:tcPr>
            <w:tcW w:w="3150" w:type="dxa"/>
            <w:shd w:val="clear" w:color="auto" w:fill="auto"/>
          </w:tcPr>
          <w:p w14:paraId="09A2233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14:paraId="2C2CD41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320,900</w:t>
            </w:r>
          </w:p>
        </w:tc>
        <w:tc>
          <w:tcPr>
            <w:tcW w:w="270" w:type="dxa"/>
            <w:shd w:val="clear" w:color="auto" w:fill="auto"/>
          </w:tcPr>
          <w:p w14:paraId="4ED210A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D6F39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(8,090)</w:t>
            </w:r>
          </w:p>
        </w:tc>
        <w:tc>
          <w:tcPr>
            <w:tcW w:w="242" w:type="dxa"/>
            <w:shd w:val="clear" w:color="auto" w:fill="auto"/>
          </w:tcPr>
          <w:p w14:paraId="304C0F3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70F1B5A1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1E837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6C629D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62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12,810</w:t>
            </w:r>
          </w:p>
        </w:tc>
      </w:tr>
      <w:tr w:rsidR="00E34F99" w:rsidRPr="00A4792D" w14:paraId="533A998C" w14:textId="77777777" w:rsidTr="00973280">
        <w:tc>
          <w:tcPr>
            <w:tcW w:w="3150" w:type="dxa"/>
            <w:shd w:val="clear" w:color="auto" w:fill="auto"/>
          </w:tcPr>
          <w:p w14:paraId="2DF8017B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E5D98B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9,785</w:t>
            </w:r>
          </w:p>
        </w:tc>
        <w:tc>
          <w:tcPr>
            <w:tcW w:w="270" w:type="dxa"/>
            <w:shd w:val="clear" w:color="auto" w:fill="auto"/>
          </w:tcPr>
          <w:p w14:paraId="07B84D7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0B5C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42" w:type="dxa"/>
            <w:shd w:val="clear" w:color="auto" w:fill="auto"/>
          </w:tcPr>
          <w:p w14:paraId="18CA948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2EB17F0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1E90E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936B7EB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10,084</w:t>
            </w:r>
          </w:p>
        </w:tc>
      </w:tr>
      <w:tr w:rsidR="00E34F99" w:rsidRPr="00A4792D" w14:paraId="389B07AB" w14:textId="77777777" w:rsidTr="00973280">
        <w:tc>
          <w:tcPr>
            <w:tcW w:w="3150" w:type="dxa"/>
            <w:shd w:val="clear" w:color="auto" w:fill="auto"/>
          </w:tcPr>
          <w:p w14:paraId="0A216E4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021D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584,695</w:t>
            </w:r>
          </w:p>
        </w:tc>
        <w:tc>
          <w:tcPr>
            <w:tcW w:w="270" w:type="dxa"/>
            <w:shd w:val="clear" w:color="auto" w:fill="auto"/>
          </w:tcPr>
          <w:p w14:paraId="176DECC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0407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6F52A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F52A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4355F05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23503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E8942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84A6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62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562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664</w:t>
            </w:r>
          </w:p>
        </w:tc>
      </w:tr>
      <w:tr w:rsidR="00E34F99" w:rsidRPr="00A4792D" w14:paraId="6A161DF3" w14:textId="77777777" w:rsidTr="00973280">
        <w:tc>
          <w:tcPr>
            <w:tcW w:w="3150" w:type="dxa"/>
            <w:shd w:val="clear" w:color="auto" w:fill="auto"/>
          </w:tcPr>
          <w:p w14:paraId="2E81F214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30C3A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CDD393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3A914F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BE5548D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77E95852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EE3D58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B4470A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A4792D" w14:paraId="43FFFEB5" w14:textId="77777777" w:rsidTr="00973280">
        <w:tc>
          <w:tcPr>
            <w:tcW w:w="3150" w:type="dxa"/>
            <w:shd w:val="clear" w:color="auto" w:fill="auto"/>
          </w:tcPr>
          <w:p w14:paraId="6D87F2E1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37D8865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E63879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811532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1BAEABF3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17073B08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706CC3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0939EC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A4792D" w14:paraId="2844312C" w14:textId="77777777" w:rsidTr="00973280">
        <w:tc>
          <w:tcPr>
            <w:tcW w:w="3150" w:type="dxa"/>
            <w:shd w:val="clear" w:color="auto" w:fill="auto"/>
          </w:tcPr>
          <w:p w14:paraId="4EDB35DA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4AADCCB4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(878,762)</w:t>
            </w:r>
          </w:p>
        </w:tc>
        <w:tc>
          <w:tcPr>
            <w:tcW w:w="270" w:type="dxa"/>
            <w:shd w:val="clear" w:color="auto" w:fill="auto"/>
          </w:tcPr>
          <w:p w14:paraId="0892ED6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7AB7F37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93C03D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6E6B7AE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562A03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0967CF3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(878,762)</w:t>
            </w:r>
          </w:p>
        </w:tc>
      </w:tr>
      <w:tr w:rsidR="00E34F99" w:rsidRPr="00A4792D" w14:paraId="47983299" w14:textId="77777777" w:rsidTr="00973280">
        <w:tc>
          <w:tcPr>
            <w:tcW w:w="3150" w:type="dxa"/>
            <w:shd w:val="clear" w:color="auto" w:fill="auto"/>
          </w:tcPr>
          <w:p w14:paraId="5B1F35FB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5766D11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(27,210)</w:t>
            </w:r>
          </w:p>
        </w:tc>
        <w:tc>
          <w:tcPr>
            <w:tcW w:w="270" w:type="dxa"/>
            <w:shd w:val="clear" w:color="auto" w:fill="auto"/>
          </w:tcPr>
          <w:p w14:paraId="1E70148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CD16413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7F91A9A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4A7E366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FABB14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BE7D30B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(27,210)</w:t>
            </w:r>
          </w:p>
        </w:tc>
      </w:tr>
      <w:tr w:rsidR="00E34F99" w:rsidRPr="00A4792D" w14:paraId="69F9A1AD" w14:textId="77777777" w:rsidTr="00973280">
        <w:tc>
          <w:tcPr>
            <w:tcW w:w="3150" w:type="dxa"/>
            <w:shd w:val="clear" w:color="auto" w:fill="auto"/>
          </w:tcPr>
          <w:p w14:paraId="34D9FD1C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14:paraId="29CFF9BC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(3,809)</w:t>
            </w:r>
          </w:p>
        </w:tc>
        <w:tc>
          <w:tcPr>
            <w:tcW w:w="270" w:type="dxa"/>
            <w:shd w:val="clear" w:color="auto" w:fill="auto"/>
          </w:tcPr>
          <w:p w14:paraId="2AAC5D9E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190325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3E81970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7A248B64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670473E3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0DEAF5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FF0D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,068)</w:t>
            </w:r>
          </w:p>
        </w:tc>
      </w:tr>
      <w:tr w:rsidR="00E34F99" w:rsidRPr="00A4792D" w14:paraId="2C0EC428" w14:textId="77777777" w:rsidTr="00973280">
        <w:tc>
          <w:tcPr>
            <w:tcW w:w="3150" w:type="dxa"/>
            <w:shd w:val="clear" w:color="auto" w:fill="auto"/>
          </w:tcPr>
          <w:p w14:paraId="28BC5A77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4792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E7614B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(104,212)</w:t>
            </w:r>
          </w:p>
        </w:tc>
        <w:tc>
          <w:tcPr>
            <w:tcW w:w="270" w:type="dxa"/>
            <w:shd w:val="clear" w:color="auto" w:fill="auto"/>
          </w:tcPr>
          <w:p w14:paraId="338C60D3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6B4BAE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0D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F0D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4E43218F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006B5281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48D364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4E26377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FF0D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,760)</w:t>
            </w:r>
          </w:p>
        </w:tc>
      </w:tr>
      <w:tr w:rsidR="00E34F99" w:rsidRPr="00A4792D" w14:paraId="06F1BF51" w14:textId="77777777" w:rsidTr="00973280">
        <w:tc>
          <w:tcPr>
            <w:tcW w:w="3150" w:type="dxa"/>
            <w:shd w:val="clear" w:color="auto" w:fill="auto"/>
          </w:tcPr>
          <w:p w14:paraId="4D87EE66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19DE9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(1,013,993)</w:t>
            </w:r>
          </w:p>
        </w:tc>
        <w:tc>
          <w:tcPr>
            <w:tcW w:w="270" w:type="dxa"/>
            <w:shd w:val="clear" w:color="auto" w:fill="auto"/>
          </w:tcPr>
          <w:p w14:paraId="6EA3F23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F606D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F0D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F0D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7172FD9A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7EC23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0AAAE9D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7887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FF0D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F0D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F0D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E34F99" w:rsidRPr="00A4792D" w14:paraId="41D4A842" w14:textId="77777777" w:rsidTr="00973280">
        <w:tc>
          <w:tcPr>
            <w:tcW w:w="3150" w:type="dxa"/>
            <w:shd w:val="clear" w:color="auto" w:fill="auto"/>
          </w:tcPr>
          <w:p w14:paraId="03454BF7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47FE56D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913DE7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4006CFC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3F61BD83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double" w:sz="4" w:space="0" w:color="auto"/>
            </w:tcBorders>
            <w:shd w:val="clear" w:color="auto" w:fill="auto"/>
          </w:tcPr>
          <w:p w14:paraId="23B02CBF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B17347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AA0471C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A4792D" w14:paraId="7553B08E" w14:textId="77777777" w:rsidTr="00973280">
        <w:tc>
          <w:tcPr>
            <w:tcW w:w="3150" w:type="dxa"/>
            <w:shd w:val="clear" w:color="auto" w:fill="auto"/>
          </w:tcPr>
          <w:p w14:paraId="1647B077" w14:textId="77777777" w:rsidR="00E34F99" w:rsidRPr="00A4792D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7497974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(429,298)</w:t>
            </w:r>
          </w:p>
        </w:tc>
        <w:tc>
          <w:tcPr>
            <w:tcW w:w="270" w:type="dxa"/>
            <w:shd w:val="clear" w:color="auto" w:fill="auto"/>
          </w:tcPr>
          <w:p w14:paraId="38C5482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36D16E6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FF0D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,579)</w:t>
            </w:r>
          </w:p>
        </w:tc>
        <w:tc>
          <w:tcPr>
            <w:tcW w:w="242" w:type="dxa"/>
            <w:shd w:val="clear" w:color="auto" w:fill="auto"/>
          </w:tcPr>
          <w:p w14:paraId="0B14212B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double" w:sz="4" w:space="0" w:color="auto"/>
            </w:tcBorders>
            <w:shd w:val="clear" w:color="auto" w:fill="auto"/>
          </w:tcPr>
          <w:p w14:paraId="1E491729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750A3DA2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4EB6378" w14:textId="77777777" w:rsidR="00E34F99" w:rsidRPr="00A4792D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FF0D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F0D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6A9401B" w14:textId="77777777" w:rsidR="00E34F99" w:rsidRPr="00345D95" w:rsidRDefault="00E34F99" w:rsidP="00E34F99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60D23D9" w14:textId="77777777" w:rsidR="00E34F99" w:rsidRPr="00345D95" w:rsidRDefault="00E34F99" w:rsidP="00E34F99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1252616" w14:textId="77777777" w:rsidR="00E34F99" w:rsidRPr="00345D95" w:rsidRDefault="00E34F99" w:rsidP="00E34F99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932BCD6" w14:textId="77777777" w:rsidR="00E34F99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7A8322F9" w14:textId="77777777" w:rsidR="00E34F99" w:rsidRPr="00345D95" w:rsidRDefault="00E34F99" w:rsidP="00E34F99">
      <w:pPr>
        <w:spacing w:line="240" w:lineRule="auto"/>
        <w:rPr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9"/>
        <w:gridCol w:w="1260"/>
        <w:gridCol w:w="271"/>
        <w:gridCol w:w="1440"/>
        <w:gridCol w:w="242"/>
        <w:gridCol w:w="1378"/>
        <w:gridCol w:w="270"/>
        <w:gridCol w:w="1350"/>
      </w:tblGrid>
      <w:tr w:rsidR="00E34F99" w:rsidRPr="00345D95" w14:paraId="1E3B5FC6" w14:textId="77777777" w:rsidTr="00973280">
        <w:trPr>
          <w:tblHeader/>
        </w:trPr>
        <w:tc>
          <w:tcPr>
            <w:tcW w:w="3149" w:type="dxa"/>
            <w:shd w:val="clear" w:color="auto" w:fill="auto"/>
          </w:tcPr>
          <w:p w14:paraId="13E1AFD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211" w:type="dxa"/>
            <w:gridSpan w:val="7"/>
            <w:shd w:val="clear" w:color="auto" w:fill="auto"/>
          </w:tcPr>
          <w:p w14:paraId="5424AE31" w14:textId="77777777" w:rsidR="00E34F99" w:rsidRPr="005E0E1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0E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F99" w:rsidRPr="00345D95" w14:paraId="5DFDE6A8" w14:textId="77777777" w:rsidTr="00973280">
        <w:trPr>
          <w:tblHeader/>
        </w:trPr>
        <w:tc>
          <w:tcPr>
            <w:tcW w:w="3149" w:type="dxa"/>
            <w:shd w:val="clear" w:color="auto" w:fill="auto"/>
          </w:tcPr>
          <w:p w14:paraId="66D5FDD4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77921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82D7C84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shd w:val="clear" w:color="auto" w:fill="auto"/>
          </w:tcPr>
          <w:p w14:paraId="240E91D9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F99" w:rsidRPr="00345D95" w14:paraId="401CC9FB" w14:textId="77777777" w:rsidTr="00973280">
        <w:trPr>
          <w:tblHeader/>
        </w:trPr>
        <w:tc>
          <w:tcPr>
            <w:tcW w:w="3149" w:type="dxa"/>
            <w:shd w:val="clear" w:color="auto" w:fill="auto"/>
          </w:tcPr>
          <w:p w14:paraId="7086970A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5D5CEE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6C311DD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49151C8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FB414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04B9B4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75517F6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68535F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36F3E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7F4755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FE06F5A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DE1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E34F99" w:rsidRPr="00345D95" w14:paraId="372E3B13" w14:textId="77777777" w:rsidTr="00973280">
        <w:trPr>
          <w:tblHeader/>
        </w:trPr>
        <w:tc>
          <w:tcPr>
            <w:tcW w:w="3149" w:type="dxa"/>
            <w:shd w:val="clear" w:color="auto" w:fill="auto"/>
          </w:tcPr>
          <w:p w14:paraId="2B7D6672" w14:textId="77777777" w:rsidR="00E34F99" w:rsidRPr="00345D95" w:rsidRDefault="00E34F99" w:rsidP="00973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211" w:type="dxa"/>
            <w:gridSpan w:val="7"/>
            <w:shd w:val="clear" w:color="auto" w:fill="auto"/>
          </w:tcPr>
          <w:p w14:paraId="04CFE91A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F99" w:rsidRPr="00345D95" w14:paraId="67FA56D8" w14:textId="77777777" w:rsidTr="00973280">
        <w:trPr>
          <w:trHeight w:val="70"/>
        </w:trPr>
        <w:tc>
          <w:tcPr>
            <w:tcW w:w="3149" w:type="dxa"/>
            <w:shd w:val="clear" w:color="auto" w:fill="auto"/>
          </w:tcPr>
          <w:p w14:paraId="039D1D5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D7AAF53" w14:textId="77777777" w:rsidR="00E34F99" w:rsidRPr="00345D95" w:rsidRDefault="00E34F99" w:rsidP="0097328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  <w:shd w:val="clear" w:color="auto" w:fill="auto"/>
          </w:tcPr>
          <w:p w14:paraId="26A4E982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9ED85A" w14:textId="77777777" w:rsidR="00E34F99" w:rsidRPr="00345D95" w:rsidRDefault="00E34F99" w:rsidP="0097328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2" w:type="dxa"/>
            <w:shd w:val="clear" w:color="auto" w:fill="auto"/>
          </w:tcPr>
          <w:p w14:paraId="2BDEAA0C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182E4E6D" w14:textId="77777777" w:rsidR="00E34F99" w:rsidRPr="00345D95" w:rsidRDefault="00E34F99" w:rsidP="009732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3836AB0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3A0B988" w14:textId="77777777" w:rsidR="00E34F99" w:rsidRPr="00345D95" w:rsidRDefault="00E34F99" w:rsidP="0097328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34F99" w:rsidRPr="00345D95" w14:paraId="0F7E9A35" w14:textId="77777777" w:rsidTr="00973280">
        <w:tc>
          <w:tcPr>
            <w:tcW w:w="3149" w:type="dxa"/>
            <w:shd w:val="clear" w:color="auto" w:fill="auto"/>
          </w:tcPr>
          <w:p w14:paraId="09E27E67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5117F867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18,633</w:t>
            </w:r>
          </w:p>
        </w:tc>
        <w:tc>
          <w:tcPr>
            <w:tcW w:w="271" w:type="dxa"/>
            <w:shd w:val="clear" w:color="auto" w:fill="auto"/>
          </w:tcPr>
          <w:p w14:paraId="1FA17018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56190C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2,286</w:t>
            </w:r>
          </w:p>
        </w:tc>
        <w:tc>
          <w:tcPr>
            <w:tcW w:w="242" w:type="dxa"/>
            <w:shd w:val="clear" w:color="auto" w:fill="auto"/>
          </w:tcPr>
          <w:p w14:paraId="750B8A0B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56BBBA09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CD6CA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528F654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20,919</w:t>
            </w:r>
          </w:p>
        </w:tc>
      </w:tr>
      <w:tr w:rsidR="00E34F99" w:rsidRPr="00345D95" w14:paraId="1D54ED78" w14:textId="77777777" w:rsidTr="00973280">
        <w:tc>
          <w:tcPr>
            <w:tcW w:w="3149" w:type="dxa"/>
            <w:shd w:val="clear" w:color="auto" w:fill="auto"/>
          </w:tcPr>
          <w:p w14:paraId="06EEA4B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="Angsana New" w:hAnsi="Angsana New"/>
                <w:sz w:val="30"/>
                <w:szCs w:val="30"/>
              </w:rPr>
            </w:pPr>
            <w:r w:rsidRPr="00A144B6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37241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0C32DD6D" w14:textId="77777777" w:rsidR="00E34F99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16654E41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185,956</w:t>
            </w:r>
          </w:p>
        </w:tc>
        <w:tc>
          <w:tcPr>
            <w:tcW w:w="271" w:type="dxa"/>
            <w:shd w:val="clear" w:color="auto" w:fill="auto"/>
          </w:tcPr>
          <w:p w14:paraId="4777DB2B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1FEC5E" w14:textId="77777777" w:rsidR="00E34F99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FBBB3A1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C00B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00B7">
              <w:rPr>
                <w:rFonts w:ascii="Angsana New" w:hAnsi="Angsana New"/>
                <w:sz w:val="30"/>
                <w:szCs w:val="30"/>
              </w:rPr>
              <w:t>341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6EE70D63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30F9905E" w14:textId="77777777" w:rsidR="00E34F99" w:rsidRDefault="00E34F99" w:rsidP="009732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3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124344C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732C3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A630CB9" w14:textId="77777777" w:rsidR="00E34F99" w:rsidRDefault="00E34F99" w:rsidP="00973280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right="-6"/>
              <w:rPr>
                <w:rFonts w:ascii="Angsana New" w:hAnsi="Angsana New"/>
                <w:sz w:val="30"/>
                <w:szCs w:val="30"/>
              </w:rPr>
            </w:pPr>
          </w:p>
          <w:p w14:paraId="74EC03A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 w:rsidRPr="001C00B7">
              <w:rPr>
                <w:rFonts w:ascii="Angsana New" w:hAnsi="Angsana New"/>
                <w:sz w:val="30"/>
                <w:szCs w:val="30"/>
              </w:rPr>
              <w:t>182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00B7">
              <w:rPr>
                <w:rFonts w:ascii="Angsana New" w:hAnsi="Angsana New"/>
                <w:sz w:val="30"/>
                <w:szCs w:val="30"/>
              </w:rPr>
              <w:t>615</w:t>
            </w:r>
          </w:p>
        </w:tc>
      </w:tr>
      <w:tr w:rsidR="00E34F99" w:rsidRPr="00345D95" w14:paraId="7CF63D3E" w14:textId="77777777" w:rsidTr="00973280">
        <w:tc>
          <w:tcPr>
            <w:tcW w:w="3149" w:type="dxa"/>
            <w:shd w:val="clear" w:color="auto" w:fill="auto"/>
          </w:tcPr>
          <w:p w14:paraId="5E26D94D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14:paraId="136B4E78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617,074</w:t>
            </w:r>
          </w:p>
        </w:tc>
        <w:tc>
          <w:tcPr>
            <w:tcW w:w="271" w:type="dxa"/>
            <w:shd w:val="clear" w:color="auto" w:fill="auto"/>
          </w:tcPr>
          <w:p w14:paraId="16AE0FDD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EA34297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</w:t>
            </w:r>
            <w:r w:rsidRPr="001C00B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2" w:type="dxa"/>
            <w:shd w:val="clear" w:color="auto" w:fill="auto"/>
          </w:tcPr>
          <w:p w14:paraId="483E6243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1C4C8227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29D587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5F18132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662,934</w:t>
            </w:r>
          </w:p>
        </w:tc>
      </w:tr>
      <w:tr w:rsidR="00E34F99" w:rsidRPr="00345D95" w14:paraId="0B0BAA8A" w14:textId="77777777" w:rsidTr="00973280">
        <w:tc>
          <w:tcPr>
            <w:tcW w:w="3149" w:type="dxa"/>
            <w:shd w:val="clear" w:color="auto" w:fill="auto"/>
          </w:tcPr>
          <w:p w14:paraId="0D986AD0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4667A2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9,775</w:t>
            </w:r>
          </w:p>
        </w:tc>
        <w:tc>
          <w:tcPr>
            <w:tcW w:w="271" w:type="dxa"/>
            <w:shd w:val="clear" w:color="auto" w:fill="auto"/>
          </w:tcPr>
          <w:p w14:paraId="470282ED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65861B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1C00B7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2" w:type="dxa"/>
            <w:shd w:val="clear" w:color="auto" w:fill="auto"/>
          </w:tcPr>
          <w:p w14:paraId="3FD682A4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235E965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BA2307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5DEAFD0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 w:rsidRPr="001C00B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00B7">
              <w:rPr>
                <w:rFonts w:ascii="Angsana New" w:hAnsi="Angsana New"/>
                <w:sz w:val="30"/>
                <w:szCs w:val="30"/>
              </w:rPr>
              <w:t>994</w:t>
            </w:r>
          </w:p>
        </w:tc>
      </w:tr>
      <w:tr w:rsidR="00E34F99" w:rsidRPr="00345D95" w14:paraId="23B93218" w14:textId="77777777" w:rsidTr="00973280">
        <w:tc>
          <w:tcPr>
            <w:tcW w:w="3149" w:type="dxa"/>
            <w:shd w:val="clear" w:color="auto" w:fill="auto"/>
          </w:tcPr>
          <w:p w14:paraId="599A19CB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5A4A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831,438</w:t>
            </w:r>
          </w:p>
        </w:tc>
        <w:tc>
          <w:tcPr>
            <w:tcW w:w="271" w:type="dxa"/>
            <w:shd w:val="clear" w:color="auto" w:fill="auto"/>
          </w:tcPr>
          <w:p w14:paraId="2B807EAF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8C315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00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C00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48B0EFB8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93FAF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3CEE3E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CC047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C0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876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C0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462</w:t>
            </w:r>
          </w:p>
        </w:tc>
      </w:tr>
      <w:tr w:rsidR="00E34F99" w:rsidRPr="0037173F" w14:paraId="7A798B44" w14:textId="77777777" w:rsidTr="00973280">
        <w:tc>
          <w:tcPr>
            <w:tcW w:w="3149" w:type="dxa"/>
            <w:shd w:val="clear" w:color="auto" w:fill="auto"/>
          </w:tcPr>
          <w:p w14:paraId="12C39571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48D7E7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98FC08A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ADA3F49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1BA7C21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1A38E910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51D405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23F890D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345D95" w14:paraId="09E4AFB7" w14:textId="77777777" w:rsidTr="00973280">
        <w:tc>
          <w:tcPr>
            <w:tcW w:w="3149" w:type="dxa"/>
            <w:shd w:val="clear" w:color="auto" w:fill="auto"/>
          </w:tcPr>
          <w:p w14:paraId="23E09DDA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B146844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8F1021F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0EB3E32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BBDE353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4EC6B4DA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14F6E6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7509805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F99" w:rsidRPr="00345D95" w14:paraId="139BA059" w14:textId="77777777" w:rsidTr="00973280">
        <w:tc>
          <w:tcPr>
            <w:tcW w:w="3149" w:type="dxa"/>
            <w:shd w:val="clear" w:color="auto" w:fill="auto"/>
          </w:tcPr>
          <w:p w14:paraId="2535C64A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B04D150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  <w:tc>
          <w:tcPr>
            <w:tcW w:w="271" w:type="dxa"/>
            <w:shd w:val="clear" w:color="auto" w:fill="auto"/>
          </w:tcPr>
          <w:p w14:paraId="22DEA808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E0F6B3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B6508EC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0E13FBB0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AB3A0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6DDBCAA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</w:tr>
      <w:tr w:rsidR="00E34F99" w:rsidRPr="00345D95" w14:paraId="2CDA06D8" w14:textId="77777777" w:rsidTr="00973280">
        <w:tc>
          <w:tcPr>
            <w:tcW w:w="3149" w:type="dxa"/>
            <w:shd w:val="clear" w:color="auto" w:fill="auto"/>
          </w:tcPr>
          <w:p w14:paraId="546340F6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7EBFF3E8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  <w:tc>
          <w:tcPr>
            <w:tcW w:w="271" w:type="dxa"/>
            <w:shd w:val="clear" w:color="auto" w:fill="auto"/>
          </w:tcPr>
          <w:p w14:paraId="24FD039E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809373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4A56E74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098B4384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9DDAB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5A9C43D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</w:tr>
      <w:tr w:rsidR="00E34F99" w:rsidRPr="00345D95" w14:paraId="206D8436" w14:textId="77777777" w:rsidTr="00973280">
        <w:tc>
          <w:tcPr>
            <w:tcW w:w="3149" w:type="dxa"/>
            <w:shd w:val="clear" w:color="auto" w:fill="auto"/>
          </w:tcPr>
          <w:p w14:paraId="4345462A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14:paraId="53A18DDA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(3,227)</w:t>
            </w:r>
          </w:p>
        </w:tc>
        <w:tc>
          <w:tcPr>
            <w:tcW w:w="271" w:type="dxa"/>
            <w:shd w:val="clear" w:color="auto" w:fill="auto"/>
          </w:tcPr>
          <w:p w14:paraId="77CBC0CE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B08C28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5FDB4F8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6114712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68459D9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1BB7B14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2F4F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,804</w:t>
            </w: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34F99" w:rsidRPr="00345D95" w14:paraId="290C5396" w14:textId="77777777" w:rsidTr="00973280">
        <w:tc>
          <w:tcPr>
            <w:tcW w:w="3149" w:type="dxa"/>
            <w:shd w:val="clear" w:color="auto" w:fill="auto"/>
          </w:tcPr>
          <w:p w14:paraId="2475CC35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27D6C2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(112,057)</w:t>
            </w:r>
          </w:p>
        </w:tc>
        <w:tc>
          <w:tcPr>
            <w:tcW w:w="271" w:type="dxa"/>
            <w:shd w:val="clear" w:color="auto" w:fill="auto"/>
          </w:tcPr>
          <w:p w14:paraId="5166B195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78A8D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3,997</w:t>
            </w:r>
          </w:p>
        </w:tc>
        <w:tc>
          <w:tcPr>
            <w:tcW w:w="242" w:type="dxa"/>
            <w:shd w:val="clear" w:color="auto" w:fill="auto"/>
          </w:tcPr>
          <w:p w14:paraId="7B4B32DD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0EEB3B01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434C6F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DD82B92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F4FAE">
              <w:rPr>
                <w:rFonts w:ascii="Angsana New" w:hAnsi="Angsana New"/>
                <w:sz w:val="30"/>
                <w:szCs w:val="30"/>
              </w:rPr>
              <w:t>108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4FA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60)</w:t>
            </w:r>
          </w:p>
        </w:tc>
      </w:tr>
      <w:tr w:rsidR="00E34F99" w:rsidRPr="00345D95" w14:paraId="28CFB79B" w14:textId="77777777" w:rsidTr="00973280">
        <w:tc>
          <w:tcPr>
            <w:tcW w:w="3149" w:type="dxa"/>
            <w:shd w:val="clear" w:color="auto" w:fill="auto"/>
          </w:tcPr>
          <w:p w14:paraId="58EF6946" w14:textId="77777777" w:rsidR="00E34F99" w:rsidRPr="00345D95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67CB7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(850,515)</w:t>
            </w:r>
          </w:p>
        </w:tc>
        <w:tc>
          <w:tcPr>
            <w:tcW w:w="271" w:type="dxa"/>
            <w:shd w:val="clear" w:color="auto" w:fill="auto"/>
          </w:tcPr>
          <w:p w14:paraId="550B73F6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C8B65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3,997</w:t>
            </w:r>
          </w:p>
        </w:tc>
        <w:tc>
          <w:tcPr>
            <w:tcW w:w="242" w:type="dxa"/>
            <w:shd w:val="clear" w:color="auto" w:fill="auto"/>
          </w:tcPr>
          <w:p w14:paraId="662C722A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4923E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600B3E52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2BBEA" w14:textId="77777777" w:rsidR="00E34F99" w:rsidRPr="00345D95" w:rsidRDefault="00E34F99" w:rsidP="0097328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(846,095)</w:t>
            </w:r>
          </w:p>
        </w:tc>
      </w:tr>
      <w:tr w:rsidR="00E34F99" w:rsidRPr="0037173F" w14:paraId="11AA663E" w14:textId="77777777" w:rsidTr="00973280">
        <w:tc>
          <w:tcPr>
            <w:tcW w:w="3149" w:type="dxa"/>
            <w:shd w:val="clear" w:color="auto" w:fill="auto"/>
          </w:tcPr>
          <w:p w14:paraId="43C3869B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F0FC538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B0DD82C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D2B003A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35B48EA8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double" w:sz="4" w:space="0" w:color="auto"/>
            </w:tcBorders>
            <w:shd w:val="clear" w:color="auto" w:fill="auto"/>
          </w:tcPr>
          <w:p w14:paraId="6AD197D9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BB515A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E2CA45C" w14:textId="77777777" w:rsidR="00E34F99" w:rsidRPr="0037173F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99" w:rsidRPr="00345D95" w14:paraId="68A1F4F9" w14:textId="77777777" w:rsidTr="00973280">
        <w:trPr>
          <w:trHeight w:val="379"/>
        </w:trPr>
        <w:tc>
          <w:tcPr>
            <w:tcW w:w="3149" w:type="dxa"/>
            <w:shd w:val="clear" w:color="auto" w:fill="auto"/>
          </w:tcPr>
          <w:p w14:paraId="51212613" w14:textId="77777777" w:rsidR="00E34F99" w:rsidRPr="00434FAB" w:rsidRDefault="00E34F99" w:rsidP="0097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4F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7FBE80AA" w14:textId="77777777" w:rsidR="00E34F99" w:rsidRPr="00434FAB" w:rsidRDefault="00E34F99" w:rsidP="0097328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34F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(19,077)</w:t>
            </w:r>
          </w:p>
        </w:tc>
        <w:tc>
          <w:tcPr>
            <w:tcW w:w="271" w:type="dxa"/>
            <w:shd w:val="clear" w:color="auto" w:fill="auto"/>
          </w:tcPr>
          <w:p w14:paraId="4A5AEAD3" w14:textId="77777777" w:rsidR="00E34F99" w:rsidRPr="00434FAB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EF7E3E" w14:textId="77777777" w:rsidR="00E34F99" w:rsidRPr="00434FAB" w:rsidRDefault="00E34F99" w:rsidP="0097328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34F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49,021</w:t>
            </w:r>
          </w:p>
        </w:tc>
        <w:tc>
          <w:tcPr>
            <w:tcW w:w="242" w:type="dxa"/>
            <w:shd w:val="clear" w:color="auto" w:fill="auto"/>
          </w:tcPr>
          <w:p w14:paraId="2ACABEFB" w14:textId="77777777" w:rsidR="00E34F99" w:rsidRPr="00434FAB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shd w:val="clear" w:color="auto" w:fill="auto"/>
          </w:tcPr>
          <w:p w14:paraId="3F0D6E56" w14:textId="77777777" w:rsidR="00E34F99" w:rsidRPr="00434FAB" w:rsidRDefault="00E34F99" w:rsidP="0097328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08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34F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014EBA34" w14:textId="77777777" w:rsidR="00E34F99" w:rsidRPr="00434FAB" w:rsidRDefault="00E34F99" w:rsidP="009732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44A1204" w14:textId="77777777" w:rsidR="00E34F99" w:rsidRPr="00434FAB" w:rsidRDefault="00E34F99" w:rsidP="0097328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56"/>
              </w:tabs>
              <w:spacing w:line="240" w:lineRule="atLeast"/>
              <w:ind w:left="-108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4F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30,367</w:t>
            </w:r>
          </w:p>
        </w:tc>
      </w:tr>
    </w:tbl>
    <w:p w14:paraId="283FF1BD" w14:textId="77777777" w:rsidR="00E34F99" w:rsidRPr="00345D95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3829AE1C" w14:textId="77777777" w:rsidR="00E34F99" w:rsidRPr="00703E66" w:rsidRDefault="00E34F99" w:rsidP="00E3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703E66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ข้อสมมติหลัก</w:t>
      </w:r>
      <w:r w:rsidRPr="00703E66">
        <w:rPr>
          <w:rFonts w:ascii="Angsana New" w:hAnsi="Angsana New" w:hint="cs"/>
          <w:color w:val="000000"/>
          <w:sz w:val="30"/>
          <w:szCs w:val="30"/>
          <w:cs/>
        </w:rPr>
        <w:t>ของผู้บริหารเกี่ยวกับการเติบโตของรายได้และการเพิ่มขึ้นของกำไรจากการดำเนินงานของกลุ่มบริษัท บริษัทรับรู้ขาดทุนทางภาษี</w:t>
      </w:r>
      <w:r w:rsidRPr="00703E66">
        <w:rPr>
          <w:rFonts w:ascii="Angsana New" w:hAnsi="Angsana New"/>
          <w:color w:val="000000"/>
          <w:sz w:val="30"/>
          <w:szCs w:val="30"/>
          <w:cs/>
        </w:rPr>
        <w:t>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</w:t>
      </w:r>
      <w:r w:rsidRPr="00703E66">
        <w:rPr>
          <w:rFonts w:ascii="Angsana New" w:hAnsi="Angsana New" w:hint="cs"/>
          <w:color w:val="000000"/>
          <w:sz w:val="30"/>
          <w:szCs w:val="30"/>
          <w:cs/>
        </w:rPr>
        <w:t xml:space="preserve"> การประมาณการดังกล่าวและ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ข้อสมมติหลัก</w:t>
      </w:r>
      <w:r w:rsidRPr="00703E66">
        <w:rPr>
          <w:rFonts w:ascii="Angsana New" w:hAnsi="Angsana New" w:hint="cs"/>
          <w:color w:val="000000"/>
          <w:sz w:val="30"/>
          <w:szCs w:val="30"/>
          <w:cs/>
        </w:rPr>
        <w:t xml:space="preserve">ที่ส่งผลต่อมูลค่าของสินทรัพย์ภาษีเงินได้รอการตัดบัญชี </w:t>
      </w:r>
      <w:r w:rsidRPr="008878CE">
        <w:rPr>
          <w:rFonts w:ascii="Angsana New" w:hAnsi="Angsana New"/>
          <w:color w:val="000000"/>
          <w:sz w:val="30"/>
          <w:szCs w:val="30"/>
          <w:cs/>
        </w:rPr>
        <w:t xml:space="preserve">อย่างไรก็ตาม มีความเป็นไปได้ว่าภาษีเงินได้รอการตัดบัญชีจากผลขาดทุนทางภาษียกมาทั้งหมด หรือบางส่วนอาจหมดอายุและไม่ได้นำมาใช้ประโยชน์ในท้ายที่สุด โดยเฉพาะอย่างยิ่งหากแผนธุรกิจของกลุ่มบริษัทไม่ประสบความสำเร็จ ซึ่งอาจก่อให้เกิดค่าใช้จ่ายเพิ่มขึ้นในงวดจากการหมดอายุของผลขาดทุนทางภาษีดังกล่าวอย่างมีสาระสำคัญและอาจกระทบต่อผลการดำเนินงานของกลุ่มบริษัทอย่างมีสาระสำคัญได้ </w:t>
      </w:r>
      <w:r w:rsidRPr="00703E66">
        <w:rPr>
          <w:rFonts w:ascii="Angsana New" w:hAnsi="Angsana New" w:hint="cs"/>
          <w:color w:val="000000"/>
          <w:sz w:val="30"/>
          <w:szCs w:val="30"/>
          <w:cs/>
        </w:rPr>
        <w:t>ผลประกอบการจริงอาจแตกต่าง</w:t>
      </w:r>
      <w:r w:rsidRPr="00DF7F9A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อย่างเป็นสาระสำคัญจากที่ได้ประมาณไว้โดยผู้บริหารของกลุ่มบริษัท ทั้งนี้ขาดทุนทางภาษี</w:t>
      </w:r>
      <w:r w:rsidRPr="00DF7F9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จะสิ้นอายุในปี </w:t>
      </w:r>
      <w:r w:rsidRPr="00DF7F9A">
        <w:rPr>
          <w:rFonts w:ascii="Angsana New" w:hAnsi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DF7F9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ถึง </w:t>
      </w:r>
      <w:r w:rsidRPr="00DF7F9A">
        <w:rPr>
          <w:rFonts w:ascii="Angsana New" w:hAnsi="Angsana New"/>
          <w:color w:val="000000"/>
          <w:spacing w:val="-2"/>
          <w:sz w:val="30"/>
          <w:szCs w:val="30"/>
        </w:rPr>
        <w:t>2567</w:t>
      </w:r>
    </w:p>
    <w:p w14:paraId="1FD029DE" w14:textId="77777777" w:rsidR="00E34F99" w:rsidRPr="00324E55" w:rsidRDefault="00E34F99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1ACF4739" w14:textId="22F67F39" w:rsidR="008C2DA7" w:rsidRPr="008C2DA7" w:rsidRDefault="008C2DA7" w:rsidP="00817B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C2DA7">
        <w:rPr>
          <w:rFonts w:ascii="Angsana New" w:hAnsi="Angsana New" w:cs="Angsana New"/>
          <w:b/>
          <w:bCs/>
          <w:sz w:val="30"/>
          <w:szCs w:val="30"/>
        </w:rPr>
        <w:t>1</w:t>
      </w:r>
      <w:r w:rsidR="00257D8B">
        <w:rPr>
          <w:rFonts w:ascii="Angsana New" w:hAnsi="Angsana New" w:cs="Angsana New"/>
          <w:b/>
          <w:bCs/>
          <w:sz w:val="30"/>
          <w:szCs w:val="30"/>
        </w:rPr>
        <w:t>1</w:t>
      </w:r>
      <w:r w:rsidRPr="008C2DA7">
        <w:rPr>
          <w:rFonts w:ascii="Angsana New" w:hAnsi="Angsana New" w:cs="Angsana New"/>
          <w:b/>
          <w:bCs/>
          <w:sz w:val="30"/>
          <w:szCs w:val="30"/>
        </w:rPr>
        <w:tab/>
      </w:r>
      <w:r w:rsidRPr="008C2DA7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1CEC07C3" w14:textId="77777777" w:rsidR="008C2DA7" w:rsidRPr="008C2DA7" w:rsidRDefault="008C2DA7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25F28435" w14:textId="77777777" w:rsidR="00DB56C2" w:rsidRDefault="00DB56C2" w:rsidP="00D21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85E41">
        <w:rPr>
          <w:rFonts w:ascii="Angsana New" w:hAnsi="Angsana New" w:hint="cs"/>
          <w:sz w:val="30"/>
          <w:szCs w:val="30"/>
          <w:cs/>
        </w:rPr>
        <w:t>ใน</w:t>
      </w:r>
      <w:r w:rsidRPr="00910D51">
        <w:rPr>
          <w:rFonts w:ascii="Angsana New" w:hAnsi="Angsana New" w:hint="cs"/>
          <w:sz w:val="30"/>
          <w:szCs w:val="30"/>
          <w:cs/>
        </w:rPr>
        <w:t>การ</w:t>
      </w:r>
      <w:r w:rsidRPr="00285E41">
        <w:rPr>
          <w:rFonts w:ascii="Angsana New" w:hAnsi="Angsana New" w:hint="cs"/>
          <w:sz w:val="30"/>
          <w:szCs w:val="30"/>
          <w:cs/>
        </w:rPr>
        <w:t xml:space="preserve">ประชุมสามัญประจำปีของผู้ถือหุ้นของบริษัทเมื่อวันที่ </w:t>
      </w:r>
      <w:r w:rsidRPr="00285E41">
        <w:rPr>
          <w:rFonts w:ascii="Angsana New" w:hAnsi="Angsana New"/>
          <w:sz w:val="30"/>
          <w:szCs w:val="30"/>
        </w:rPr>
        <w:t xml:space="preserve">30 </w:t>
      </w:r>
      <w:r w:rsidRPr="00285E4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85E4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285E41">
        <w:rPr>
          <w:rFonts w:ascii="Angsana New" w:hAnsi="Angsana New"/>
          <w:sz w:val="30"/>
          <w:szCs w:val="30"/>
        </w:rPr>
        <w:t xml:space="preserve"> </w:t>
      </w:r>
      <w:r w:rsidRPr="00285E41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</w:t>
      </w:r>
      <w:r w:rsidRPr="00A20426">
        <w:rPr>
          <w:rFonts w:ascii="Angsana New" w:hAnsi="Angsana New" w:hint="cs"/>
          <w:sz w:val="30"/>
          <w:szCs w:val="30"/>
          <w:cs/>
        </w:rPr>
        <w:t>เป็นเงินปันผลในอัตราหุ้นละ</w:t>
      </w:r>
      <w:r w:rsidRPr="00A20426">
        <w:rPr>
          <w:rFonts w:ascii="Angsana New" w:hAnsi="Angsana New"/>
          <w:sz w:val="30"/>
          <w:szCs w:val="30"/>
        </w:rPr>
        <w:t xml:space="preserve"> 0.25 </w:t>
      </w:r>
      <w:r w:rsidRPr="00A20426">
        <w:rPr>
          <w:rFonts w:ascii="Angsana New" w:hAnsi="Angsana New" w:hint="cs"/>
          <w:sz w:val="30"/>
          <w:szCs w:val="30"/>
          <w:cs/>
        </w:rPr>
        <w:t>บาท</w:t>
      </w:r>
      <w:r w:rsidRPr="00A20426">
        <w:rPr>
          <w:rFonts w:ascii="Angsana New" w:hAnsi="Angsana New"/>
          <w:sz w:val="30"/>
          <w:szCs w:val="30"/>
        </w:rPr>
        <w:t xml:space="preserve"> </w:t>
      </w:r>
      <w:r w:rsidRPr="00A20426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Pr="00A20426">
        <w:rPr>
          <w:rFonts w:ascii="Angsana New" w:hAnsi="Angsana New"/>
          <w:sz w:val="30"/>
          <w:szCs w:val="30"/>
        </w:rPr>
        <w:t>66.48</w:t>
      </w:r>
      <w:r w:rsidRPr="00A20426">
        <w:rPr>
          <w:rFonts w:ascii="Angsana New" w:hAnsi="Angsana New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</w:t>
      </w:r>
      <w:r w:rsidRPr="00285E41">
        <w:rPr>
          <w:rFonts w:ascii="Angsana New" w:hAnsi="Angsana New" w:hint="cs"/>
          <w:sz w:val="30"/>
          <w:szCs w:val="30"/>
          <w:cs/>
        </w:rPr>
        <w:t xml:space="preserve">ในเดือนกุมภาพันธ์ </w:t>
      </w:r>
      <w:r w:rsidRPr="00285E4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14:paraId="63C699DA" w14:textId="77777777" w:rsidR="00DB56C2" w:rsidRPr="008C2DA7" w:rsidRDefault="00DB56C2" w:rsidP="00D21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29BB0E" w14:textId="4A90EB22" w:rsidR="00D53523" w:rsidRPr="00B27B06" w:rsidRDefault="00E2080C" w:rsidP="00D04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27B0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7D8B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B27B06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B27B0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7FA024B" w14:textId="77777777" w:rsidR="00A8782A" w:rsidRPr="00DA45D2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D36DAE6" w14:textId="77777777" w:rsidR="00F068CC" w:rsidRPr="00B27B06" w:rsidRDefault="00F068CC" w:rsidP="00F068C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B27B0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C7899BA" w14:textId="77777777" w:rsidR="00F068CC" w:rsidRPr="00DA45D2" w:rsidRDefault="00F068CC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9AE24D3" w14:textId="77777777" w:rsidR="001C2C51" w:rsidRPr="00B27B06" w:rsidRDefault="00F068CC" w:rsidP="00D216FC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27B0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8C78B99" w14:textId="77777777" w:rsidR="00F068CC" w:rsidRPr="00DA45D2" w:rsidRDefault="00F068CC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color w:val="000000"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530"/>
      </w:tblGrid>
      <w:tr w:rsidR="00F068CC" w:rsidRPr="00B27B06" w14:paraId="741BA7A0" w14:textId="77777777" w:rsidTr="00FE17DA">
        <w:trPr>
          <w:cantSplit/>
          <w:tblHeader/>
        </w:trPr>
        <w:tc>
          <w:tcPr>
            <w:tcW w:w="5850" w:type="dxa"/>
            <w:vAlign w:val="bottom"/>
            <w:hideMark/>
          </w:tcPr>
          <w:p w14:paraId="6A4310FF" w14:textId="77777777" w:rsidR="00F068CC" w:rsidRPr="00B27B06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29EFEB1E" w14:textId="77777777" w:rsidR="00F068CC" w:rsidRPr="00B27B06" w:rsidRDefault="00F371A9" w:rsidP="00F506A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FE17D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="00FE17DA" w:rsidRPr="00B27B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068CC" w:rsidRPr="00B27B06" w14:paraId="4AD3FA4C" w14:textId="77777777" w:rsidTr="00FE17DA">
        <w:trPr>
          <w:cantSplit/>
          <w:tblHeader/>
        </w:trPr>
        <w:tc>
          <w:tcPr>
            <w:tcW w:w="5850" w:type="dxa"/>
            <w:hideMark/>
          </w:tcPr>
          <w:p w14:paraId="63FA9B23" w14:textId="77777777" w:rsidR="00F068CC" w:rsidRPr="00B27B06" w:rsidRDefault="00F068CC" w:rsidP="00F506AA">
            <w:pPr>
              <w:tabs>
                <w:tab w:val="left" w:pos="1001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hideMark/>
          </w:tcPr>
          <w:p w14:paraId="201E6ADA" w14:textId="77777777" w:rsidR="00F068CC" w:rsidRPr="00DA45D2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5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9F5FE91" w14:textId="77777777" w:rsidR="00F068CC" w:rsidRPr="00DA45D2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hideMark/>
          </w:tcPr>
          <w:p w14:paraId="7D33E48D" w14:textId="77777777" w:rsidR="00F068CC" w:rsidRPr="00DA45D2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5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068CC" w:rsidRPr="00B27B06" w14:paraId="2ADF33D6" w14:textId="77777777" w:rsidTr="00FE17DA">
        <w:trPr>
          <w:cantSplit/>
          <w:tblHeader/>
        </w:trPr>
        <w:tc>
          <w:tcPr>
            <w:tcW w:w="5850" w:type="dxa"/>
            <w:hideMark/>
          </w:tcPr>
          <w:p w14:paraId="4135FFDD" w14:textId="77777777" w:rsidR="00F068CC" w:rsidRPr="00B27B06" w:rsidRDefault="00F068CC" w:rsidP="00F506A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A59B59" w14:textId="77777777" w:rsidR="00F068CC" w:rsidRPr="00B27B06" w:rsidRDefault="00F068CC" w:rsidP="00371141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58BE9" w14:textId="77777777" w:rsidR="00F068CC" w:rsidRPr="00B27B06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4A1536AC" w14:textId="77777777" w:rsidR="00F068CC" w:rsidRPr="00B27B06" w:rsidRDefault="00F068CC" w:rsidP="00FE17DA">
            <w:pPr>
              <w:pStyle w:val="acctfourfigures"/>
              <w:tabs>
                <w:tab w:val="clear" w:pos="765"/>
              </w:tabs>
              <w:spacing w:line="240" w:lineRule="auto"/>
              <w:ind w:left="-78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27B0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</w:tr>
      <w:tr w:rsidR="00F068CC" w:rsidRPr="00B27B06" w14:paraId="09E76ED6" w14:textId="77777777" w:rsidTr="00FE17DA">
        <w:trPr>
          <w:cantSplit/>
          <w:tblHeader/>
        </w:trPr>
        <w:tc>
          <w:tcPr>
            <w:tcW w:w="5850" w:type="dxa"/>
          </w:tcPr>
          <w:p w14:paraId="4FD459EE" w14:textId="77777777" w:rsidR="00F068CC" w:rsidRPr="00B27B06" w:rsidRDefault="00F068CC" w:rsidP="00F506A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208ADA5A" w14:textId="77777777" w:rsidR="00F068CC" w:rsidRPr="00B27B06" w:rsidRDefault="00F068CC" w:rsidP="00F506AA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7B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7B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A45D2" w:rsidRPr="00B27B06" w14:paraId="261452EE" w14:textId="77777777" w:rsidTr="00FE17DA">
        <w:trPr>
          <w:cantSplit/>
        </w:trPr>
        <w:tc>
          <w:tcPr>
            <w:tcW w:w="5850" w:type="dxa"/>
            <w:hideMark/>
          </w:tcPr>
          <w:p w14:paraId="0E93CDCE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574B04F1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978B9" w14:textId="77777777" w:rsidR="00DA45D2" w:rsidRPr="00B27B06" w:rsidRDefault="00DA45D2" w:rsidP="00DA4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6955FB" w14:textId="77777777" w:rsidR="00DA45D2" w:rsidRPr="00B27B06" w:rsidRDefault="00DA45D2" w:rsidP="00DA4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A45D2" w:rsidRPr="00B27B06" w14:paraId="1C067ED1" w14:textId="77777777" w:rsidTr="00FE17DA">
        <w:trPr>
          <w:cantSplit/>
        </w:trPr>
        <w:tc>
          <w:tcPr>
            <w:tcW w:w="5850" w:type="dxa"/>
            <w:hideMark/>
          </w:tcPr>
          <w:p w14:paraId="74BE38A5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10" w:type="dxa"/>
          </w:tcPr>
          <w:p w14:paraId="408FF705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045600" w14:textId="77777777" w:rsidR="00DA45D2" w:rsidRPr="00B27B06" w:rsidRDefault="00DA45D2" w:rsidP="00DA4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644060" w14:textId="77777777" w:rsidR="00DA45D2" w:rsidRPr="00B27B06" w:rsidRDefault="00DA45D2" w:rsidP="00DA4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8CC" w:rsidRPr="00B27B06" w14:paraId="39851FCE" w14:textId="77777777" w:rsidTr="00FE17DA">
        <w:trPr>
          <w:cantSplit/>
        </w:trPr>
        <w:tc>
          <w:tcPr>
            <w:tcW w:w="5850" w:type="dxa"/>
            <w:hideMark/>
          </w:tcPr>
          <w:p w14:paraId="403BC688" w14:textId="77777777" w:rsidR="00F068CC" w:rsidRPr="00B27B06" w:rsidRDefault="00F068CC" w:rsidP="00390D21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710" w:type="dxa"/>
          </w:tcPr>
          <w:p w14:paraId="503C287F" w14:textId="77777777" w:rsidR="00F068CC" w:rsidRPr="00B27B06" w:rsidRDefault="00122046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47,070</w:t>
            </w:r>
          </w:p>
        </w:tc>
        <w:tc>
          <w:tcPr>
            <w:tcW w:w="270" w:type="dxa"/>
          </w:tcPr>
          <w:p w14:paraId="2EEA68DA" w14:textId="77777777" w:rsidR="00F068CC" w:rsidRPr="00B27B06" w:rsidRDefault="00F068CC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30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C54F6E" w14:textId="77777777" w:rsidR="00F068CC" w:rsidRPr="00B27B06" w:rsidRDefault="00122046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47,070</w:t>
            </w:r>
          </w:p>
        </w:tc>
      </w:tr>
      <w:tr w:rsidR="00F068CC" w:rsidRPr="00257D8B" w14:paraId="383591CE" w14:textId="77777777" w:rsidTr="00FE17DA">
        <w:trPr>
          <w:cantSplit/>
        </w:trPr>
        <w:tc>
          <w:tcPr>
            <w:tcW w:w="5850" w:type="dxa"/>
          </w:tcPr>
          <w:p w14:paraId="4321EA97" w14:textId="77777777" w:rsidR="00F068CC" w:rsidRPr="00257D8B" w:rsidRDefault="00F068CC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7318B02" w14:textId="77777777" w:rsidR="00F068CC" w:rsidRPr="00257D8B" w:rsidRDefault="00F068CC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AE91A3" w14:textId="77777777" w:rsidR="00F068CC" w:rsidRPr="00257D8B" w:rsidRDefault="00F068CC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15DFBF" w14:textId="77777777" w:rsidR="00F068CC" w:rsidRPr="00257D8B" w:rsidRDefault="00F068CC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A45D2" w:rsidRPr="00B27B06" w14:paraId="38D83DA5" w14:textId="77777777" w:rsidTr="00FE17DA">
        <w:trPr>
          <w:cantSplit/>
        </w:trPr>
        <w:tc>
          <w:tcPr>
            <w:tcW w:w="5850" w:type="dxa"/>
          </w:tcPr>
          <w:p w14:paraId="7A27697E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550708EC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4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E3335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2F3A32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5D2" w:rsidRPr="00B27B06" w14:paraId="4CC21B51" w14:textId="77777777" w:rsidTr="00FE17DA">
        <w:trPr>
          <w:cantSplit/>
        </w:trPr>
        <w:tc>
          <w:tcPr>
            <w:tcW w:w="5850" w:type="dxa"/>
          </w:tcPr>
          <w:p w14:paraId="5AC1C698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B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10" w:type="dxa"/>
          </w:tcPr>
          <w:p w14:paraId="56ECA563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4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19D95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573612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44A2" w:rsidRPr="00B27B06" w14:paraId="1ADFE49D" w14:textId="77777777" w:rsidTr="00FE17DA">
        <w:trPr>
          <w:cantSplit/>
        </w:trPr>
        <w:tc>
          <w:tcPr>
            <w:tcW w:w="5850" w:type="dxa"/>
          </w:tcPr>
          <w:p w14:paraId="4D9ED6E7" w14:textId="77777777" w:rsidR="000A44A2" w:rsidRPr="00B27B06" w:rsidRDefault="000A44A2" w:rsidP="000A44A2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710" w:type="dxa"/>
          </w:tcPr>
          <w:p w14:paraId="61A74C02" w14:textId="77777777" w:rsidR="000A44A2" w:rsidRPr="00B27B06" w:rsidRDefault="000A44A2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</w:rPr>
              <w:t>50,772</w:t>
            </w:r>
          </w:p>
        </w:tc>
        <w:tc>
          <w:tcPr>
            <w:tcW w:w="270" w:type="dxa"/>
          </w:tcPr>
          <w:p w14:paraId="6A1BDEBD" w14:textId="77777777" w:rsidR="000A44A2" w:rsidRPr="00B27B06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3CD5B9" w14:textId="77777777" w:rsidR="000A44A2" w:rsidRPr="00B27B06" w:rsidRDefault="000A44A2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</w:rPr>
              <w:t>50,772</w:t>
            </w:r>
          </w:p>
        </w:tc>
      </w:tr>
    </w:tbl>
    <w:p w14:paraId="1A521CAD" w14:textId="77777777" w:rsidR="00105E01" w:rsidRPr="00257D8B" w:rsidRDefault="00105E01" w:rsidP="00DA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530"/>
      </w:tblGrid>
      <w:tr w:rsidR="00FE17DA" w:rsidRPr="00B27B06" w14:paraId="7E6E127A" w14:textId="77777777" w:rsidTr="00FE17DA">
        <w:trPr>
          <w:cantSplit/>
        </w:trPr>
        <w:tc>
          <w:tcPr>
            <w:tcW w:w="5850" w:type="dxa"/>
          </w:tcPr>
          <w:p w14:paraId="5B22D0D1" w14:textId="77777777" w:rsidR="00FE17DA" w:rsidRPr="00B27B06" w:rsidRDefault="00FE17DA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61B1D610" w14:textId="77777777" w:rsidR="00FE17DA" w:rsidRPr="00B27B06" w:rsidRDefault="00FE17DA" w:rsidP="00F200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17DA" w:rsidRPr="00B27B06" w14:paraId="1D05149A" w14:textId="77777777" w:rsidTr="00FE17DA">
        <w:trPr>
          <w:cantSplit/>
        </w:trPr>
        <w:tc>
          <w:tcPr>
            <w:tcW w:w="5850" w:type="dxa"/>
          </w:tcPr>
          <w:p w14:paraId="5FC7DD63" w14:textId="77777777" w:rsidR="00FE17DA" w:rsidRPr="00B27B06" w:rsidRDefault="00FE17DA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84FD9A" w14:textId="77777777" w:rsidR="00FE17DA" w:rsidRPr="00DA45D2" w:rsidRDefault="00FE17DA" w:rsidP="00F200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5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601C03B" w14:textId="77777777" w:rsidR="00FE17DA" w:rsidRPr="00DA45D2" w:rsidRDefault="00FE17DA" w:rsidP="00F200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38759D" w14:textId="77777777" w:rsidR="00FE17DA" w:rsidRPr="00DA45D2" w:rsidRDefault="00FE17DA" w:rsidP="00F200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5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E17DA" w:rsidRPr="00B27B06" w14:paraId="2D70810B" w14:textId="77777777" w:rsidTr="00FE17DA">
        <w:trPr>
          <w:cantSplit/>
        </w:trPr>
        <w:tc>
          <w:tcPr>
            <w:tcW w:w="5850" w:type="dxa"/>
          </w:tcPr>
          <w:p w14:paraId="66F4287E" w14:textId="77777777" w:rsidR="00FE17DA" w:rsidRPr="00B27B06" w:rsidRDefault="00FE17DA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FC24DBA" w14:textId="77777777" w:rsidR="00FE17DA" w:rsidRPr="00DA45D2" w:rsidRDefault="00FE17DA" w:rsidP="00371141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2CBE40" w14:textId="77777777" w:rsidR="00FE17DA" w:rsidRPr="00B27B06" w:rsidRDefault="00FE17DA" w:rsidP="00F200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8B6361" w14:textId="77777777" w:rsidR="00FE17DA" w:rsidRPr="00B27B06" w:rsidRDefault="00FE17DA" w:rsidP="00FE17DA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27B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7B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FE17DA" w:rsidRPr="00B27B06" w14:paraId="4F83F152" w14:textId="77777777" w:rsidTr="00FE17DA">
        <w:trPr>
          <w:cantSplit/>
        </w:trPr>
        <w:tc>
          <w:tcPr>
            <w:tcW w:w="5850" w:type="dxa"/>
          </w:tcPr>
          <w:p w14:paraId="50133FC3" w14:textId="77777777" w:rsidR="00FE17DA" w:rsidRPr="00B27B06" w:rsidRDefault="00FE17DA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0D820199" w14:textId="77777777" w:rsidR="00FE17DA" w:rsidRPr="00B27B06" w:rsidRDefault="00FE17DA" w:rsidP="00F20033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7B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7B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7B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A45D2" w:rsidRPr="00B27B06" w14:paraId="526ABEDF" w14:textId="77777777" w:rsidTr="00833C60">
        <w:trPr>
          <w:cantSplit/>
        </w:trPr>
        <w:tc>
          <w:tcPr>
            <w:tcW w:w="5850" w:type="dxa"/>
          </w:tcPr>
          <w:p w14:paraId="13CDAD1C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5476C83D" w14:textId="77777777" w:rsidR="00DA45D2" w:rsidRPr="00FE17DA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CA76C" w14:textId="77777777" w:rsidR="00DA45D2" w:rsidRPr="00B27B06" w:rsidRDefault="00DA45D2" w:rsidP="00DA45D2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70DFBD36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A45D2" w:rsidRPr="00B27B06" w14:paraId="1CC4BB39" w14:textId="77777777" w:rsidTr="00FE17DA">
        <w:trPr>
          <w:cantSplit/>
        </w:trPr>
        <w:tc>
          <w:tcPr>
            <w:tcW w:w="5850" w:type="dxa"/>
          </w:tcPr>
          <w:p w14:paraId="64294D65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710" w:type="dxa"/>
          </w:tcPr>
          <w:p w14:paraId="1F8B1A79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35452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46A8C0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D21" w:rsidRPr="00B27B06" w14:paraId="42CE3907" w14:textId="77777777" w:rsidTr="00833C60">
        <w:trPr>
          <w:cantSplit/>
        </w:trPr>
        <w:tc>
          <w:tcPr>
            <w:tcW w:w="5850" w:type="dxa"/>
          </w:tcPr>
          <w:p w14:paraId="424F3BA5" w14:textId="77777777" w:rsidR="00390D21" w:rsidRPr="00B27B06" w:rsidRDefault="00390D21" w:rsidP="00390D21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</w:tcPr>
          <w:p w14:paraId="74AFFCC9" w14:textId="77777777" w:rsidR="00390D21" w:rsidRPr="00B27B06" w:rsidRDefault="00C176D7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14:paraId="1E818EAD" w14:textId="77777777" w:rsidR="00390D21" w:rsidRPr="00B27B06" w:rsidRDefault="00390D21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4B4CCD" w14:textId="77777777" w:rsidR="00390D21" w:rsidRPr="00B27B06" w:rsidRDefault="00C176D7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25,270</w:t>
            </w:r>
          </w:p>
        </w:tc>
      </w:tr>
      <w:tr w:rsidR="00390D21" w:rsidRPr="00257D8B" w14:paraId="458D7735" w14:textId="77777777" w:rsidTr="00833C60">
        <w:trPr>
          <w:cantSplit/>
        </w:trPr>
        <w:tc>
          <w:tcPr>
            <w:tcW w:w="5850" w:type="dxa"/>
          </w:tcPr>
          <w:p w14:paraId="7C6E9263" w14:textId="77777777" w:rsidR="00390D21" w:rsidRPr="00257D8B" w:rsidRDefault="00390D21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F2DFCB" w14:textId="77777777" w:rsidR="00390D21" w:rsidRPr="00257D8B" w:rsidRDefault="00390D21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804417" w14:textId="77777777" w:rsidR="00390D21" w:rsidRPr="00257D8B" w:rsidRDefault="00390D21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C0FBEC" w14:textId="77777777" w:rsidR="00390D21" w:rsidRPr="00257D8B" w:rsidRDefault="00390D21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A45D2" w:rsidRPr="00B27B06" w14:paraId="6C2FE466" w14:textId="77777777" w:rsidTr="00833C60">
        <w:trPr>
          <w:cantSplit/>
        </w:trPr>
        <w:tc>
          <w:tcPr>
            <w:tcW w:w="5850" w:type="dxa"/>
          </w:tcPr>
          <w:p w14:paraId="5F230A5D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B27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5E517104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69A17C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64F5A0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5D2" w:rsidRPr="00B27B06" w14:paraId="69227FF9" w14:textId="77777777" w:rsidTr="00FE17DA">
        <w:trPr>
          <w:cantSplit/>
        </w:trPr>
        <w:tc>
          <w:tcPr>
            <w:tcW w:w="5850" w:type="dxa"/>
          </w:tcPr>
          <w:p w14:paraId="0459FED7" w14:textId="77777777" w:rsidR="00DA45D2" w:rsidRPr="00B27B06" w:rsidRDefault="00DA45D2" w:rsidP="00DA45D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710" w:type="dxa"/>
          </w:tcPr>
          <w:p w14:paraId="0B92333C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42FF6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709575" w14:textId="77777777" w:rsidR="00DA45D2" w:rsidRPr="00B27B06" w:rsidRDefault="00DA45D2" w:rsidP="00DA4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D21" w:rsidRPr="00B27B06" w14:paraId="4FC31ADB" w14:textId="77777777" w:rsidTr="00833C60">
        <w:trPr>
          <w:cantSplit/>
        </w:trPr>
        <w:tc>
          <w:tcPr>
            <w:tcW w:w="5850" w:type="dxa"/>
          </w:tcPr>
          <w:p w14:paraId="6B945576" w14:textId="77777777" w:rsidR="00390D21" w:rsidRPr="00B27B06" w:rsidRDefault="00390D21" w:rsidP="00390D21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</w:tcPr>
          <w:p w14:paraId="349F8030" w14:textId="77777777" w:rsidR="00390D21" w:rsidRPr="00B27B06" w:rsidRDefault="00390D21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14:paraId="66056FB3" w14:textId="77777777" w:rsidR="00390D21" w:rsidRPr="00B27B06" w:rsidRDefault="00390D21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9B240E" w14:textId="77777777" w:rsidR="00390D21" w:rsidRPr="00B27B06" w:rsidRDefault="00390D21" w:rsidP="00F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B27B06">
              <w:rPr>
                <w:rFonts w:asciiTheme="majorBidi" w:hAnsiTheme="majorBidi" w:cstheme="majorBidi"/>
                <w:sz w:val="30"/>
                <w:szCs w:val="30"/>
              </w:rPr>
              <w:t>23,660</w:t>
            </w:r>
          </w:p>
        </w:tc>
      </w:tr>
    </w:tbl>
    <w:p w14:paraId="40798C17" w14:textId="77777777" w:rsidR="00257D8B" w:rsidRPr="00257D8B" w:rsidRDefault="00257D8B" w:rsidP="00390D2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AEA2173" w14:textId="4C1799F1" w:rsidR="007141EF" w:rsidRPr="00D75F9E" w:rsidRDefault="007141EF" w:rsidP="00390D2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ตราสารทุนที่เป็นหลักทรัพย์เผื่อขายเป็นเงินลงทุนในตราสารทุนของบริษัท ฝาจีบ จำกัด (มหาชน) ซึ่งจดทะเบียน</w:t>
      </w:r>
      <w:r w:rsidR="00D75F9E">
        <w:rPr>
          <w:rFonts w:ascii="Angsana New" w:hAnsi="Angsana New" w:cs="Angsana New"/>
          <w:sz w:val="30"/>
          <w:szCs w:val="30"/>
          <w:lang w:bidi="th-TH"/>
        </w:rPr>
        <w:br/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ตราสารทุนในตลาดหลักทรัพย์ และมีการซื้อขายอย่างสม่ำเสมอในปัจจุบัน มูลค่ายุติธรรมของเงินลงทุน</w:t>
      </w:r>
      <w:r w:rsidR="00D75F9E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="00F25AC7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ถูก</w:t>
      </w:r>
      <w:r w:rsidR="00D75F9E">
        <w:rPr>
          <w:rFonts w:ascii="Angsana New" w:hAnsi="Angsana New" w:cs="Angsana New" w:hint="cs"/>
          <w:sz w:val="30"/>
          <w:szCs w:val="30"/>
          <w:cs/>
          <w:lang w:bidi="th-TH"/>
        </w:rPr>
        <w:t>จัดลำดับชั้น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เป็นระดับ </w:t>
      </w:r>
      <w:r w:rsidRPr="00D75F9E">
        <w:rPr>
          <w:rFonts w:ascii="Angsana New" w:hAnsi="Angsana New" w:cs="Angsana New"/>
          <w:sz w:val="30"/>
          <w:szCs w:val="30"/>
          <w:lang w:bidi="th-TH"/>
        </w:rPr>
        <w:t>1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เนื่องจากตราสารทุนดังกล่าวมีราคาซื้อขายในตลาดที่มี</w:t>
      </w:r>
      <w:r w:rsidR="00F25AC7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สภาพคล่อง ณ วันที่วัดมูลค่า</w:t>
      </w:r>
      <w:r w:rsidRPr="00D75F9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ซึ่งกลุ่มบริษัทสามารถเข้าถึงตลาดนั้น ณ วันที่วัดมูลค่า</w:t>
      </w:r>
    </w:p>
    <w:p w14:paraId="5311DCBE" w14:textId="77777777" w:rsidR="005576BC" w:rsidRPr="00257D8B" w:rsidRDefault="005576BC" w:rsidP="00714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6F4E460E" w14:textId="77777777" w:rsidR="00546C8B" w:rsidRPr="00D75F9E" w:rsidRDefault="005576BC" w:rsidP="00390D2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เงินกู้ยืมระยะยาวจากกิจการที่เกี่ยวข้องกันเป็น</w:t>
      </w:r>
      <w:r w:rsidR="001D2AA5" w:rsidRPr="00D75F9E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  <w:r w:rsidR="001D2AA5" w:rsidRPr="00D75F9E">
        <w:rPr>
          <w:rFonts w:ascii="Angsana New" w:hAnsi="Angsana New" w:cs="Angsana New" w:hint="cs"/>
          <w:sz w:val="30"/>
          <w:szCs w:val="30"/>
          <w:cs/>
          <w:lang w:bidi="th-TH"/>
        </w:rPr>
        <w:t>จาก</w:t>
      </w:r>
      <w:r w:rsidRPr="00D75F9E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D75F9E">
        <w:rPr>
          <w:rFonts w:ascii="Angsana New" w:hAnsi="Angsana New" w:cs="Angsana New"/>
          <w:sz w:val="30"/>
          <w:szCs w:val="30"/>
        </w:rPr>
        <w:t>Great Brands Limited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 xml:space="preserve"> มูลค่ายุติธรรมของ</w:t>
      </w:r>
      <w:r w:rsidR="001D2AA5" w:rsidRPr="00D75F9E">
        <w:rPr>
          <w:rFonts w:ascii="Angsana New" w:hAnsi="Angsana New" w:cs="Angsana New"/>
          <w:sz w:val="30"/>
          <w:szCs w:val="30"/>
          <w:cs/>
          <w:lang w:bidi="th-TH"/>
        </w:rPr>
        <w:t>เงินกู้ยืม</w:t>
      </w:r>
      <w:r w:rsidR="001D2AA5" w:rsidRPr="00D75F9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ระยะยาว</w:t>
      </w:r>
      <w:r w:rsidR="00D75F9E" w:rsidRPr="00D75F9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ดังกล่าว</w:t>
      </w:r>
      <w:r w:rsidRPr="00D75F9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ถูก</w:t>
      </w:r>
      <w:r w:rsidR="00D75F9E" w:rsidRPr="00D75F9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จัดลำดับชั้น</w:t>
      </w:r>
      <w:r w:rsidRPr="00D75F9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เป็นระดับ </w:t>
      </w:r>
      <w:r w:rsidR="001D2AA5" w:rsidRPr="00D75F9E">
        <w:rPr>
          <w:rFonts w:ascii="Angsana New" w:hAnsi="Angsana New" w:cs="Angsana New"/>
          <w:spacing w:val="-2"/>
          <w:sz w:val="30"/>
          <w:szCs w:val="30"/>
        </w:rPr>
        <w:t>3</w:t>
      </w:r>
      <w:r w:rsidRPr="00D75F9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ของลำดับชั้นมูลค่ายุติธรรม เนื่องจาก</w:t>
      </w:r>
      <w:r w:rsidR="00D75F9E" w:rsidRPr="00D75F9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มูลค่ายุติธรรมของ</w:t>
      </w:r>
      <w:r w:rsidR="00546C8B" w:rsidRPr="00D75F9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เงินกู้ยืมระยะยาว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ดังกล่าว</w:t>
      </w:r>
      <w:r w:rsidR="00AB2798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="00546C8B" w:rsidRPr="00D75F9E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ข้อมูลสำหรับหนี้สินที่ไม่สามารถสังเกตได้</w:t>
      </w:r>
    </w:p>
    <w:p w14:paraId="10F7C70D" w14:textId="5EB50E3E" w:rsidR="004818D9" w:rsidRPr="00105E01" w:rsidRDefault="00E2080C" w:rsidP="00E208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A6194">
        <w:rPr>
          <w:rFonts w:ascii="Angsana New" w:hAnsi="Angsana New" w:cs="Angsana New"/>
          <w:b/>
          <w:bCs/>
          <w:sz w:val="30"/>
          <w:szCs w:val="30"/>
        </w:rPr>
        <w:t>3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B269C2" w:rsidRPr="00E2080C">
        <w:rPr>
          <w:rFonts w:ascii="Angsana New" w:hAnsi="Angsana New" w:cs="Angsana New"/>
          <w:b/>
          <w:bCs/>
          <w:sz w:val="30"/>
          <w:szCs w:val="30"/>
          <w:cs/>
        </w:rPr>
        <w:t>ภ</w:t>
      </w:r>
      <w:r w:rsidR="004818D9" w:rsidRPr="00E2080C">
        <w:rPr>
          <w:rFonts w:ascii="Angsana New" w:hAnsi="Angsana New" w:cs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C9BF120" w14:textId="77777777" w:rsidR="00901E79" w:rsidRPr="000268A4" w:rsidRDefault="00901E79" w:rsidP="00901E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6"/>
        <w:gridCol w:w="1134"/>
        <w:gridCol w:w="283"/>
        <w:gridCol w:w="1037"/>
        <w:gridCol w:w="270"/>
        <w:gridCol w:w="1164"/>
        <w:gridCol w:w="6"/>
        <w:gridCol w:w="270"/>
        <w:gridCol w:w="7"/>
        <w:gridCol w:w="1163"/>
      </w:tblGrid>
      <w:tr w:rsidR="004818D9" w:rsidRPr="0080382B" w14:paraId="2A1F7251" w14:textId="77777777" w:rsidTr="006E719D">
        <w:trPr>
          <w:tblHeader/>
        </w:trPr>
        <w:tc>
          <w:tcPr>
            <w:tcW w:w="3936" w:type="dxa"/>
          </w:tcPr>
          <w:p w14:paraId="557E2354" w14:textId="77777777" w:rsidR="004818D9" w:rsidRPr="0080382B" w:rsidRDefault="004818D9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454" w:type="dxa"/>
            <w:gridSpan w:val="3"/>
          </w:tcPr>
          <w:p w14:paraId="631E2B06" w14:textId="77777777" w:rsidR="004818D9" w:rsidRPr="0080382B" w:rsidRDefault="00CA4A3D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657965" w14:textId="77777777" w:rsidR="004818D9" w:rsidRPr="0080382B" w:rsidRDefault="004818D9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2AEEE6F8" w14:textId="77777777" w:rsidR="004818D9" w:rsidRPr="0080382B" w:rsidRDefault="00CA4A3D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406" w:rsidRPr="0080382B" w14:paraId="622CF390" w14:textId="77777777" w:rsidTr="006E719D">
        <w:trPr>
          <w:tblHeader/>
        </w:trPr>
        <w:tc>
          <w:tcPr>
            <w:tcW w:w="3936" w:type="dxa"/>
          </w:tcPr>
          <w:p w14:paraId="1371461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9A06AA" w14:textId="77777777" w:rsidR="00BB5406" w:rsidRPr="0080382B" w:rsidRDefault="00BB5406" w:rsidP="0080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0382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14:paraId="5EFE97B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680E9640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0382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2A7087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CFD8B30" w14:textId="77777777" w:rsidR="00BB5406" w:rsidRPr="0080382B" w:rsidRDefault="00BB5406" w:rsidP="0080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0382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gridSpan w:val="3"/>
          </w:tcPr>
          <w:p w14:paraId="15D179D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03D13C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0382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BB5406" w:rsidRPr="0080382B" w14:paraId="19355422" w14:textId="77777777" w:rsidTr="006E719D">
        <w:trPr>
          <w:tblHeader/>
        </w:trPr>
        <w:tc>
          <w:tcPr>
            <w:tcW w:w="3936" w:type="dxa"/>
          </w:tcPr>
          <w:p w14:paraId="7188CA9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D085D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05ABE03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2DC5D75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9E3801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7B50D5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  <w:gridSpan w:val="3"/>
          </w:tcPr>
          <w:p w14:paraId="07CE153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811429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40322" w:rsidRPr="0080382B" w14:paraId="4102CFBA" w14:textId="77777777" w:rsidTr="006E719D">
        <w:trPr>
          <w:tblHeader/>
        </w:trPr>
        <w:tc>
          <w:tcPr>
            <w:tcW w:w="3936" w:type="dxa"/>
          </w:tcPr>
          <w:p w14:paraId="2DE960B0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4" w:type="dxa"/>
            <w:gridSpan w:val="9"/>
          </w:tcPr>
          <w:p w14:paraId="6D2F0C96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322" w:rsidRPr="0080382B" w14:paraId="2A73D545" w14:textId="77777777" w:rsidTr="006E719D">
        <w:tc>
          <w:tcPr>
            <w:tcW w:w="3936" w:type="dxa"/>
          </w:tcPr>
          <w:p w14:paraId="23E7E884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4" w:type="dxa"/>
          </w:tcPr>
          <w:p w14:paraId="12CFD08B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802E00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5571971B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ED03D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0475714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</w:tcPr>
          <w:p w14:paraId="1BE46679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43BF006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322" w:rsidRPr="0080382B" w14:paraId="2EB05966" w14:textId="77777777" w:rsidTr="006E719D">
        <w:tc>
          <w:tcPr>
            <w:tcW w:w="3936" w:type="dxa"/>
          </w:tcPr>
          <w:p w14:paraId="38C98FA9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34" w:type="dxa"/>
          </w:tcPr>
          <w:p w14:paraId="279906D6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4A7FB50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2B60EF0D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F8809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ED29199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</w:tcPr>
          <w:p w14:paraId="3F284345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6A979BF" w14:textId="77777777" w:rsidR="00640322" w:rsidRPr="0080382B" w:rsidRDefault="0064032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406" w:rsidRPr="0080382B" w14:paraId="1D048AD6" w14:textId="77777777" w:rsidTr="006E719D">
        <w:tc>
          <w:tcPr>
            <w:tcW w:w="3936" w:type="dxa"/>
          </w:tcPr>
          <w:p w14:paraId="3E625CB2" w14:textId="77777777" w:rsidR="00BB5406" w:rsidRPr="0080382B" w:rsidRDefault="006E719D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ED5E4E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 xml:space="preserve">อาคาร </w:t>
            </w:r>
            <w:r w:rsidR="00BB5406" w:rsidRPr="00ED5E4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เครื่องจักร</w:t>
            </w:r>
            <w:r w:rsidR="00BB5406" w:rsidRPr="0080382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อุปกรณ์และเครื่องมือเครื่องใช้</w:t>
            </w:r>
          </w:p>
        </w:tc>
        <w:tc>
          <w:tcPr>
            <w:tcW w:w="1134" w:type="dxa"/>
          </w:tcPr>
          <w:p w14:paraId="5E8AECCF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23,022</w:t>
            </w:r>
          </w:p>
        </w:tc>
        <w:tc>
          <w:tcPr>
            <w:tcW w:w="283" w:type="dxa"/>
          </w:tcPr>
          <w:p w14:paraId="12AB9A5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037" w:type="dxa"/>
          </w:tcPr>
          <w:p w14:paraId="5C4DC17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44" w:right="-7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12,714</w:t>
            </w:r>
          </w:p>
        </w:tc>
        <w:tc>
          <w:tcPr>
            <w:tcW w:w="270" w:type="dxa"/>
          </w:tcPr>
          <w:p w14:paraId="2E03F0B6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241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83640F8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23,022</w:t>
            </w:r>
          </w:p>
        </w:tc>
        <w:tc>
          <w:tcPr>
            <w:tcW w:w="283" w:type="dxa"/>
            <w:gridSpan w:val="3"/>
          </w:tcPr>
          <w:p w14:paraId="0467558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B497B1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12,714</w:t>
            </w:r>
          </w:p>
        </w:tc>
      </w:tr>
      <w:tr w:rsidR="00BB5406" w:rsidRPr="0080382B" w14:paraId="0DC5D775" w14:textId="77777777" w:rsidTr="006E719D">
        <w:tc>
          <w:tcPr>
            <w:tcW w:w="3936" w:type="dxa"/>
          </w:tcPr>
          <w:p w14:paraId="524EE6E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7FDA189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23,022</w:t>
            </w:r>
          </w:p>
        </w:tc>
        <w:tc>
          <w:tcPr>
            <w:tcW w:w="283" w:type="dxa"/>
          </w:tcPr>
          <w:p w14:paraId="182AC84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24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C523EE2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12,714</w:t>
            </w:r>
          </w:p>
        </w:tc>
        <w:tc>
          <w:tcPr>
            <w:tcW w:w="270" w:type="dxa"/>
          </w:tcPr>
          <w:p w14:paraId="3A433DF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24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0AC1839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23,022</w:t>
            </w:r>
          </w:p>
        </w:tc>
        <w:tc>
          <w:tcPr>
            <w:tcW w:w="283" w:type="dxa"/>
            <w:gridSpan w:val="3"/>
          </w:tcPr>
          <w:p w14:paraId="252A1C19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24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5B84B94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12,714</w:t>
            </w:r>
          </w:p>
        </w:tc>
      </w:tr>
      <w:tr w:rsidR="00BB5406" w:rsidRPr="0080382B" w14:paraId="4C21EFD6" w14:textId="77777777" w:rsidTr="006E719D">
        <w:tc>
          <w:tcPr>
            <w:tcW w:w="3936" w:type="dxa"/>
          </w:tcPr>
          <w:p w14:paraId="79E7491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65" w:hanging="180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8ECE4C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311A13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7" w:type="dxa"/>
          </w:tcPr>
          <w:p w14:paraId="0663F0D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31C153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2767C5E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31F718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78541120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B5406" w:rsidRPr="0080382B" w14:paraId="53E3D7F1" w14:textId="77777777" w:rsidTr="006E719D">
        <w:tc>
          <w:tcPr>
            <w:tcW w:w="3936" w:type="dxa"/>
          </w:tcPr>
          <w:p w14:paraId="4CFABE48" w14:textId="77777777" w:rsidR="00BB5406" w:rsidRPr="0080382B" w:rsidRDefault="00BB5406" w:rsidP="002B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134" w:type="dxa"/>
          </w:tcPr>
          <w:p w14:paraId="4A62AC5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679894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7" w:type="dxa"/>
          </w:tcPr>
          <w:p w14:paraId="3F951BB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6547BD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0220C55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E3EB42E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069316F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B5406" w:rsidRPr="0080382B" w14:paraId="35CE2256" w14:textId="77777777" w:rsidTr="006E719D">
        <w:tc>
          <w:tcPr>
            <w:tcW w:w="3936" w:type="dxa"/>
          </w:tcPr>
          <w:p w14:paraId="66E021D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  <w:vAlign w:val="center"/>
          </w:tcPr>
          <w:p w14:paraId="3F7E7D5C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30,499</w:t>
            </w:r>
          </w:p>
        </w:tc>
        <w:tc>
          <w:tcPr>
            <w:tcW w:w="283" w:type="dxa"/>
          </w:tcPr>
          <w:p w14:paraId="729C06D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</w:tcPr>
          <w:p w14:paraId="66C04152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7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25,773</w:t>
            </w:r>
          </w:p>
        </w:tc>
        <w:tc>
          <w:tcPr>
            <w:tcW w:w="270" w:type="dxa"/>
          </w:tcPr>
          <w:p w14:paraId="7896DC80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E96020D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29,872</w:t>
            </w:r>
          </w:p>
        </w:tc>
        <w:tc>
          <w:tcPr>
            <w:tcW w:w="270" w:type="dxa"/>
          </w:tcPr>
          <w:p w14:paraId="6BD987C2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33A11E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25,193</w:t>
            </w:r>
          </w:p>
        </w:tc>
      </w:tr>
      <w:tr w:rsidR="00BB5406" w:rsidRPr="0080382B" w14:paraId="1678EDF4" w14:textId="77777777" w:rsidTr="006E719D">
        <w:tc>
          <w:tcPr>
            <w:tcW w:w="3936" w:type="dxa"/>
          </w:tcPr>
          <w:p w14:paraId="40081F66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34" w:type="dxa"/>
            <w:vAlign w:val="center"/>
          </w:tcPr>
          <w:p w14:paraId="12A963F3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50,948</w:t>
            </w:r>
          </w:p>
        </w:tc>
        <w:tc>
          <w:tcPr>
            <w:tcW w:w="283" w:type="dxa"/>
          </w:tcPr>
          <w:p w14:paraId="076C173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58C3DD8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39,918</w:t>
            </w:r>
          </w:p>
        </w:tc>
        <w:tc>
          <w:tcPr>
            <w:tcW w:w="270" w:type="dxa"/>
          </w:tcPr>
          <w:p w14:paraId="6D15FBC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F69C20F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48,876</w:t>
            </w:r>
          </w:p>
        </w:tc>
        <w:tc>
          <w:tcPr>
            <w:tcW w:w="270" w:type="dxa"/>
          </w:tcPr>
          <w:p w14:paraId="1746AA85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D08678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39,460</w:t>
            </w:r>
          </w:p>
        </w:tc>
      </w:tr>
      <w:tr w:rsidR="00BB5406" w:rsidRPr="0080382B" w14:paraId="315D4C68" w14:textId="77777777" w:rsidTr="006E719D">
        <w:tc>
          <w:tcPr>
            <w:tcW w:w="3936" w:type="dxa"/>
          </w:tcPr>
          <w:p w14:paraId="384D74C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34" w:type="dxa"/>
            <w:vAlign w:val="center"/>
          </w:tcPr>
          <w:p w14:paraId="0E8670B5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54,698</w:t>
            </w:r>
          </w:p>
        </w:tc>
        <w:tc>
          <w:tcPr>
            <w:tcW w:w="283" w:type="dxa"/>
          </w:tcPr>
          <w:p w14:paraId="569E84E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1A5C7D43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56,874</w:t>
            </w:r>
          </w:p>
        </w:tc>
        <w:tc>
          <w:tcPr>
            <w:tcW w:w="270" w:type="dxa"/>
          </w:tcPr>
          <w:p w14:paraId="693E3EC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3FBC837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54,698</w:t>
            </w:r>
          </w:p>
        </w:tc>
        <w:tc>
          <w:tcPr>
            <w:tcW w:w="270" w:type="dxa"/>
          </w:tcPr>
          <w:p w14:paraId="3D3CB0F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5E869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56,874</w:t>
            </w:r>
          </w:p>
        </w:tc>
      </w:tr>
      <w:tr w:rsidR="00BB5406" w:rsidRPr="0080382B" w14:paraId="3B0CC409" w14:textId="77777777" w:rsidTr="006E719D">
        <w:tc>
          <w:tcPr>
            <w:tcW w:w="3936" w:type="dxa"/>
          </w:tcPr>
          <w:p w14:paraId="6349028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F3D416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136,145</w:t>
            </w:r>
          </w:p>
        </w:tc>
        <w:tc>
          <w:tcPr>
            <w:tcW w:w="283" w:type="dxa"/>
          </w:tcPr>
          <w:p w14:paraId="5F1C02F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0A9C52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122,565</w:t>
            </w:r>
          </w:p>
        </w:tc>
        <w:tc>
          <w:tcPr>
            <w:tcW w:w="270" w:type="dxa"/>
          </w:tcPr>
          <w:p w14:paraId="1BFE0FD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353D1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133,446</w:t>
            </w:r>
          </w:p>
        </w:tc>
        <w:tc>
          <w:tcPr>
            <w:tcW w:w="270" w:type="dxa"/>
          </w:tcPr>
          <w:p w14:paraId="06A38485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1FA51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121,527</w:t>
            </w:r>
          </w:p>
        </w:tc>
      </w:tr>
      <w:tr w:rsidR="00BB5406" w:rsidRPr="0080382B" w14:paraId="093A595B" w14:textId="77777777" w:rsidTr="006E719D">
        <w:trPr>
          <w:tblHeader/>
        </w:trPr>
        <w:tc>
          <w:tcPr>
            <w:tcW w:w="3936" w:type="dxa"/>
          </w:tcPr>
          <w:p w14:paraId="73C969F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0F2A9E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86DE5B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3B1206D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DB89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BEE85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55FD9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E9AF1C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BB5406" w:rsidRPr="0080382B" w14:paraId="5C9FDEB4" w14:textId="77777777" w:rsidTr="006E719D">
        <w:trPr>
          <w:tblHeader/>
        </w:trPr>
        <w:tc>
          <w:tcPr>
            <w:tcW w:w="3936" w:type="dxa"/>
          </w:tcPr>
          <w:p w14:paraId="1E82A76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34" w:type="dxa"/>
          </w:tcPr>
          <w:p w14:paraId="155D5F8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A27A07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1D436220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83340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472FEF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CD022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2B95FE0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BB5406" w:rsidRPr="0080382B" w14:paraId="79B2776D" w14:textId="77777777" w:rsidTr="006E719D">
        <w:trPr>
          <w:tblHeader/>
        </w:trPr>
        <w:tc>
          <w:tcPr>
            <w:tcW w:w="3936" w:type="dxa"/>
          </w:tcPr>
          <w:p w14:paraId="7C2F806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134" w:type="dxa"/>
          </w:tcPr>
          <w:p w14:paraId="455E91B1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0800D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461584F6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9A9C12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0623C0D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68C94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76BB2A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BB5406" w:rsidRPr="0080382B" w14:paraId="1E02F087" w14:textId="77777777" w:rsidTr="006E719D">
        <w:trPr>
          <w:tblHeader/>
        </w:trPr>
        <w:tc>
          <w:tcPr>
            <w:tcW w:w="3936" w:type="dxa"/>
          </w:tcPr>
          <w:p w14:paraId="4E9C960B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35112A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37,313</w:t>
            </w:r>
          </w:p>
        </w:tc>
        <w:tc>
          <w:tcPr>
            <w:tcW w:w="283" w:type="dxa"/>
          </w:tcPr>
          <w:p w14:paraId="56E06B0C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A778FA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37,729</w:t>
            </w:r>
          </w:p>
        </w:tc>
        <w:tc>
          <w:tcPr>
            <w:tcW w:w="270" w:type="dxa"/>
          </w:tcPr>
          <w:p w14:paraId="57D0351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991B1C2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33,037</w:t>
            </w:r>
          </w:p>
        </w:tc>
        <w:tc>
          <w:tcPr>
            <w:tcW w:w="270" w:type="dxa"/>
          </w:tcPr>
          <w:p w14:paraId="155D49B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6E22DC7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sz w:val="30"/>
                <w:szCs w:val="30"/>
              </w:rPr>
              <w:t>33,453</w:t>
            </w:r>
          </w:p>
        </w:tc>
      </w:tr>
      <w:tr w:rsidR="00BB5406" w:rsidRPr="0080382B" w14:paraId="35A6DFD9" w14:textId="77777777" w:rsidTr="006E719D">
        <w:trPr>
          <w:tblHeader/>
        </w:trPr>
        <w:tc>
          <w:tcPr>
            <w:tcW w:w="3936" w:type="dxa"/>
          </w:tcPr>
          <w:p w14:paraId="71D23E96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80382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B7EEA3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37,313</w:t>
            </w:r>
          </w:p>
        </w:tc>
        <w:tc>
          <w:tcPr>
            <w:tcW w:w="283" w:type="dxa"/>
          </w:tcPr>
          <w:p w14:paraId="104ABDA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E5A92BA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37,729</w:t>
            </w:r>
          </w:p>
        </w:tc>
        <w:tc>
          <w:tcPr>
            <w:tcW w:w="270" w:type="dxa"/>
          </w:tcPr>
          <w:p w14:paraId="13BBA1FF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425E7F" w14:textId="77777777" w:rsidR="00BB5406" w:rsidRPr="0080382B" w:rsidRDefault="004004E2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33,037</w:t>
            </w:r>
          </w:p>
        </w:tc>
        <w:tc>
          <w:tcPr>
            <w:tcW w:w="270" w:type="dxa"/>
          </w:tcPr>
          <w:p w14:paraId="2D300415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195A38" w14:textId="77777777" w:rsidR="00BB5406" w:rsidRPr="0080382B" w:rsidRDefault="00BB5406" w:rsidP="0080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33,453</w:t>
            </w:r>
          </w:p>
        </w:tc>
      </w:tr>
    </w:tbl>
    <w:p w14:paraId="2B6BF3D4" w14:textId="77777777" w:rsidR="00257D8B" w:rsidRDefault="00257D8B" w:rsidP="00390D21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DE668F0" w14:textId="12002A85" w:rsidR="00554E53" w:rsidRPr="00AB2798" w:rsidRDefault="00554E53" w:rsidP="00390D21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>บริษัททำสัญญาเช่าที่ดิน</w:t>
      </w:r>
      <w:r w:rsidRPr="00AB2798">
        <w:rPr>
          <w:rFonts w:asciiTheme="majorBidi" w:hAnsiTheme="majorBidi" w:cstheme="majorBidi"/>
          <w:color w:val="FFFFFF"/>
          <w:sz w:val="30"/>
          <w:szCs w:val="30"/>
        </w:rPr>
        <w:t>.</w:t>
      </w: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>อาคาร</w:t>
      </w:r>
      <w:r w:rsidRPr="00AB2798">
        <w:rPr>
          <w:rFonts w:asciiTheme="majorBidi" w:hAnsiTheme="majorBidi" w:cstheme="majorBidi"/>
          <w:color w:val="FFFFFF"/>
          <w:sz w:val="30"/>
          <w:szCs w:val="30"/>
        </w:rPr>
        <w:t>.</w:t>
      </w: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>สิ่งปลูกสร้างและสินทรัพย์อื่นเพื่อใช้ในการดำเนินงานของกิจการหลายสัญญา</w:t>
      </w:r>
      <w:r w:rsidR="00AB2798" w:rsidRPr="00AB2798">
        <w:rPr>
          <w:rFonts w:asciiTheme="majorBidi" w:hAnsiTheme="majorBidi" w:cstheme="majorBidi"/>
          <w:sz w:val="30"/>
          <w:szCs w:val="30"/>
          <w:rtl/>
          <w:cs/>
        </w:rPr>
        <w:br/>
      </w: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มีกำหนดระยะเวลาตั้งแต่ </w:t>
      </w:r>
      <w:r w:rsidRPr="00AB2798">
        <w:rPr>
          <w:rFonts w:asciiTheme="majorBidi" w:hAnsiTheme="majorBidi" w:cstheme="majorBidi"/>
          <w:sz w:val="30"/>
          <w:szCs w:val="30"/>
        </w:rPr>
        <w:t xml:space="preserve">1 </w:t>
      </w: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>ปี</w:t>
      </w:r>
      <w:r w:rsidRPr="00AB2798">
        <w:rPr>
          <w:rFonts w:asciiTheme="majorBidi" w:hAnsiTheme="majorBidi" w:cstheme="majorBidi"/>
          <w:color w:val="FFFFFF"/>
          <w:sz w:val="30"/>
          <w:szCs w:val="30"/>
        </w:rPr>
        <w:t>.</w:t>
      </w: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ถึง </w:t>
      </w:r>
      <w:r w:rsidRPr="00AB2798">
        <w:rPr>
          <w:rFonts w:asciiTheme="majorBidi" w:hAnsiTheme="majorBidi" w:cstheme="majorBidi"/>
          <w:sz w:val="30"/>
          <w:szCs w:val="30"/>
        </w:rPr>
        <w:t>30</w:t>
      </w:r>
      <w:r w:rsidRPr="00AB279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โดยสัญญาสิ้นสุดในระยะเวลาต่างๆ กันจนถึงเดือนธันวาคม </w:t>
      </w:r>
      <w:r w:rsidRPr="00AB2798">
        <w:rPr>
          <w:rFonts w:asciiTheme="majorBidi" w:hAnsiTheme="majorBidi" w:cstheme="majorBidi"/>
          <w:sz w:val="30"/>
          <w:szCs w:val="30"/>
        </w:rPr>
        <w:t>2581</w:t>
      </w:r>
    </w:p>
    <w:p w14:paraId="6B54A89C" w14:textId="31466A1D" w:rsidR="00264AE0" w:rsidRDefault="00264AE0" w:rsidP="00257D8B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1A217" w14:textId="3D94381A" w:rsidR="00257D8B" w:rsidRDefault="00257D8B" w:rsidP="00257D8B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A391F13" w14:textId="7C6A0FBD" w:rsidR="00257D8B" w:rsidRDefault="00257D8B" w:rsidP="00257D8B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ABEF9" w14:textId="47AD0CEE" w:rsidR="00257D8B" w:rsidRDefault="00257D8B" w:rsidP="00257D8B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5E252" w14:textId="2C585827" w:rsidR="00257D8B" w:rsidRDefault="00257D8B" w:rsidP="00257D8B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AAD61" w14:textId="77777777" w:rsidR="00257D8B" w:rsidRPr="00257D8B" w:rsidRDefault="00257D8B" w:rsidP="00257D8B">
      <w:pPr>
        <w:pStyle w:val="block"/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D55851" w14:textId="37041C0D" w:rsidR="00EB73ED" w:rsidRPr="007D0A53" w:rsidRDefault="00E2080C" w:rsidP="00155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B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A6194">
        <w:rPr>
          <w:rFonts w:ascii="Angsana New" w:hAnsi="Angsana New" w:cs="Angsana New"/>
          <w:b/>
          <w:bCs/>
          <w:sz w:val="30"/>
          <w:szCs w:val="30"/>
        </w:rPr>
        <w:t>4</w:t>
      </w:r>
      <w:r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6F5B85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78A9E7C6" w14:textId="77777777" w:rsidR="00EF6B86" w:rsidRPr="007D0A53" w:rsidRDefault="00EF6B86" w:rsidP="00257D8B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292D9AA8" w14:textId="6A1A3A94" w:rsidR="00385D07" w:rsidRDefault="00385D07" w:rsidP="0038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6"/>
          <w:sz w:val="30"/>
          <w:szCs w:val="30"/>
          <w:lang w:val="en-GB"/>
        </w:rPr>
      </w:pPr>
      <w:r w:rsidRPr="00385D07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 xml:space="preserve">พนักงานที่บริษัทเลิกจ้างจำนวน </w:t>
      </w:r>
      <w:r w:rsidRPr="00385D07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1 </w:t>
      </w:r>
      <w:r w:rsidRPr="00385D07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ราย ได้ฟ้องร้องบริษัทว่าเลิกจ้างไม่เป็นธรรม ทุนทรัพย์ฟ้องร้องประมาณ</w:t>
      </w:r>
      <w:r w:rsidRPr="00385D07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 6.68 </w:t>
      </w:r>
      <w:r w:rsidRPr="00385D07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ล้านบาท ปัจจุบันคดีความดังกล่าวอยู่ในระหว่างพิจารณาของศาลชั้นต้น</w:t>
      </w:r>
      <w:r w:rsidR="001C75B1">
        <w:rPr>
          <w:rFonts w:asciiTheme="majorBidi" w:hAnsiTheme="majorBidi" w:cstheme="majorBidi" w:hint="cs"/>
          <w:spacing w:val="6"/>
          <w:sz w:val="30"/>
          <w:szCs w:val="30"/>
          <w:cs/>
          <w:lang w:val="en-GB"/>
        </w:rPr>
        <w:t xml:space="preserve"> </w:t>
      </w:r>
      <w:r w:rsidR="001C75B1" w:rsidRPr="001C75B1">
        <w:rPr>
          <w:rFonts w:asciiTheme="majorBidi" w:hAnsiTheme="majorBidi"/>
          <w:spacing w:val="6"/>
          <w:sz w:val="30"/>
          <w:szCs w:val="30"/>
          <w:cs/>
          <w:lang w:val="en-GB"/>
        </w:rPr>
        <w:t>ดังนั้น ณ วันที่ 31 มีนาคม 2563 จึงยังไม่มีการตั้งประมาณการแต่อย่างใด</w:t>
      </w:r>
    </w:p>
    <w:p w14:paraId="0B461F87" w14:textId="77777777" w:rsidR="00257D8B" w:rsidRPr="00385D07" w:rsidRDefault="00257D8B" w:rsidP="0038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</w:p>
    <w:p w14:paraId="7E85812B" w14:textId="3E12BC1E" w:rsidR="00554E53" w:rsidRPr="004E1CEF" w:rsidRDefault="004A35E6" w:rsidP="00554E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EA6194">
        <w:rPr>
          <w:rFonts w:ascii="Angsana New" w:hAnsi="Angsana New" w:cs="Angsana New"/>
          <w:b/>
          <w:bCs/>
          <w:sz w:val="30"/>
          <w:szCs w:val="30"/>
        </w:rPr>
        <w:t>5</w:t>
      </w:r>
      <w:r w:rsidR="00554E53">
        <w:rPr>
          <w:rFonts w:ascii="Angsana New" w:hAnsi="Angsana New" w:cs="Angsana New"/>
          <w:b/>
          <w:bCs/>
          <w:sz w:val="30"/>
          <w:szCs w:val="30"/>
        </w:rPr>
        <w:tab/>
      </w:r>
      <w:r w:rsidR="00554E53" w:rsidRPr="000F6973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62B94C93" w14:textId="77777777" w:rsidR="00554E53" w:rsidRPr="00257D8B" w:rsidRDefault="00554E53" w:rsidP="00554E53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79BB8A47" w14:textId="77777777" w:rsidR="00D92800" w:rsidRPr="008540A6" w:rsidRDefault="00D92800" w:rsidP="00390D2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theme="minorBidi"/>
          <w:sz w:val="30"/>
          <w:szCs w:val="30"/>
          <w:lang w:bidi="th-TH"/>
        </w:rPr>
      </w:pP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</w:t>
      </w:r>
      <w:r w:rsidR="008540A6"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8540A6"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8540A6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</w:t>
      </w:r>
      <w:r w:rsidRPr="008540A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540A6" w:rsidRPr="008540A6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8540A6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540A6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8540A6">
        <w:rPr>
          <w:rFonts w:ascii="Angsana New" w:hAnsi="Angsana New"/>
          <w:sz w:val="30"/>
          <w:szCs w:val="30"/>
        </w:rPr>
        <w:t xml:space="preserve"> 1</w:t>
      </w:r>
      <w:r w:rsidRPr="008540A6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8540A6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ปีดังต่อไปนี้</w:t>
      </w:r>
    </w:p>
    <w:p w14:paraId="2AB4AEB2" w14:textId="77777777" w:rsidR="00D92800" w:rsidRPr="00257D8B" w:rsidRDefault="00D92800" w:rsidP="00257D8B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tbl>
      <w:tblPr>
        <w:tblW w:w="9306" w:type="dxa"/>
        <w:tblInd w:w="450" w:type="dxa"/>
        <w:tblLook w:val="04A0" w:firstRow="1" w:lastRow="0" w:firstColumn="1" w:lastColumn="0" w:noHBand="0" w:noVBand="1"/>
      </w:tblPr>
      <w:tblGrid>
        <w:gridCol w:w="3780"/>
        <w:gridCol w:w="4571"/>
        <w:gridCol w:w="955"/>
      </w:tblGrid>
      <w:tr w:rsidR="00D92800" w:rsidRPr="00EE2D2E" w14:paraId="5393A8DD" w14:textId="77777777" w:rsidTr="00D92800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09EA187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93651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71" w:type="dxa"/>
            <w:shd w:val="clear" w:color="auto" w:fill="auto"/>
            <w:vAlign w:val="bottom"/>
          </w:tcPr>
          <w:p w14:paraId="10A7A118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3651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55" w:type="dxa"/>
            <w:shd w:val="clear" w:color="auto" w:fill="auto"/>
          </w:tcPr>
          <w:p w14:paraId="09DBE2AC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3651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92800" w:rsidRPr="00EE2D2E" w14:paraId="7F62CC7B" w14:textId="77777777" w:rsidTr="00D92800">
        <w:tc>
          <w:tcPr>
            <w:tcW w:w="3780" w:type="dxa"/>
            <w:shd w:val="clear" w:color="auto" w:fill="auto"/>
          </w:tcPr>
          <w:p w14:paraId="62C211F5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3651D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571" w:type="dxa"/>
            <w:shd w:val="clear" w:color="auto" w:fill="auto"/>
          </w:tcPr>
          <w:p w14:paraId="4A37BE84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955" w:type="dxa"/>
            <w:shd w:val="clear" w:color="auto" w:fill="auto"/>
          </w:tcPr>
          <w:p w14:paraId="5794B7FA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2800" w:rsidRPr="00EE2D2E" w14:paraId="38BD3D9F" w14:textId="77777777" w:rsidTr="00D92800">
        <w:tc>
          <w:tcPr>
            <w:tcW w:w="3780" w:type="dxa"/>
            <w:shd w:val="clear" w:color="auto" w:fill="auto"/>
          </w:tcPr>
          <w:p w14:paraId="0C4B82A6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3651D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71" w:type="dxa"/>
            <w:shd w:val="clear" w:color="auto" w:fill="auto"/>
          </w:tcPr>
          <w:p w14:paraId="47DFC670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55" w:type="dxa"/>
            <w:shd w:val="clear" w:color="auto" w:fill="auto"/>
          </w:tcPr>
          <w:p w14:paraId="6ECC9000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2800" w:rsidRPr="00EE2D2E" w14:paraId="362361D8" w14:textId="77777777" w:rsidTr="00D92800">
        <w:tc>
          <w:tcPr>
            <w:tcW w:w="3780" w:type="dxa"/>
            <w:shd w:val="clear" w:color="auto" w:fill="auto"/>
          </w:tcPr>
          <w:p w14:paraId="4EF1CCB6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3651D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571" w:type="dxa"/>
            <w:shd w:val="clear" w:color="auto" w:fill="auto"/>
          </w:tcPr>
          <w:p w14:paraId="2D4734B1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651D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55" w:type="dxa"/>
            <w:shd w:val="clear" w:color="auto" w:fill="auto"/>
          </w:tcPr>
          <w:p w14:paraId="1FBD2439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2800" w:rsidRPr="00EE2D2E" w14:paraId="37EB2431" w14:textId="77777777" w:rsidTr="00D92800">
        <w:tc>
          <w:tcPr>
            <w:tcW w:w="3780" w:type="dxa"/>
            <w:shd w:val="clear" w:color="auto" w:fill="auto"/>
          </w:tcPr>
          <w:p w14:paraId="066D6BB9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93651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3651D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71" w:type="dxa"/>
            <w:shd w:val="clear" w:color="auto" w:fill="auto"/>
          </w:tcPr>
          <w:p w14:paraId="2ECA39ED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55" w:type="dxa"/>
            <w:shd w:val="clear" w:color="auto" w:fill="auto"/>
          </w:tcPr>
          <w:p w14:paraId="1F1D08E6" w14:textId="77777777"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52D82DF6" w14:textId="77777777" w:rsidR="00D92800" w:rsidRPr="00257D8B" w:rsidRDefault="00D92800" w:rsidP="00257D8B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4A681F1E" w14:textId="77777777" w:rsidR="00D92800" w:rsidRPr="00EE2D2E" w:rsidRDefault="00D92800" w:rsidP="00D92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E2D2E">
        <w:rPr>
          <w:rFonts w:ascii="Angsana New" w:hAnsi="Angsana New"/>
          <w:i/>
          <w:iCs/>
          <w:sz w:val="30"/>
          <w:szCs w:val="30"/>
        </w:rPr>
        <w:t xml:space="preserve">* </w:t>
      </w:r>
      <w:r w:rsidRPr="00EE2D2E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8540A6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EE2D2E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177E9931" w14:textId="77777777" w:rsidR="00D92800" w:rsidRPr="00257D8B" w:rsidRDefault="00D92800" w:rsidP="00257D8B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6EC7B7BA" w14:textId="77777777" w:rsidR="008540A6" w:rsidRPr="008540A6" w:rsidRDefault="008540A6" w:rsidP="008540A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540A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EE04CFB" w14:textId="77777777" w:rsidR="008540A6" w:rsidRPr="00257D8B" w:rsidRDefault="008540A6" w:rsidP="00257D8B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7DF64778" w14:textId="6775D8BD" w:rsidR="008540A6" w:rsidRDefault="008540A6" w:rsidP="002B04DF">
      <w:pPr>
        <w:pStyle w:val="block"/>
        <w:spacing w:after="0" w:line="240" w:lineRule="atLeast"/>
        <w:ind w:left="90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ที่เกี่ยวข้องกับเครื่องมือทางการเงิน</w:t>
      </w:r>
      <w:r w:rsidRPr="008540A6">
        <w:rPr>
          <w:rFonts w:ascii="Angsana New" w:hAnsi="Angsana New" w:cs="Angsana New"/>
          <w:sz w:val="30"/>
          <w:szCs w:val="30"/>
          <w:cs/>
          <w:lang w:bidi="th-TH"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เมื่อมาตรฐานการรายงานทางการเงินกลุ่มนี้</w:t>
      </w:r>
      <w:bookmarkEnd w:id="5"/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มีผลบังคับใช้</w:t>
      </w:r>
      <w:r w:rsidRPr="008540A6">
        <w:rPr>
          <w:rFonts w:ascii="Angsana New" w:hAnsi="Angsana New"/>
          <w:sz w:val="30"/>
          <w:szCs w:val="30"/>
          <w:rtl/>
          <w:cs/>
        </w:rPr>
        <w:br/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14:paraId="2F08CADD" w14:textId="195B9FBA" w:rsidR="00257D8B" w:rsidRDefault="00257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401B55FF" w14:textId="77777777" w:rsidR="008540A6" w:rsidRPr="008540A6" w:rsidRDefault="008540A6" w:rsidP="008540A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8540A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8540A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8540A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3BEE27D" w14:textId="77777777" w:rsidR="008540A6" w:rsidRPr="00257D8B" w:rsidRDefault="008540A6" w:rsidP="00257D8B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53E6732F" w14:textId="4ADDAC36" w:rsidR="00257D8B" w:rsidRDefault="008540A6" w:rsidP="00257D8B">
      <w:pPr>
        <w:pStyle w:val="block"/>
        <w:spacing w:after="0" w:line="240" w:lineRule="atLeast"/>
        <w:ind w:left="90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57D8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มาตรฐานการรายงานทางการเงิน ฉบับที่ </w:t>
      </w:r>
      <w:r w:rsidRPr="00257D8B">
        <w:rPr>
          <w:rFonts w:ascii="Angsana New" w:hAnsi="Angsana New" w:cs="Angsana New"/>
          <w:sz w:val="30"/>
          <w:szCs w:val="30"/>
          <w:lang w:val="en-US" w:bidi="th-TH"/>
        </w:rPr>
        <w:t>16</w:t>
      </w:r>
      <w:r w:rsidRPr="00257D8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ได้นำเสนอวิธีการบัญชีเดียวสำหรับผู้เช่า</w:t>
      </w:r>
      <w:r w:rsidRPr="00257D8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57D8B">
        <w:rPr>
          <w:rFonts w:ascii="Angsana New" w:hAnsi="Angsana New" w:cs="Angsana New"/>
          <w:sz w:val="30"/>
          <w:szCs w:val="30"/>
          <w:cs/>
          <w:lang w:val="en-US" w:bidi="th-TH"/>
        </w:rPr>
        <w:t>โดยผู้เช่าต้องรับรู้สินทรัพย์</w:t>
      </w:r>
      <w:r w:rsidRPr="008540A6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8540A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7" w:name="_Hlk15581419"/>
      <w:bookmarkStart w:id="8" w:name="_Hlk15582558"/>
      <w:r w:rsidRPr="008540A6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เมื่อ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7"/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บางฉบับที่มีผลบังคับใช้อยู่ในปัจจุบันถูกยกเลิกไป</w:t>
      </w:r>
      <w:bookmarkEnd w:id="8"/>
    </w:p>
    <w:p w14:paraId="3524812A" w14:textId="77777777" w:rsidR="00257D8B" w:rsidRPr="00257D8B" w:rsidRDefault="00257D8B" w:rsidP="00257D8B">
      <w:pPr>
        <w:pStyle w:val="block"/>
        <w:spacing w:after="0" w:line="240" w:lineRule="auto"/>
        <w:ind w:left="900" w:right="18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71845A3E" w14:textId="1F6A490A" w:rsidR="00346907" w:rsidRDefault="008540A6" w:rsidP="00257D8B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  <w:rtl/>
          <w:cs/>
        </w:rPr>
      </w:pP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ขณะนี้ผู้บริหารกำลังพิจารณาถึงผลกระทบที่อาจเกิดขึ้น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ต่องบการเงินในงวดแรกที่</w:t>
      </w: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ถือปฏิบัติตามมาตรฐาน</w:t>
      </w:r>
      <w:r w:rsidR="00257D8B">
        <w:rPr>
          <w:rFonts w:ascii="Angsana New" w:hAnsi="Angsana New" w:cs="Angsana New"/>
          <w:sz w:val="30"/>
          <w:szCs w:val="30"/>
          <w:lang w:bidi="th-TH"/>
        </w:rPr>
        <w:br/>
      </w: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การรายงานทางการเงิน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ดังกล่าวข้างต้น</w:t>
      </w:r>
    </w:p>
    <w:p w14:paraId="7D86FB26" w14:textId="77777777" w:rsidR="00346907" w:rsidRDefault="00346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E5DE01C" w14:textId="5921972B" w:rsid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C2DF4">
        <w:rPr>
          <w:rFonts w:ascii="Angsana New" w:hAnsi="Angsana New" w:cs="Angsana New"/>
          <w:b/>
          <w:bCs/>
          <w:sz w:val="30"/>
          <w:szCs w:val="30"/>
        </w:rPr>
        <w:t>1</w:t>
      </w:r>
      <w:r w:rsidR="00EA6194">
        <w:rPr>
          <w:rFonts w:ascii="Angsana New" w:hAnsi="Angsana New" w:cs="Angsana New"/>
          <w:b/>
          <w:bCs/>
          <w:sz w:val="30"/>
          <w:szCs w:val="30"/>
        </w:rPr>
        <w:t>6</w:t>
      </w:r>
      <w:r w:rsidRPr="006C2DF4">
        <w:rPr>
          <w:rFonts w:ascii="Angsana New" w:hAnsi="Angsana New" w:cs="Angsana New"/>
          <w:b/>
          <w:bCs/>
          <w:sz w:val="30"/>
          <w:szCs w:val="30"/>
        </w:rPr>
        <w:tab/>
      </w:r>
      <w:r w:rsidRPr="006C2DF4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การจัดประเภทรายการใหม่</w:t>
      </w:r>
    </w:p>
    <w:p w14:paraId="326B5D07" w14:textId="77777777" w:rsidR="00346907" w:rsidRP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DC9AA0" w14:textId="77777777" w:rsidR="00346907" w:rsidRDefault="00346907" w:rsidP="00390D2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B9341A">
        <w:rPr>
          <w:rFonts w:ascii="Angsana New" w:hAnsi="Angsana New" w:cs="Angsana New"/>
          <w:sz w:val="30"/>
          <w:szCs w:val="30"/>
          <w:cs/>
          <w:lang w:bidi="th-TH"/>
        </w:rPr>
        <w:t>รายการบางรายการในงบกำไรขาดทุนเบ็ดเสร็จ</w:t>
      </w:r>
      <w:bookmarkStart w:id="9" w:name="_Hlk30536889"/>
      <w:r w:rsidRPr="00B9341A">
        <w:rPr>
          <w:rFonts w:ascii="Angsana New" w:hAnsi="Angsana New" w:cs="Angsana New"/>
          <w:sz w:val="30"/>
          <w:szCs w:val="30"/>
          <w:cs/>
          <w:lang w:bidi="th-TH"/>
        </w:rPr>
        <w:t>สำหรับงวดสามเดือน</w:t>
      </w:r>
      <w:r w:rsidR="008507F3">
        <w:rPr>
          <w:rFonts w:ascii="Angsana New" w:hAnsi="Angsana New" w:cs="Angsana New" w:hint="cs"/>
          <w:sz w:val="30"/>
          <w:szCs w:val="30"/>
          <w:cs/>
          <w:lang w:bidi="th-TH"/>
        </w:rPr>
        <w:t>และหกเดือน</w:t>
      </w:r>
      <w:r w:rsidRPr="00B9341A">
        <w:rPr>
          <w:rFonts w:ascii="Angsana New" w:hAnsi="Angsana New" w:cs="Angsana New"/>
          <w:sz w:val="30"/>
          <w:szCs w:val="30"/>
          <w:cs/>
          <w:lang w:bidi="th-TH"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bookmarkEnd w:id="9"/>
      <w:r w:rsidR="008507F3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B9341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9341A">
        <w:rPr>
          <w:rFonts w:ascii="Angsana New" w:hAnsi="Angsana New"/>
          <w:sz w:val="30"/>
          <w:szCs w:val="30"/>
        </w:rPr>
        <w:t>256</w:t>
      </w:r>
      <w:r w:rsidR="008507F3">
        <w:rPr>
          <w:rFonts w:ascii="Angsana New" w:hAnsi="Angsana New" w:cstheme="minorBidi"/>
          <w:sz w:val="30"/>
          <w:szCs w:val="38"/>
          <w:lang w:val="en-US" w:bidi="th-TH"/>
        </w:rPr>
        <w:t>2</w:t>
      </w:r>
      <w:r w:rsidRPr="00B9341A">
        <w:rPr>
          <w:rFonts w:ascii="Angsana New" w:hAnsi="Angsana New"/>
          <w:sz w:val="30"/>
          <w:szCs w:val="30"/>
        </w:rPr>
        <w:t xml:space="preserve"> </w:t>
      </w:r>
      <w:r w:rsidRPr="00B9341A">
        <w:rPr>
          <w:rFonts w:ascii="Angsana New" w:hAnsi="Angsana New" w:cs="Angsana New"/>
          <w:sz w:val="30"/>
          <w:szCs w:val="30"/>
          <w:cs/>
          <w:lang w:bidi="th-TH"/>
        </w:rPr>
        <w:t>ซึ่งรวมอยู่ในงบการเงินระหว่างกาลสำหรับงวดสามเดือน</w:t>
      </w:r>
      <w:r w:rsidR="008507F3">
        <w:rPr>
          <w:rFonts w:ascii="Angsana New" w:hAnsi="Angsana New" w:cs="Angsana New" w:hint="cs"/>
          <w:sz w:val="30"/>
          <w:szCs w:val="30"/>
          <w:cs/>
          <w:lang w:bidi="th-TH"/>
        </w:rPr>
        <w:t>และหกเดือน</w:t>
      </w:r>
      <w:r w:rsidRPr="00B9341A">
        <w:rPr>
          <w:rFonts w:ascii="Angsana New" w:hAnsi="Angsana New" w:cs="Angsana New"/>
          <w:sz w:val="30"/>
          <w:szCs w:val="30"/>
          <w:cs/>
          <w:lang w:bidi="th-TH"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="008507F3">
        <w:rPr>
          <w:rFonts w:ascii="Angsana New" w:hAnsi="Angsana New" w:cs="Angsana New" w:hint="cs"/>
          <w:sz w:val="30"/>
          <w:szCs w:val="30"/>
          <w:cs/>
          <w:lang w:bidi="th-TH"/>
        </w:rPr>
        <w:t>มีนา</w:t>
      </w:r>
      <w:r w:rsidRPr="00B9341A">
        <w:rPr>
          <w:rFonts w:ascii="Angsana New" w:hAnsi="Angsana New" w:cs="Angsana New" w:hint="cs"/>
          <w:sz w:val="30"/>
          <w:szCs w:val="30"/>
          <w:cs/>
          <w:lang w:bidi="th-TH"/>
        </w:rPr>
        <w:t>คม</w:t>
      </w:r>
      <w:r w:rsidRPr="00B9341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9341A">
        <w:rPr>
          <w:rFonts w:ascii="Angsana New" w:hAnsi="Angsana New"/>
          <w:sz w:val="30"/>
          <w:szCs w:val="30"/>
        </w:rPr>
        <w:t>256</w:t>
      </w:r>
      <w:r w:rsidR="008507F3">
        <w:rPr>
          <w:rFonts w:ascii="Angsana New" w:hAnsi="Angsana New"/>
          <w:sz w:val="30"/>
          <w:szCs w:val="30"/>
          <w:lang w:val="en-US"/>
        </w:rPr>
        <w:t>3</w:t>
      </w:r>
      <w:r w:rsidRPr="00B9341A">
        <w:rPr>
          <w:rFonts w:ascii="Angsana New" w:hAnsi="Angsana New"/>
          <w:sz w:val="30"/>
          <w:szCs w:val="30"/>
        </w:rPr>
        <w:t xml:space="preserve"> </w:t>
      </w:r>
      <w:r w:rsidRPr="00B9341A">
        <w:rPr>
          <w:rFonts w:ascii="Angsana New" w:hAnsi="Angsana New" w:cs="Angsana New"/>
          <w:sz w:val="30"/>
          <w:szCs w:val="30"/>
          <w:cs/>
          <w:lang w:bidi="th-TH"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ได้มีการจัดประเภทรายการใหม่เพื่อให้สอดคล้องกับการนำเสนองบการเงินระหว่างกาล</w:t>
      </w:r>
      <w:r w:rsidR="009A2ECD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Pr="00B9341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9341A">
        <w:rPr>
          <w:rFonts w:ascii="Angsana New" w:hAnsi="Angsana New"/>
          <w:sz w:val="30"/>
          <w:szCs w:val="30"/>
        </w:rPr>
        <w:t>256</w:t>
      </w:r>
      <w:r w:rsidR="008507F3">
        <w:rPr>
          <w:rFonts w:ascii="Angsana New" w:hAnsi="Angsana New"/>
          <w:sz w:val="30"/>
          <w:szCs w:val="30"/>
        </w:rPr>
        <w:t>3</w:t>
      </w:r>
      <w:r w:rsidRPr="00B9341A">
        <w:rPr>
          <w:rFonts w:ascii="Angsana New" w:hAnsi="Angsana New"/>
          <w:sz w:val="30"/>
          <w:szCs w:val="30"/>
        </w:rPr>
        <w:t xml:space="preserve"> </w:t>
      </w:r>
      <w:r w:rsidRPr="00B9341A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14:paraId="3924D819" w14:textId="77777777" w:rsid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91"/>
        <w:gridCol w:w="268"/>
        <w:gridCol w:w="821"/>
        <w:gridCol w:w="268"/>
        <w:gridCol w:w="849"/>
        <w:gridCol w:w="335"/>
        <w:gridCol w:w="977"/>
        <w:gridCol w:w="268"/>
        <w:gridCol w:w="903"/>
      </w:tblGrid>
      <w:tr w:rsidR="00346907" w:rsidRPr="00956384" w14:paraId="0B46E27F" w14:textId="77777777" w:rsidTr="008507F3">
        <w:trPr>
          <w:tblHeader/>
        </w:trPr>
        <w:tc>
          <w:tcPr>
            <w:tcW w:w="2520" w:type="dxa"/>
          </w:tcPr>
          <w:p w14:paraId="5583071B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1EB4705A" w14:textId="77777777" w:rsidR="00346907" w:rsidRPr="00956384" w:rsidRDefault="00346907" w:rsidP="00346907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507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346907" w:rsidRPr="00956384" w14:paraId="28E6C7B6" w14:textId="77777777" w:rsidTr="008507F3">
        <w:trPr>
          <w:tblHeader/>
        </w:trPr>
        <w:tc>
          <w:tcPr>
            <w:tcW w:w="2520" w:type="dxa"/>
          </w:tcPr>
          <w:p w14:paraId="396BE5A6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7B55DE07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</w:tcPr>
          <w:p w14:paraId="2833B2BF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14:paraId="625D1B22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46907" w:rsidRPr="00956384" w14:paraId="0FC8039B" w14:textId="77777777" w:rsidTr="008507F3">
        <w:trPr>
          <w:tblHeader/>
        </w:trPr>
        <w:tc>
          <w:tcPr>
            <w:tcW w:w="2520" w:type="dxa"/>
            <w:shd w:val="clear" w:color="auto" w:fill="auto"/>
          </w:tcPr>
          <w:p w14:paraId="38885B39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2065D5" w14:textId="77777777" w:rsidR="00346907" w:rsidRPr="00956384" w:rsidRDefault="00346907" w:rsidP="0034690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FEF8B33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3BBEFCD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BEB883B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65D6038B" w14:textId="77777777"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E52C99B" w14:textId="77777777"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90D1E8B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7598F29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41D621D6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4EDCF804" w14:textId="77777777" w:rsidR="00346907" w:rsidRPr="00956384" w:rsidRDefault="00346907" w:rsidP="0034690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14:paraId="0E23932A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5D16058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4C69B848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0ECF715C" w14:textId="77777777"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14:paraId="473C89AC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87A6E9D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BF262CB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6CC4ACA2" w14:textId="77777777"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01FA71B" w14:textId="77777777"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95A9225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52A57F64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214F306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68BC02E5" w14:textId="77777777" w:rsidR="00346907" w:rsidRPr="00956384" w:rsidRDefault="00346907" w:rsidP="0034690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46907" w:rsidRPr="00956384" w14:paraId="373AC77C" w14:textId="77777777" w:rsidTr="008507F3">
        <w:trPr>
          <w:tblHeader/>
        </w:trPr>
        <w:tc>
          <w:tcPr>
            <w:tcW w:w="2520" w:type="dxa"/>
          </w:tcPr>
          <w:p w14:paraId="073F00D1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170F0B8C" w14:textId="77777777" w:rsidR="00346907" w:rsidRPr="00956384" w:rsidRDefault="00346907" w:rsidP="00346907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6907" w:rsidRPr="00956384" w14:paraId="15531A7B" w14:textId="77777777" w:rsidTr="008507F3">
        <w:tc>
          <w:tcPr>
            <w:tcW w:w="2520" w:type="dxa"/>
          </w:tcPr>
          <w:p w14:paraId="6503C0C7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14:paraId="5C077F3D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9250C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41FF07B0" w14:textId="77777777" w:rsidR="00346907" w:rsidRPr="00956384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FD6CBF8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1E5BCB8D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29CADC6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0FC35EB2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14:paraId="55149D5E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2E5FCA9" w14:textId="77777777" w:rsidR="00346907" w:rsidRPr="00956384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C1AAD3F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46751929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6907" w:rsidRPr="00956384" w14:paraId="5454F813" w14:textId="77777777" w:rsidTr="008507F3">
        <w:tc>
          <w:tcPr>
            <w:tcW w:w="4581" w:type="dxa"/>
            <w:gridSpan w:val="4"/>
          </w:tcPr>
          <w:p w14:paraId="302B9955" w14:textId="77777777"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3A611A5" w14:textId="77777777"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8507F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23F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="008507F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4FFB085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4023C664" w14:textId="77777777"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77ECFA2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16F04382" w14:textId="77777777"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1A5A9AE9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0F59777" w14:textId="77777777"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8C07A43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5B1F217F" w14:textId="77777777"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6907" w:rsidRPr="00956384" w14:paraId="59D0A8B6" w14:textId="77777777" w:rsidTr="008507F3">
        <w:tc>
          <w:tcPr>
            <w:tcW w:w="2520" w:type="dxa"/>
          </w:tcPr>
          <w:p w14:paraId="5ABDE32B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900" w:type="dxa"/>
          </w:tcPr>
          <w:p w14:paraId="41C0C289" w14:textId="77777777" w:rsidR="00346907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AF3DA6A" w14:textId="77777777" w:rsidR="008B3217" w:rsidRPr="00956384" w:rsidRDefault="008B321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2,907</w:t>
            </w:r>
          </w:p>
        </w:tc>
        <w:tc>
          <w:tcPr>
            <w:tcW w:w="270" w:type="dxa"/>
          </w:tcPr>
          <w:p w14:paraId="180EC36A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096B881C" w14:textId="77777777" w:rsidR="00346907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D516266" w14:textId="77777777" w:rsidR="008B3217" w:rsidRPr="00956384" w:rsidRDefault="008B321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(24)</w:t>
            </w:r>
          </w:p>
        </w:tc>
        <w:tc>
          <w:tcPr>
            <w:tcW w:w="268" w:type="dxa"/>
          </w:tcPr>
          <w:p w14:paraId="3638E727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4008A600" w14:textId="77777777" w:rsidR="008B3217" w:rsidRDefault="008B321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6D517E2" w14:textId="77777777" w:rsidR="00346907" w:rsidRPr="00956384" w:rsidRDefault="008B321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217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B3217">
              <w:rPr>
                <w:rFonts w:ascii="Angsana New" w:hAnsi="Angsana New" w:cs="Angsana New"/>
                <w:sz w:val="30"/>
                <w:szCs w:val="30"/>
              </w:rPr>
              <w:t>883</w:t>
            </w:r>
          </w:p>
        </w:tc>
        <w:tc>
          <w:tcPr>
            <w:tcW w:w="268" w:type="dxa"/>
          </w:tcPr>
          <w:p w14:paraId="5801F053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5D6D74F8" w14:textId="77777777" w:rsidR="00346907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B2D3F9C" w14:textId="77777777" w:rsidR="0060022F" w:rsidRPr="00956384" w:rsidRDefault="0060022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2,882</w:t>
            </w:r>
          </w:p>
        </w:tc>
        <w:tc>
          <w:tcPr>
            <w:tcW w:w="335" w:type="dxa"/>
          </w:tcPr>
          <w:p w14:paraId="21EE24A2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48000FFA" w14:textId="77777777" w:rsidR="00346907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571BB58" w14:textId="77777777" w:rsidR="008B3217" w:rsidRPr="00956384" w:rsidRDefault="008B321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(24)</w:t>
            </w:r>
          </w:p>
        </w:tc>
        <w:tc>
          <w:tcPr>
            <w:tcW w:w="268" w:type="dxa"/>
          </w:tcPr>
          <w:p w14:paraId="372CEA6C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512A07B3" w14:textId="77777777" w:rsidR="00346907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4764F65" w14:textId="77777777" w:rsidR="0060022F" w:rsidRPr="00956384" w:rsidRDefault="0060022F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022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022F">
              <w:rPr>
                <w:rFonts w:ascii="Angsana New" w:hAnsi="Angsana New" w:cs="Angsana New"/>
                <w:sz w:val="30"/>
                <w:szCs w:val="30"/>
              </w:rPr>
              <w:t>858</w:t>
            </w:r>
          </w:p>
        </w:tc>
      </w:tr>
      <w:tr w:rsidR="00346907" w:rsidRPr="00956384" w14:paraId="2C6A27B3" w14:textId="77777777" w:rsidTr="008507F3">
        <w:tc>
          <w:tcPr>
            <w:tcW w:w="2520" w:type="dxa"/>
          </w:tcPr>
          <w:p w14:paraId="34E531D9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57B6229B" w14:textId="77777777" w:rsidR="00346907" w:rsidRPr="00956384" w:rsidRDefault="00F60D89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015A66CF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0426C628" w14:textId="77777777" w:rsidR="00346907" w:rsidRPr="00956384" w:rsidRDefault="008B321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(24)</w:t>
            </w:r>
          </w:p>
        </w:tc>
        <w:tc>
          <w:tcPr>
            <w:tcW w:w="268" w:type="dxa"/>
          </w:tcPr>
          <w:p w14:paraId="5E8C8D6D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511A69F8" w14:textId="77777777" w:rsidR="00346907" w:rsidRPr="00956384" w:rsidRDefault="00F60D89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666</w:t>
            </w:r>
          </w:p>
        </w:tc>
        <w:tc>
          <w:tcPr>
            <w:tcW w:w="268" w:type="dxa"/>
          </w:tcPr>
          <w:p w14:paraId="7D6021BC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6BFB36E9" w14:textId="77777777" w:rsidR="00346907" w:rsidRPr="00956384" w:rsidRDefault="00F60D89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  <w:tc>
          <w:tcPr>
            <w:tcW w:w="335" w:type="dxa"/>
          </w:tcPr>
          <w:p w14:paraId="1F766E2D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D6D6C9F" w14:textId="77777777" w:rsidR="00346907" w:rsidRPr="00956384" w:rsidRDefault="008B321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(24)</w:t>
            </w:r>
          </w:p>
        </w:tc>
        <w:tc>
          <w:tcPr>
            <w:tcW w:w="268" w:type="dxa"/>
          </w:tcPr>
          <w:p w14:paraId="09ECD30D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5D69518B" w14:textId="77777777" w:rsidR="00346907" w:rsidRPr="00956384" w:rsidRDefault="00F60D89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664</w:t>
            </w:r>
          </w:p>
        </w:tc>
      </w:tr>
      <w:tr w:rsidR="00346907" w:rsidRPr="00956384" w14:paraId="3EAC0683" w14:textId="77777777" w:rsidTr="008507F3">
        <w:tc>
          <w:tcPr>
            <w:tcW w:w="2520" w:type="dxa"/>
          </w:tcPr>
          <w:p w14:paraId="7F81CE92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DEC15C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CA5E3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7F64C988" w14:textId="77777777" w:rsidR="00346907" w:rsidRPr="00956384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8945EF7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4F0C0D9C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C72F862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01AF91DC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477B589F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203B257" w14:textId="77777777" w:rsidR="00346907" w:rsidRPr="00956384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2DD97A3" w14:textId="77777777"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4A0F0E7F" w14:textId="77777777"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6907" w:rsidRPr="00222AB6" w14:paraId="56D4080A" w14:textId="77777777" w:rsidTr="008507F3">
        <w:trPr>
          <w:trHeight w:val="152"/>
        </w:trPr>
        <w:tc>
          <w:tcPr>
            <w:tcW w:w="2520" w:type="dxa"/>
          </w:tcPr>
          <w:p w14:paraId="6882AA67" w14:textId="77777777"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D010F3" w14:textId="77777777" w:rsidR="00346907" w:rsidRPr="00222AB6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4272AD3" w14:textId="77777777"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14:paraId="6DA28D88" w14:textId="77777777" w:rsidR="00346907" w:rsidRPr="00222AB6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101C930B" w14:textId="77777777"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3341D18E" w14:textId="77777777" w:rsidR="00346907" w:rsidRPr="00222AB6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dxa"/>
          </w:tcPr>
          <w:p w14:paraId="7F111624" w14:textId="77777777"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4D8B4FF3" w14:textId="77777777" w:rsidR="00346907" w:rsidRPr="00222AB6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dxa"/>
          </w:tcPr>
          <w:p w14:paraId="7486F444" w14:textId="77777777"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7855D07B" w14:textId="77777777" w:rsidR="00346907" w:rsidRPr="00222AB6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0F2C0196" w14:textId="77777777"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2645978F" w14:textId="77777777" w:rsidR="00346907" w:rsidRPr="00222AB6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1F453F3A" w14:textId="77777777" w:rsid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91"/>
        <w:gridCol w:w="268"/>
        <w:gridCol w:w="821"/>
        <w:gridCol w:w="268"/>
        <w:gridCol w:w="849"/>
        <w:gridCol w:w="335"/>
        <w:gridCol w:w="977"/>
        <w:gridCol w:w="268"/>
        <w:gridCol w:w="903"/>
      </w:tblGrid>
      <w:tr w:rsidR="008507F3" w:rsidRPr="00956384" w14:paraId="4D77A4E1" w14:textId="77777777" w:rsidTr="00833C60">
        <w:trPr>
          <w:tblHeader/>
        </w:trPr>
        <w:tc>
          <w:tcPr>
            <w:tcW w:w="2520" w:type="dxa"/>
          </w:tcPr>
          <w:p w14:paraId="3E975482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4E91E128" w14:textId="77777777" w:rsidR="008507F3" w:rsidRPr="00956384" w:rsidRDefault="008507F3" w:rsidP="00833C60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</w:tr>
      <w:tr w:rsidR="008507F3" w:rsidRPr="00956384" w14:paraId="1A7793E4" w14:textId="77777777" w:rsidTr="00833C60">
        <w:trPr>
          <w:tblHeader/>
        </w:trPr>
        <w:tc>
          <w:tcPr>
            <w:tcW w:w="2520" w:type="dxa"/>
          </w:tcPr>
          <w:p w14:paraId="01FD346B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69D096D4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</w:tcPr>
          <w:p w14:paraId="0237386F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14:paraId="1B7CB6A5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507F3" w:rsidRPr="00956384" w14:paraId="4B5229F7" w14:textId="77777777" w:rsidTr="00833C60">
        <w:trPr>
          <w:tblHeader/>
        </w:trPr>
        <w:tc>
          <w:tcPr>
            <w:tcW w:w="2520" w:type="dxa"/>
            <w:shd w:val="clear" w:color="auto" w:fill="auto"/>
          </w:tcPr>
          <w:p w14:paraId="787141EE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FB38D4" w14:textId="77777777" w:rsidR="008507F3" w:rsidRPr="00956384" w:rsidRDefault="008507F3" w:rsidP="00833C60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FBFF01C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16B4CDE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C70D3A9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3F74F3A1" w14:textId="77777777" w:rsidR="008507F3" w:rsidRPr="00956384" w:rsidRDefault="008507F3" w:rsidP="00833C6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4B33D6F" w14:textId="77777777" w:rsidR="008507F3" w:rsidRPr="00956384" w:rsidRDefault="008507F3" w:rsidP="00833C6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B488BE9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592C5983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572D7C6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71CC90F5" w14:textId="77777777" w:rsidR="008507F3" w:rsidRPr="00956384" w:rsidRDefault="008507F3" w:rsidP="00833C60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14:paraId="4FE1F286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A21F1B2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3420C88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47E7B990" w14:textId="77777777" w:rsidR="008507F3" w:rsidRPr="00956384" w:rsidRDefault="008507F3" w:rsidP="00833C6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14:paraId="1FC6A268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2512223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D974E97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0AEC155" w14:textId="77777777" w:rsidR="008507F3" w:rsidRPr="00956384" w:rsidRDefault="008507F3" w:rsidP="00833C6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B3BC8D9" w14:textId="77777777" w:rsidR="008507F3" w:rsidRPr="00956384" w:rsidRDefault="008507F3" w:rsidP="00833C6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1F95070C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33C2583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577D760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018E4DFA" w14:textId="77777777" w:rsidR="008507F3" w:rsidRPr="00956384" w:rsidRDefault="008507F3" w:rsidP="00833C60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507F3" w:rsidRPr="00956384" w14:paraId="493EFA58" w14:textId="77777777" w:rsidTr="00833C60">
        <w:trPr>
          <w:tblHeader/>
        </w:trPr>
        <w:tc>
          <w:tcPr>
            <w:tcW w:w="2520" w:type="dxa"/>
          </w:tcPr>
          <w:p w14:paraId="2A20C0C6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45903B47" w14:textId="77777777" w:rsidR="008507F3" w:rsidRPr="00956384" w:rsidRDefault="008507F3" w:rsidP="00833C60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07F3" w:rsidRPr="00956384" w14:paraId="26FD189F" w14:textId="77777777" w:rsidTr="00833C60">
        <w:tc>
          <w:tcPr>
            <w:tcW w:w="2520" w:type="dxa"/>
          </w:tcPr>
          <w:p w14:paraId="1016DCDC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14:paraId="5823A40F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9BFDE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1022A17C" w14:textId="77777777" w:rsidR="008507F3" w:rsidRPr="00956384" w:rsidRDefault="008507F3" w:rsidP="00833C60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B99D2DD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773B2054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25431A0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63008B62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14:paraId="26F01AA6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643B294B" w14:textId="77777777" w:rsidR="008507F3" w:rsidRPr="00956384" w:rsidRDefault="008507F3" w:rsidP="00833C60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CAC1E07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0208CF15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507F3" w:rsidRPr="00956384" w14:paraId="5B17E643" w14:textId="77777777" w:rsidTr="00833C60">
        <w:tc>
          <w:tcPr>
            <w:tcW w:w="4581" w:type="dxa"/>
            <w:gridSpan w:val="4"/>
          </w:tcPr>
          <w:p w14:paraId="56A643E2" w14:textId="77777777" w:rsidR="008507F3" w:rsidRPr="00956384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14:paraId="438727D1" w14:textId="77777777" w:rsidR="008507F3" w:rsidRPr="00956384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23F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330F5A4A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6F0788CB" w14:textId="77777777" w:rsidR="008507F3" w:rsidRPr="00956384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F17D1A1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1FD1C6F6" w14:textId="77777777" w:rsidR="008507F3" w:rsidRPr="00956384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4DCA8B0E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6E45810F" w14:textId="77777777" w:rsidR="008507F3" w:rsidRPr="00956384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B7508A4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53D986DE" w14:textId="77777777" w:rsidR="008507F3" w:rsidRPr="00956384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07F3" w:rsidRPr="00956384" w14:paraId="2482AF1C" w14:textId="77777777" w:rsidTr="00833C60">
        <w:tc>
          <w:tcPr>
            <w:tcW w:w="2520" w:type="dxa"/>
          </w:tcPr>
          <w:p w14:paraId="3EE97C98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900" w:type="dxa"/>
          </w:tcPr>
          <w:p w14:paraId="1E5DAE69" w14:textId="77777777" w:rsidR="008507F3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F8A7CC" w14:textId="77777777" w:rsidR="008B3217" w:rsidRPr="00956384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5,700</w:t>
            </w:r>
          </w:p>
        </w:tc>
        <w:tc>
          <w:tcPr>
            <w:tcW w:w="270" w:type="dxa"/>
          </w:tcPr>
          <w:p w14:paraId="0049F2B0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2FEFF88B" w14:textId="77777777" w:rsidR="008507F3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41EC597" w14:textId="77777777" w:rsidR="008B3217" w:rsidRPr="00956384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(97)</w:t>
            </w:r>
          </w:p>
        </w:tc>
        <w:tc>
          <w:tcPr>
            <w:tcW w:w="268" w:type="dxa"/>
          </w:tcPr>
          <w:p w14:paraId="4B8EF298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45FD88A9" w14:textId="77777777" w:rsidR="008507F3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A709443" w14:textId="77777777" w:rsidR="008B3217" w:rsidRPr="00956384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217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B3217">
              <w:rPr>
                <w:rFonts w:ascii="Angsana New" w:hAnsi="Angsana New" w:cs="Angsana New"/>
                <w:sz w:val="30"/>
                <w:szCs w:val="30"/>
              </w:rPr>
              <w:t>603</w:t>
            </w:r>
          </w:p>
        </w:tc>
        <w:tc>
          <w:tcPr>
            <w:tcW w:w="268" w:type="dxa"/>
          </w:tcPr>
          <w:p w14:paraId="3BF49227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3097A468" w14:textId="77777777" w:rsidR="008507F3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48AF323" w14:textId="77777777" w:rsidR="008B3217" w:rsidRPr="00956384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5,669</w:t>
            </w:r>
          </w:p>
        </w:tc>
        <w:tc>
          <w:tcPr>
            <w:tcW w:w="335" w:type="dxa"/>
          </w:tcPr>
          <w:p w14:paraId="219E58E3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2C4C7C4" w14:textId="77777777" w:rsidR="008507F3" w:rsidRDefault="008507F3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2309918" w14:textId="77777777" w:rsidR="008B3217" w:rsidRPr="00956384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(97)</w:t>
            </w:r>
          </w:p>
        </w:tc>
        <w:tc>
          <w:tcPr>
            <w:tcW w:w="268" w:type="dxa"/>
          </w:tcPr>
          <w:p w14:paraId="7D6E2753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05E793CA" w14:textId="77777777" w:rsidR="008B3217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01D70F2" w14:textId="77777777" w:rsidR="008507F3" w:rsidRPr="00956384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217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B3217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</w:tr>
      <w:tr w:rsidR="008507F3" w:rsidRPr="00956384" w14:paraId="5414B688" w14:textId="77777777" w:rsidTr="00833C60">
        <w:tc>
          <w:tcPr>
            <w:tcW w:w="2520" w:type="dxa"/>
          </w:tcPr>
          <w:p w14:paraId="44848BAE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BEF6921" w14:textId="77777777" w:rsidR="008507F3" w:rsidRPr="00956384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1,398</w:t>
            </w:r>
          </w:p>
        </w:tc>
        <w:tc>
          <w:tcPr>
            <w:tcW w:w="270" w:type="dxa"/>
          </w:tcPr>
          <w:p w14:paraId="1AA0E571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298EDA59" w14:textId="77777777" w:rsidR="008507F3" w:rsidRPr="00956384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(97)</w:t>
            </w:r>
          </w:p>
        </w:tc>
        <w:tc>
          <w:tcPr>
            <w:tcW w:w="268" w:type="dxa"/>
          </w:tcPr>
          <w:p w14:paraId="685B47F2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10E3F0EC" w14:textId="77777777" w:rsidR="008507F3" w:rsidRPr="00956384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21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B3217"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  <w:tc>
          <w:tcPr>
            <w:tcW w:w="268" w:type="dxa"/>
          </w:tcPr>
          <w:p w14:paraId="139E57B1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3C96DF7E" w14:textId="77777777" w:rsidR="008507F3" w:rsidRPr="00956384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1,395</w:t>
            </w:r>
          </w:p>
        </w:tc>
        <w:tc>
          <w:tcPr>
            <w:tcW w:w="335" w:type="dxa"/>
          </w:tcPr>
          <w:p w14:paraId="0308B57A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026AE7D" w14:textId="77777777" w:rsidR="008507F3" w:rsidRPr="00956384" w:rsidRDefault="008B3217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(97)</w:t>
            </w:r>
          </w:p>
        </w:tc>
        <w:tc>
          <w:tcPr>
            <w:tcW w:w="268" w:type="dxa"/>
          </w:tcPr>
          <w:p w14:paraId="6700A87C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1F4C7AEE" w14:textId="77777777" w:rsidR="008507F3" w:rsidRPr="00956384" w:rsidRDefault="0048031F" w:rsidP="00833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1,298</w:t>
            </w:r>
          </w:p>
        </w:tc>
      </w:tr>
      <w:tr w:rsidR="008507F3" w:rsidRPr="00956384" w14:paraId="41471735" w14:textId="77777777" w:rsidTr="00833C60">
        <w:tc>
          <w:tcPr>
            <w:tcW w:w="2520" w:type="dxa"/>
          </w:tcPr>
          <w:p w14:paraId="39AB507B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3B46B0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3BD22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54B8A1B" w14:textId="77777777" w:rsidR="008507F3" w:rsidRPr="00956384" w:rsidRDefault="008507F3" w:rsidP="00833C60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DFE15F5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279D4447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7511D53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5DDEE892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4B8D06B3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7C46DCD0" w14:textId="77777777" w:rsidR="008507F3" w:rsidRPr="00956384" w:rsidRDefault="008507F3" w:rsidP="00833C60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59204F5" w14:textId="77777777" w:rsidR="008507F3" w:rsidRPr="00956384" w:rsidRDefault="008507F3" w:rsidP="00833C6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0DD50C57" w14:textId="77777777" w:rsidR="008507F3" w:rsidRPr="00956384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07F3" w:rsidRPr="00222AB6" w14:paraId="1904AB19" w14:textId="77777777" w:rsidTr="00833C60">
        <w:trPr>
          <w:trHeight w:val="152"/>
        </w:trPr>
        <w:tc>
          <w:tcPr>
            <w:tcW w:w="2520" w:type="dxa"/>
          </w:tcPr>
          <w:p w14:paraId="5F522F88" w14:textId="77777777" w:rsidR="008507F3" w:rsidRPr="00222AB6" w:rsidRDefault="008507F3" w:rsidP="00833C6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F66818" w14:textId="77777777" w:rsidR="008507F3" w:rsidRPr="00222AB6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E044BF0" w14:textId="77777777" w:rsidR="008507F3" w:rsidRPr="00222AB6" w:rsidRDefault="008507F3" w:rsidP="00833C6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14:paraId="05E233B2" w14:textId="77777777" w:rsidR="008507F3" w:rsidRPr="00222AB6" w:rsidRDefault="008507F3" w:rsidP="00833C6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51E5F0BB" w14:textId="77777777" w:rsidR="008507F3" w:rsidRPr="00222AB6" w:rsidRDefault="008507F3" w:rsidP="00833C6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7D511131" w14:textId="77777777" w:rsidR="008507F3" w:rsidRPr="00222AB6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dxa"/>
          </w:tcPr>
          <w:p w14:paraId="2A0D8E25" w14:textId="77777777" w:rsidR="008507F3" w:rsidRPr="00222AB6" w:rsidRDefault="008507F3" w:rsidP="00833C6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6512F955" w14:textId="77777777" w:rsidR="008507F3" w:rsidRPr="00222AB6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dxa"/>
          </w:tcPr>
          <w:p w14:paraId="23F40E31" w14:textId="77777777" w:rsidR="008507F3" w:rsidRPr="00222AB6" w:rsidRDefault="008507F3" w:rsidP="00833C6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64D13F3F" w14:textId="77777777" w:rsidR="008507F3" w:rsidRPr="00222AB6" w:rsidRDefault="008507F3" w:rsidP="00833C6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4A743EBC" w14:textId="77777777" w:rsidR="008507F3" w:rsidRPr="00222AB6" w:rsidRDefault="008507F3" w:rsidP="00833C6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68978CE2" w14:textId="77777777" w:rsidR="008507F3" w:rsidRPr="00222AB6" w:rsidRDefault="008507F3" w:rsidP="00833C6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63248E42" w14:textId="77777777" w:rsidR="008507F3" w:rsidRDefault="008507F3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727251" w14:textId="77777777" w:rsidR="00D92800" w:rsidRPr="00B635B3" w:rsidRDefault="00346907" w:rsidP="00390D2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11954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การจัดประเภทรายการใหม่นี้</w:t>
      </w:r>
      <w:r>
        <w:rPr>
          <w:rFonts w:ascii="Angsana New" w:hAnsi="Angsana New"/>
          <w:sz w:val="30"/>
          <w:szCs w:val="30"/>
        </w:rPr>
        <w:t xml:space="preserve"> </w:t>
      </w:r>
      <w:r w:rsidRPr="00F11954">
        <w:rPr>
          <w:rFonts w:ascii="Angsana New" w:hAnsi="Angsana New" w:cs="Angsana New"/>
          <w:sz w:val="30"/>
          <w:szCs w:val="30"/>
          <w:cs/>
          <w:lang w:bidi="th-TH"/>
        </w:rPr>
        <w:t>เนื่องจากผู้บริหารเห็นว่ามีความเหมาะสมกับธุรกิจของกลุ่มบริษัทมากกว่า</w:t>
      </w:r>
    </w:p>
    <w:sectPr w:rsidR="00D92800" w:rsidRPr="00B635B3" w:rsidSect="0070222B">
      <w:headerReference w:type="default" r:id="rId20"/>
      <w:footerReference w:type="even" r:id="rId21"/>
      <w:footerReference w:type="default" r:id="rId22"/>
      <w:footerReference w:type="first" r:id="rId23"/>
      <w:pgSz w:w="11909" w:h="16834" w:code="9"/>
      <w:pgMar w:top="691" w:right="1019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9CEAD" w14:textId="77777777" w:rsidR="00512DF1" w:rsidRDefault="00512DF1" w:rsidP="004956B4">
      <w:r>
        <w:separator/>
      </w:r>
    </w:p>
  </w:endnote>
  <w:endnote w:type="continuationSeparator" w:id="0">
    <w:p w14:paraId="009116D1" w14:textId="77777777" w:rsidR="00512DF1" w:rsidRDefault="00512DF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CA74D" w14:textId="77777777" w:rsidR="00973280" w:rsidRPr="0047456A" w:rsidRDefault="00973280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20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019A7" w14:textId="77777777" w:rsidR="00973280" w:rsidRPr="00B121B2" w:rsidRDefault="00973280">
    <w:pPr>
      <w:pStyle w:val="Footer"/>
      <w:jc w:val="center"/>
      <w:rPr>
        <w:rFonts w:ascii="Angsana New" w:hAnsi="Angsana New"/>
        <w:sz w:val="30"/>
        <w:szCs w:val="30"/>
      </w:rPr>
    </w:pPr>
    <w:r w:rsidRPr="00B121B2">
      <w:rPr>
        <w:rFonts w:ascii="Angsana New" w:hAnsi="Angsana New"/>
        <w:sz w:val="30"/>
        <w:szCs w:val="30"/>
      </w:rPr>
      <w:fldChar w:fldCharType="begin"/>
    </w:r>
    <w:r w:rsidRPr="00B121B2">
      <w:rPr>
        <w:rFonts w:ascii="Angsana New" w:hAnsi="Angsana New"/>
        <w:sz w:val="30"/>
        <w:szCs w:val="30"/>
      </w:rPr>
      <w:instrText xml:space="preserve"> PAGE   \* MERGEFORMAT </w:instrText>
    </w:r>
    <w:r w:rsidRPr="00B121B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21</w:t>
    </w:r>
    <w:r w:rsidRPr="00B121B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55878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DB631CC" w14:textId="77777777" w:rsidR="00973280" w:rsidRPr="00333A2F" w:rsidRDefault="0097328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33A2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33A2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33A2F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12</w:t>
        </w:r>
        <w:r w:rsidRPr="00333A2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0E421" w14:textId="77777777" w:rsidR="00973280" w:rsidRPr="00907A32" w:rsidRDefault="00973280" w:rsidP="00B1561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 w:hint="cs"/>
        <w:i/>
        <w:iCs/>
        <w:sz w:val="30"/>
        <w:szCs w:val="30"/>
        <w:cs/>
      </w:rPr>
      <w:tab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begin"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instrText xml:space="preserve"> PAGE </w:instrTex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pt-BR"/>
      </w:rPr>
      <w:t>27</w: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AA074" w14:textId="77777777" w:rsidR="00973280" w:rsidRPr="0036699E" w:rsidRDefault="00973280" w:rsidP="0036699E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000000"/>
        <w:sz w:val="30"/>
        <w:szCs w:val="30"/>
      </w:rPr>
    </w:pPr>
    <w:r w:rsidRPr="009216E6">
      <w:rPr>
        <w:rFonts w:ascii="Angsana New" w:hAnsi="Angsana New"/>
        <w:caps/>
        <w:color w:val="000000"/>
        <w:sz w:val="30"/>
        <w:szCs w:val="30"/>
      </w:rPr>
      <w:fldChar w:fldCharType="begin"/>
    </w:r>
    <w:r w:rsidRPr="009216E6">
      <w:rPr>
        <w:rFonts w:ascii="Angsana New" w:hAnsi="Angsana New"/>
        <w:caps/>
        <w:color w:val="000000"/>
        <w:sz w:val="30"/>
        <w:szCs w:val="30"/>
      </w:rPr>
      <w:instrText xml:space="preserve"> PAGE   \* MERGEFORMAT </w:instrText>
    </w:r>
    <w:r w:rsidRPr="009216E6">
      <w:rPr>
        <w:rFonts w:ascii="Angsana New" w:hAnsi="Angsana New"/>
        <w:caps/>
        <w:color w:val="000000"/>
        <w:sz w:val="30"/>
        <w:szCs w:val="30"/>
      </w:rPr>
      <w:fldChar w:fldCharType="separate"/>
    </w:r>
    <w:r>
      <w:rPr>
        <w:rFonts w:ascii="Angsana New" w:hAnsi="Angsana New"/>
        <w:caps/>
        <w:noProof/>
        <w:color w:val="000000"/>
        <w:sz w:val="30"/>
        <w:szCs w:val="30"/>
      </w:rPr>
      <w:t>22</w:t>
    </w:r>
    <w:r w:rsidRPr="009216E6">
      <w:rPr>
        <w:rFonts w:ascii="Angsana New" w:hAnsi="Angsana New"/>
        <w:caps/>
        <w:noProof/>
        <w:color w:val="000000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21F89" w14:textId="77777777" w:rsidR="00973280" w:rsidRPr="00907A32" w:rsidRDefault="00973280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23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360B35F" w14:textId="77777777" w:rsidR="00973280" w:rsidRPr="00907A32" w:rsidRDefault="00973280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CC3ED" w14:textId="77777777" w:rsidR="00973280" w:rsidRPr="0047456A" w:rsidRDefault="00973280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FFEB5" w14:textId="77777777" w:rsidR="00973280" w:rsidRDefault="00973280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F884F" w14:textId="77777777" w:rsidR="00973280" w:rsidRPr="00907A32" w:rsidRDefault="00973280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24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3DCFDB6" w14:textId="77777777" w:rsidR="00973280" w:rsidRPr="00907A32" w:rsidRDefault="00973280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C1397" w14:textId="77777777" w:rsidR="00512DF1" w:rsidRDefault="00512DF1" w:rsidP="004956B4">
      <w:r>
        <w:separator/>
      </w:r>
    </w:p>
  </w:footnote>
  <w:footnote w:type="continuationSeparator" w:id="0">
    <w:p w14:paraId="7D7B0F2F" w14:textId="77777777" w:rsidR="00512DF1" w:rsidRDefault="00512DF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52B53" w14:textId="77777777" w:rsidR="00973280" w:rsidRPr="00C70EC6" w:rsidRDefault="00973280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301BDD74" w14:textId="77777777" w:rsidR="00973280" w:rsidRPr="00C70EC6" w:rsidRDefault="00973280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F748F8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80B7DDD" w14:textId="77777777" w:rsidR="00973280" w:rsidRDefault="00973280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Pr="00A90C0A">
      <w:rPr>
        <w:rFonts w:ascii="Angsana New" w:hAnsi="Angsana New"/>
        <w:b/>
        <w:bCs/>
        <w:sz w:val="32"/>
        <w:szCs w:val="32"/>
      </w:rPr>
      <w:t xml:space="preserve">31 </w:t>
    </w:r>
    <w:r w:rsidRPr="00A90C0A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A90C0A"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BE84F25" w14:textId="77777777" w:rsidR="00973280" w:rsidRPr="006E07AE" w:rsidRDefault="00973280">
    <w:pPr>
      <w:pStyle w:val="Head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A293E" w14:textId="77777777" w:rsidR="00973280" w:rsidRPr="0047456A" w:rsidRDefault="00973280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336CF090" w14:textId="77777777" w:rsidR="00973280" w:rsidRPr="0047456A" w:rsidRDefault="00973280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5559143" w14:textId="77777777" w:rsidR="00973280" w:rsidRPr="0047456A" w:rsidRDefault="00973280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Pr="00A90C0A">
      <w:rPr>
        <w:rFonts w:ascii="Angsana New" w:hAnsi="Angsana New"/>
        <w:b/>
        <w:bCs/>
        <w:sz w:val="32"/>
        <w:szCs w:val="32"/>
      </w:rPr>
      <w:t xml:space="preserve">31 </w:t>
    </w:r>
    <w:r w:rsidRPr="00A90C0A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A90C0A">
      <w:rPr>
        <w:rFonts w:ascii="Angsana New" w:hAnsi="Angsana New"/>
        <w:b/>
        <w:bCs/>
        <w:sz w:val="32"/>
        <w:szCs w:val="32"/>
      </w:rPr>
      <w:t xml:space="preserve">2563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EB2A615" w14:textId="77777777" w:rsidR="00973280" w:rsidRPr="0047456A" w:rsidRDefault="00973280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5FC75" w14:textId="77777777" w:rsidR="00293BE2" w:rsidRPr="009B072F" w:rsidRDefault="00293BE2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7B30546" w14:textId="77777777" w:rsidR="00293BE2" w:rsidRPr="009B072F" w:rsidRDefault="00293BE2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9DE1012" w14:textId="77777777" w:rsidR="00293BE2" w:rsidRDefault="00293BE2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Pr="00A90C0A">
      <w:rPr>
        <w:rFonts w:ascii="Angsana New" w:hAnsi="Angsana New"/>
        <w:b/>
        <w:bCs/>
        <w:sz w:val="32"/>
        <w:szCs w:val="32"/>
      </w:rPr>
      <w:t xml:space="preserve">31 </w:t>
    </w:r>
    <w:r w:rsidRPr="00A90C0A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A90C0A"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71B3A82" w14:textId="77777777" w:rsidR="00293BE2" w:rsidRDefault="00293BE2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91CAF" w14:textId="77777777" w:rsidR="00973280" w:rsidRPr="0047456A" w:rsidRDefault="00973280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01E5F1C" w14:textId="77777777" w:rsidR="00973280" w:rsidRPr="0047456A" w:rsidRDefault="00973280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833809F" w14:textId="77777777" w:rsidR="00973280" w:rsidRDefault="00973280" w:rsidP="002C6C9B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ADA5098" w14:textId="77777777" w:rsidR="00973280" w:rsidRPr="0047456A" w:rsidRDefault="00973280" w:rsidP="002C6C9B">
    <w:pPr>
      <w:pStyle w:val="Header"/>
      <w:tabs>
        <w:tab w:val="left" w:pos="0"/>
      </w:tabs>
      <w:ind w:left="450" w:hanging="450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637BB" w14:textId="77777777" w:rsidR="00973280" w:rsidRPr="00C70EC6" w:rsidRDefault="00973280" w:rsidP="00B62759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234BE4D" w14:textId="77777777" w:rsidR="00973280" w:rsidRPr="00C70EC6" w:rsidRDefault="00973280" w:rsidP="00B62759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C7560BE" w14:textId="77777777" w:rsidR="00973280" w:rsidRDefault="00973280" w:rsidP="007112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E0D51E3" w14:textId="77777777" w:rsidR="00973280" w:rsidRPr="00AC4ACA" w:rsidRDefault="00973280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E1887" w14:textId="77777777" w:rsidR="00973280" w:rsidRPr="009B072F" w:rsidRDefault="00973280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78FB355" w14:textId="77777777" w:rsidR="00973280" w:rsidRPr="009B072F" w:rsidRDefault="00973280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DF97DF" w14:textId="77777777" w:rsidR="00973280" w:rsidRPr="0047456A" w:rsidRDefault="00973280" w:rsidP="00513284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Pr="00A90C0A">
      <w:rPr>
        <w:rFonts w:ascii="Angsana New" w:hAnsi="Angsana New"/>
        <w:b/>
        <w:bCs/>
        <w:sz w:val="32"/>
        <w:szCs w:val="32"/>
      </w:rPr>
      <w:t xml:space="preserve">31 </w:t>
    </w:r>
    <w:r w:rsidRPr="00A90C0A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A90C0A">
      <w:rPr>
        <w:rFonts w:ascii="Angsana New" w:hAnsi="Angsana New"/>
        <w:b/>
        <w:bCs/>
        <w:sz w:val="32"/>
        <w:szCs w:val="32"/>
      </w:rPr>
      <w:t xml:space="preserve">2563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2D2379A" w14:textId="77777777" w:rsidR="00973280" w:rsidRDefault="00973280" w:rsidP="00513284">
    <w:pPr>
      <w:pStyle w:val="Header"/>
      <w:tabs>
        <w:tab w:val="left" w:pos="0"/>
      </w:tabs>
      <w:ind w:left="450" w:hanging="450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73D2" w14:textId="77777777" w:rsidR="00973280" w:rsidRPr="009B072F" w:rsidRDefault="00973280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DF80A98" w14:textId="77777777" w:rsidR="00973280" w:rsidRPr="009B072F" w:rsidRDefault="00973280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BB31BF" w14:textId="77777777" w:rsidR="00973280" w:rsidRDefault="00973280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7065FF" w14:textId="77777777" w:rsidR="00973280" w:rsidRDefault="00973280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4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5"/>
  </w:num>
  <w:num w:numId="4">
    <w:abstractNumId w:val="23"/>
  </w:num>
  <w:num w:numId="5">
    <w:abstractNumId w:val="20"/>
  </w:num>
  <w:num w:numId="6">
    <w:abstractNumId w:val="3"/>
  </w:num>
  <w:num w:numId="7">
    <w:abstractNumId w:val="22"/>
  </w:num>
  <w:num w:numId="8">
    <w:abstractNumId w:val="7"/>
  </w:num>
  <w:num w:numId="9">
    <w:abstractNumId w:val="10"/>
  </w:num>
  <w:num w:numId="10">
    <w:abstractNumId w:val="17"/>
  </w:num>
  <w:num w:numId="11">
    <w:abstractNumId w:val="16"/>
  </w:num>
  <w:num w:numId="12">
    <w:abstractNumId w:val="6"/>
  </w:num>
  <w:num w:numId="13">
    <w:abstractNumId w:val="5"/>
  </w:num>
  <w:num w:numId="14">
    <w:abstractNumId w:val="12"/>
  </w:num>
  <w:num w:numId="15">
    <w:abstractNumId w:val="18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6"/>
  </w:num>
  <w:num w:numId="21">
    <w:abstractNumId w:val="14"/>
  </w:num>
  <w:num w:numId="22">
    <w:abstractNumId w:val="19"/>
  </w:num>
  <w:num w:numId="23">
    <w:abstractNumId w:val="9"/>
  </w:num>
  <w:num w:numId="24">
    <w:abstractNumId w:val="0"/>
  </w:num>
  <w:num w:numId="25">
    <w:abstractNumId w:val="21"/>
  </w:num>
  <w:num w:numId="26">
    <w:abstractNumId w:val="15"/>
  </w:num>
  <w:num w:numId="27">
    <w:abstractNumId w:val="24"/>
  </w:num>
  <w:num w:numId="2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10EA"/>
    <w:rsid w:val="000014D6"/>
    <w:rsid w:val="000019C7"/>
    <w:rsid w:val="000019E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C4A"/>
    <w:rsid w:val="000065DC"/>
    <w:rsid w:val="00006750"/>
    <w:rsid w:val="00006C27"/>
    <w:rsid w:val="00007791"/>
    <w:rsid w:val="000077D3"/>
    <w:rsid w:val="00007A87"/>
    <w:rsid w:val="00010663"/>
    <w:rsid w:val="0001120F"/>
    <w:rsid w:val="00011380"/>
    <w:rsid w:val="000118E9"/>
    <w:rsid w:val="000119AB"/>
    <w:rsid w:val="00011A9F"/>
    <w:rsid w:val="000124DD"/>
    <w:rsid w:val="0001283B"/>
    <w:rsid w:val="00012C38"/>
    <w:rsid w:val="00013521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B56"/>
    <w:rsid w:val="00016071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17B36"/>
    <w:rsid w:val="000200D1"/>
    <w:rsid w:val="00020220"/>
    <w:rsid w:val="000208EF"/>
    <w:rsid w:val="00020EBB"/>
    <w:rsid w:val="000210C1"/>
    <w:rsid w:val="0002120F"/>
    <w:rsid w:val="00021210"/>
    <w:rsid w:val="000213F2"/>
    <w:rsid w:val="00021713"/>
    <w:rsid w:val="00021A9E"/>
    <w:rsid w:val="00021B44"/>
    <w:rsid w:val="00021E09"/>
    <w:rsid w:val="00021E20"/>
    <w:rsid w:val="00021EFE"/>
    <w:rsid w:val="000221F0"/>
    <w:rsid w:val="000228EA"/>
    <w:rsid w:val="00022D3B"/>
    <w:rsid w:val="00022D62"/>
    <w:rsid w:val="0002371F"/>
    <w:rsid w:val="00023765"/>
    <w:rsid w:val="00023ACA"/>
    <w:rsid w:val="00023E11"/>
    <w:rsid w:val="00023F18"/>
    <w:rsid w:val="0002441F"/>
    <w:rsid w:val="0002445D"/>
    <w:rsid w:val="00024520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4A8"/>
    <w:rsid w:val="00035623"/>
    <w:rsid w:val="00035793"/>
    <w:rsid w:val="00035AA5"/>
    <w:rsid w:val="00035D45"/>
    <w:rsid w:val="00035EC0"/>
    <w:rsid w:val="00036FFD"/>
    <w:rsid w:val="000372E2"/>
    <w:rsid w:val="00037439"/>
    <w:rsid w:val="000375FC"/>
    <w:rsid w:val="00037B04"/>
    <w:rsid w:val="00037CED"/>
    <w:rsid w:val="00037EC7"/>
    <w:rsid w:val="00037FB8"/>
    <w:rsid w:val="0004002E"/>
    <w:rsid w:val="0004027E"/>
    <w:rsid w:val="00040A86"/>
    <w:rsid w:val="00040AAF"/>
    <w:rsid w:val="000412DA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B68"/>
    <w:rsid w:val="0004613D"/>
    <w:rsid w:val="00046490"/>
    <w:rsid w:val="0004693B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2201"/>
    <w:rsid w:val="0005250D"/>
    <w:rsid w:val="00052567"/>
    <w:rsid w:val="00052870"/>
    <w:rsid w:val="00052A3A"/>
    <w:rsid w:val="0005317C"/>
    <w:rsid w:val="00053BE3"/>
    <w:rsid w:val="0005400D"/>
    <w:rsid w:val="000540A2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4DA"/>
    <w:rsid w:val="000578B9"/>
    <w:rsid w:val="00057AF4"/>
    <w:rsid w:val="000600D0"/>
    <w:rsid w:val="000601D4"/>
    <w:rsid w:val="0006029F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BE2"/>
    <w:rsid w:val="00065107"/>
    <w:rsid w:val="000656E1"/>
    <w:rsid w:val="000658D8"/>
    <w:rsid w:val="00065C80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CB5"/>
    <w:rsid w:val="00066E5E"/>
    <w:rsid w:val="0006713A"/>
    <w:rsid w:val="00067B88"/>
    <w:rsid w:val="00067D22"/>
    <w:rsid w:val="0007005B"/>
    <w:rsid w:val="00070131"/>
    <w:rsid w:val="00070279"/>
    <w:rsid w:val="0007042E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D65"/>
    <w:rsid w:val="00072DB5"/>
    <w:rsid w:val="00072F76"/>
    <w:rsid w:val="000730CF"/>
    <w:rsid w:val="000731B6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71"/>
    <w:rsid w:val="0007509B"/>
    <w:rsid w:val="000751B4"/>
    <w:rsid w:val="000754D3"/>
    <w:rsid w:val="000756BC"/>
    <w:rsid w:val="000757A0"/>
    <w:rsid w:val="00075A1C"/>
    <w:rsid w:val="0007630B"/>
    <w:rsid w:val="00076912"/>
    <w:rsid w:val="00076F71"/>
    <w:rsid w:val="000775FE"/>
    <w:rsid w:val="000779D2"/>
    <w:rsid w:val="000803C6"/>
    <w:rsid w:val="00080464"/>
    <w:rsid w:val="00080555"/>
    <w:rsid w:val="000806A5"/>
    <w:rsid w:val="00080736"/>
    <w:rsid w:val="0008083D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957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93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48C"/>
    <w:rsid w:val="00095168"/>
    <w:rsid w:val="000951B3"/>
    <w:rsid w:val="00095521"/>
    <w:rsid w:val="00095695"/>
    <w:rsid w:val="00095755"/>
    <w:rsid w:val="000966C6"/>
    <w:rsid w:val="00096D73"/>
    <w:rsid w:val="00096DF5"/>
    <w:rsid w:val="000973E8"/>
    <w:rsid w:val="00097415"/>
    <w:rsid w:val="000974DB"/>
    <w:rsid w:val="0009756E"/>
    <w:rsid w:val="00097D29"/>
    <w:rsid w:val="00097EFB"/>
    <w:rsid w:val="000A0666"/>
    <w:rsid w:val="000A0B25"/>
    <w:rsid w:val="000A120F"/>
    <w:rsid w:val="000A1275"/>
    <w:rsid w:val="000A1422"/>
    <w:rsid w:val="000A155D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C73"/>
    <w:rsid w:val="000A35D5"/>
    <w:rsid w:val="000A3AF1"/>
    <w:rsid w:val="000A3CF4"/>
    <w:rsid w:val="000A418E"/>
    <w:rsid w:val="000A4274"/>
    <w:rsid w:val="000A439B"/>
    <w:rsid w:val="000A44A2"/>
    <w:rsid w:val="000A4A6D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506F"/>
    <w:rsid w:val="000B508A"/>
    <w:rsid w:val="000B55C0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248"/>
    <w:rsid w:val="000C666D"/>
    <w:rsid w:val="000C684B"/>
    <w:rsid w:val="000C6B58"/>
    <w:rsid w:val="000C6C8B"/>
    <w:rsid w:val="000C6CD8"/>
    <w:rsid w:val="000C6D34"/>
    <w:rsid w:val="000C773B"/>
    <w:rsid w:val="000C7A2F"/>
    <w:rsid w:val="000C7C1D"/>
    <w:rsid w:val="000C7D2D"/>
    <w:rsid w:val="000D010E"/>
    <w:rsid w:val="000D0113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6E3"/>
    <w:rsid w:val="000D3DC5"/>
    <w:rsid w:val="000D41FB"/>
    <w:rsid w:val="000D42B6"/>
    <w:rsid w:val="000D4B30"/>
    <w:rsid w:val="000D4CBE"/>
    <w:rsid w:val="000D4E70"/>
    <w:rsid w:val="000D50EC"/>
    <w:rsid w:val="000D54AE"/>
    <w:rsid w:val="000D58E7"/>
    <w:rsid w:val="000D5A22"/>
    <w:rsid w:val="000D5B99"/>
    <w:rsid w:val="000D626E"/>
    <w:rsid w:val="000D68BE"/>
    <w:rsid w:val="000D6CAA"/>
    <w:rsid w:val="000D6CD1"/>
    <w:rsid w:val="000D6CF8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6DA"/>
    <w:rsid w:val="000E1821"/>
    <w:rsid w:val="000E1A80"/>
    <w:rsid w:val="000E1D58"/>
    <w:rsid w:val="000E1E4D"/>
    <w:rsid w:val="000E1EDA"/>
    <w:rsid w:val="000E1F3F"/>
    <w:rsid w:val="000E2091"/>
    <w:rsid w:val="000E2213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625"/>
    <w:rsid w:val="00103743"/>
    <w:rsid w:val="00103920"/>
    <w:rsid w:val="00103DD9"/>
    <w:rsid w:val="0010401D"/>
    <w:rsid w:val="001042AA"/>
    <w:rsid w:val="00104A46"/>
    <w:rsid w:val="00105057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50C"/>
    <w:rsid w:val="001077C4"/>
    <w:rsid w:val="00107C76"/>
    <w:rsid w:val="00107CE9"/>
    <w:rsid w:val="00110103"/>
    <w:rsid w:val="00110224"/>
    <w:rsid w:val="001104E0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60B1"/>
    <w:rsid w:val="0011617A"/>
    <w:rsid w:val="0011630E"/>
    <w:rsid w:val="001164A4"/>
    <w:rsid w:val="0011683D"/>
    <w:rsid w:val="00116940"/>
    <w:rsid w:val="00116BB6"/>
    <w:rsid w:val="0011714E"/>
    <w:rsid w:val="00117B4D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046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C10"/>
    <w:rsid w:val="00126CD8"/>
    <w:rsid w:val="00126FEB"/>
    <w:rsid w:val="00127299"/>
    <w:rsid w:val="00127496"/>
    <w:rsid w:val="001274BC"/>
    <w:rsid w:val="0012751C"/>
    <w:rsid w:val="0012753C"/>
    <w:rsid w:val="00127829"/>
    <w:rsid w:val="001300C1"/>
    <w:rsid w:val="00130305"/>
    <w:rsid w:val="00130989"/>
    <w:rsid w:val="00130E5F"/>
    <w:rsid w:val="00130F68"/>
    <w:rsid w:val="00130FE1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907"/>
    <w:rsid w:val="00143F4D"/>
    <w:rsid w:val="001440FF"/>
    <w:rsid w:val="0014422D"/>
    <w:rsid w:val="001443B2"/>
    <w:rsid w:val="00144B23"/>
    <w:rsid w:val="00144C05"/>
    <w:rsid w:val="00144DA2"/>
    <w:rsid w:val="001451E7"/>
    <w:rsid w:val="001459BF"/>
    <w:rsid w:val="00145CB4"/>
    <w:rsid w:val="001466A2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C05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880"/>
    <w:rsid w:val="00152A3E"/>
    <w:rsid w:val="00152B69"/>
    <w:rsid w:val="0015309D"/>
    <w:rsid w:val="001530BF"/>
    <w:rsid w:val="00153335"/>
    <w:rsid w:val="001538E8"/>
    <w:rsid w:val="00153B72"/>
    <w:rsid w:val="00153C2E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5CFA"/>
    <w:rsid w:val="00155EC8"/>
    <w:rsid w:val="001560CB"/>
    <w:rsid w:val="001561C0"/>
    <w:rsid w:val="00156481"/>
    <w:rsid w:val="00156C81"/>
    <w:rsid w:val="001571A2"/>
    <w:rsid w:val="001574BE"/>
    <w:rsid w:val="0015761F"/>
    <w:rsid w:val="00157F14"/>
    <w:rsid w:val="00160821"/>
    <w:rsid w:val="00160938"/>
    <w:rsid w:val="00160F70"/>
    <w:rsid w:val="00160FCF"/>
    <w:rsid w:val="00161A6D"/>
    <w:rsid w:val="00161A84"/>
    <w:rsid w:val="00161AB0"/>
    <w:rsid w:val="00161E33"/>
    <w:rsid w:val="001620C9"/>
    <w:rsid w:val="001620EB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39"/>
    <w:rsid w:val="001661CB"/>
    <w:rsid w:val="00166969"/>
    <w:rsid w:val="0016711F"/>
    <w:rsid w:val="00167312"/>
    <w:rsid w:val="00167A25"/>
    <w:rsid w:val="00167B94"/>
    <w:rsid w:val="00167E4A"/>
    <w:rsid w:val="0017096B"/>
    <w:rsid w:val="00171211"/>
    <w:rsid w:val="001712BA"/>
    <w:rsid w:val="001717D9"/>
    <w:rsid w:val="00171BB4"/>
    <w:rsid w:val="00171D05"/>
    <w:rsid w:val="001720CD"/>
    <w:rsid w:val="00172840"/>
    <w:rsid w:val="00172B9E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492"/>
    <w:rsid w:val="00175778"/>
    <w:rsid w:val="00176128"/>
    <w:rsid w:val="001762F1"/>
    <w:rsid w:val="00176312"/>
    <w:rsid w:val="001765E5"/>
    <w:rsid w:val="00176711"/>
    <w:rsid w:val="001768F0"/>
    <w:rsid w:val="001777DF"/>
    <w:rsid w:val="001805DF"/>
    <w:rsid w:val="001808C6"/>
    <w:rsid w:val="00180BF0"/>
    <w:rsid w:val="00180EEB"/>
    <w:rsid w:val="00181251"/>
    <w:rsid w:val="0018159A"/>
    <w:rsid w:val="00181609"/>
    <w:rsid w:val="00181AAC"/>
    <w:rsid w:val="00181D8B"/>
    <w:rsid w:val="00181DDF"/>
    <w:rsid w:val="00182000"/>
    <w:rsid w:val="00182238"/>
    <w:rsid w:val="0018231E"/>
    <w:rsid w:val="00182344"/>
    <w:rsid w:val="00182422"/>
    <w:rsid w:val="001829C5"/>
    <w:rsid w:val="00183138"/>
    <w:rsid w:val="0018316F"/>
    <w:rsid w:val="001833FE"/>
    <w:rsid w:val="00183A2C"/>
    <w:rsid w:val="00184104"/>
    <w:rsid w:val="00184878"/>
    <w:rsid w:val="00184AB6"/>
    <w:rsid w:val="00184BC0"/>
    <w:rsid w:val="00184D70"/>
    <w:rsid w:val="00184FD3"/>
    <w:rsid w:val="001851A8"/>
    <w:rsid w:val="0018539B"/>
    <w:rsid w:val="001853F3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300"/>
    <w:rsid w:val="001906F2"/>
    <w:rsid w:val="001908C0"/>
    <w:rsid w:val="00190DEA"/>
    <w:rsid w:val="00191131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19B"/>
    <w:rsid w:val="00193264"/>
    <w:rsid w:val="001934BF"/>
    <w:rsid w:val="00194039"/>
    <w:rsid w:val="001941DB"/>
    <w:rsid w:val="0019421C"/>
    <w:rsid w:val="00194490"/>
    <w:rsid w:val="00194757"/>
    <w:rsid w:val="00194BD3"/>
    <w:rsid w:val="00194BF2"/>
    <w:rsid w:val="00194EB5"/>
    <w:rsid w:val="001955F1"/>
    <w:rsid w:val="00195689"/>
    <w:rsid w:val="00195BBD"/>
    <w:rsid w:val="00195CA7"/>
    <w:rsid w:val="00195E4C"/>
    <w:rsid w:val="00195ED5"/>
    <w:rsid w:val="00196172"/>
    <w:rsid w:val="00196E40"/>
    <w:rsid w:val="00196E60"/>
    <w:rsid w:val="00196F2B"/>
    <w:rsid w:val="00196F38"/>
    <w:rsid w:val="00196F74"/>
    <w:rsid w:val="00197AF6"/>
    <w:rsid w:val="00197C0F"/>
    <w:rsid w:val="00197E25"/>
    <w:rsid w:val="00197EC9"/>
    <w:rsid w:val="00197FF4"/>
    <w:rsid w:val="001A0111"/>
    <w:rsid w:val="001A0865"/>
    <w:rsid w:val="001A0F04"/>
    <w:rsid w:val="001A15C7"/>
    <w:rsid w:val="001A1649"/>
    <w:rsid w:val="001A1825"/>
    <w:rsid w:val="001A1FF6"/>
    <w:rsid w:val="001A2197"/>
    <w:rsid w:val="001A2787"/>
    <w:rsid w:val="001A27FB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2DD"/>
    <w:rsid w:val="001B355B"/>
    <w:rsid w:val="001B3DA7"/>
    <w:rsid w:val="001B3DAD"/>
    <w:rsid w:val="001B4023"/>
    <w:rsid w:val="001B425C"/>
    <w:rsid w:val="001B4547"/>
    <w:rsid w:val="001B4989"/>
    <w:rsid w:val="001B4D95"/>
    <w:rsid w:val="001B4F1E"/>
    <w:rsid w:val="001B4F61"/>
    <w:rsid w:val="001B559F"/>
    <w:rsid w:val="001B57CB"/>
    <w:rsid w:val="001B58BF"/>
    <w:rsid w:val="001B58E5"/>
    <w:rsid w:val="001B5AD8"/>
    <w:rsid w:val="001B5B9E"/>
    <w:rsid w:val="001B61B3"/>
    <w:rsid w:val="001B6335"/>
    <w:rsid w:val="001B6651"/>
    <w:rsid w:val="001B6A5C"/>
    <w:rsid w:val="001B6D24"/>
    <w:rsid w:val="001B7350"/>
    <w:rsid w:val="001C00B7"/>
    <w:rsid w:val="001C06C6"/>
    <w:rsid w:val="001C0819"/>
    <w:rsid w:val="001C0A14"/>
    <w:rsid w:val="001C0A55"/>
    <w:rsid w:val="001C16DA"/>
    <w:rsid w:val="001C1778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218"/>
    <w:rsid w:val="001C6F7D"/>
    <w:rsid w:val="001C6F8A"/>
    <w:rsid w:val="001C729A"/>
    <w:rsid w:val="001C7419"/>
    <w:rsid w:val="001C75B1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954"/>
    <w:rsid w:val="001D6D85"/>
    <w:rsid w:val="001D7310"/>
    <w:rsid w:val="001D73B3"/>
    <w:rsid w:val="001D73DA"/>
    <w:rsid w:val="001D7580"/>
    <w:rsid w:val="001D76BB"/>
    <w:rsid w:val="001D7728"/>
    <w:rsid w:val="001D7781"/>
    <w:rsid w:val="001D7A16"/>
    <w:rsid w:val="001D7CDB"/>
    <w:rsid w:val="001E00D6"/>
    <w:rsid w:val="001E00F7"/>
    <w:rsid w:val="001E062D"/>
    <w:rsid w:val="001E07B6"/>
    <w:rsid w:val="001E14A5"/>
    <w:rsid w:val="001E1C75"/>
    <w:rsid w:val="001E2171"/>
    <w:rsid w:val="001E225E"/>
    <w:rsid w:val="001E2B35"/>
    <w:rsid w:val="001E2B3B"/>
    <w:rsid w:val="001E2DC8"/>
    <w:rsid w:val="001E30E3"/>
    <w:rsid w:val="001E33E9"/>
    <w:rsid w:val="001E3685"/>
    <w:rsid w:val="001E3760"/>
    <w:rsid w:val="001E3EF0"/>
    <w:rsid w:val="001E4058"/>
    <w:rsid w:val="001E46BE"/>
    <w:rsid w:val="001E5223"/>
    <w:rsid w:val="001E5B8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6E68"/>
    <w:rsid w:val="001E742F"/>
    <w:rsid w:val="001E75DB"/>
    <w:rsid w:val="001E761E"/>
    <w:rsid w:val="001E789C"/>
    <w:rsid w:val="001E7AFD"/>
    <w:rsid w:val="001E7F32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353C"/>
    <w:rsid w:val="0020370A"/>
    <w:rsid w:val="00204550"/>
    <w:rsid w:val="00204B00"/>
    <w:rsid w:val="00204B6D"/>
    <w:rsid w:val="00204D9D"/>
    <w:rsid w:val="00204F7F"/>
    <w:rsid w:val="0020553A"/>
    <w:rsid w:val="00205B17"/>
    <w:rsid w:val="00205BEB"/>
    <w:rsid w:val="00205CE7"/>
    <w:rsid w:val="00205D88"/>
    <w:rsid w:val="002060AD"/>
    <w:rsid w:val="00206419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C85"/>
    <w:rsid w:val="00210ED3"/>
    <w:rsid w:val="0021142B"/>
    <w:rsid w:val="002117E6"/>
    <w:rsid w:val="002118FC"/>
    <w:rsid w:val="00211981"/>
    <w:rsid w:val="00212368"/>
    <w:rsid w:val="002124F0"/>
    <w:rsid w:val="00212790"/>
    <w:rsid w:val="00212945"/>
    <w:rsid w:val="00212ABB"/>
    <w:rsid w:val="00212F0F"/>
    <w:rsid w:val="00212F3A"/>
    <w:rsid w:val="00213228"/>
    <w:rsid w:val="00213F7A"/>
    <w:rsid w:val="0021438A"/>
    <w:rsid w:val="00214872"/>
    <w:rsid w:val="002148EB"/>
    <w:rsid w:val="0021493A"/>
    <w:rsid w:val="00214D4E"/>
    <w:rsid w:val="002157BA"/>
    <w:rsid w:val="00215C46"/>
    <w:rsid w:val="00215EA4"/>
    <w:rsid w:val="00216231"/>
    <w:rsid w:val="00216305"/>
    <w:rsid w:val="00217021"/>
    <w:rsid w:val="0021715C"/>
    <w:rsid w:val="00217231"/>
    <w:rsid w:val="002173F4"/>
    <w:rsid w:val="002174E8"/>
    <w:rsid w:val="002175D6"/>
    <w:rsid w:val="002178AF"/>
    <w:rsid w:val="00217C1E"/>
    <w:rsid w:val="00217E10"/>
    <w:rsid w:val="002201B6"/>
    <w:rsid w:val="002202CD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3920"/>
    <w:rsid w:val="00224239"/>
    <w:rsid w:val="002243D9"/>
    <w:rsid w:val="002247CA"/>
    <w:rsid w:val="002249B1"/>
    <w:rsid w:val="00224ED1"/>
    <w:rsid w:val="00225043"/>
    <w:rsid w:val="002250D4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F14"/>
    <w:rsid w:val="00233208"/>
    <w:rsid w:val="0023343B"/>
    <w:rsid w:val="00233594"/>
    <w:rsid w:val="00233ABB"/>
    <w:rsid w:val="00234100"/>
    <w:rsid w:val="002347F5"/>
    <w:rsid w:val="00234821"/>
    <w:rsid w:val="00234E29"/>
    <w:rsid w:val="0023540B"/>
    <w:rsid w:val="0023558C"/>
    <w:rsid w:val="0023597C"/>
    <w:rsid w:val="00235B0A"/>
    <w:rsid w:val="00235E3D"/>
    <w:rsid w:val="00235E43"/>
    <w:rsid w:val="0023625D"/>
    <w:rsid w:val="00236989"/>
    <w:rsid w:val="00236B65"/>
    <w:rsid w:val="00236F24"/>
    <w:rsid w:val="00237055"/>
    <w:rsid w:val="00237364"/>
    <w:rsid w:val="00237670"/>
    <w:rsid w:val="002377A9"/>
    <w:rsid w:val="00237B37"/>
    <w:rsid w:val="00237CE8"/>
    <w:rsid w:val="00237E1D"/>
    <w:rsid w:val="00240130"/>
    <w:rsid w:val="00240217"/>
    <w:rsid w:val="002403BF"/>
    <w:rsid w:val="0024057D"/>
    <w:rsid w:val="00240791"/>
    <w:rsid w:val="00240C21"/>
    <w:rsid w:val="00241504"/>
    <w:rsid w:val="00241682"/>
    <w:rsid w:val="002416D6"/>
    <w:rsid w:val="00241727"/>
    <w:rsid w:val="002417F3"/>
    <w:rsid w:val="002421C8"/>
    <w:rsid w:val="0024220D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9D6"/>
    <w:rsid w:val="00245B37"/>
    <w:rsid w:val="00245B38"/>
    <w:rsid w:val="00246221"/>
    <w:rsid w:val="002462C5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8B7"/>
    <w:rsid w:val="00257A35"/>
    <w:rsid w:val="00257D8B"/>
    <w:rsid w:val="00257E2F"/>
    <w:rsid w:val="002606A4"/>
    <w:rsid w:val="00260E6A"/>
    <w:rsid w:val="00260ECE"/>
    <w:rsid w:val="002611CC"/>
    <w:rsid w:val="00261324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77"/>
    <w:rsid w:val="00267232"/>
    <w:rsid w:val="002672BF"/>
    <w:rsid w:val="00267757"/>
    <w:rsid w:val="00267AE7"/>
    <w:rsid w:val="002701C3"/>
    <w:rsid w:val="002705FF"/>
    <w:rsid w:val="00270DB8"/>
    <w:rsid w:val="00270ECA"/>
    <w:rsid w:val="002710FC"/>
    <w:rsid w:val="00271550"/>
    <w:rsid w:val="0027188B"/>
    <w:rsid w:val="00271B33"/>
    <w:rsid w:val="00272060"/>
    <w:rsid w:val="00272084"/>
    <w:rsid w:val="0027208A"/>
    <w:rsid w:val="00272271"/>
    <w:rsid w:val="0027261F"/>
    <w:rsid w:val="00272A3D"/>
    <w:rsid w:val="00272D32"/>
    <w:rsid w:val="00273D16"/>
    <w:rsid w:val="00274322"/>
    <w:rsid w:val="002749B7"/>
    <w:rsid w:val="00274EE5"/>
    <w:rsid w:val="00275011"/>
    <w:rsid w:val="0027529E"/>
    <w:rsid w:val="002752AE"/>
    <w:rsid w:val="002755CB"/>
    <w:rsid w:val="0027560D"/>
    <w:rsid w:val="002757D6"/>
    <w:rsid w:val="00275A17"/>
    <w:rsid w:val="00275E7A"/>
    <w:rsid w:val="00275F32"/>
    <w:rsid w:val="00275F65"/>
    <w:rsid w:val="002761F1"/>
    <w:rsid w:val="0027631E"/>
    <w:rsid w:val="00276CD0"/>
    <w:rsid w:val="002770CE"/>
    <w:rsid w:val="0027727C"/>
    <w:rsid w:val="00277BD7"/>
    <w:rsid w:val="00277EEC"/>
    <w:rsid w:val="00280535"/>
    <w:rsid w:val="002805F4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49A1"/>
    <w:rsid w:val="002853DA"/>
    <w:rsid w:val="0028570F"/>
    <w:rsid w:val="00285B7A"/>
    <w:rsid w:val="00285F68"/>
    <w:rsid w:val="002862A4"/>
    <w:rsid w:val="00286694"/>
    <w:rsid w:val="00286747"/>
    <w:rsid w:val="0028689B"/>
    <w:rsid w:val="00286E4B"/>
    <w:rsid w:val="002870FC"/>
    <w:rsid w:val="00287590"/>
    <w:rsid w:val="00287F1D"/>
    <w:rsid w:val="002900C0"/>
    <w:rsid w:val="00290917"/>
    <w:rsid w:val="00291520"/>
    <w:rsid w:val="00291C43"/>
    <w:rsid w:val="002920F3"/>
    <w:rsid w:val="00292489"/>
    <w:rsid w:val="002927CE"/>
    <w:rsid w:val="0029293F"/>
    <w:rsid w:val="00292E9E"/>
    <w:rsid w:val="00292F4D"/>
    <w:rsid w:val="0029320F"/>
    <w:rsid w:val="00293260"/>
    <w:rsid w:val="00293476"/>
    <w:rsid w:val="00293613"/>
    <w:rsid w:val="00293942"/>
    <w:rsid w:val="00293BE2"/>
    <w:rsid w:val="00293CB5"/>
    <w:rsid w:val="002941DF"/>
    <w:rsid w:val="002942F8"/>
    <w:rsid w:val="00294528"/>
    <w:rsid w:val="00294766"/>
    <w:rsid w:val="00294BB1"/>
    <w:rsid w:val="00294BEA"/>
    <w:rsid w:val="002955A5"/>
    <w:rsid w:val="00295629"/>
    <w:rsid w:val="00295912"/>
    <w:rsid w:val="00295F99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42C6"/>
    <w:rsid w:val="002A471D"/>
    <w:rsid w:val="002A4EB1"/>
    <w:rsid w:val="002A5368"/>
    <w:rsid w:val="002A5DDC"/>
    <w:rsid w:val="002A60A3"/>
    <w:rsid w:val="002A6151"/>
    <w:rsid w:val="002A66DE"/>
    <w:rsid w:val="002A692F"/>
    <w:rsid w:val="002A713D"/>
    <w:rsid w:val="002A7247"/>
    <w:rsid w:val="002A77C6"/>
    <w:rsid w:val="002A7A9A"/>
    <w:rsid w:val="002A7D6A"/>
    <w:rsid w:val="002A7E54"/>
    <w:rsid w:val="002A7ECA"/>
    <w:rsid w:val="002A7ED7"/>
    <w:rsid w:val="002B04DF"/>
    <w:rsid w:val="002B148C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44F4"/>
    <w:rsid w:val="002B4875"/>
    <w:rsid w:val="002B4964"/>
    <w:rsid w:val="002B4C0E"/>
    <w:rsid w:val="002B56FA"/>
    <w:rsid w:val="002B5796"/>
    <w:rsid w:val="002B586D"/>
    <w:rsid w:val="002B5AAD"/>
    <w:rsid w:val="002B5D03"/>
    <w:rsid w:val="002B617D"/>
    <w:rsid w:val="002B659A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DF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C9B"/>
    <w:rsid w:val="002C6E81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8CF"/>
    <w:rsid w:val="002D4A46"/>
    <w:rsid w:val="002D4CCE"/>
    <w:rsid w:val="002D50E9"/>
    <w:rsid w:val="002D51A0"/>
    <w:rsid w:val="002D52FD"/>
    <w:rsid w:val="002D58F3"/>
    <w:rsid w:val="002D642B"/>
    <w:rsid w:val="002D6670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D36"/>
    <w:rsid w:val="002E1F53"/>
    <w:rsid w:val="002E2301"/>
    <w:rsid w:val="002E2520"/>
    <w:rsid w:val="002E2783"/>
    <w:rsid w:val="002E2A3A"/>
    <w:rsid w:val="002E2BC3"/>
    <w:rsid w:val="002E2F65"/>
    <w:rsid w:val="002E30E6"/>
    <w:rsid w:val="002E31D8"/>
    <w:rsid w:val="002E340A"/>
    <w:rsid w:val="002E39AD"/>
    <w:rsid w:val="002E3A78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A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3004"/>
    <w:rsid w:val="002F3473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F66"/>
    <w:rsid w:val="002F5F9E"/>
    <w:rsid w:val="002F5FF9"/>
    <w:rsid w:val="002F61BB"/>
    <w:rsid w:val="002F629C"/>
    <w:rsid w:val="002F6366"/>
    <w:rsid w:val="002F63E8"/>
    <w:rsid w:val="002F68D2"/>
    <w:rsid w:val="002F6DE7"/>
    <w:rsid w:val="002F6E68"/>
    <w:rsid w:val="002F6EB3"/>
    <w:rsid w:val="002F6FD2"/>
    <w:rsid w:val="002F7344"/>
    <w:rsid w:val="002F749E"/>
    <w:rsid w:val="002F79CF"/>
    <w:rsid w:val="002F7A26"/>
    <w:rsid w:val="002F7D01"/>
    <w:rsid w:val="00300014"/>
    <w:rsid w:val="003000B9"/>
    <w:rsid w:val="00300121"/>
    <w:rsid w:val="00300D67"/>
    <w:rsid w:val="00301A71"/>
    <w:rsid w:val="00301DE0"/>
    <w:rsid w:val="00302038"/>
    <w:rsid w:val="0030208F"/>
    <w:rsid w:val="003022D7"/>
    <w:rsid w:val="00302A0B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6A5"/>
    <w:rsid w:val="00307B68"/>
    <w:rsid w:val="00307DBF"/>
    <w:rsid w:val="00307DFC"/>
    <w:rsid w:val="00310003"/>
    <w:rsid w:val="00310360"/>
    <w:rsid w:val="003104D8"/>
    <w:rsid w:val="0031062C"/>
    <w:rsid w:val="00310931"/>
    <w:rsid w:val="003109CF"/>
    <w:rsid w:val="003109FE"/>
    <w:rsid w:val="00310B2F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9B"/>
    <w:rsid w:val="00312B5D"/>
    <w:rsid w:val="00312ED9"/>
    <w:rsid w:val="0031333C"/>
    <w:rsid w:val="00313B91"/>
    <w:rsid w:val="00313EC1"/>
    <w:rsid w:val="00314831"/>
    <w:rsid w:val="00314BDB"/>
    <w:rsid w:val="00314FC3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20067"/>
    <w:rsid w:val="00320526"/>
    <w:rsid w:val="00320782"/>
    <w:rsid w:val="00320F6B"/>
    <w:rsid w:val="00320FE3"/>
    <w:rsid w:val="00321245"/>
    <w:rsid w:val="0032162E"/>
    <w:rsid w:val="003221F2"/>
    <w:rsid w:val="003223A1"/>
    <w:rsid w:val="003235D1"/>
    <w:rsid w:val="003235EA"/>
    <w:rsid w:val="00323734"/>
    <w:rsid w:val="00323D5D"/>
    <w:rsid w:val="00324010"/>
    <w:rsid w:val="003245A3"/>
    <w:rsid w:val="0032481D"/>
    <w:rsid w:val="00324909"/>
    <w:rsid w:val="00324E55"/>
    <w:rsid w:val="00325339"/>
    <w:rsid w:val="003254F4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B72"/>
    <w:rsid w:val="00331E9D"/>
    <w:rsid w:val="00332275"/>
    <w:rsid w:val="003323CB"/>
    <w:rsid w:val="003325ED"/>
    <w:rsid w:val="003325EE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36A"/>
    <w:rsid w:val="003359B5"/>
    <w:rsid w:val="00335F55"/>
    <w:rsid w:val="0033647F"/>
    <w:rsid w:val="003368B1"/>
    <w:rsid w:val="00336A3B"/>
    <w:rsid w:val="00336A50"/>
    <w:rsid w:val="00336BEE"/>
    <w:rsid w:val="00336E0F"/>
    <w:rsid w:val="00336EFA"/>
    <w:rsid w:val="003374B7"/>
    <w:rsid w:val="003378C0"/>
    <w:rsid w:val="00337BB4"/>
    <w:rsid w:val="00340319"/>
    <w:rsid w:val="003408E2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687"/>
    <w:rsid w:val="003507A9"/>
    <w:rsid w:val="0035091E"/>
    <w:rsid w:val="00350C3B"/>
    <w:rsid w:val="00350DE0"/>
    <w:rsid w:val="00350FA3"/>
    <w:rsid w:val="00351006"/>
    <w:rsid w:val="0035128B"/>
    <w:rsid w:val="00351406"/>
    <w:rsid w:val="003515BC"/>
    <w:rsid w:val="0035176A"/>
    <w:rsid w:val="00351EFF"/>
    <w:rsid w:val="003520EF"/>
    <w:rsid w:val="00352109"/>
    <w:rsid w:val="003526F2"/>
    <w:rsid w:val="0035279E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871"/>
    <w:rsid w:val="003569DF"/>
    <w:rsid w:val="00356A46"/>
    <w:rsid w:val="00357A7B"/>
    <w:rsid w:val="00357C07"/>
    <w:rsid w:val="003602DF"/>
    <w:rsid w:val="00360561"/>
    <w:rsid w:val="003607DD"/>
    <w:rsid w:val="0036091D"/>
    <w:rsid w:val="003614BE"/>
    <w:rsid w:val="00361836"/>
    <w:rsid w:val="00361875"/>
    <w:rsid w:val="00361BDE"/>
    <w:rsid w:val="00361F00"/>
    <w:rsid w:val="0036201C"/>
    <w:rsid w:val="00362219"/>
    <w:rsid w:val="00362566"/>
    <w:rsid w:val="00362D5B"/>
    <w:rsid w:val="00362FAB"/>
    <w:rsid w:val="00363044"/>
    <w:rsid w:val="003631C4"/>
    <w:rsid w:val="0036350A"/>
    <w:rsid w:val="00363759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77"/>
    <w:rsid w:val="0036749E"/>
    <w:rsid w:val="003674B4"/>
    <w:rsid w:val="003676EE"/>
    <w:rsid w:val="003679D4"/>
    <w:rsid w:val="003679DE"/>
    <w:rsid w:val="00370261"/>
    <w:rsid w:val="003702E3"/>
    <w:rsid w:val="003708A3"/>
    <w:rsid w:val="00370B46"/>
    <w:rsid w:val="00370B94"/>
    <w:rsid w:val="00370BB9"/>
    <w:rsid w:val="00371141"/>
    <w:rsid w:val="0037173F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CC5"/>
    <w:rsid w:val="00373CCC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0ED"/>
    <w:rsid w:val="003771BD"/>
    <w:rsid w:val="003778B1"/>
    <w:rsid w:val="00377A05"/>
    <w:rsid w:val="00380170"/>
    <w:rsid w:val="0038030A"/>
    <w:rsid w:val="003810B0"/>
    <w:rsid w:val="00381168"/>
    <w:rsid w:val="00381259"/>
    <w:rsid w:val="003812C0"/>
    <w:rsid w:val="003814D8"/>
    <w:rsid w:val="00381B6F"/>
    <w:rsid w:val="00381BCD"/>
    <w:rsid w:val="00381D06"/>
    <w:rsid w:val="0038203A"/>
    <w:rsid w:val="003821BA"/>
    <w:rsid w:val="00382367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240"/>
    <w:rsid w:val="00384A69"/>
    <w:rsid w:val="00384AB3"/>
    <w:rsid w:val="0038527B"/>
    <w:rsid w:val="0038589E"/>
    <w:rsid w:val="00385D07"/>
    <w:rsid w:val="00385EE0"/>
    <w:rsid w:val="0038636C"/>
    <w:rsid w:val="00386DD0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21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97A"/>
    <w:rsid w:val="0039505B"/>
    <w:rsid w:val="0039506E"/>
    <w:rsid w:val="00395435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E37"/>
    <w:rsid w:val="003A122B"/>
    <w:rsid w:val="003A14DF"/>
    <w:rsid w:val="003A1569"/>
    <w:rsid w:val="003A16C3"/>
    <w:rsid w:val="003A1713"/>
    <w:rsid w:val="003A1D5D"/>
    <w:rsid w:val="003A28CB"/>
    <w:rsid w:val="003A2BDF"/>
    <w:rsid w:val="003A2EDF"/>
    <w:rsid w:val="003A3037"/>
    <w:rsid w:val="003A345A"/>
    <w:rsid w:val="003A36EC"/>
    <w:rsid w:val="003A3D0C"/>
    <w:rsid w:val="003A3FB3"/>
    <w:rsid w:val="003A427F"/>
    <w:rsid w:val="003A442E"/>
    <w:rsid w:val="003A4DBF"/>
    <w:rsid w:val="003A520C"/>
    <w:rsid w:val="003A568D"/>
    <w:rsid w:val="003A5F1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F30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891"/>
    <w:rsid w:val="003C5A2A"/>
    <w:rsid w:val="003C5A7E"/>
    <w:rsid w:val="003C5D8D"/>
    <w:rsid w:val="003C5DB2"/>
    <w:rsid w:val="003C6093"/>
    <w:rsid w:val="003C60DC"/>
    <w:rsid w:val="003C612C"/>
    <w:rsid w:val="003C615C"/>
    <w:rsid w:val="003C6240"/>
    <w:rsid w:val="003C6472"/>
    <w:rsid w:val="003C66EF"/>
    <w:rsid w:val="003C6A03"/>
    <w:rsid w:val="003C7187"/>
    <w:rsid w:val="003C725E"/>
    <w:rsid w:val="003C7C9E"/>
    <w:rsid w:val="003C7D47"/>
    <w:rsid w:val="003D011B"/>
    <w:rsid w:val="003D014C"/>
    <w:rsid w:val="003D04D1"/>
    <w:rsid w:val="003D0824"/>
    <w:rsid w:val="003D09D4"/>
    <w:rsid w:val="003D178A"/>
    <w:rsid w:val="003D1994"/>
    <w:rsid w:val="003D1B0C"/>
    <w:rsid w:val="003D1C75"/>
    <w:rsid w:val="003D2229"/>
    <w:rsid w:val="003D22DA"/>
    <w:rsid w:val="003D24CA"/>
    <w:rsid w:val="003D2626"/>
    <w:rsid w:val="003D2A34"/>
    <w:rsid w:val="003D2E58"/>
    <w:rsid w:val="003D2EBC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4B1"/>
    <w:rsid w:val="003D6C3B"/>
    <w:rsid w:val="003D799D"/>
    <w:rsid w:val="003D7A25"/>
    <w:rsid w:val="003D7D4A"/>
    <w:rsid w:val="003E005D"/>
    <w:rsid w:val="003E0289"/>
    <w:rsid w:val="003E03FE"/>
    <w:rsid w:val="003E05C5"/>
    <w:rsid w:val="003E08B9"/>
    <w:rsid w:val="003E0AE6"/>
    <w:rsid w:val="003E0B8C"/>
    <w:rsid w:val="003E0B9D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7F2"/>
    <w:rsid w:val="003E684F"/>
    <w:rsid w:val="003E6AC2"/>
    <w:rsid w:val="003E6B9C"/>
    <w:rsid w:val="003E6BB1"/>
    <w:rsid w:val="003E6D72"/>
    <w:rsid w:val="003E6F80"/>
    <w:rsid w:val="003E75DF"/>
    <w:rsid w:val="003E76DE"/>
    <w:rsid w:val="003E7722"/>
    <w:rsid w:val="003E7B23"/>
    <w:rsid w:val="003E7EE0"/>
    <w:rsid w:val="003F0373"/>
    <w:rsid w:val="003F0784"/>
    <w:rsid w:val="003F0BA3"/>
    <w:rsid w:val="003F0BB6"/>
    <w:rsid w:val="003F0F0F"/>
    <w:rsid w:val="003F13B2"/>
    <w:rsid w:val="003F1979"/>
    <w:rsid w:val="003F1B58"/>
    <w:rsid w:val="003F23C5"/>
    <w:rsid w:val="003F288C"/>
    <w:rsid w:val="003F2BF4"/>
    <w:rsid w:val="003F2FCE"/>
    <w:rsid w:val="003F3069"/>
    <w:rsid w:val="003F3587"/>
    <w:rsid w:val="003F3A4A"/>
    <w:rsid w:val="003F4691"/>
    <w:rsid w:val="003F49C4"/>
    <w:rsid w:val="003F4BDD"/>
    <w:rsid w:val="003F5651"/>
    <w:rsid w:val="003F5777"/>
    <w:rsid w:val="003F59CE"/>
    <w:rsid w:val="003F5F57"/>
    <w:rsid w:val="003F60E5"/>
    <w:rsid w:val="003F66A5"/>
    <w:rsid w:val="003F68DE"/>
    <w:rsid w:val="003F7A0A"/>
    <w:rsid w:val="00400265"/>
    <w:rsid w:val="004004E2"/>
    <w:rsid w:val="0040054D"/>
    <w:rsid w:val="004006C0"/>
    <w:rsid w:val="00400AFF"/>
    <w:rsid w:val="00400DD7"/>
    <w:rsid w:val="00401741"/>
    <w:rsid w:val="004017E1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077FE"/>
    <w:rsid w:val="00407991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E52"/>
    <w:rsid w:val="004120F8"/>
    <w:rsid w:val="00412448"/>
    <w:rsid w:val="00412795"/>
    <w:rsid w:val="00412A53"/>
    <w:rsid w:val="00412DB5"/>
    <w:rsid w:val="00412F1F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C27"/>
    <w:rsid w:val="004161F3"/>
    <w:rsid w:val="00416CD0"/>
    <w:rsid w:val="0041705B"/>
    <w:rsid w:val="00417236"/>
    <w:rsid w:val="0041740F"/>
    <w:rsid w:val="00417670"/>
    <w:rsid w:val="004178BF"/>
    <w:rsid w:val="00417EFE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343D"/>
    <w:rsid w:val="00424564"/>
    <w:rsid w:val="004245F8"/>
    <w:rsid w:val="00424A1B"/>
    <w:rsid w:val="00424A93"/>
    <w:rsid w:val="00425061"/>
    <w:rsid w:val="00425079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1B0"/>
    <w:rsid w:val="00427613"/>
    <w:rsid w:val="004276D3"/>
    <w:rsid w:val="004278C7"/>
    <w:rsid w:val="004278D7"/>
    <w:rsid w:val="00427CF3"/>
    <w:rsid w:val="00427D03"/>
    <w:rsid w:val="00427D7E"/>
    <w:rsid w:val="00430042"/>
    <w:rsid w:val="00430132"/>
    <w:rsid w:val="00430BF4"/>
    <w:rsid w:val="004314EE"/>
    <w:rsid w:val="00431611"/>
    <w:rsid w:val="00431A4B"/>
    <w:rsid w:val="00431BA7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E48"/>
    <w:rsid w:val="00434FAB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732"/>
    <w:rsid w:val="004438C1"/>
    <w:rsid w:val="00443FED"/>
    <w:rsid w:val="00444068"/>
    <w:rsid w:val="00444156"/>
    <w:rsid w:val="00444199"/>
    <w:rsid w:val="00444554"/>
    <w:rsid w:val="00444677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298"/>
    <w:rsid w:val="00453484"/>
    <w:rsid w:val="00453B2D"/>
    <w:rsid w:val="004540ED"/>
    <w:rsid w:val="0045416F"/>
    <w:rsid w:val="0045444F"/>
    <w:rsid w:val="00454B71"/>
    <w:rsid w:val="00454F72"/>
    <w:rsid w:val="00454FCD"/>
    <w:rsid w:val="0045536C"/>
    <w:rsid w:val="00455788"/>
    <w:rsid w:val="00455E5A"/>
    <w:rsid w:val="00456053"/>
    <w:rsid w:val="004562F2"/>
    <w:rsid w:val="00456A93"/>
    <w:rsid w:val="00456C89"/>
    <w:rsid w:val="00456CD3"/>
    <w:rsid w:val="00457225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60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27B"/>
    <w:rsid w:val="00470463"/>
    <w:rsid w:val="004704AB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310"/>
    <w:rsid w:val="0047434D"/>
    <w:rsid w:val="0047456A"/>
    <w:rsid w:val="00474B36"/>
    <w:rsid w:val="0047532B"/>
    <w:rsid w:val="004755FA"/>
    <w:rsid w:val="00475794"/>
    <w:rsid w:val="00475987"/>
    <w:rsid w:val="00475A69"/>
    <w:rsid w:val="00475D5B"/>
    <w:rsid w:val="00476065"/>
    <w:rsid w:val="00476A4B"/>
    <w:rsid w:val="00476BFA"/>
    <w:rsid w:val="00476C89"/>
    <w:rsid w:val="00476EC1"/>
    <w:rsid w:val="00476F35"/>
    <w:rsid w:val="004771FD"/>
    <w:rsid w:val="004778B2"/>
    <w:rsid w:val="00477C25"/>
    <w:rsid w:val="0048000C"/>
    <w:rsid w:val="0048015E"/>
    <w:rsid w:val="0048031F"/>
    <w:rsid w:val="00480E51"/>
    <w:rsid w:val="0048130D"/>
    <w:rsid w:val="00481699"/>
    <w:rsid w:val="004816C7"/>
    <w:rsid w:val="004817C6"/>
    <w:rsid w:val="004818D9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31E"/>
    <w:rsid w:val="00485523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56C"/>
    <w:rsid w:val="0049064C"/>
    <w:rsid w:val="004906F0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B18"/>
    <w:rsid w:val="00494BD7"/>
    <w:rsid w:val="004951DE"/>
    <w:rsid w:val="004952A0"/>
    <w:rsid w:val="004952BD"/>
    <w:rsid w:val="004956B4"/>
    <w:rsid w:val="00495F30"/>
    <w:rsid w:val="004960AD"/>
    <w:rsid w:val="0049628D"/>
    <w:rsid w:val="004966FA"/>
    <w:rsid w:val="00496746"/>
    <w:rsid w:val="00496891"/>
    <w:rsid w:val="004974D1"/>
    <w:rsid w:val="00497E72"/>
    <w:rsid w:val="004A0A84"/>
    <w:rsid w:val="004A0EB1"/>
    <w:rsid w:val="004A13EF"/>
    <w:rsid w:val="004A1935"/>
    <w:rsid w:val="004A2445"/>
    <w:rsid w:val="004A2589"/>
    <w:rsid w:val="004A25C1"/>
    <w:rsid w:val="004A25CA"/>
    <w:rsid w:val="004A27BC"/>
    <w:rsid w:val="004A2A27"/>
    <w:rsid w:val="004A2BBA"/>
    <w:rsid w:val="004A2C0D"/>
    <w:rsid w:val="004A2D03"/>
    <w:rsid w:val="004A2EEE"/>
    <w:rsid w:val="004A2FE1"/>
    <w:rsid w:val="004A3050"/>
    <w:rsid w:val="004A34C3"/>
    <w:rsid w:val="004A35E6"/>
    <w:rsid w:val="004A3865"/>
    <w:rsid w:val="004A3983"/>
    <w:rsid w:val="004A3B82"/>
    <w:rsid w:val="004A3B8B"/>
    <w:rsid w:val="004A40B9"/>
    <w:rsid w:val="004A4248"/>
    <w:rsid w:val="004A439E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A1E"/>
    <w:rsid w:val="004B0060"/>
    <w:rsid w:val="004B053A"/>
    <w:rsid w:val="004B0BFB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62C"/>
    <w:rsid w:val="004B5638"/>
    <w:rsid w:val="004B5662"/>
    <w:rsid w:val="004B591B"/>
    <w:rsid w:val="004B5CD8"/>
    <w:rsid w:val="004B5EE8"/>
    <w:rsid w:val="004B5F35"/>
    <w:rsid w:val="004B60C8"/>
    <w:rsid w:val="004B6479"/>
    <w:rsid w:val="004B6EED"/>
    <w:rsid w:val="004B7068"/>
    <w:rsid w:val="004B7654"/>
    <w:rsid w:val="004B78A2"/>
    <w:rsid w:val="004B7A5E"/>
    <w:rsid w:val="004B7A91"/>
    <w:rsid w:val="004B7C9F"/>
    <w:rsid w:val="004B7FCD"/>
    <w:rsid w:val="004C04F9"/>
    <w:rsid w:val="004C08E6"/>
    <w:rsid w:val="004C0BF4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1FD"/>
    <w:rsid w:val="004C2424"/>
    <w:rsid w:val="004C25E4"/>
    <w:rsid w:val="004C2F16"/>
    <w:rsid w:val="004C32A2"/>
    <w:rsid w:val="004C365C"/>
    <w:rsid w:val="004C3AAF"/>
    <w:rsid w:val="004C3BCE"/>
    <w:rsid w:val="004C3EE2"/>
    <w:rsid w:val="004C44E4"/>
    <w:rsid w:val="004C4685"/>
    <w:rsid w:val="004C4A7A"/>
    <w:rsid w:val="004C4A8B"/>
    <w:rsid w:val="004C4AB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66E"/>
    <w:rsid w:val="004C76F6"/>
    <w:rsid w:val="004C7836"/>
    <w:rsid w:val="004D0152"/>
    <w:rsid w:val="004D0615"/>
    <w:rsid w:val="004D0723"/>
    <w:rsid w:val="004D089B"/>
    <w:rsid w:val="004D0ACB"/>
    <w:rsid w:val="004D0C92"/>
    <w:rsid w:val="004D0CB1"/>
    <w:rsid w:val="004D0F26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9B5"/>
    <w:rsid w:val="004D2A24"/>
    <w:rsid w:val="004D2A31"/>
    <w:rsid w:val="004D2A9F"/>
    <w:rsid w:val="004D304C"/>
    <w:rsid w:val="004D3AFE"/>
    <w:rsid w:val="004D3B30"/>
    <w:rsid w:val="004D3BA5"/>
    <w:rsid w:val="004D3EEB"/>
    <w:rsid w:val="004D3FB8"/>
    <w:rsid w:val="004D4092"/>
    <w:rsid w:val="004D4BBC"/>
    <w:rsid w:val="004D4DDA"/>
    <w:rsid w:val="004D4FFE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9C7"/>
    <w:rsid w:val="004E0EDB"/>
    <w:rsid w:val="004E132E"/>
    <w:rsid w:val="004E1366"/>
    <w:rsid w:val="004E1471"/>
    <w:rsid w:val="004E16B7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5C9"/>
    <w:rsid w:val="004F565B"/>
    <w:rsid w:val="004F5895"/>
    <w:rsid w:val="004F5C24"/>
    <w:rsid w:val="004F5D58"/>
    <w:rsid w:val="004F6172"/>
    <w:rsid w:val="004F6F67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2D5"/>
    <w:rsid w:val="005024D0"/>
    <w:rsid w:val="0050296F"/>
    <w:rsid w:val="00502A2E"/>
    <w:rsid w:val="00503700"/>
    <w:rsid w:val="005039E2"/>
    <w:rsid w:val="00503AD0"/>
    <w:rsid w:val="00503C1F"/>
    <w:rsid w:val="00503C4D"/>
    <w:rsid w:val="00503E81"/>
    <w:rsid w:val="005044AB"/>
    <w:rsid w:val="00504677"/>
    <w:rsid w:val="005048F8"/>
    <w:rsid w:val="0050508C"/>
    <w:rsid w:val="0050575B"/>
    <w:rsid w:val="00507044"/>
    <w:rsid w:val="005071FB"/>
    <w:rsid w:val="00507B8E"/>
    <w:rsid w:val="005100B1"/>
    <w:rsid w:val="0051018C"/>
    <w:rsid w:val="005102D6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2DF1"/>
    <w:rsid w:val="00513284"/>
    <w:rsid w:val="0051331E"/>
    <w:rsid w:val="00513584"/>
    <w:rsid w:val="005136BF"/>
    <w:rsid w:val="005137DC"/>
    <w:rsid w:val="00513D0E"/>
    <w:rsid w:val="00513DC6"/>
    <w:rsid w:val="00513EE9"/>
    <w:rsid w:val="00514464"/>
    <w:rsid w:val="00514776"/>
    <w:rsid w:val="005148AB"/>
    <w:rsid w:val="00514AE9"/>
    <w:rsid w:val="00514FB8"/>
    <w:rsid w:val="00515552"/>
    <w:rsid w:val="005159C3"/>
    <w:rsid w:val="00515FAC"/>
    <w:rsid w:val="005166AB"/>
    <w:rsid w:val="005167F2"/>
    <w:rsid w:val="0051680B"/>
    <w:rsid w:val="00516905"/>
    <w:rsid w:val="00516FA0"/>
    <w:rsid w:val="0051737A"/>
    <w:rsid w:val="005173AA"/>
    <w:rsid w:val="005176E9"/>
    <w:rsid w:val="005177A5"/>
    <w:rsid w:val="00517839"/>
    <w:rsid w:val="00520466"/>
    <w:rsid w:val="00520489"/>
    <w:rsid w:val="005210A3"/>
    <w:rsid w:val="005213E6"/>
    <w:rsid w:val="0052147D"/>
    <w:rsid w:val="005214C3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5254"/>
    <w:rsid w:val="00525300"/>
    <w:rsid w:val="00525312"/>
    <w:rsid w:val="00525382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427"/>
    <w:rsid w:val="00530A28"/>
    <w:rsid w:val="00530DDA"/>
    <w:rsid w:val="00530ED3"/>
    <w:rsid w:val="00530EE3"/>
    <w:rsid w:val="005310A2"/>
    <w:rsid w:val="00531541"/>
    <w:rsid w:val="00532066"/>
    <w:rsid w:val="005320CF"/>
    <w:rsid w:val="005320EF"/>
    <w:rsid w:val="0053224E"/>
    <w:rsid w:val="005324C8"/>
    <w:rsid w:val="00532907"/>
    <w:rsid w:val="005329C5"/>
    <w:rsid w:val="00532A6B"/>
    <w:rsid w:val="00532C28"/>
    <w:rsid w:val="00532F30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83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B8E"/>
    <w:rsid w:val="00537F5F"/>
    <w:rsid w:val="005401BB"/>
    <w:rsid w:val="00540A15"/>
    <w:rsid w:val="00540C1A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313"/>
    <w:rsid w:val="00547468"/>
    <w:rsid w:val="0054779E"/>
    <w:rsid w:val="00547D37"/>
    <w:rsid w:val="00547E59"/>
    <w:rsid w:val="005509C8"/>
    <w:rsid w:val="00550AD0"/>
    <w:rsid w:val="00551232"/>
    <w:rsid w:val="005515AC"/>
    <w:rsid w:val="00551DD8"/>
    <w:rsid w:val="00552381"/>
    <w:rsid w:val="00552DBF"/>
    <w:rsid w:val="00552F51"/>
    <w:rsid w:val="0055329F"/>
    <w:rsid w:val="005533CE"/>
    <w:rsid w:val="00553584"/>
    <w:rsid w:val="0055375C"/>
    <w:rsid w:val="00553D54"/>
    <w:rsid w:val="0055436F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F01"/>
    <w:rsid w:val="005576BC"/>
    <w:rsid w:val="00557F74"/>
    <w:rsid w:val="0056023C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4A76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B7E"/>
    <w:rsid w:val="00566EC6"/>
    <w:rsid w:val="00567361"/>
    <w:rsid w:val="0056769F"/>
    <w:rsid w:val="00567D81"/>
    <w:rsid w:val="0057019F"/>
    <w:rsid w:val="0057034F"/>
    <w:rsid w:val="0057049E"/>
    <w:rsid w:val="005704BD"/>
    <w:rsid w:val="00570742"/>
    <w:rsid w:val="005707F9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A7D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E3F"/>
    <w:rsid w:val="00582899"/>
    <w:rsid w:val="00582F4F"/>
    <w:rsid w:val="00582F89"/>
    <w:rsid w:val="0058318E"/>
    <w:rsid w:val="005831E7"/>
    <w:rsid w:val="005833CC"/>
    <w:rsid w:val="005833DA"/>
    <w:rsid w:val="00583440"/>
    <w:rsid w:val="00583483"/>
    <w:rsid w:val="00583736"/>
    <w:rsid w:val="00583E0E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6375"/>
    <w:rsid w:val="00586766"/>
    <w:rsid w:val="005867C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30D"/>
    <w:rsid w:val="005A2839"/>
    <w:rsid w:val="005A284D"/>
    <w:rsid w:val="005A3040"/>
    <w:rsid w:val="005A3D9C"/>
    <w:rsid w:val="005A3EDF"/>
    <w:rsid w:val="005A40F9"/>
    <w:rsid w:val="005A43DE"/>
    <w:rsid w:val="005A4411"/>
    <w:rsid w:val="005A47F4"/>
    <w:rsid w:val="005A497D"/>
    <w:rsid w:val="005A4BCF"/>
    <w:rsid w:val="005A4BED"/>
    <w:rsid w:val="005A4C46"/>
    <w:rsid w:val="005A54F5"/>
    <w:rsid w:val="005A5924"/>
    <w:rsid w:val="005A6162"/>
    <w:rsid w:val="005A639B"/>
    <w:rsid w:val="005A645C"/>
    <w:rsid w:val="005A6759"/>
    <w:rsid w:val="005A683B"/>
    <w:rsid w:val="005A68FF"/>
    <w:rsid w:val="005A6E2E"/>
    <w:rsid w:val="005A6FCC"/>
    <w:rsid w:val="005A72ED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FAC"/>
    <w:rsid w:val="005C58D2"/>
    <w:rsid w:val="005C59DE"/>
    <w:rsid w:val="005C5B21"/>
    <w:rsid w:val="005C5BF2"/>
    <w:rsid w:val="005C6045"/>
    <w:rsid w:val="005C6105"/>
    <w:rsid w:val="005C61AB"/>
    <w:rsid w:val="005C63BC"/>
    <w:rsid w:val="005C63EC"/>
    <w:rsid w:val="005C6433"/>
    <w:rsid w:val="005C65A2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783"/>
    <w:rsid w:val="005D2B92"/>
    <w:rsid w:val="005D3129"/>
    <w:rsid w:val="005D335A"/>
    <w:rsid w:val="005D33E9"/>
    <w:rsid w:val="005D3689"/>
    <w:rsid w:val="005D36D5"/>
    <w:rsid w:val="005D446B"/>
    <w:rsid w:val="005D477B"/>
    <w:rsid w:val="005D49CD"/>
    <w:rsid w:val="005D4ABE"/>
    <w:rsid w:val="005D4CAD"/>
    <w:rsid w:val="005D5A89"/>
    <w:rsid w:val="005D5EB4"/>
    <w:rsid w:val="005D60BE"/>
    <w:rsid w:val="005D65B6"/>
    <w:rsid w:val="005D6776"/>
    <w:rsid w:val="005D6999"/>
    <w:rsid w:val="005D6B34"/>
    <w:rsid w:val="005D6C7D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A35"/>
    <w:rsid w:val="005E2ECC"/>
    <w:rsid w:val="005E2F87"/>
    <w:rsid w:val="005E2FE4"/>
    <w:rsid w:val="005E3D00"/>
    <w:rsid w:val="005E4176"/>
    <w:rsid w:val="005E41EF"/>
    <w:rsid w:val="005E426A"/>
    <w:rsid w:val="005E443D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5E2A"/>
    <w:rsid w:val="005E6224"/>
    <w:rsid w:val="005E6ABE"/>
    <w:rsid w:val="005E6F90"/>
    <w:rsid w:val="005E7015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F0"/>
    <w:rsid w:val="005F18CA"/>
    <w:rsid w:val="005F27D3"/>
    <w:rsid w:val="005F2A46"/>
    <w:rsid w:val="005F3214"/>
    <w:rsid w:val="005F37F9"/>
    <w:rsid w:val="005F3870"/>
    <w:rsid w:val="005F3A5B"/>
    <w:rsid w:val="005F3AFE"/>
    <w:rsid w:val="005F3B1E"/>
    <w:rsid w:val="005F3B4B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22F"/>
    <w:rsid w:val="00600681"/>
    <w:rsid w:val="0060084C"/>
    <w:rsid w:val="00600890"/>
    <w:rsid w:val="00600B8C"/>
    <w:rsid w:val="00600DCE"/>
    <w:rsid w:val="00600E67"/>
    <w:rsid w:val="00601C1E"/>
    <w:rsid w:val="00601E2A"/>
    <w:rsid w:val="0060239D"/>
    <w:rsid w:val="006026DC"/>
    <w:rsid w:val="00602828"/>
    <w:rsid w:val="006029B7"/>
    <w:rsid w:val="00602D6F"/>
    <w:rsid w:val="00602DF2"/>
    <w:rsid w:val="006030D0"/>
    <w:rsid w:val="00603145"/>
    <w:rsid w:val="0060321E"/>
    <w:rsid w:val="006034CB"/>
    <w:rsid w:val="00603B55"/>
    <w:rsid w:val="00603C1D"/>
    <w:rsid w:val="00603C2C"/>
    <w:rsid w:val="00603DDD"/>
    <w:rsid w:val="006042CE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93A"/>
    <w:rsid w:val="00607A46"/>
    <w:rsid w:val="00607B87"/>
    <w:rsid w:val="00607DAC"/>
    <w:rsid w:val="00607F3E"/>
    <w:rsid w:val="00610358"/>
    <w:rsid w:val="006106B0"/>
    <w:rsid w:val="00610746"/>
    <w:rsid w:val="00610A28"/>
    <w:rsid w:val="00610B10"/>
    <w:rsid w:val="00610B8B"/>
    <w:rsid w:val="00610EB9"/>
    <w:rsid w:val="0061114D"/>
    <w:rsid w:val="00611727"/>
    <w:rsid w:val="00611F5C"/>
    <w:rsid w:val="006122CA"/>
    <w:rsid w:val="00612365"/>
    <w:rsid w:val="006124FB"/>
    <w:rsid w:val="0061299C"/>
    <w:rsid w:val="00612EE0"/>
    <w:rsid w:val="00613413"/>
    <w:rsid w:val="00613537"/>
    <w:rsid w:val="006142CF"/>
    <w:rsid w:val="006143E3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D4E"/>
    <w:rsid w:val="00623F40"/>
    <w:rsid w:val="00623FAB"/>
    <w:rsid w:val="00624A8C"/>
    <w:rsid w:val="00624BFD"/>
    <w:rsid w:val="00624EA0"/>
    <w:rsid w:val="006250F5"/>
    <w:rsid w:val="00625352"/>
    <w:rsid w:val="006255BF"/>
    <w:rsid w:val="006256F1"/>
    <w:rsid w:val="006256F8"/>
    <w:rsid w:val="00625EB4"/>
    <w:rsid w:val="00626AF8"/>
    <w:rsid w:val="00626C61"/>
    <w:rsid w:val="00626D7F"/>
    <w:rsid w:val="00627326"/>
    <w:rsid w:val="00627612"/>
    <w:rsid w:val="00627AEC"/>
    <w:rsid w:val="00627EC7"/>
    <w:rsid w:val="00630201"/>
    <w:rsid w:val="00630645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F8"/>
    <w:rsid w:val="00632647"/>
    <w:rsid w:val="006327FD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2E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676"/>
    <w:rsid w:val="006437F5"/>
    <w:rsid w:val="00643C11"/>
    <w:rsid w:val="006442F9"/>
    <w:rsid w:val="00644CE6"/>
    <w:rsid w:val="00644FE4"/>
    <w:rsid w:val="0064598C"/>
    <w:rsid w:val="00645BE8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D59"/>
    <w:rsid w:val="0065417B"/>
    <w:rsid w:val="006541AA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4DC"/>
    <w:rsid w:val="0065764B"/>
    <w:rsid w:val="00657757"/>
    <w:rsid w:val="00657944"/>
    <w:rsid w:val="00657982"/>
    <w:rsid w:val="00657BF5"/>
    <w:rsid w:val="006600DE"/>
    <w:rsid w:val="0066111E"/>
    <w:rsid w:val="00661184"/>
    <w:rsid w:val="006612C3"/>
    <w:rsid w:val="00661760"/>
    <w:rsid w:val="0066185E"/>
    <w:rsid w:val="00661B20"/>
    <w:rsid w:val="00661BAA"/>
    <w:rsid w:val="00661BD2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6B8"/>
    <w:rsid w:val="00671749"/>
    <w:rsid w:val="0067192A"/>
    <w:rsid w:val="00671954"/>
    <w:rsid w:val="00671ABF"/>
    <w:rsid w:val="00671B4C"/>
    <w:rsid w:val="00671D07"/>
    <w:rsid w:val="006720B7"/>
    <w:rsid w:val="0067227F"/>
    <w:rsid w:val="00672DB1"/>
    <w:rsid w:val="00672F40"/>
    <w:rsid w:val="006730A2"/>
    <w:rsid w:val="00673285"/>
    <w:rsid w:val="006732F8"/>
    <w:rsid w:val="00673A33"/>
    <w:rsid w:val="0067408B"/>
    <w:rsid w:val="00674D7F"/>
    <w:rsid w:val="00675231"/>
    <w:rsid w:val="00675310"/>
    <w:rsid w:val="0067561E"/>
    <w:rsid w:val="0067575C"/>
    <w:rsid w:val="00675887"/>
    <w:rsid w:val="00675B22"/>
    <w:rsid w:val="00675BC5"/>
    <w:rsid w:val="00675C04"/>
    <w:rsid w:val="0067630C"/>
    <w:rsid w:val="00676399"/>
    <w:rsid w:val="00676481"/>
    <w:rsid w:val="006764D9"/>
    <w:rsid w:val="00676582"/>
    <w:rsid w:val="0067674F"/>
    <w:rsid w:val="006767A4"/>
    <w:rsid w:val="00676833"/>
    <w:rsid w:val="00676C8F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B6E"/>
    <w:rsid w:val="00682DFD"/>
    <w:rsid w:val="00683131"/>
    <w:rsid w:val="006834BA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47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F9C"/>
    <w:rsid w:val="00690BAC"/>
    <w:rsid w:val="00691093"/>
    <w:rsid w:val="006910EB"/>
    <w:rsid w:val="00691396"/>
    <w:rsid w:val="00691425"/>
    <w:rsid w:val="00691992"/>
    <w:rsid w:val="00691C3F"/>
    <w:rsid w:val="00692122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FCE"/>
    <w:rsid w:val="00696A9E"/>
    <w:rsid w:val="00696BD6"/>
    <w:rsid w:val="00696CC3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97B"/>
    <w:rsid w:val="006A2CCB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AB"/>
    <w:rsid w:val="006A4BB6"/>
    <w:rsid w:val="006A4C4E"/>
    <w:rsid w:val="006A52C8"/>
    <w:rsid w:val="006A5430"/>
    <w:rsid w:val="006A5B09"/>
    <w:rsid w:val="006A5D78"/>
    <w:rsid w:val="006A6002"/>
    <w:rsid w:val="006A6047"/>
    <w:rsid w:val="006A61D5"/>
    <w:rsid w:val="006A6BAA"/>
    <w:rsid w:val="006A6FDA"/>
    <w:rsid w:val="006A7052"/>
    <w:rsid w:val="006A7188"/>
    <w:rsid w:val="006A7322"/>
    <w:rsid w:val="006A77E4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C30"/>
    <w:rsid w:val="006B2D1E"/>
    <w:rsid w:val="006B381B"/>
    <w:rsid w:val="006B3D7A"/>
    <w:rsid w:val="006B3E2A"/>
    <w:rsid w:val="006B406B"/>
    <w:rsid w:val="006B466B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ACA"/>
    <w:rsid w:val="006C1109"/>
    <w:rsid w:val="006C110B"/>
    <w:rsid w:val="006C1378"/>
    <w:rsid w:val="006C16D9"/>
    <w:rsid w:val="006C176E"/>
    <w:rsid w:val="006C18F4"/>
    <w:rsid w:val="006C1B1C"/>
    <w:rsid w:val="006C222E"/>
    <w:rsid w:val="006C2239"/>
    <w:rsid w:val="006C2342"/>
    <w:rsid w:val="006C24D9"/>
    <w:rsid w:val="006C2BEC"/>
    <w:rsid w:val="006C2D34"/>
    <w:rsid w:val="006C2DF4"/>
    <w:rsid w:val="006C2E58"/>
    <w:rsid w:val="006C313C"/>
    <w:rsid w:val="006C3B0B"/>
    <w:rsid w:val="006C3EFB"/>
    <w:rsid w:val="006C4059"/>
    <w:rsid w:val="006C4580"/>
    <w:rsid w:val="006C4686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942"/>
    <w:rsid w:val="006D1A79"/>
    <w:rsid w:val="006D1CB4"/>
    <w:rsid w:val="006D1D61"/>
    <w:rsid w:val="006D1DDA"/>
    <w:rsid w:val="006D1E0D"/>
    <w:rsid w:val="006D1E8A"/>
    <w:rsid w:val="006D20D2"/>
    <w:rsid w:val="006D2419"/>
    <w:rsid w:val="006D24A1"/>
    <w:rsid w:val="006D258B"/>
    <w:rsid w:val="006D25F5"/>
    <w:rsid w:val="006D28E7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7AE"/>
    <w:rsid w:val="006E0B6F"/>
    <w:rsid w:val="006E0D9C"/>
    <w:rsid w:val="006E13F8"/>
    <w:rsid w:val="006E15DE"/>
    <w:rsid w:val="006E1764"/>
    <w:rsid w:val="006E1883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7FF"/>
    <w:rsid w:val="006E4E32"/>
    <w:rsid w:val="006E5137"/>
    <w:rsid w:val="006E5ACF"/>
    <w:rsid w:val="006E5F30"/>
    <w:rsid w:val="006E64D9"/>
    <w:rsid w:val="006E663F"/>
    <w:rsid w:val="006E67D1"/>
    <w:rsid w:val="006E6CF0"/>
    <w:rsid w:val="006E6D2C"/>
    <w:rsid w:val="006E6F8A"/>
    <w:rsid w:val="006E719D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1BF"/>
    <w:rsid w:val="006F1A30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57A"/>
    <w:rsid w:val="006F36A0"/>
    <w:rsid w:val="006F3BDE"/>
    <w:rsid w:val="006F3F87"/>
    <w:rsid w:val="006F407C"/>
    <w:rsid w:val="006F4326"/>
    <w:rsid w:val="006F464E"/>
    <w:rsid w:val="006F476C"/>
    <w:rsid w:val="006F487C"/>
    <w:rsid w:val="006F4D03"/>
    <w:rsid w:val="006F4F4E"/>
    <w:rsid w:val="006F52A0"/>
    <w:rsid w:val="006F5358"/>
    <w:rsid w:val="006F5699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BCF"/>
    <w:rsid w:val="007016BB"/>
    <w:rsid w:val="00701A8D"/>
    <w:rsid w:val="00701AAF"/>
    <w:rsid w:val="00701B95"/>
    <w:rsid w:val="00701E2E"/>
    <w:rsid w:val="0070213A"/>
    <w:rsid w:val="0070222B"/>
    <w:rsid w:val="007024E1"/>
    <w:rsid w:val="0070269F"/>
    <w:rsid w:val="0070277F"/>
    <w:rsid w:val="00702B78"/>
    <w:rsid w:val="0070328B"/>
    <w:rsid w:val="0070391B"/>
    <w:rsid w:val="00703D9B"/>
    <w:rsid w:val="0070471C"/>
    <w:rsid w:val="007048F6"/>
    <w:rsid w:val="007049D9"/>
    <w:rsid w:val="00704B33"/>
    <w:rsid w:val="00704F7C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DC"/>
    <w:rsid w:val="007109E3"/>
    <w:rsid w:val="00710E2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A40"/>
    <w:rsid w:val="00712C1C"/>
    <w:rsid w:val="00712C4F"/>
    <w:rsid w:val="007133F9"/>
    <w:rsid w:val="0071374D"/>
    <w:rsid w:val="00713F44"/>
    <w:rsid w:val="007141EF"/>
    <w:rsid w:val="007142C7"/>
    <w:rsid w:val="0071463E"/>
    <w:rsid w:val="00714872"/>
    <w:rsid w:val="0071498E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41B"/>
    <w:rsid w:val="0071654B"/>
    <w:rsid w:val="007165E0"/>
    <w:rsid w:val="0071670A"/>
    <w:rsid w:val="00716B98"/>
    <w:rsid w:val="00716BFB"/>
    <w:rsid w:val="00716F29"/>
    <w:rsid w:val="0071715E"/>
    <w:rsid w:val="0071775D"/>
    <w:rsid w:val="007177DF"/>
    <w:rsid w:val="00717806"/>
    <w:rsid w:val="0071796E"/>
    <w:rsid w:val="007201ED"/>
    <w:rsid w:val="0072073C"/>
    <w:rsid w:val="00720A43"/>
    <w:rsid w:val="00720C31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6401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97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56C"/>
    <w:rsid w:val="007357A3"/>
    <w:rsid w:val="00735875"/>
    <w:rsid w:val="007358AD"/>
    <w:rsid w:val="007359AD"/>
    <w:rsid w:val="00735B4B"/>
    <w:rsid w:val="00735DCE"/>
    <w:rsid w:val="00735F6F"/>
    <w:rsid w:val="0073628C"/>
    <w:rsid w:val="007365D1"/>
    <w:rsid w:val="00736FAE"/>
    <w:rsid w:val="0073722D"/>
    <w:rsid w:val="007373BE"/>
    <w:rsid w:val="00737613"/>
    <w:rsid w:val="00737A7A"/>
    <w:rsid w:val="00737EB0"/>
    <w:rsid w:val="00740407"/>
    <w:rsid w:val="00740C97"/>
    <w:rsid w:val="007410A6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B05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88E"/>
    <w:rsid w:val="0075689E"/>
    <w:rsid w:val="007568E5"/>
    <w:rsid w:val="0075711D"/>
    <w:rsid w:val="0075721B"/>
    <w:rsid w:val="00757462"/>
    <w:rsid w:val="00757696"/>
    <w:rsid w:val="0075793F"/>
    <w:rsid w:val="00757AF8"/>
    <w:rsid w:val="00757B59"/>
    <w:rsid w:val="00757EA0"/>
    <w:rsid w:val="00757FD9"/>
    <w:rsid w:val="007604E0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3010"/>
    <w:rsid w:val="007634C2"/>
    <w:rsid w:val="0076376E"/>
    <w:rsid w:val="00763935"/>
    <w:rsid w:val="00763FE5"/>
    <w:rsid w:val="0076405F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571"/>
    <w:rsid w:val="007675A9"/>
    <w:rsid w:val="00767670"/>
    <w:rsid w:val="00770225"/>
    <w:rsid w:val="007707A9"/>
    <w:rsid w:val="0077084A"/>
    <w:rsid w:val="00770925"/>
    <w:rsid w:val="00770CFD"/>
    <w:rsid w:val="00770D9B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F49"/>
    <w:rsid w:val="00787C45"/>
    <w:rsid w:val="00790215"/>
    <w:rsid w:val="00790949"/>
    <w:rsid w:val="00790D51"/>
    <w:rsid w:val="00790DBF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E3"/>
    <w:rsid w:val="007943B2"/>
    <w:rsid w:val="00794723"/>
    <w:rsid w:val="00795B85"/>
    <w:rsid w:val="007969A2"/>
    <w:rsid w:val="00796D9B"/>
    <w:rsid w:val="00797AD6"/>
    <w:rsid w:val="00797BAD"/>
    <w:rsid w:val="007A09CC"/>
    <w:rsid w:val="007A0C44"/>
    <w:rsid w:val="007A12BA"/>
    <w:rsid w:val="007A1D86"/>
    <w:rsid w:val="007A1DBA"/>
    <w:rsid w:val="007A1F17"/>
    <w:rsid w:val="007A2E8C"/>
    <w:rsid w:val="007A2F88"/>
    <w:rsid w:val="007A3547"/>
    <w:rsid w:val="007A35D9"/>
    <w:rsid w:val="007A3AB4"/>
    <w:rsid w:val="007A3D1E"/>
    <w:rsid w:val="007A4605"/>
    <w:rsid w:val="007A4B77"/>
    <w:rsid w:val="007A4C96"/>
    <w:rsid w:val="007A5148"/>
    <w:rsid w:val="007A51CD"/>
    <w:rsid w:val="007A52D9"/>
    <w:rsid w:val="007A5476"/>
    <w:rsid w:val="007A57F9"/>
    <w:rsid w:val="007A5A96"/>
    <w:rsid w:val="007A5CE2"/>
    <w:rsid w:val="007A5F8E"/>
    <w:rsid w:val="007A600E"/>
    <w:rsid w:val="007A63B1"/>
    <w:rsid w:val="007A6550"/>
    <w:rsid w:val="007A6AC7"/>
    <w:rsid w:val="007A6D8A"/>
    <w:rsid w:val="007A71CF"/>
    <w:rsid w:val="007A723C"/>
    <w:rsid w:val="007A7CA8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21"/>
    <w:rsid w:val="007C2872"/>
    <w:rsid w:val="007C28D2"/>
    <w:rsid w:val="007C2AE5"/>
    <w:rsid w:val="007C2B0D"/>
    <w:rsid w:val="007C2DFA"/>
    <w:rsid w:val="007C3070"/>
    <w:rsid w:val="007C34EE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8B7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7165"/>
    <w:rsid w:val="007E0331"/>
    <w:rsid w:val="007E08F1"/>
    <w:rsid w:val="007E0CA0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3ED8"/>
    <w:rsid w:val="007E408E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3E6"/>
    <w:rsid w:val="007E63F7"/>
    <w:rsid w:val="007E6719"/>
    <w:rsid w:val="007E70C7"/>
    <w:rsid w:val="007E72B2"/>
    <w:rsid w:val="007E7510"/>
    <w:rsid w:val="007E78A0"/>
    <w:rsid w:val="007E790F"/>
    <w:rsid w:val="007F00E9"/>
    <w:rsid w:val="007F0980"/>
    <w:rsid w:val="007F0FCB"/>
    <w:rsid w:val="007F1174"/>
    <w:rsid w:val="007F1257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25"/>
    <w:rsid w:val="007F3E9F"/>
    <w:rsid w:val="007F4237"/>
    <w:rsid w:val="007F4A0D"/>
    <w:rsid w:val="007F4CCF"/>
    <w:rsid w:val="007F552C"/>
    <w:rsid w:val="007F55E3"/>
    <w:rsid w:val="007F561D"/>
    <w:rsid w:val="007F5669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382B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607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3607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865"/>
    <w:rsid w:val="008168B8"/>
    <w:rsid w:val="00816A8D"/>
    <w:rsid w:val="0081707D"/>
    <w:rsid w:val="00817402"/>
    <w:rsid w:val="008177A7"/>
    <w:rsid w:val="00817B23"/>
    <w:rsid w:val="00817B7C"/>
    <w:rsid w:val="008200C1"/>
    <w:rsid w:val="00820F5B"/>
    <w:rsid w:val="008212F0"/>
    <w:rsid w:val="008217EB"/>
    <w:rsid w:val="00821C35"/>
    <w:rsid w:val="00821FC0"/>
    <w:rsid w:val="00822405"/>
    <w:rsid w:val="0082247A"/>
    <w:rsid w:val="008226A4"/>
    <w:rsid w:val="00822E25"/>
    <w:rsid w:val="008230B8"/>
    <w:rsid w:val="00823200"/>
    <w:rsid w:val="0082333E"/>
    <w:rsid w:val="00823572"/>
    <w:rsid w:val="0082389B"/>
    <w:rsid w:val="00823BF6"/>
    <w:rsid w:val="00823DE6"/>
    <w:rsid w:val="008241C0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9B5"/>
    <w:rsid w:val="00826A05"/>
    <w:rsid w:val="0082726B"/>
    <w:rsid w:val="0082733B"/>
    <w:rsid w:val="008277CB"/>
    <w:rsid w:val="008279F0"/>
    <w:rsid w:val="008300A4"/>
    <w:rsid w:val="008307E7"/>
    <w:rsid w:val="0083094A"/>
    <w:rsid w:val="00830F04"/>
    <w:rsid w:val="0083108E"/>
    <w:rsid w:val="008310F1"/>
    <w:rsid w:val="00831B50"/>
    <w:rsid w:val="00831C93"/>
    <w:rsid w:val="00831DC6"/>
    <w:rsid w:val="008324EC"/>
    <w:rsid w:val="00832624"/>
    <w:rsid w:val="0083299D"/>
    <w:rsid w:val="00832EA4"/>
    <w:rsid w:val="00833076"/>
    <w:rsid w:val="008335E4"/>
    <w:rsid w:val="008339B8"/>
    <w:rsid w:val="00833A0C"/>
    <w:rsid w:val="00833A12"/>
    <w:rsid w:val="00833AC0"/>
    <w:rsid w:val="00833BB7"/>
    <w:rsid w:val="00833C60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748"/>
    <w:rsid w:val="00835A89"/>
    <w:rsid w:val="00835ACB"/>
    <w:rsid w:val="00835B02"/>
    <w:rsid w:val="00835EF2"/>
    <w:rsid w:val="00836552"/>
    <w:rsid w:val="00836E2B"/>
    <w:rsid w:val="00836FC8"/>
    <w:rsid w:val="008372A3"/>
    <w:rsid w:val="00837593"/>
    <w:rsid w:val="008376B5"/>
    <w:rsid w:val="0083775D"/>
    <w:rsid w:val="00837A8D"/>
    <w:rsid w:val="00837EE5"/>
    <w:rsid w:val="00840083"/>
    <w:rsid w:val="008405FF"/>
    <w:rsid w:val="008408F6"/>
    <w:rsid w:val="00840946"/>
    <w:rsid w:val="00840C4A"/>
    <w:rsid w:val="00840D54"/>
    <w:rsid w:val="00840FA1"/>
    <w:rsid w:val="00840FDF"/>
    <w:rsid w:val="0084130C"/>
    <w:rsid w:val="008413C0"/>
    <w:rsid w:val="00841443"/>
    <w:rsid w:val="00841E6F"/>
    <w:rsid w:val="008421AC"/>
    <w:rsid w:val="008422D2"/>
    <w:rsid w:val="008425AB"/>
    <w:rsid w:val="00842E3F"/>
    <w:rsid w:val="00842F20"/>
    <w:rsid w:val="00842F24"/>
    <w:rsid w:val="00842FD0"/>
    <w:rsid w:val="00843724"/>
    <w:rsid w:val="0084383E"/>
    <w:rsid w:val="00843A48"/>
    <w:rsid w:val="00843C61"/>
    <w:rsid w:val="00843FC8"/>
    <w:rsid w:val="00844359"/>
    <w:rsid w:val="0084442D"/>
    <w:rsid w:val="008446A2"/>
    <w:rsid w:val="0084483B"/>
    <w:rsid w:val="0084495A"/>
    <w:rsid w:val="00844C23"/>
    <w:rsid w:val="00845295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E32"/>
    <w:rsid w:val="00847EB7"/>
    <w:rsid w:val="008507F3"/>
    <w:rsid w:val="00850BC4"/>
    <w:rsid w:val="00850BC8"/>
    <w:rsid w:val="00850E1F"/>
    <w:rsid w:val="0085178F"/>
    <w:rsid w:val="0085198A"/>
    <w:rsid w:val="00851E27"/>
    <w:rsid w:val="00851F25"/>
    <w:rsid w:val="008526ED"/>
    <w:rsid w:val="008527EA"/>
    <w:rsid w:val="00852903"/>
    <w:rsid w:val="00852C77"/>
    <w:rsid w:val="008532A4"/>
    <w:rsid w:val="00853743"/>
    <w:rsid w:val="00853C6F"/>
    <w:rsid w:val="00853F43"/>
    <w:rsid w:val="00853FCD"/>
    <w:rsid w:val="008540A6"/>
    <w:rsid w:val="00854200"/>
    <w:rsid w:val="00854543"/>
    <w:rsid w:val="00854577"/>
    <w:rsid w:val="0085460D"/>
    <w:rsid w:val="00854B5C"/>
    <w:rsid w:val="00855542"/>
    <w:rsid w:val="0085595D"/>
    <w:rsid w:val="00855B55"/>
    <w:rsid w:val="00855B6E"/>
    <w:rsid w:val="008561DF"/>
    <w:rsid w:val="008562BA"/>
    <w:rsid w:val="0085691B"/>
    <w:rsid w:val="008569E5"/>
    <w:rsid w:val="0085773F"/>
    <w:rsid w:val="00857BFC"/>
    <w:rsid w:val="00857DF0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101"/>
    <w:rsid w:val="0087116F"/>
    <w:rsid w:val="0087146A"/>
    <w:rsid w:val="00871AD7"/>
    <w:rsid w:val="008720AC"/>
    <w:rsid w:val="008720CB"/>
    <w:rsid w:val="00872323"/>
    <w:rsid w:val="00872936"/>
    <w:rsid w:val="00872B0E"/>
    <w:rsid w:val="00872CAC"/>
    <w:rsid w:val="00872EC0"/>
    <w:rsid w:val="0087308C"/>
    <w:rsid w:val="008733C2"/>
    <w:rsid w:val="008737CC"/>
    <w:rsid w:val="0087388F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D38"/>
    <w:rsid w:val="00875E1B"/>
    <w:rsid w:val="00875F67"/>
    <w:rsid w:val="00876197"/>
    <w:rsid w:val="008762CF"/>
    <w:rsid w:val="0087654C"/>
    <w:rsid w:val="008765C4"/>
    <w:rsid w:val="00876B66"/>
    <w:rsid w:val="00876E5E"/>
    <w:rsid w:val="0087725D"/>
    <w:rsid w:val="00877341"/>
    <w:rsid w:val="00877F1B"/>
    <w:rsid w:val="00880388"/>
    <w:rsid w:val="0088051B"/>
    <w:rsid w:val="00880B83"/>
    <w:rsid w:val="00880E04"/>
    <w:rsid w:val="0088119C"/>
    <w:rsid w:val="0088129E"/>
    <w:rsid w:val="008814A5"/>
    <w:rsid w:val="008818F1"/>
    <w:rsid w:val="00881B22"/>
    <w:rsid w:val="00882A32"/>
    <w:rsid w:val="00882CA8"/>
    <w:rsid w:val="008831AD"/>
    <w:rsid w:val="008836D0"/>
    <w:rsid w:val="00883815"/>
    <w:rsid w:val="00883D95"/>
    <w:rsid w:val="00883DBC"/>
    <w:rsid w:val="00884422"/>
    <w:rsid w:val="0088475A"/>
    <w:rsid w:val="008847BE"/>
    <w:rsid w:val="00884AEC"/>
    <w:rsid w:val="00884B94"/>
    <w:rsid w:val="00885109"/>
    <w:rsid w:val="0088529B"/>
    <w:rsid w:val="008859FF"/>
    <w:rsid w:val="00885A9D"/>
    <w:rsid w:val="00886032"/>
    <w:rsid w:val="00886216"/>
    <w:rsid w:val="008867FC"/>
    <w:rsid w:val="00886A8C"/>
    <w:rsid w:val="0088726A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4043"/>
    <w:rsid w:val="00894263"/>
    <w:rsid w:val="0089455A"/>
    <w:rsid w:val="008948D4"/>
    <w:rsid w:val="00894BA7"/>
    <w:rsid w:val="00894CC9"/>
    <w:rsid w:val="00895082"/>
    <w:rsid w:val="00895289"/>
    <w:rsid w:val="00895564"/>
    <w:rsid w:val="00895AE4"/>
    <w:rsid w:val="00895B0F"/>
    <w:rsid w:val="00895B16"/>
    <w:rsid w:val="00895B7F"/>
    <w:rsid w:val="00895CDF"/>
    <w:rsid w:val="00895DBA"/>
    <w:rsid w:val="0089625D"/>
    <w:rsid w:val="00896379"/>
    <w:rsid w:val="008963E4"/>
    <w:rsid w:val="0089641A"/>
    <w:rsid w:val="008966B5"/>
    <w:rsid w:val="0089682A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3BF9"/>
    <w:rsid w:val="008A44CD"/>
    <w:rsid w:val="008A4A2C"/>
    <w:rsid w:val="008A5109"/>
    <w:rsid w:val="008A534F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4E2"/>
    <w:rsid w:val="008B2691"/>
    <w:rsid w:val="008B2E28"/>
    <w:rsid w:val="008B30D8"/>
    <w:rsid w:val="008B3217"/>
    <w:rsid w:val="008B3466"/>
    <w:rsid w:val="008B353D"/>
    <w:rsid w:val="008B35E3"/>
    <w:rsid w:val="008B3B42"/>
    <w:rsid w:val="008B4256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98"/>
    <w:rsid w:val="008B709C"/>
    <w:rsid w:val="008B717B"/>
    <w:rsid w:val="008B71A5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CEE"/>
    <w:rsid w:val="008C1377"/>
    <w:rsid w:val="008C1814"/>
    <w:rsid w:val="008C1996"/>
    <w:rsid w:val="008C2103"/>
    <w:rsid w:val="008C24EF"/>
    <w:rsid w:val="008C257C"/>
    <w:rsid w:val="008C25C0"/>
    <w:rsid w:val="008C2DA7"/>
    <w:rsid w:val="008C2FE2"/>
    <w:rsid w:val="008C392A"/>
    <w:rsid w:val="008C3E9B"/>
    <w:rsid w:val="008C3F87"/>
    <w:rsid w:val="008C461F"/>
    <w:rsid w:val="008C4951"/>
    <w:rsid w:val="008C4AD7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444"/>
    <w:rsid w:val="008D04EA"/>
    <w:rsid w:val="008D0840"/>
    <w:rsid w:val="008D092A"/>
    <w:rsid w:val="008D0CD9"/>
    <w:rsid w:val="008D1122"/>
    <w:rsid w:val="008D1513"/>
    <w:rsid w:val="008D1575"/>
    <w:rsid w:val="008D158B"/>
    <w:rsid w:val="008D1BBB"/>
    <w:rsid w:val="008D215A"/>
    <w:rsid w:val="008D229A"/>
    <w:rsid w:val="008D2380"/>
    <w:rsid w:val="008D2A55"/>
    <w:rsid w:val="008D2B83"/>
    <w:rsid w:val="008D32B6"/>
    <w:rsid w:val="008D3376"/>
    <w:rsid w:val="008D3427"/>
    <w:rsid w:val="008D35F1"/>
    <w:rsid w:val="008D3692"/>
    <w:rsid w:val="008D3CAD"/>
    <w:rsid w:val="008D4357"/>
    <w:rsid w:val="008D44B0"/>
    <w:rsid w:val="008D4B9D"/>
    <w:rsid w:val="008D4CAA"/>
    <w:rsid w:val="008D522A"/>
    <w:rsid w:val="008D52B2"/>
    <w:rsid w:val="008D537C"/>
    <w:rsid w:val="008D5747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3CD6"/>
    <w:rsid w:val="008E40C1"/>
    <w:rsid w:val="008E4625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051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72D"/>
    <w:rsid w:val="008F0865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222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D6C"/>
    <w:rsid w:val="0090020F"/>
    <w:rsid w:val="009008A8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0A8"/>
    <w:rsid w:val="00907169"/>
    <w:rsid w:val="009072F6"/>
    <w:rsid w:val="009079E1"/>
    <w:rsid w:val="00907A32"/>
    <w:rsid w:val="00907D10"/>
    <w:rsid w:val="00910083"/>
    <w:rsid w:val="0091031F"/>
    <w:rsid w:val="0091081E"/>
    <w:rsid w:val="00910E88"/>
    <w:rsid w:val="009111E4"/>
    <w:rsid w:val="009113A5"/>
    <w:rsid w:val="00911814"/>
    <w:rsid w:val="00911950"/>
    <w:rsid w:val="00911985"/>
    <w:rsid w:val="0091198D"/>
    <w:rsid w:val="00911D6F"/>
    <w:rsid w:val="00912999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41D"/>
    <w:rsid w:val="009177C7"/>
    <w:rsid w:val="0091792B"/>
    <w:rsid w:val="00917FDA"/>
    <w:rsid w:val="00920B18"/>
    <w:rsid w:val="00920EC8"/>
    <w:rsid w:val="009216E6"/>
    <w:rsid w:val="0092171B"/>
    <w:rsid w:val="00921B79"/>
    <w:rsid w:val="00921EF8"/>
    <w:rsid w:val="00922379"/>
    <w:rsid w:val="009223F4"/>
    <w:rsid w:val="009223F6"/>
    <w:rsid w:val="00923155"/>
    <w:rsid w:val="00923452"/>
    <w:rsid w:val="00923521"/>
    <w:rsid w:val="00923BD1"/>
    <w:rsid w:val="00923FEE"/>
    <w:rsid w:val="00924379"/>
    <w:rsid w:val="00924501"/>
    <w:rsid w:val="0092468C"/>
    <w:rsid w:val="009246A7"/>
    <w:rsid w:val="00924DC0"/>
    <w:rsid w:val="0092532E"/>
    <w:rsid w:val="009253AD"/>
    <w:rsid w:val="00925699"/>
    <w:rsid w:val="00925D77"/>
    <w:rsid w:val="00925FA4"/>
    <w:rsid w:val="0092603D"/>
    <w:rsid w:val="00926686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8CD"/>
    <w:rsid w:val="00933B28"/>
    <w:rsid w:val="00933DD7"/>
    <w:rsid w:val="00933F6A"/>
    <w:rsid w:val="0093409F"/>
    <w:rsid w:val="0093437A"/>
    <w:rsid w:val="009346E9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78F"/>
    <w:rsid w:val="00942DC2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421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14C"/>
    <w:rsid w:val="00950462"/>
    <w:rsid w:val="0095104F"/>
    <w:rsid w:val="00951558"/>
    <w:rsid w:val="009517B5"/>
    <w:rsid w:val="0095219B"/>
    <w:rsid w:val="0095240C"/>
    <w:rsid w:val="00952646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42A0"/>
    <w:rsid w:val="00954412"/>
    <w:rsid w:val="0095471C"/>
    <w:rsid w:val="00954AB5"/>
    <w:rsid w:val="0095501F"/>
    <w:rsid w:val="009550EF"/>
    <w:rsid w:val="009551EE"/>
    <w:rsid w:val="009552AC"/>
    <w:rsid w:val="00955993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BDE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25F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605"/>
    <w:rsid w:val="00970637"/>
    <w:rsid w:val="00970DE4"/>
    <w:rsid w:val="00970E88"/>
    <w:rsid w:val="00971270"/>
    <w:rsid w:val="0097144B"/>
    <w:rsid w:val="00971A53"/>
    <w:rsid w:val="00971E03"/>
    <w:rsid w:val="00972246"/>
    <w:rsid w:val="00972C35"/>
    <w:rsid w:val="00973280"/>
    <w:rsid w:val="0097363E"/>
    <w:rsid w:val="00973789"/>
    <w:rsid w:val="0097388C"/>
    <w:rsid w:val="00973B6F"/>
    <w:rsid w:val="009743B1"/>
    <w:rsid w:val="00974B76"/>
    <w:rsid w:val="00974CEC"/>
    <w:rsid w:val="00974E99"/>
    <w:rsid w:val="00974EB9"/>
    <w:rsid w:val="00974F2D"/>
    <w:rsid w:val="00974FC5"/>
    <w:rsid w:val="009751B7"/>
    <w:rsid w:val="00975404"/>
    <w:rsid w:val="00975A22"/>
    <w:rsid w:val="00975BE4"/>
    <w:rsid w:val="00975D19"/>
    <w:rsid w:val="009760C7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E6"/>
    <w:rsid w:val="009869C9"/>
    <w:rsid w:val="00986E50"/>
    <w:rsid w:val="00986E93"/>
    <w:rsid w:val="00987A36"/>
    <w:rsid w:val="00987C4C"/>
    <w:rsid w:val="00987C9C"/>
    <w:rsid w:val="00987CEC"/>
    <w:rsid w:val="0099035C"/>
    <w:rsid w:val="0099060A"/>
    <w:rsid w:val="00990658"/>
    <w:rsid w:val="0099071D"/>
    <w:rsid w:val="0099072D"/>
    <w:rsid w:val="00990838"/>
    <w:rsid w:val="00990DCC"/>
    <w:rsid w:val="00990E8B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AB5"/>
    <w:rsid w:val="00993B09"/>
    <w:rsid w:val="00993B85"/>
    <w:rsid w:val="00993E0E"/>
    <w:rsid w:val="00994562"/>
    <w:rsid w:val="0099465E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B6E"/>
    <w:rsid w:val="00996C08"/>
    <w:rsid w:val="00996C7B"/>
    <w:rsid w:val="009970F8"/>
    <w:rsid w:val="009973CC"/>
    <w:rsid w:val="00997A14"/>
    <w:rsid w:val="00997FC1"/>
    <w:rsid w:val="009A0141"/>
    <w:rsid w:val="009A022F"/>
    <w:rsid w:val="009A06AE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120"/>
    <w:rsid w:val="009A2436"/>
    <w:rsid w:val="009A25B0"/>
    <w:rsid w:val="009A2780"/>
    <w:rsid w:val="009A2ECD"/>
    <w:rsid w:val="009A3389"/>
    <w:rsid w:val="009A35A0"/>
    <w:rsid w:val="009A3653"/>
    <w:rsid w:val="009A3694"/>
    <w:rsid w:val="009A3EB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147"/>
    <w:rsid w:val="009C22E1"/>
    <w:rsid w:val="009C2595"/>
    <w:rsid w:val="009C295B"/>
    <w:rsid w:val="009C2D6A"/>
    <w:rsid w:val="009C34AB"/>
    <w:rsid w:val="009C3A0D"/>
    <w:rsid w:val="009C421D"/>
    <w:rsid w:val="009C4ACB"/>
    <w:rsid w:val="009C4AE2"/>
    <w:rsid w:val="009C4F1A"/>
    <w:rsid w:val="009C5556"/>
    <w:rsid w:val="009C58D4"/>
    <w:rsid w:val="009C59A5"/>
    <w:rsid w:val="009C59D1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C7F7E"/>
    <w:rsid w:val="009D03AA"/>
    <w:rsid w:val="009D07D8"/>
    <w:rsid w:val="009D1440"/>
    <w:rsid w:val="009D1AD5"/>
    <w:rsid w:val="009D2016"/>
    <w:rsid w:val="009D211D"/>
    <w:rsid w:val="009D23B9"/>
    <w:rsid w:val="009D299C"/>
    <w:rsid w:val="009D2C73"/>
    <w:rsid w:val="009D2E4A"/>
    <w:rsid w:val="009D2F45"/>
    <w:rsid w:val="009D3213"/>
    <w:rsid w:val="009D32A0"/>
    <w:rsid w:val="009D370B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06B"/>
    <w:rsid w:val="009D5138"/>
    <w:rsid w:val="009D52BC"/>
    <w:rsid w:val="009D56F3"/>
    <w:rsid w:val="009D5727"/>
    <w:rsid w:val="009D5EC8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F56"/>
    <w:rsid w:val="009E002D"/>
    <w:rsid w:val="009E0494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35"/>
    <w:rsid w:val="009E65EC"/>
    <w:rsid w:val="009E6B5E"/>
    <w:rsid w:val="009E6EC3"/>
    <w:rsid w:val="009E6F26"/>
    <w:rsid w:val="009E727E"/>
    <w:rsid w:val="009E7D83"/>
    <w:rsid w:val="009E7DFB"/>
    <w:rsid w:val="009E7FE9"/>
    <w:rsid w:val="009F0CD9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455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79"/>
    <w:rsid w:val="00A06E9B"/>
    <w:rsid w:val="00A06EDC"/>
    <w:rsid w:val="00A06F8E"/>
    <w:rsid w:val="00A0785B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AC1"/>
    <w:rsid w:val="00A14C19"/>
    <w:rsid w:val="00A1531C"/>
    <w:rsid w:val="00A15F2F"/>
    <w:rsid w:val="00A16481"/>
    <w:rsid w:val="00A1698E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426"/>
    <w:rsid w:val="00A2076E"/>
    <w:rsid w:val="00A20A2E"/>
    <w:rsid w:val="00A20E91"/>
    <w:rsid w:val="00A20F34"/>
    <w:rsid w:val="00A21854"/>
    <w:rsid w:val="00A21FD9"/>
    <w:rsid w:val="00A22143"/>
    <w:rsid w:val="00A221E5"/>
    <w:rsid w:val="00A2224F"/>
    <w:rsid w:val="00A22255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B60"/>
    <w:rsid w:val="00A25DC8"/>
    <w:rsid w:val="00A260B6"/>
    <w:rsid w:val="00A26316"/>
    <w:rsid w:val="00A267A5"/>
    <w:rsid w:val="00A26AD7"/>
    <w:rsid w:val="00A26C58"/>
    <w:rsid w:val="00A26E10"/>
    <w:rsid w:val="00A2731D"/>
    <w:rsid w:val="00A2765E"/>
    <w:rsid w:val="00A27BF1"/>
    <w:rsid w:val="00A27E29"/>
    <w:rsid w:val="00A27F70"/>
    <w:rsid w:val="00A30118"/>
    <w:rsid w:val="00A302A8"/>
    <w:rsid w:val="00A30330"/>
    <w:rsid w:val="00A306E9"/>
    <w:rsid w:val="00A30776"/>
    <w:rsid w:val="00A30998"/>
    <w:rsid w:val="00A30D0D"/>
    <w:rsid w:val="00A30DCB"/>
    <w:rsid w:val="00A30EB7"/>
    <w:rsid w:val="00A314EB"/>
    <w:rsid w:val="00A3153C"/>
    <w:rsid w:val="00A31C00"/>
    <w:rsid w:val="00A3288C"/>
    <w:rsid w:val="00A328CB"/>
    <w:rsid w:val="00A32A38"/>
    <w:rsid w:val="00A32D5B"/>
    <w:rsid w:val="00A32FD8"/>
    <w:rsid w:val="00A334C1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450"/>
    <w:rsid w:val="00A3751A"/>
    <w:rsid w:val="00A378A9"/>
    <w:rsid w:val="00A37A9A"/>
    <w:rsid w:val="00A37CDF"/>
    <w:rsid w:val="00A4071E"/>
    <w:rsid w:val="00A40DA7"/>
    <w:rsid w:val="00A40E67"/>
    <w:rsid w:val="00A41800"/>
    <w:rsid w:val="00A41A28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9E"/>
    <w:rsid w:val="00A44AD8"/>
    <w:rsid w:val="00A44B86"/>
    <w:rsid w:val="00A44D2C"/>
    <w:rsid w:val="00A44E43"/>
    <w:rsid w:val="00A44F85"/>
    <w:rsid w:val="00A45086"/>
    <w:rsid w:val="00A45518"/>
    <w:rsid w:val="00A45B28"/>
    <w:rsid w:val="00A45DDE"/>
    <w:rsid w:val="00A4644B"/>
    <w:rsid w:val="00A464BF"/>
    <w:rsid w:val="00A46957"/>
    <w:rsid w:val="00A46D05"/>
    <w:rsid w:val="00A46D1D"/>
    <w:rsid w:val="00A46E25"/>
    <w:rsid w:val="00A46FA1"/>
    <w:rsid w:val="00A477E6"/>
    <w:rsid w:val="00A4792D"/>
    <w:rsid w:val="00A47BA3"/>
    <w:rsid w:val="00A50A41"/>
    <w:rsid w:val="00A50DDB"/>
    <w:rsid w:val="00A5112B"/>
    <w:rsid w:val="00A513F2"/>
    <w:rsid w:val="00A51528"/>
    <w:rsid w:val="00A517F9"/>
    <w:rsid w:val="00A5185A"/>
    <w:rsid w:val="00A51A66"/>
    <w:rsid w:val="00A51D2B"/>
    <w:rsid w:val="00A51EF8"/>
    <w:rsid w:val="00A51F3C"/>
    <w:rsid w:val="00A51F78"/>
    <w:rsid w:val="00A52371"/>
    <w:rsid w:val="00A52620"/>
    <w:rsid w:val="00A5294F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B95"/>
    <w:rsid w:val="00A62117"/>
    <w:rsid w:val="00A621C0"/>
    <w:rsid w:val="00A622F5"/>
    <w:rsid w:val="00A62A33"/>
    <w:rsid w:val="00A631D4"/>
    <w:rsid w:val="00A637D4"/>
    <w:rsid w:val="00A63AF3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C39"/>
    <w:rsid w:val="00A65E0C"/>
    <w:rsid w:val="00A65FF8"/>
    <w:rsid w:val="00A66081"/>
    <w:rsid w:val="00A66640"/>
    <w:rsid w:val="00A66A66"/>
    <w:rsid w:val="00A66E8F"/>
    <w:rsid w:val="00A66F9E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3"/>
    <w:rsid w:val="00A746EC"/>
    <w:rsid w:val="00A74909"/>
    <w:rsid w:val="00A749A8"/>
    <w:rsid w:val="00A74B64"/>
    <w:rsid w:val="00A74ED2"/>
    <w:rsid w:val="00A75382"/>
    <w:rsid w:val="00A75482"/>
    <w:rsid w:val="00A75700"/>
    <w:rsid w:val="00A75773"/>
    <w:rsid w:val="00A760FE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52"/>
    <w:rsid w:val="00A82ACA"/>
    <w:rsid w:val="00A8330D"/>
    <w:rsid w:val="00A834C7"/>
    <w:rsid w:val="00A834E3"/>
    <w:rsid w:val="00A8381B"/>
    <w:rsid w:val="00A83B68"/>
    <w:rsid w:val="00A843B3"/>
    <w:rsid w:val="00A843B6"/>
    <w:rsid w:val="00A849D2"/>
    <w:rsid w:val="00A849F6"/>
    <w:rsid w:val="00A849FD"/>
    <w:rsid w:val="00A84B77"/>
    <w:rsid w:val="00A84D78"/>
    <w:rsid w:val="00A84FBF"/>
    <w:rsid w:val="00A852D2"/>
    <w:rsid w:val="00A8574E"/>
    <w:rsid w:val="00A85BA5"/>
    <w:rsid w:val="00A86200"/>
    <w:rsid w:val="00A86526"/>
    <w:rsid w:val="00A86A7D"/>
    <w:rsid w:val="00A86C97"/>
    <w:rsid w:val="00A8782A"/>
    <w:rsid w:val="00A8797D"/>
    <w:rsid w:val="00A879EE"/>
    <w:rsid w:val="00A90145"/>
    <w:rsid w:val="00A902DA"/>
    <w:rsid w:val="00A90906"/>
    <w:rsid w:val="00A90B16"/>
    <w:rsid w:val="00A90C0A"/>
    <w:rsid w:val="00A90F19"/>
    <w:rsid w:val="00A911F7"/>
    <w:rsid w:val="00A9135A"/>
    <w:rsid w:val="00A91529"/>
    <w:rsid w:val="00A916C6"/>
    <w:rsid w:val="00A9219C"/>
    <w:rsid w:val="00A92214"/>
    <w:rsid w:val="00A9290E"/>
    <w:rsid w:val="00A9295F"/>
    <w:rsid w:val="00A92B02"/>
    <w:rsid w:val="00A92F2F"/>
    <w:rsid w:val="00A93242"/>
    <w:rsid w:val="00A93387"/>
    <w:rsid w:val="00A933A5"/>
    <w:rsid w:val="00A933D6"/>
    <w:rsid w:val="00A938C2"/>
    <w:rsid w:val="00A939A0"/>
    <w:rsid w:val="00A93C9F"/>
    <w:rsid w:val="00A93DE4"/>
    <w:rsid w:val="00A9429C"/>
    <w:rsid w:val="00A949C8"/>
    <w:rsid w:val="00A94F2A"/>
    <w:rsid w:val="00A94FC5"/>
    <w:rsid w:val="00A951E8"/>
    <w:rsid w:val="00A952AB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2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76"/>
    <w:rsid w:val="00AA1BD9"/>
    <w:rsid w:val="00AA1D32"/>
    <w:rsid w:val="00AA1E45"/>
    <w:rsid w:val="00AA1FD4"/>
    <w:rsid w:val="00AA2A50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405"/>
    <w:rsid w:val="00AB16EF"/>
    <w:rsid w:val="00AB1BA9"/>
    <w:rsid w:val="00AB1CC2"/>
    <w:rsid w:val="00AB1E91"/>
    <w:rsid w:val="00AB23A3"/>
    <w:rsid w:val="00AB2495"/>
    <w:rsid w:val="00AB2798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E8A"/>
    <w:rsid w:val="00AC3075"/>
    <w:rsid w:val="00AC37A5"/>
    <w:rsid w:val="00AC3FDF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BAA"/>
    <w:rsid w:val="00AC7D9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820"/>
    <w:rsid w:val="00AF0BE8"/>
    <w:rsid w:val="00AF0C10"/>
    <w:rsid w:val="00AF1028"/>
    <w:rsid w:val="00AF1248"/>
    <w:rsid w:val="00AF12B4"/>
    <w:rsid w:val="00AF134B"/>
    <w:rsid w:val="00AF153D"/>
    <w:rsid w:val="00AF16B7"/>
    <w:rsid w:val="00AF1707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5F"/>
    <w:rsid w:val="00AF3DA1"/>
    <w:rsid w:val="00AF4277"/>
    <w:rsid w:val="00AF44D2"/>
    <w:rsid w:val="00AF47DB"/>
    <w:rsid w:val="00AF4B5F"/>
    <w:rsid w:val="00AF4E42"/>
    <w:rsid w:val="00AF4EB7"/>
    <w:rsid w:val="00AF5380"/>
    <w:rsid w:val="00AF539E"/>
    <w:rsid w:val="00AF5435"/>
    <w:rsid w:val="00AF5B9F"/>
    <w:rsid w:val="00AF63E6"/>
    <w:rsid w:val="00AF66FC"/>
    <w:rsid w:val="00AF6BE3"/>
    <w:rsid w:val="00AF6EA8"/>
    <w:rsid w:val="00AF75D3"/>
    <w:rsid w:val="00AF7807"/>
    <w:rsid w:val="00AF7903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8B1"/>
    <w:rsid w:val="00B04997"/>
    <w:rsid w:val="00B051FF"/>
    <w:rsid w:val="00B054D2"/>
    <w:rsid w:val="00B05845"/>
    <w:rsid w:val="00B058D1"/>
    <w:rsid w:val="00B05995"/>
    <w:rsid w:val="00B05DF6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BEB"/>
    <w:rsid w:val="00B14E31"/>
    <w:rsid w:val="00B14E39"/>
    <w:rsid w:val="00B155AC"/>
    <w:rsid w:val="00B1561A"/>
    <w:rsid w:val="00B157E6"/>
    <w:rsid w:val="00B1584D"/>
    <w:rsid w:val="00B15E55"/>
    <w:rsid w:val="00B15ECF"/>
    <w:rsid w:val="00B160FF"/>
    <w:rsid w:val="00B16357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BE"/>
    <w:rsid w:val="00B216C4"/>
    <w:rsid w:val="00B216EA"/>
    <w:rsid w:val="00B21D01"/>
    <w:rsid w:val="00B21E37"/>
    <w:rsid w:val="00B2226E"/>
    <w:rsid w:val="00B2231D"/>
    <w:rsid w:val="00B223A5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6E2"/>
    <w:rsid w:val="00B27B06"/>
    <w:rsid w:val="00B27B6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A1F"/>
    <w:rsid w:val="00B32D47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42F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D6E"/>
    <w:rsid w:val="00B37E60"/>
    <w:rsid w:val="00B40402"/>
    <w:rsid w:val="00B4043F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4D3"/>
    <w:rsid w:val="00B45577"/>
    <w:rsid w:val="00B457AF"/>
    <w:rsid w:val="00B459E9"/>
    <w:rsid w:val="00B45C00"/>
    <w:rsid w:val="00B45F17"/>
    <w:rsid w:val="00B46A14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3E1"/>
    <w:rsid w:val="00B517A8"/>
    <w:rsid w:val="00B51AA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5B30"/>
    <w:rsid w:val="00B55B6A"/>
    <w:rsid w:val="00B55D33"/>
    <w:rsid w:val="00B55E12"/>
    <w:rsid w:val="00B56141"/>
    <w:rsid w:val="00B56502"/>
    <w:rsid w:val="00B56541"/>
    <w:rsid w:val="00B56646"/>
    <w:rsid w:val="00B567EF"/>
    <w:rsid w:val="00B572D8"/>
    <w:rsid w:val="00B57974"/>
    <w:rsid w:val="00B57F48"/>
    <w:rsid w:val="00B60779"/>
    <w:rsid w:val="00B6080A"/>
    <w:rsid w:val="00B61B03"/>
    <w:rsid w:val="00B61D51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7D9"/>
    <w:rsid w:val="00B6390F"/>
    <w:rsid w:val="00B63A3C"/>
    <w:rsid w:val="00B63CA9"/>
    <w:rsid w:val="00B63CBB"/>
    <w:rsid w:val="00B647D1"/>
    <w:rsid w:val="00B64C9B"/>
    <w:rsid w:val="00B657EE"/>
    <w:rsid w:val="00B65913"/>
    <w:rsid w:val="00B65BB0"/>
    <w:rsid w:val="00B662B8"/>
    <w:rsid w:val="00B67235"/>
    <w:rsid w:val="00B673DB"/>
    <w:rsid w:val="00B6745F"/>
    <w:rsid w:val="00B67567"/>
    <w:rsid w:val="00B676D1"/>
    <w:rsid w:val="00B6778F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EF"/>
    <w:rsid w:val="00B7476D"/>
    <w:rsid w:val="00B74A77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3D1"/>
    <w:rsid w:val="00B813E8"/>
    <w:rsid w:val="00B8173B"/>
    <w:rsid w:val="00B817A8"/>
    <w:rsid w:val="00B81BAC"/>
    <w:rsid w:val="00B81E16"/>
    <w:rsid w:val="00B81EA3"/>
    <w:rsid w:val="00B81EA8"/>
    <w:rsid w:val="00B824AA"/>
    <w:rsid w:val="00B82788"/>
    <w:rsid w:val="00B82D5E"/>
    <w:rsid w:val="00B8322A"/>
    <w:rsid w:val="00B83257"/>
    <w:rsid w:val="00B832CC"/>
    <w:rsid w:val="00B842AA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B35"/>
    <w:rsid w:val="00B92CA9"/>
    <w:rsid w:val="00B93334"/>
    <w:rsid w:val="00B93AF1"/>
    <w:rsid w:val="00B93E24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064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5399"/>
    <w:rsid w:val="00BA59B2"/>
    <w:rsid w:val="00BA6164"/>
    <w:rsid w:val="00BA6846"/>
    <w:rsid w:val="00BA6EA2"/>
    <w:rsid w:val="00BA72C5"/>
    <w:rsid w:val="00BA75A9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DE2"/>
    <w:rsid w:val="00BB4278"/>
    <w:rsid w:val="00BB44E0"/>
    <w:rsid w:val="00BB45DA"/>
    <w:rsid w:val="00BB4B71"/>
    <w:rsid w:val="00BB4C4A"/>
    <w:rsid w:val="00BB5375"/>
    <w:rsid w:val="00BB5406"/>
    <w:rsid w:val="00BB5E3E"/>
    <w:rsid w:val="00BB5FEF"/>
    <w:rsid w:val="00BB65ED"/>
    <w:rsid w:val="00BB6625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B7F32"/>
    <w:rsid w:val="00BC0313"/>
    <w:rsid w:val="00BC0428"/>
    <w:rsid w:val="00BC062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977"/>
    <w:rsid w:val="00BC4B74"/>
    <w:rsid w:val="00BC4C8B"/>
    <w:rsid w:val="00BC4CBE"/>
    <w:rsid w:val="00BC4DC6"/>
    <w:rsid w:val="00BC5207"/>
    <w:rsid w:val="00BC54CA"/>
    <w:rsid w:val="00BC54FD"/>
    <w:rsid w:val="00BC5E87"/>
    <w:rsid w:val="00BC61D8"/>
    <w:rsid w:val="00BC6275"/>
    <w:rsid w:val="00BC65FD"/>
    <w:rsid w:val="00BC6705"/>
    <w:rsid w:val="00BC68FD"/>
    <w:rsid w:val="00BC6A8C"/>
    <w:rsid w:val="00BC7014"/>
    <w:rsid w:val="00BC74D8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401"/>
    <w:rsid w:val="00BD47E6"/>
    <w:rsid w:val="00BD4A77"/>
    <w:rsid w:val="00BD4B7C"/>
    <w:rsid w:val="00BD4ED4"/>
    <w:rsid w:val="00BD507F"/>
    <w:rsid w:val="00BD5118"/>
    <w:rsid w:val="00BD54C7"/>
    <w:rsid w:val="00BD56DA"/>
    <w:rsid w:val="00BD5EE8"/>
    <w:rsid w:val="00BD635F"/>
    <w:rsid w:val="00BD6371"/>
    <w:rsid w:val="00BD64CA"/>
    <w:rsid w:val="00BD688C"/>
    <w:rsid w:val="00BD6E36"/>
    <w:rsid w:val="00BD71C7"/>
    <w:rsid w:val="00BD740A"/>
    <w:rsid w:val="00BD7742"/>
    <w:rsid w:val="00BD7A07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938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008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494"/>
    <w:rsid w:val="00C0375F"/>
    <w:rsid w:val="00C03A86"/>
    <w:rsid w:val="00C03D0E"/>
    <w:rsid w:val="00C03E17"/>
    <w:rsid w:val="00C03E1B"/>
    <w:rsid w:val="00C043C5"/>
    <w:rsid w:val="00C04C1E"/>
    <w:rsid w:val="00C0505F"/>
    <w:rsid w:val="00C051AF"/>
    <w:rsid w:val="00C05B8E"/>
    <w:rsid w:val="00C06060"/>
    <w:rsid w:val="00C063D8"/>
    <w:rsid w:val="00C06755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47B"/>
    <w:rsid w:val="00C12959"/>
    <w:rsid w:val="00C12AE9"/>
    <w:rsid w:val="00C12DD6"/>
    <w:rsid w:val="00C13781"/>
    <w:rsid w:val="00C13EB9"/>
    <w:rsid w:val="00C13FE4"/>
    <w:rsid w:val="00C14010"/>
    <w:rsid w:val="00C140D8"/>
    <w:rsid w:val="00C144A7"/>
    <w:rsid w:val="00C15013"/>
    <w:rsid w:val="00C1548C"/>
    <w:rsid w:val="00C155EE"/>
    <w:rsid w:val="00C156B7"/>
    <w:rsid w:val="00C15771"/>
    <w:rsid w:val="00C15B04"/>
    <w:rsid w:val="00C15C7C"/>
    <w:rsid w:val="00C163C0"/>
    <w:rsid w:val="00C16658"/>
    <w:rsid w:val="00C16C28"/>
    <w:rsid w:val="00C16E53"/>
    <w:rsid w:val="00C16EAE"/>
    <w:rsid w:val="00C171F8"/>
    <w:rsid w:val="00C17261"/>
    <w:rsid w:val="00C1769C"/>
    <w:rsid w:val="00C176D7"/>
    <w:rsid w:val="00C2019E"/>
    <w:rsid w:val="00C202FB"/>
    <w:rsid w:val="00C20645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238"/>
    <w:rsid w:val="00C2490B"/>
    <w:rsid w:val="00C24EF3"/>
    <w:rsid w:val="00C25229"/>
    <w:rsid w:val="00C2566E"/>
    <w:rsid w:val="00C256DF"/>
    <w:rsid w:val="00C25B36"/>
    <w:rsid w:val="00C267EF"/>
    <w:rsid w:val="00C27021"/>
    <w:rsid w:val="00C2730F"/>
    <w:rsid w:val="00C27382"/>
    <w:rsid w:val="00C2749B"/>
    <w:rsid w:val="00C27AE6"/>
    <w:rsid w:val="00C27FD4"/>
    <w:rsid w:val="00C30356"/>
    <w:rsid w:val="00C303A4"/>
    <w:rsid w:val="00C30767"/>
    <w:rsid w:val="00C3076A"/>
    <w:rsid w:val="00C309B2"/>
    <w:rsid w:val="00C30E71"/>
    <w:rsid w:val="00C31384"/>
    <w:rsid w:val="00C31963"/>
    <w:rsid w:val="00C3301E"/>
    <w:rsid w:val="00C33349"/>
    <w:rsid w:val="00C33F2F"/>
    <w:rsid w:val="00C34008"/>
    <w:rsid w:val="00C3431C"/>
    <w:rsid w:val="00C34634"/>
    <w:rsid w:val="00C34C3C"/>
    <w:rsid w:val="00C34E91"/>
    <w:rsid w:val="00C353C7"/>
    <w:rsid w:val="00C354F6"/>
    <w:rsid w:val="00C36012"/>
    <w:rsid w:val="00C36350"/>
    <w:rsid w:val="00C3641A"/>
    <w:rsid w:val="00C3667D"/>
    <w:rsid w:val="00C36ED4"/>
    <w:rsid w:val="00C375DD"/>
    <w:rsid w:val="00C378E7"/>
    <w:rsid w:val="00C37915"/>
    <w:rsid w:val="00C37CAA"/>
    <w:rsid w:val="00C37F6F"/>
    <w:rsid w:val="00C400E7"/>
    <w:rsid w:val="00C4029B"/>
    <w:rsid w:val="00C4050F"/>
    <w:rsid w:val="00C40778"/>
    <w:rsid w:val="00C40AB7"/>
    <w:rsid w:val="00C40B4F"/>
    <w:rsid w:val="00C40DB2"/>
    <w:rsid w:val="00C40EAA"/>
    <w:rsid w:val="00C41121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47C4F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56E"/>
    <w:rsid w:val="00C5560B"/>
    <w:rsid w:val="00C55863"/>
    <w:rsid w:val="00C5592E"/>
    <w:rsid w:val="00C56A31"/>
    <w:rsid w:val="00C56DBB"/>
    <w:rsid w:val="00C56E97"/>
    <w:rsid w:val="00C56EA1"/>
    <w:rsid w:val="00C56F4D"/>
    <w:rsid w:val="00C56FC1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AFB"/>
    <w:rsid w:val="00C62B70"/>
    <w:rsid w:val="00C63488"/>
    <w:rsid w:val="00C64054"/>
    <w:rsid w:val="00C64344"/>
    <w:rsid w:val="00C64402"/>
    <w:rsid w:val="00C6451E"/>
    <w:rsid w:val="00C64900"/>
    <w:rsid w:val="00C649D6"/>
    <w:rsid w:val="00C64AB9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56"/>
    <w:rsid w:val="00C676AE"/>
    <w:rsid w:val="00C70446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2A8"/>
    <w:rsid w:val="00C7369D"/>
    <w:rsid w:val="00C73DEF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0A"/>
    <w:rsid w:val="00C80DE3"/>
    <w:rsid w:val="00C80FC5"/>
    <w:rsid w:val="00C814E7"/>
    <w:rsid w:val="00C81AC2"/>
    <w:rsid w:val="00C81EA7"/>
    <w:rsid w:val="00C822B9"/>
    <w:rsid w:val="00C8242B"/>
    <w:rsid w:val="00C82634"/>
    <w:rsid w:val="00C82889"/>
    <w:rsid w:val="00C828E9"/>
    <w:rsid w:val="00C82FA3"/>
    <w:rsid w:val="00C82FCB"/>
    <w:rsid w:val="00C8324B"/>
    <w:rsid w:val="00C83300"/>
    <w:rsid w:val="00C83331"/>
    <w:rsid w:val="00C835E4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BA7"/>
    <w:rsid w:val="00C92CBB"/>
    <w:rsid w:val="00C92F81"/>
    <w:rsid w:val="00C92FA8"/>
    <w:rsid w:val="00C92FC4"/>
    <w:rsid w:val="00C92FFD"/>
    <w:rsid w:val="00C930D8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B07"/>
    <w:rsid w:val="00C95B7A"/>
    <w:rsid w:val="00C95BCF"/>
    <w:rsid w:val="00C95CBF"/>
    <w:rsid w:val="00C95CC0"/>
    <w:rsid w:val="00C9604F"/>
    <w:rsid w:val="00C964C7"/>
    <w:rsid w:val="00C9690B"/>
    <w:rsid w:val="00C969AB"/>
    <w:rsid w:val="00C96AE1"/>
    <w:rsid w:val="00C96E27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BF9"/>
    <w:rsid w:val="00CA3EE4"/>
    <w:rsid w:val="00CA429A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76"/>
    <w:rsid w:val="00CB1BF7"/>
    <w:rsid w:val="00CB1E66"/>
    <w:rsid w:val="00CB23D3"/>
    <w:rsid w:val="00CB25FB"/>
    <w:rsid w:val="00CB2D79"/>
    <w:rsid w:val="00CB2D87"/>
    <w:rsid w:val="00CB2EC1"/>
    <w:rsid w:val="00CB2FA0"/>
    <w:rsid w:val="00CB3023"/>
    <w:rsid w:val="00CB304D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65A"/>
    <w:rsid w:val="00CB71AD"/>
    <w:rsid w:val="00CC0431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BD"/>
    <w:rsid w:val="00CC1EEB"/>
    <w:rsid w:val="00CC1F9C"/>
    <w:rsid w:val="00CC27B2"/>
    <w:rsid w:val="00CC2975"/>
    <w:rsid w:val="00CC2D36"/>
    <w:rsid w:val="00CC33D2"/>
    <w:rsid w:val="00CC35A4"/>
    <w:rsid w:val="00CC385C"/>
    <w:rsid w:val="00CC3BED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DE7"/>
    <w:rsid w:val="00CC7027"/>
    <w:rsid w:val="00CC7970"/>
    <w:rsid w:val="00CC7993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30FD"/>
    <w:rsid w:val="00CD3678"/>
    <w:rsid w:val="00CD3B22"/>
    <w:rsid w:val="00CD3D91"/>
    <w:rsid w:val="00CD3F4E"/>
    <w:rsid w:val="00CD4091"/>
    <w:rsid w:val="00CD465F"/>
    <w:rsid w:val="00CD4D3B"/>
    <w:rsid w:val="00CD5236"/>
    <w:rsid w:val="00CD5484"/>
    <w:rsid w:val="00CD5748"/>
    <w:rsid w:val="00CD5A76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D00AF1"/>
    <w:rsid w:val="00D01076"/>
    <w:rsid w:val="00D012D4"/>
    <w:rsid w:val="00D01ADB"/>
    <w:rsid w:val="00D02000"/>
    <w:rsid w:val="00D02031"/>
    <w:rsid w:val="00D02094"/>
    <w:rsid w:val="00D0244C"/>
    <w:rsid w:val="00D026ED"/>
    <w:rsid w:val="00D02A6D"/>
    <w:rsid w:val="00D02D20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3A2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784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E6D"/>
    <w:rsid w:val="00D21116"/>
    <w:rsid w:val="00D21184"/>
    <w:rsid w:val="00D214FB"/>
    <w:rsid w:val="00D2168A"/>
    <w:rsid w:val="00D216FC"/>
    <w:rsid w:val="00D21881"/>
    <w:rsid w:val="00D21C26"/>
    <w:rsid w:val="00D21E10"/>
    <w:rsid w:val="00D21FB4"/>
    <w:rsid w:val="00D2245E"/>
    <w:rsid w:val="00D225A3"/>
    <w:rsid w:val="00D22C41"/>
    <w:rsid w:val="00D23061"/>
    <w:rsid w:val="00D23245"/>
    <w:rsid w:val="00D233E4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5CD7"/>
    <w:rsid w:val="00D26410"/>
    <w:rsid w:val="00D26926"/>
    <w:rsid w:val="00D269AB"/>
    <w:rsid w:val="00D26EFB"/>
    <w:rsid w:val="00D27269"/>
    <w:rsid w:val="00D27480"/>
    <w:rsid w:val="00D27516"/>
    <w:rsid w:val="00D27687"/>
    <w:rsid w:val="00D304A6"/>
    <w:rsid w:val="00D3128A"/>
    <w:rsid w:val="00D31600"/>
    <w:rsid w:val="00D3198E"/>
    <w:rsid w:val="00D3274B"/>
    <w:rsid w:val="00D32817"/>
    <w:rsid w:val="00D32858"/>
    <w:rsid w:val="00D3285F"/>
    <w:rsid w:val="00D32AC4"/>
    <w:rsid w:val="00D32BF9"/>
    <w:rsid w:val="00D32D41"/>
    <w:rsid w:val="00D33029"/>
    <w:rsid w:val="00D33CF1"/>
    <w:rsid w:val="00D346A1"/>
    <w:rsid w:val="00D3480E"/>
    <w:rsid w:val="00D34CC0"/>
    <w:rsid w:val="00D34F39"/>
    <w:rsid w:val="00D351A8"/>
    <w:rsid w:val="00D351F6"/>
    <w:rsid w:val="00D351FD"/>
    <w:rsid w:val="00D35480"/>
    <w:rsid w:val="00D35810"/>
    <w:rsid w:val="00D35D39"/>
    <w:rsid w:val="00D35FF1"/>
    <w:rsid w:val="00D36329"/>
    <w:rsid w:val="00D369E1"/>
    <w:rsid w:val="00D36B78"/>
    <w:rsid w:val="00D36EF5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67B"/>
    <w:rsid w:val="00D41925"/>
    <w:rsid w:val="00D42341"/>
    <w:rsid w:val="00D426DE"/>
    <w:rsid w:val="00D426FB"/>
    <w:rsid w:val="00D42767"/>
    <w:rsid w:val="00D42F26"/>
    <w:rsid w:val="00D431BF"/>
    <w:rsid w:val="00D433A9"/>
    <w:rsid w:val="00D43967"/>
    <w:rsid w:val="00D44017"/>
    <w:rsid w:val="00D441AE"/>
    <w:rsid w:val="00D442E0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CB6"/>
    <w:rsid w:val="00D50003"/>
    <w:rsid w:val="00D50176"/>
    <w:rsid w:val="00D501C2"/>
    <w:rsid w:val="00D505A7"/>
    <w:rsid w:val="00D507AB"/>
    <w:rsid w:val="00D50A2C"/>
    <w:rsid w:val="00D51044"/>
    <w:rsid w:val="00D510E3"/>
    <w:rsid w:val="00D51B41"/>
    <w:rsid w:val="00D51B82"/>
    <w:rsid w:val="00D52606"/>
    <w:rsid w:val="00D52B23"/>
    <w:rsid w:val="00D52BBF"/>
    <w:rsid w:val="00D52CB7"/>
    <w:rsid w:val="00D52E7D"/>
    <w:rsid w:val="00D530E9"/>
    <w:rsid w:val="00D53523"/>
    <w:rsid w:val="00D53CA7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5A51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72B0"/>
    <w:rsid w:val="00D57A6F"/>
    <w:rsid w:val="00D57C59"/>
    <w:rsid w:val="00D57FE7"/>
    <w:rsid w:val="00D601A6"/>
    <w:rsid w:val="00D60459"/>
    <w:rsid w:val="00D60503"/>
    <w:rsid w:val="00D6074A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EB"/>
    <w:rsid w:val="00D6349A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205E"/>
    <w:rsid w:val="00D72528"/>
    <w:rsid w:val="00D728C7"/>
    <w:rsid w:val="00D72A67"/>
    <w:rsid w:val="00D72EFE"/>
    <w:rsid w:val="00D731D3"/>
    <w:rsid w:val="00D73208"/>
    <w:rsid w:val="00D733EF"/>
    <w:rsid w:val="00D73508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477"/>
    <w:rsid w:val="00D81541"/>
    <w:rsid w:val="00D81543"/>
    <w:rsid w:val="00D8170F"/>
    <w:rsid w:val="00D81869"/>
    <w:rsid w:val="00D81BE8"/>
    <w:rsid w:val="00D81DE9"/>
    <w:rsid w:val="00D825F9"/>
    <w:rsid w:val="00D82B4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917"/>
    <w:rsid w:val="00D93E45"/>
    <w:rsid w:val="00D9400C"/>
    <w:rsid w:val="00D9437E"/>
    <w:rsid w:val="00D944EA"/>
    <w:rsid w:val="00D94744"/>
    <w:rsid w:val="00D94D04"/>
    <w:rsid w:val="00D9511D"/>
    <w:rsid w:val="00D95D57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ECE"/>
    <w:rsid w:val="00DA0F39"/>
    <w:rsid w:val="00DA10FC"/>
    <w:rsid w:val="00DA121F"/>
    <w:rsid w:val="00DA1A09"/>
    <w:rsid w:val="00DA1A56"/>
    <w:rsid w:val="00DA1B02"/>
    <w:rsid w:val="00DA1C3E"/>
    <w:rsid w:val="00DA26A3"/>
    <w:rsid w:val="00DA287F"/>
    <w:rsid w:val="00DA28FE"/>
    <w:rsid w:val="00DA2F7D"/>
    <w:rsid w:val="00DA333B"/>
    <w:rsid w:val="00DA3465"/>
    <w:rsid w:val="00DA3958"/>
    <w:rsid w:val="00DA3A77"/>
    <w:rsid w:val="00DA3E10"/>
    <w:rsid w:val="00DA3E42"/>
    <w:rsid w:val="00DA3F93"/>
    <w:rsid w:val="00DA45D2"/>
    <w:rsid w:val="00DA4626"/>
    <w:rsid w:val="00DA4E37"/>
    <w:rsid w:val="00DA53D3"/>
    <w:rsid w:val="00DA55E2"/>
    <w:rsid w:val="00DA5A53"/>
    <w:rsid w:val="00DA5E8D"/>
    <w:rsid w:val="00DA5FBC"/>
    <w:rsid w:val="00DA6595"/>
    <w:rsid w:val="00DA667C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197"/>
    <w:rsid w:val="00DB234B"/>
    <w:rsid w:val="00DB3C20"/>
    <w:rsid w:val="00DB3FC7"/>
    <w:rsid w:val="00DB4525"/>
    <w:rsid w:val="00DB48D9"/>
    <w:rsid w:val="00DB49DA"/>
    <w:rsid w:val="00DB4A68"/>
    <w:rsid w:val="00DB4A6E"/>
    <w:rsid w:val="00DB5108"/>
    <w:rsid w:val="00DB51C7"/>
    <w:rsid w:val="00DB5514"/>
    <w:rsid w:val="00DB56C2"/>
    <w:rsid w:val="00DB5B31"/>
    <w:rsid w:val="00DB5CF0"/>
    <w:rsid w:val="00DB5F3E"/>
    <w:rsid w:val="00DB61D8"/>
    <w:rsid w:val="00DB6300"/>
    <w:rsid w:val="00DB63CE"/>
    <w:rsid w:val="00DB6AA8"/>
    <w:rsid w:val="00DB6BB8"/>
    <w:rsid w:val="00DB6EA2"/>
    <w:rsid w:val="00DB6FDD"/>
    <w:rsid w:val="00DB71C2"/>
    <w:rsid w:val="00DB738B"/>
    <w:rsid w:val="00DB7454"/>
    <w:rsid w:val="00DB793C"/>
    <w:rsid w:val="00DB7CEB"/>
    <w:rsid w:val="00DB7ED2"/>
    <w:rsid w:val="00DB7F86"/>
    <w:rsid w:val="00DC054E"/>
    <w:rsid w:val="00DC05A7"/>
    <w:rsid w:val="00DC0696"/>
    <w:rsid w:val="00DC0E4C"/>
    <w:rsid w:val="00DC1807"/>
    <w:rsid w:val="00DC1E8D"/>
    <w:rsid w:val="00DC205A"/>
    <w:rsid w:val="00DC22ED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F95"/>
    <w:rsid w:val="00DD205B"/>
    <w:rsid w:val="00DD220D"/>
    <w:rsid w:val="00DD229F"/>
    <w:rsid w:val="00DD2D7E"/>
    <w:rsid w:val="00DD43BD"/>
    <w:rsid w:val="00DD4B39"/>
    <w:rsid w:val="00DD4BEA"/>
    <w:rsid w:val="00DD5104"/>
    <w:rsid w:val="00DD5255"/>
    <w:rsid w:val="00DD56A3"/>
    <w:rsid w:val="00DD5A1D"/>
    <w:rsid w:val="00DD5A3B"/>
    <w:rsid w:val="00DD5AED"/>
    <w:rsid w:val="00DD5B80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61F"/>
    <w:rsid w:val="00DE106F"/>
    <w:rsid w:val="00DE12FD"/>
    <w:rsid w:val="00DE153F"/>
    <w:rsid w:val="00DE154B"/>
    <w:rsid w:val="00DE1902"/>
    <w:rsid w:val="00DE1F08"/>
    <w:rsid w:val="00DE1FDE"/>
    <w:rsid w:val="00DE24D7"/>
    <w:rsid w:val="00DE27BB"/>
    <w:rsid w:val="00DE2D5D"/>
    <w:rsid w:val="00DE30A6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E76"/>
    <w:rsid w:val="00DE6F7B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30F2"/>
    <w:rsid w:val="00DF3562"/>
    <w:rsid w:val="00DF35E2"/>
    <w:rsid w:val="00DF3C7B"/>
    <w:rsid w:val="00DF3E94"/>
    <w:rsid w:val="00DF3EA7"/>
    <w:rsid w:val="00DF443A"/>
    <w:rsid w:val="00DF46F2"/>
    <w:rsid w:val="00DF4B70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55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BED"/>
    <w:rsid w:val="00E06CD8"/>
    <w:rsid w:val="00E06CDF"/>
    <w:rsid w:val="00E06E92"/>
    <w:rsid w:val="00E07118"/>
    <w:rsid w:val="00E07864"/>
    <w:rsid w:val="00E07916"/>
    <w:rsid w:val="00E07ABD"/>
    <w:rsid w:val="00E07CFC"/>
    <w:rsid w:val="00E100B6"/>
    <w:rsid w:val="00E10A8A"/>
    <w:rsid w:val="00E10B27"/>
    <w:rsid w:val="00E10DC5"/>
    <w:rsid w:val="00E110ED"/>
    <w:rsid w:val="00E11980"/>
    <w:rsid w:val="00E119B7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D74"/>
    <w:rsid w:val="00E13E01"/>
    <w:rsid w:val="00E149DB"/>
    <w:rsid w:val="00E14CE2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2CDC"/>
    <w:rsid w:val="00E22FFD"/>
    <w:rsid w:val="00E23011"/>
    <w:rsid w:val="00E2302E"/>
    <w:rsid w:val="00E23463"/>
    <w:rsid w:val="00E2386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7E"/>
    <w:rsid w:val="00E3144F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67"/>
    <w:rsid w:val="00E3327E"/>
    <w:rsid w:val="00E33409"/>
    <w:rsid w:val="00E33617"/>
    <w:rsid w:val="00E33693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4F99"/>
    <w:rsid w:val="00E3504C"/>
    <w:rsid w:val="00E350DD"/>
    <w:rsid w:val="00E35920"/>
    <w:rsid w:val="00E361B7"/>
    <w:rsid w:val="00E369EB"/>
    <w:rsid w:val="00E36D53"/>
    <w:rsid w:val="00E36D9D"/>
    <w:rsid w:val="00E371FB"/>
    <w:rsid w:val="00E3748C"/>
    <w:rsid w:val="00E37BBF"/>
    <w:rsid w:val="00E40200"/>
    <w:rsid w:val="00E413DC"/>
    <w:rsid w:val="00E41B66"/>
    <w:rsid w:val="00E41BA5"/>
    <w:rsid w:val="00E41BA9"/>
    <w:rsid w:val="00E41BAA"/>
    <w:rsid w:val="00E42556"/>
    <w:rsid w:val="00E428E0"/>
    <w:rsid w:val="00E42959"/>
    <w:rsid w:val="00E42C84"/>
    <w:rsid w:val="00E42DA4"/>
    <w:rsid w:val="00E42EA7"/>
    <w:rsid w:val="00E4334C"/>
    <w:rsid w:val="00E43BFF"/>
    <w:rsid w:val="00E43C5A"/>
    <w:rsid w:val="00E43DAF"/>
    <w:rsid w:val="00E4410A"/>
    <w:rsid w:val="00E44248"/>
    <w:rsid w:val="00E446F7"/>
    <w:rsid w:val="00E449C9"/>
    <w:rsid w:val="00E44BCB"/>
    <w:rsid w:val="00E45623"/>
    <w:rsid w:val="00E458D7"/>
    <w:rsid w:val="00E45E19"/>
    <w:rsid w:val="00E460E8"/>
    <w:rsid w:val="00E46154"/>
    <w:rsid w:val="00E46D33"/>
    <w:rsid w:val="00E46D71"/>
    <w:rsid w:val="00E471EF"/>
    <w:rsid w:val="00E4735C"/>
    <w:rsid w:val="00E47673"/>
    <w:rsid w:val="00E47D5D"/>
    <w:rsid w:val="00E47D91"/>
    <w:rsid w:val="00E47DD8"/>
    <w:rsid w:val="00E50018"/>
    <w:rsid w:val="00E501DE"/>
    <w:rsid w:val="00E50440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64F"/>
    <w:rsid w:val="00E61C43"/>
    <w:rsid w:val="00E62022"/>
    <w:rsid w:val="00E62194"/>
    <w:rsid w:val="00E622FA"/>
    <w:rsid w:val="00E62397"/>
    <w:rsid w:val="00E6299D"/>
    <w:rsid w:val="00E629F8"/>
    <w:rsid w:val="00E62C9E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9A"/>
    <w:rsid w:val="00E66913"/>
    <w:rsid w:val="00E6692D"/>
    <w:rsid w:val="00E66AAC"/>
    <w:rsid w:val="00E6718E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DD"/>
    <w:rsid w:val="00E72A64"/>
    <w:rsid w:val="00E72DB8"/>
    <w:rsid w:val="00E72F56"/>
    <w:rsid w:val="00E72FF0"/>
    <w:rsid w:val="00E73034"/>
    <w:rsid w:val="00E738C0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146"/>
    <w:rsid w:val="00E77354"/>
    <w:rsid w:val="00E773E7"/>
    <w:rsid w:val="00E77579"/>
    <w:rsid w:val="00E776EA"/>
    <w:rsid w:val="00E77CCA"/>
    <w:rsid w:val="00E77E71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8E1"/>
    <w:rsid w:val="00E83010"/>
    <w:rsid w:val="00E83400"/>
    <w:rsid w:val="00E8381A"/>
    <w:rsid w:val="00E83BF9"/>
    <w:rsid w:val="00E83E70"/>
    <w:rsid w:val="00E84058"/>
    <w:rsid w:val="00E842C5"/>
    <w:rsid w:val="00E84923"/>
    <w:rsid w:val="00E84AE8"/>
    <w:rsid w:val="00E84DE7"/>
    <w:rsid w:val="00E85254"/>
    <w:rsid w:val="00E85556"/>
    <w:rsid w:val="00E85689"/>
    <w:rsid w:val="00E8594A"/>
    <w:rsid w:val="00E85999"/>
    <w:rsid w:val="00E85A3E"/>
    <w:rsid w:val="00E85D48"/>
    <w:rsid w:val="00E85EE4"/>
    <w:rsid w:val="00E85F0A"/>
    <w:rsid w:val="00E86510"/>
    <w:rsid w:val="00E86815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771"/>
    <w:rsid w:val="00E87A3F"/>
    <w:rsid w:val="00E87A63"/>
    <w:rsid w:val="00E90F33"/>
    <w:rsid w:val="00E911A3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30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560D"/>
    <w:rsid w:val="00EA5ACF"/>
    <w:rsid w:val="00EA5DD3"/>
    <w:rsid w:val="00EA5DDD"/>
    <w:rsid w:val="00EA5EFE"/>
    <w:rsid w:val="00EA5F53"/>
    <w:rsid w:val="00EA6194"/>
    <w:rsid w:val="00EA6427"/>
    <w:rsid w:val="00EA6D60"/>
    <w:rsid w:val="00EA6E70"/>
    <w:rsid w:val="00EA73CE"/>
    <w:rsid w:val="00EA74D1"/>
    <w:rsid w:val="00EA798E"/>
    <w:rsid w:val="00EA7C04"/>
    <w:rsid w:val="00EB02C0"/>
    <w:rsid w:val="00EB0799"/>
    <w:rsid w:val="00EB10EB"/>
    <w:rsid w:val="00EB10F1"/>
    <w:rsid w:val="00EB1CC8"/>
    <w:rsid w:val="00EB1E2E"/>
    <w:rsid w:val="00EB1FC9"/>
    <w:rsid w:val="00EB2138"/>
    <w:rsid w:val="00EB22CE"/>
    <w:rsid w:val="00EB2FBF"/>
    <w:rsid w:val="00EB3179"/>
    <w:rsid w:val="00EB340B"/>
    <w:rsid w:val="00EB3443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53D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C01D2"/>
    <w:rsid w:val="00EC0315"/>
    <w:rsid w:val="00EC0502"/>
    <w:rsid w:val="00EC0735"/>
    <w:rsid w:val="00EC14AF"/>
    <w:rsid w:val="00EC15FD"/>
    <w:rsid w:val="00EC1950"/>
    <w:rsid w:val="00EC1B2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702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659"/>
    <w:rsid w:val="00ED49AA"/>
    <w:rsid w:val="00ED4A3F"/>
    <w:rsid w:val="00ED4D54"/>
    <w:rsid w:val="00ED4F08"/>
    <w:rsid w:val="00ED542E"/>
    <w:rsid w:val="00ED59A9"/>
    <w:rsid w:val="00ED5E4E"/>
    <w:rsid w:val="00ED62C2"/>
    <w:rsid w:val="00ED64A0"/>
    <w:rsid w:val="00ED6B8A"/>
    <w:rsid w:val="00ED6F1E"/>
    <w:rsid w:val="00ED7382"/>
    <w:rsid w:val="00ED7384"/>
    <w:rsid w:val="00ED748F"/>
    <w:rsid w:val="00EE1235"/>
    <w:rsid w:val="00EE13D6"/>
    <w:rsid w:val="00EE177D"/>
    <w:rsid w:val="00EE1797"/>
    <w:rsid w:val="00EE1E0F"/>
    <w:rsid w:val="00EE2947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D7F"/>
    <w:rsid w:val="00EE53CA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E3D"/>
    <w:rsid w:val="00EF10A6"/>
    <w:rsid w:val="00EF1451"/>
    <w:rsid w:val="00EF1847"/>
    <w:rsid w:val="00EF1A22"/>
    <w:rsid w:val="00EF1C5D"/>
    <w:rsid w:val="00EF1E43"/>
    <w:rsid w:val="00EF20EC"/>
    <w:rsid w:val="00EF2296"/>
    <w:rsid w:val="00EF24DA"/>
    <w:rsid w:val="00EF2855"/>
    <w:rsid w:val="00EF2A92"/>
    <w:rsid w:val="00EF2A97"/>
    <w:rsid w:val="00EF2FFC"/>
    <w:rsid w:val="00EF363E"/>
    <w:rsid w:val="00EF38D2"/>
    <w:rsid w:val="00EF3CAA"/>
    <w:rsid w:val="00EF44B1"/>
    <w:rsid w:val="00EF4B02"/>
    <w:rsid w:val="00EF4CF3"/>
    <w:rsid w:val="00EF58E6"/>
    <w:rsid w:val="00EF5978"/>
    <w:rsid w:val="00EF6177"/>
    <w:rsid w:val="00EF6432"/>
    <w:rsid w:val="00EF65AA"/>
    <w:rsid w:val="00EF681E"/>
    <w:rsid w:val="00EF6B86"/>
    <w:rsid w:val="00EF6E3E"/>
    <w:rsid w:val="00EF70FC"/>
    <w:rsid w:val="00EF7135"/>
    <w:rsid w:val="00EF73FE"/>
    <w:rsid w:val="00F00C89"/>
    <w:rsid w:val="00F00D4E"/>
    <w:rsid w:val="00F014DA"/>
    <w:rsid w:val="00F02A40"/>
    <w:rsid w:val="00F02C06"/>
    <w:rsid w:val="00F02F16"/>
    <w:rsid w:val="00F02F52"/>
    <w:rsid w:val="00F0351A"/>
    <w:rsid w:val="00F03638"/>
    <w:rsid w:val="00F039D2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7647"/>
    <w:rsid w:val="00F0765A"/>
    <w:rsid w:val="00F07B9F"/>
    <w:rsid w:val="00F07BC4"/>
    <w:rsid w:val="00F07EDE"/>
    <w:rsid w:val="00F07FA9"/>
    <w:rsid w:val="00F10131"/>
    <w:rsid w:val="00F10159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F2"/>
    <w:rsid w:val="00F15345"/>
    <w:rsid w:val="00F155FC"/>
    <w:rsid w:val="00F15C9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EA4"/>
    <w:rsid w:val="00F24F4A"/>
    <w:rsid w:val="00F24F84"/>
    <w:rsid w:val="00F251F7"/>
    <w:rsid w:val="00F252FE"/>
    <w:rsid w:val="00F254E0"/>
    <w:rsid w:val="00F25507"/>
    <w:rsid w:val="00F25511"/>
    <w:rsid w:val="00F25695"/>
    <w:rsid w:val="00F25AC7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40D0"/>
    <w:rsid w:val="00F3459B"/>
    <w:rsid w:val="00F347BC"/>
    <w:rsid w:val="00F34AE5"/>
    <w:rsid w:val="00F34BAD"/>
    <w:rsid w:val="00F359F3"/>
    <w:rsid w:val="00F35A0A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6CD8"/>
    <w:rsid w:val="00F470B7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8D5"/>
    <w:rsid w:val="00F51A60"/>
    <w:rsid w:val="00F51CD0"/>
    <w:rsid w:val="00F51E04"/>
    <w:rsid w:val="00F527BA"/>
    <w:rsid w:val="00F52813"/>
    <w:rsid w:val="00F52857"/>
    <w:rsid w:val="00F52A44"/>
    <w:rsid w:val="00F52CB3"/>
    <w:rsid w:val="00F53274"/>
    <w:rsid w:val="00F53878"/>
    <w:rsid w:val="00F53937"/>
    <w:rsid w:val="00F53BA0"/>
    <w:rsid w:val="00F5493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AE9"/>
    <w:rsid w:val="00F6037A"/>
    <w:rsid w:val="00F6063F"/>
    <w:rsid w:val="00F608D9"/>
    <w:rsid w:val="00F60D8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39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41CA"/>
    <w:rsid w:val="00F649B1"/>
    <w:rsid w:val="00F64A14"/>
    <w:rsid w:val="00F64F2F"/>
    <w:rsid w:val="00F64F9D"/>
    <w:rsid w:val="00F657FF"/>
    <w:rsid w:val="00F65DD1"/>
    <w:rsid w:val="00F664FE"/>
    <w:rsid w:val="00F66569"/>
    <w:rsid w:val="00F667C6"/>
    <w:rsid w:val="00F669F2"/>
    <w:rsid w:val="00F66AC8"/>
    <w:rsid w:val="00F66B87"/>
    <w:rsid w:val="00F66D01"/>
    <w:rsid w:val="00F66E4D"/>
    <w:rsid w:val="00F6724B"/>
    <w:rsid w:val="00F67524"/>
    <w:rsid w:val="00F67AFA"/>
    <w:rsid w:val="00F67EB6"/>
    <w:rsid w:val="00F70230"/>
    <w:rsid w:val="00F703BF"/>
    <w:rsid w:val="00F7072D"/>
    <w:rsid w:val="00F709C4"/>
    <w:rsid w:val="00F70A34"/>
    <w:rsid w:val="00F710FA"/>
    <w:rsid w:val="00F713D0"/>
    <w:rsid w:val="00F71875"/>
    <w:rsid w:val="00F71F41"/>
    <w:rsid w:val="00F72326"/>
    <w:rsid w:val="00F7235B"/>
    <w:rsid w:val="00F7246A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2BD"/>
    <w:rsid w:val="00F762CF"/>
    <w:rsid w:val="00F76439"/>
    <w:rsid w:val="00F76C9D"/>
    <w:rsid w:val="00F77185"/>
    <w:rsid w:val="00F77757"/>
    <w:rsid w:val="00F777C4"/>
    <w:rsid w:val="00F77BE8"/>
    <w:rsid w:val="00F77FF7"/>
    <w:rsid w:val="00F80153"/>
    <w:rsid w:val="00F80711"/>
    <w:rsid w:val="00F807DE"/>
    <w:rsid w:val="00F80940"/>
    <w:rsid w:val="00F80C44"/>
    <w:rsid w:val="00F81923"/>
    <w:rsid w:val="00F81B75"/>
    <w:rsid w:val="00F8202C"/>
    <w:rsid w:val="00F82AFD"/>
    <w:rsid w:val="00F833F2"/>
    <w:rsid w:val="00F8351E"/>
    <w:rsid w:val="00F835DA"/>
    <w:rsid w:val="00F83A2E"/>
    <w:rsid w:val="00F83BBD"/>
    <w:rsid w:val="00F83C3D"/>
    <w:rsid w:val="00F84014"/>
    <w:rsid w:val="00F844AA"/>
    <w:rsid w:val="00F844B3"/>
    <w:rsid w:val="00F84521"/>
    <w:rsid w:val="00F8490C"/>
    <w:rsid w:val="00F84B14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6B1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5F1"/>
    <w:rsid w:val="00F96662"/>
    <w:rsid w:val="00F9688A"/>
    <w:rsid w:val="00F96B1E"/>
    <w:rsid w:val="00F97181"/>
    <w:rsid w:val="00F9732E"/>
    <w:rsid w:val="00F975D2"/>
    <w:rsid w:val="00F978BB"/>
    <w:rsid w:val="00F97A9A"/>
    <w:rsid w:val="00F97B98"/>
    <w:rsid w:val="00F97EE0"/>
    <w:rsid w:val="00F97FF2"/>
    <w:rsid w:val="00FA073F"/>
    <w:rsid w:val="00FA0969"/>
    <w:rsid w:val="00FA0C3C"/>
    <w:rsid w:val="00FA0FD1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821"/>
    <w:rsid w:val="00FA68AD"/>
    <w:rsid w:val="00FA68DF"/>
    <w:rsid w:val="00FA6AF2"/>
    <w:rsid w:val="00FA6D29"/>
    <w:rsid w:val="00FA6F0F"/>
    <w:rsid w:val="00FA6FB1"/>
    <w:rsid w:val="00FA788C"/>
    <w:rsid w:val="00FA7A4D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707"/>
    <w:rsid w:val="00FB17A1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427A"/>
    <w:rsid w:val="00FB467E"/>
    <w:rsid w:val="00FB4AAB"/>
    <w:rsid w:val="00FB5161"/>
    <w:rsid w:val="00FB565E"/>
    <w:rsid w:val="00FB57E2"/>
    <w:rsid w:val="00FB591E"/>
    <w:rsid w:val="00FB5B09"/>
    <w:rsid w:val="00FB5B61"/>
    <w:rsid w:val="00FB6CCD"/>
    <w:rsid w:val="00FB7D0C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653"/>
    <w:rsid w:val="00FD2A4B"/>
    <w:rsid w:val="00FD2C49"/>
    <w:rsid w:val="00FD48AE"/>
    <w:rsid w:val="00FD49C4"/>
    <w:rsid w:val="00FD4B6A"/>
    <w:rsid w:val="00FD4EBF"/>
    <w:rsid w:val="00FD4EFD"/>
    <w:rsid w:val="00FD5026"/>
    <w:rsid w:val="00FD507B"/>
    <w:rsid w:val="00FD5184"/>
    <w:rsid w:val="00FD5598"/>
    <w:rsid w:val="00FD56CC"/>
    <w:rsid w:val="00FD56F5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BF"/>
    <w:rsid w:val="00FE14AC"/>
    <w:rsid w:val="00FE15BB"/>
    <w:rsid w:val="00FE17DA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333"/>
    <w:rsid w:val="00FE43BE"/>
    <w:rsid w:val="00FE5076"/>
    <w:rsid w:val="00FE5482"/>
    <w:rsid w:val="00FE5A53"/>
    <w:rsid w:val="00FE5AB7"/>
    <w:rsid w:val="00FE5C59"/>
    <w:rsid w:val="00FE62AA"/>
    <w:rsid w:val="00FE6A24"/>
    <w:rsid w:val="00FE6AB9"/>
    <w:rsid w:val="00FE6C19"/>
    <w:rsid w:val="00FE700E"/>
    <w:rsid w:val="00FE7A3D"/>
    <w:rsid w:val="00FE7A78"/>
    <w:rsid w:val="00FE7ACF"/>
    <w:rsid w:val="00FE7AFD"/>
    <w:rsid w:val="00FE7CF2"/>
    <w:rsid w:val="00FF053D"/>
    <w:rsid w:val="00FF059C"/>
    <w:rsid w:val="00FF0627"/>
    <w:rsid w:val="00FF0B06"/>
    <w:rsid w:val="00FF0D31"/>
    <w:rsid w:val="00FF0D8D"/>
    <w:rsid w:val="00FF135F"/>
    <w:rsid w:val="00FF142E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0"/>
    <w:rsid w:val="00FF5A1D"/>
    <w:rsid w:val="00FF5CD4"/>
    <w:rsid w:val="00FF677E"/>
    <w:rsid w:val="00FF689B"/>
    <w:rsid w:val="00FF6F08"/>
    <w:rsid w:val="00FF776D"/>
    <w:rsid w:val="00FF78DA"/>
    <w:rsid w:val="00FF7A25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07AF44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F75A4-31DA-48C9-87F2-20C64108E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31</Pages>
  <Words>6833</Words>
  <Characters>29537</Characters>
  <Application>Microsoft Office Word</Application>
  <DocSecurity>0</DocSecurity>
  <Lines>246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36298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2020-04-24T07:29:00Z</cp:lastPrinted>
  <dcterms:created xsi:type="dcterms:W3CDTF">2020-05-12T15:02:00Z</dcterms:created>
  <dcterms:modified xsi:type="dcterms:W3CDTF">2020-05-12T15:05:00Z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